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5ACAB3A2"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r>
              <w:rPr>
                <w:rStyle w:val="TALChar"/>
                <w:rFonts w:ascii="Courier New" w:hAnsi="Courier New" w:cs="Courier New"/>
              </w:rPr>
              <w:t>SectorEquipmentFunction</w:t>
            </w:r>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Default="00F17312" w:rsidP="00F17312">
            <w:pPr>
              <w:pStyle w:val="TAL"/>
              <w:rPr>
                <w:rFonts w:ascii="Courier New" w:hAnsi="Courier New" w:cs="Courier New"/>
                <w:lang w:eastAsia="zh-CN"/>
              </w:rPr>
            </w:pPr>
            <w:r>
              <w:rPr>
                <w:rStyle w:val="TALChar"/>
                <w:rFonts w:ascii="Courier New" w:hAnsi="Courier New"/>
                <w:lang w:eastAsia="zh-CN"/>
              </w:rPr>
              <w:t>SectorEquipmentFunction</w:t>
            </w:r>
          </w:p>
        </w:tc>
      </w:tr>
      <w:tr w:rsidR="00F17312" w14:paraId="66A6041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r>
              <w:rPr>
                <w:rFonts w:ascii="Courier New" w:hAnsi="Courier New" w:cs="Courier New"/>
              </w:rPr>
              <w:t>ExternalENBFunction</w:t>
            </w:r>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r>
              <w:rPr>
                <w:rFonts w:ascii="Courier New" w:hAnsi="Courier New" w:cs="Courier New"/>
              </w:rPr>
              <w:t>ExternalENBFunction</w:t>
            </w:r>
          </w:p>
        </w:tc>
      </w:tr>
      <w:tr w:rsidR="00F17312" w14:paraId="1B45DA6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r>
              <w:rPr>
                <w:rFonts w:ascii="Courier New" w:hAnsi="Courier New" w:cs="Courier New"/>
              </w:rPr>
              <w:t>ServingGWFunction</w:t>
            </w:r>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r>
              <w:rPr>
                <w:rFonts w:ascii="Courier New" w:hAnsi="Courier New" w:cs="Courier New"/>
              </w:rPr>
              <w:t>ServingGWFunction</w:t>
            </w:r>
          </w:p>
        </w:tc>
      </w:tr>
      <w:tr w:rsidR="00F17312" w14:paraId="3B2F961D"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r>
              <w:rPr>
                <w:rFonts w:ascii="Courier New" w:hAnsi="Courier New" w:cs="Courier New"/>
              </w:rPr>
              <w:t>EUtranCellFDD</w:t>
            </w:r>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r>
              <w:rPr>
                <w:rFonts w:ascii="Courier New" w:hAnsi="Courier New" w:cs="Courier New"/>
              </w:rPr>
              <w:t>EUtranCellFDD</w:t>
            </w:r>
          </w:p>
        </w:tc>
      </w:tr>
      <w:tr w:rsidR="00F17312" w14:paraId="19AA868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r>
              <w:rPr>
                <w:rFonts w:ascii="Courier New" w:hAnsi="Courier New" w:cs="Courier New"/>
              </w:rPr>
              <w:t>EUtranCellTDD</w:t>
            </w:r>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r>
              <w:rPr>
                <w:rFonts w:ascii="Courier New" w:hAnsi="Courier New" w:cs="Courier New"/>
              </w:rPr>
              <w:t>EUtranCellTDD</w:t>
            </w:r>
          </w:p>
        </w:tc>
      </w:tr>
      <w:tr w:rsidR="00F17312" w14:paraId="13E264A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TS 28.658 [19], dataType,</w:t>
            </w:r>
            <w:r>
              <w:rPr>
                <w:rFonts w:ascii="Courier New" w:hAnsi="Courier New" w:cs="Courier New"/>
              </w:rPr>
              <w:t xml:space="preserve"> PLMNId</w:t>
            </w:r>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r>
              <w:rPr>
                <w:rFonts w:ascii="Courier New" w:hAnsi="Courier New" w:cs="Courier New"/>
              </w:rPr>
              <w:t>PLMNId</w:t>
            </w:r>
          </w:p>
        </w:tc>
      </w:tr>
      <w:tr w:rsidR="00F17312" w14:paraId="2BB953E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r>
              <w:rPr>
                <w:rFonts w:ascii="Courier New" w:hAnsi="Courier New" w:cs="Courier New"/>
              </w:rPr>
              <w:t>ENBFunction</w:t>
            </w:r>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r>
              <w:rPr>
                <w:rFonts w:ascii="Courier New" w:hAnsi="Courier New" w:cs="Courier New"/>
              </w:rPr>
              <w:t>ENBFunction</w:t>
            </w:r>
          </w:p>
        </w:tc>
      </w:tr>
      <w:tr w:rsidR="00F17312" w14:paraId="612D35F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r>
              <w:rPr>
                <w:rFonts w:ascii="Courier New" w:hAnsi="Courier New" w:cs="Courier New"/>
              </w:rPr>
              <w:t>ExternalServingGWFunction</w:t>
            </w:r>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r>
              <w:rPr>
                <w:rFonts w:ascii="Courier New" w:hAnsi="Courier New" w:cs="Courier New"/>
              </w:rPr>
              <w:t>ExternalServingGWFunction</w:t>
            </w:r>
          </w:p>
        </w:tc>
      </w:tr>
      <w:tr w:rsidR="00F17312" w14:paraId="16CF6D6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r>
              <w:rPr>
                <w:rFonts w:ascii="Courier New" w:hAnsi="Courier New" w:cs="Courier New"/>
              </w:rPr>
              <w:t>ExternalEUtranCellFDD</w:t>
            </w:r>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r>
              <w:rPr>
                <w:rFonts w:ascii="Courier New" w:hAnsi="Courier New" w:cs="Courier New"/>
              </w:rPr>
              <w:t>ExternalEUtranCellFDD</w:t>
            </w:r>
          </w:p>
        </w:tc>
      </w:tr>
      <w:tr w:rsidR="00F17312" w14:paraId="4903F4A3"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r>
              <w:rPr>
                <w:rFonts w:ascii="Courier New" w:hAnsi="Courier New" w:cs="Courier New"/>
              </w:rPr>
              <w:t>ExternalEUtranCellTDD</w:t>
            </w:r>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r>
              <w:rPr>
                <w:rFonts w:ascii="Courier New" w:hAnsi="Courier New" w:cs="Courier New"/>
              </w:rPr>
              <w:t>ExternalEUtranCellTDD</w:t>
            </w:r>
          </w:p>
        </w:tc>
      </w:tr>
      <w:tr w:rsidR="00F17312" w14:paraId="418AF44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r>
              <w:rPr>
                <w:rFonts w:ascii="Courier New" w:hAnsi="Courier New" w:cs="Courier New"/>
              </w:rPr>
              <w:t>AdjacentCell</w:t>
            </w:r>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r>
              <w:rPr>
                <w:rFonts w:ascii="Courier New" w:hAnsi="Courier New" w:cs="Courier New"/>
              </w:rPr>
              <w:t>AdjacentEUtranCell</w:t>
            </w:r>
          </w:p>
        </w:tc>
      </w:tr>
      <w:tr w:rsidR="00F17312" w14:paraId="0D455B3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r>
              <w:rPr>
                <w:rFonts w:ascii="Courier New" w:hAnsi="Courier New" w:cs="Courier New"/>
              </w:rPr>
              <w:t>EUtranFrequency</w:t>
            </w:r>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r>
              <w:rPr>
                <w:rFonts w:ascii="Courier New" w:hAnsi="Courier New" w:cs="Courier New"/>
              </w:rPr>
              <w:t>EUtranFrequency</w:t>
            </w:r>
          </w:p>
        </w:tc>
      </w:tr>
      <w:tr w:rsidR="00F17312" w14:paraId="764A8919"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r>
              <w:rPr>
                <w:rFonts w:ascii="Courier New" w:hAnsi="Courier New" w:cs="Courier New"/>
              </w:rPr>
              <w:t>EUtranFreqRelation</w:t>
            </w:r>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r>
              <w:rPr>
                <w:rFonts w:ascii="Courier New" w:hAnsi="Courier New" w:cs="Courier New"/>
              </w:rPr>
              <w:t>EUtranFreqRelation</w:t>
            </w:r>
          </w:p>
        </w:tc>
      </w:tr>
      <w:tr w:rsidR="00F17312" w14:paraId="20E9C65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r>
              <w:rPr>
                <w:rFonts w:ascii="Courier New" w:hAnsi="Courier New" w:cs="Courier New"/>
              </w:rPr>
              <w:t>EUtranRelation</w:t>
            </w:r>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r>
              <w:rPr>
                <w:rFonts w:ascii="Courier New" w:hAnsi="Courier New" w:cs="Courier New"/>
              </w:rPr>
              <w:t>EUtranCellRelation</w:t>
            </w:r>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1F2B45B1"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r>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r>
              <w:rPr>
                <w:rFonts w:ascii="Courier New" w:hAnsi="Courier New" w:cs="Courier New"/>
              </w:rPr>
              <w:t>SubNetwork</w:t>
            </w:r>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Class diagram for gNB and en-gNB</w:t>
      </w:r>
      <w:bookmarkEnd w:id="25"/>
      <w:bookmarkEnd w:id="26"/>
      <w:bookmarkEnd w:id="27"/>
      <w:bookmarkEnd w:id="28"/>
      <w:bookmarkEnd w:id="29"/>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This clause depicts the set of classes (e.g. IOCs) that encapsulates the information relevant for this gNB and en-gNB.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gNB and en-gNB for all NG-RAN deployment scenario as listed below. </w:t>
      </w:r>
    </w:p>
    <w:p w14:paraId="1405A777" w14:textId="77777777" w:rsidR="00F17312" w:rsidRDefault="00F17312" w:rsidP="00F17312">
      <w:pPr>
        <w:pStyle w:val="B10"/>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37F64D8F" w14:textId="77777777" w:rsidR="00F17312" w:rsidRDefault="00F17312" w:rsidP="00F17312">
      <w:pPr>
        <w:pStyle w:val="B10"/>
      </w:pPr>
      <w:r>
        <w:lastRenderedPageBreak/>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7F0A2BCE" w14:textId="77777777" w:rsidR="00F17312" w:rsidRDefault="00F17312" w:rsidP="00F17312">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25pt;height:111.75pt" o:ole="">
            <v:imagedata r:id="rId9" o:title=""/>
          </v:shape>
          <o:OLEObject Type="Embed" ProgID="Word.Picture.8" ShapeID="_x0000_i1025" DrawAspect="Content" ObjectID="_1686057746" r:id="rId10"/>
        </w:object>
      </w:r>
    </w:p>
    <w:p w14:paraId="170A5684" w14:textId="77777777" w:rsidR="00F17312" w:rsidRDefault="00F17312" w:rsidP="00F17312">
      <w:pPr>
        <w:pStyle w:val="TF"/>
      </w:pPr>
      <w:r>
        <w:t>Figure 4.2.1.1-1: NRM for all deployment scenarios</w:t>
      </w:r>
    </w:p>
    <w:bookmarkStart w:id="36" w:name="_MON_1684897782"/>
    <w:bookmarkEnd w:id="36"/>
    <w:p w14:paraId="301D40A2" w14:textId="2F8FE99C" w:rsidR="002E5C49" w:rsidRDefault="002E5C49" w:rsidP="002E5C49">
      <w:pPr>
        <w:pStyle w:val="TH"/>
      </w:pPr>
      <w:r>
        <w:object w:dxaOrig="9626" w:dyaOrig="5930" w14:anchorId="769AEA59">
          <v:shape id="_x0000_i1026" type="#_x0000_t75" style="width:481.5pt;height:296.25pt" o:ole="">
            <v:imagedata r:id="rId11" o:title=""/>
          </v:shape>
          <o:OLEObject Type="Embed" ProgID="Word.Picture.8" ShapeID="_x0000_i1026" DrawAspect="Content" ObjectID="_1686057747" r:id="rId12"/>
        </w:object>
      </w:r>
    </w:p>
    <w:p w14:paraId="2B79BA9E" w14:textId="77777777" w:rsidR="00F17312" w:rsidRDefault="00F17312" w:rsidP="00F17312">
      <w:pPr>
        <w:pStyle w:val="TF"/>
        <w:rPr>
          <w:rFonts w:eastAsia="SimSun"/>
        </w:rPr>
      </w:pPr>
      <w:r>
        <w:rPr>
          <w:rFonts w:eastAsia="SimSun"/>
        </w:rPr>
        <w:t>Figure 4.2.1.1-2: NRM for EPs for all deployment scenarios</w:t>
      </w:r>
    </w:p>
    <w:bookmarkStart w:id="37" w:name="_MON_1684897748"/>
    <w:bookmarkEnd w:id="37"/>
    <w:p w14:paraId="75A4B1AA" w14:textId="331084AF" w:rsidR="002E5C49" w:rsidRDefault="002E5C49" w:rsidP="002E5C49">
      <w:pPr>
        <w:pStyle w:val="TH"/>
      </w:pPr>
      <w:r>
        <w:object w:dxaOrig="9604" w:dyaOrig="3254" w14:anchorId="49C3BFDF">
          <v:shape id="_x0000_i1027" type="#_x0000_t75" style="width:480.75pt;height:162pt" o:ole="">
            <v:imagedata r:id="rId13" o:title=""/>
          </v:shape>
          <o:OLEObject Type="Embed" ProgID="Word.Picture.8" ShapeID="_x0000_i1027" DrawAspect="Content" ObjectID="_1686057748" r:id="rId14"/>
        </w:object>
      </w:r>
    </w:p>
    <w:p w14:paraId="4A6294C0" w14:textId="77777777" w:rsidR="00F17312" w:rsidRDefault="00F17312" w:rsidP="00F17312">
      <w:pPr>
        <w:pStyle w:val="TF"/>
        <w:rPr>
          <w:rFonts w:eastAsia="SimSun"/>
        </w:rPr>
      </w:pPr>
      <w:r>
        <w:rPr>
          <w:rFonts w:eastAsia="SimSun"/>
        </w:rPr>
        <w:t>Figure 4.2.1.1-3: NRM for &lt;&lt;IOC&gt;&gt;</w:t>
      </w:r>
      <w:r>
        <w:rPr>
          <w:rFonts w:ascii="Courier New" w:eastAsia="SimSun" w:hAnsi="Courier New" w:cs="Courier New"/>
        </w:rPr>
        <w:t>NRSectorCarrier</w:t>
      </w:r>
      <w:r>
        <w:rPr>
          <w:rFonts w:eastAsia="SimSun"/>
        </w:rPr>
        <w:t xml:space="preserve"> and &lt;&lt;IOC&gt;&gt;</w:t>
      </w:r>
      <w:r>
        <w:rPr>
          <w:rFonts w:ascii="Courier New" w:eastAsia="SimSun" w:hAnsi="Courier New" w:cs="Courier New"/>
        </w:rPr>
        <w:t>BWP</w:t>
      </w:r>
      <w:r>
        <w:rPr>
          <w:rFonts w:eastAsia="SimSun"/>
        </w:rPr>
        <w:t xml:space="preserve"> for all deployment scenarios</w:t>
      </w:r>
    </w:p>
    <w:bookmarkStart w:id="38" w:name="_MON_1684897702"/>
    <w:bookmarkEnd w:id="38"/>
    <w:p w14:paraId="493A62BB" w14:textId="4194617F" w:rsidR="002E5C49" w:rsidRDefault="002E5C49" w:rsidP="002E5C49">
      <w:pPr>
        <w:pStyle w:val="TH"/>
      </w:pPr>
      <w:r>
        <w:object w:dxaOrig="9637" w:dyaOrig="3859" w14:anchorId="4C53E30E">
          <v:shape id="_x0000_i1028" type="#_x0000_t75" style="width:482.25pt;height:192pt" o:ole="">
            <v:imagedata r:id="rId15" o:title=""/>
          </v:shape>
          <o:OLEObject Type="Embed" ProgID="Word.Picture.8" ShapeID="_x0000_i1028" DrawAspect="Content" ObjectID="_1686057749" r:id="rId16"/>
        </w:object>
      </w:r>
    </w:p>
    <w:p w14:paraId="2EBBCD26" w14:textId="77777777" w:rsidR="00F17312" w:rsidRDefault="00F17312" w:rsidP="00F17312">
      <w:pPr>
        <w:pStyle w:val="TF"/>
      </w:pPr>
      <w:r>
        <w:t>Figure 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39" w:name="_MON_1684897671"/>
    <w:bookmarkEnd w:id="39"/>
    <w:p w14:paraId="72D1C404" w14:textId="29F0FDEB" w:rsidR="002E5C49" w:rsidRDefault="002E5C49" w:rsidP="002E5C49">
      <w:pPr>
        <w:pStyle w:val="TH"/>
      </w:pPr>
      <w:r>
        <w:object w:dxaOrig="9654" w:dyaOrig="3730" w14:anchorId="01A35A74">
          <v:shape id="_x0000_i1029" type="#_x0000_t75" style="width:483pt;height:186.75pt" o:ole="">
            <v:imagedata r:id="rId17" o:title=""/>
          </v:shape>
          <o:OLEObject Type="Embed" ProgID="Word.Picture.8" ShapeID="_x0000_i1029" DrawAspect="Content" ObjectID="_1686057750" r:id="rId18"/>
        </w:object>
      </w:r>
    </w:p>
    <w:p w14:paraId="7A4070E1" w14:textId="77777777" w:rsidR="00F17312" w:rsidRDefault="00F17312" w:rsidP="00F17312">
      <w:pPr>
        <w:pStyle w:val="TF"/>
      </w:pPr>
      <w:r>
        <w:t>Figure 4.2.1.1-5: Cell Relation view for all deployment scenarios</w:t>
      </w:r>
    </w:p>
    <w:p w14:paraId="15375CDB" w14:textId="77777777" w:rsidR="00F17312" w:rsidRDefault="00F17312" w:rsidP="00F17312">
      <w:pPr>
        <w:pStyle w:val="NO"/>
      </w:pPr>
      <w:r>
        <w:lastRenderedPageBreak/>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07F1ED71" w14:textId="77777777" w:rsidR="00F17312" w:rsidRDefault="00F17312" w:rsidP="00F17312">
      <w:pPr>
        <w:pStyle w:val="TH"/>
        <w:rPr>
          <w:rFonts w:eastAsia="SimSun"/>
        </w:rPr>
      </w:pPr>
      <w:r>
        <w:rPr>
          <w:rFonts w:eastAsia="SimSun"/>
        </w:rPr>
        <w:object w:dxaOrig="9150" w:dyaOrig="4350" w14:anchorId="1A4CE897">
          <v:shape id="_x0000_i1030" type="#_x0000_t75" style="width:456.75pt;height:217.5pt" o:ole="">
            <v:imagedata r:id="rId19" o:title=""/>
          </v:shape>
          <o:OLEObject Type="Embed" ProgID="Word.Document.8" ShapeID="_x0000_i1030" DrawAspect="Content" ObjectID="_1686057751" r:id="rId20">
            <o:FieldCodes>\s</o:FieldCodes>
          </o:OLEObject>
        </w:object>
      </w:r>
    </w:p>
    <w:p w14:paraId="672EBE26" w14:textId="77777777" w:rsidR="00F17312" w:rsidRPr="00F17312" w:rsidRDefault="00F17312" w:rsidP="00F17312">
      <w:pPr>
        <w:pStyle w:val="TF"/>
      </w:pPr>
      <w:r w:rsidRPr="00F17312">
        <w:t>Figure 4.2.1.1-6: NRM fragment for RRM Policies</w:t>
      </w:r>
    </w:p>
    <w:bookmarkStart w:id="40" w:name="_MON_1684897632"/>
    <w:bookmarkEnd w:id="40"/>
    <w:p w14:paraId="69532DE6" w14:textId="05B0C1DA" w:rsidR="002E5C49" w:rsidRDefault="002E5C49" w:rsidP="002E5C49">
      <w:pPr>
        <w:pStyle w:val="TH"/>
      </w:pPr>
      <w:r>
        <w:object w:dxaOrig="7366" w:dyaOrig="4645" w14:anchorId="1A2A718F">
          <v:shape id="_x0000_i1031" type="#_x0000_t75" style="width:369pt;height:231.75pt" o:ole="">
            <v:imagedata r:id="rId21" o:title=""/>
          </v:shape>
          <o:OLEObject Type="Embed" ProgID="Word.Picture.8" ShapeID="_x0000_i1031" DrawAspect="Content" ObjectID="_1686057752" r:id="rId22"/>
        </w:object>
      </w:r>
    </w:p>
    <w:p w14:paraId="344C5456" w14:textId="77777777" w:rsidR="00F17312" w:rsidRDefault="00F17312" w:rsidP="00F17312">
      <w:pPr>
        <w:pStyle w:val="TF"/>
      </w:pPr>
      <w:r>
        <w:t>Figure 4.2.1.1-7: NRM fragment to support RIM</w:t>
      </w:r>
    </w:p>
    <w:p w14:paraId="6F4C2AE6" w14:textId="77777777" w:rsidR="00F17312" w:rsidRDefault="00F17312" w:rsidP="00F17312">
      <w:pPr>
        <w:rPr>
          <w:color w:val="000000"/>
        </w:rPr>
      </w:pPr>
      <w:r>
        <w:rPr>
          <w:color w:val="000000"/>
        </w:rPr>
        <w:t xml:space="preserve">The Figure 4.2.1.1-8 shows the NRM fragment for pre-configured 5QIs in NG-RAN. </w:t>
      </w:r>
    </w:p>
    <w:bookmarkStart w:id="41" w:name="_MON_1685365268"/>
    <w:bookmarkEnd w:id="41"/>
    <w:p w14:paraId="5816BA94" w14:textId="2A2D697A" w:rsidR="00F17312" w:rsidRPr="00F17312" w:rsidRDefault="00516D29" w:rsidP="00516D29">
      <w:pPr>
        <w:pStyle w:val="TH"/>
      </w:pPr>
      <w:r>
        <w:object w:dxaOrig="9026" w:dyaOrig="3845" w14:anchorId="7BD62464">
          <v:shape id="_x0000_i1033" type="#_x0000_t75" style="width:451.5pt;height:192pt" o:ole="">
            <v:imagedata r:id="rId23" o:title=""/>
          </v:shape>
          <o:OLEObject Type="Embed" ProgID="Word.Document.12" ShapeID="_x0000_i1033" DrawAspect="Content" ObjectID="_1686057753" r:id="rId24">
            <o:FieldCodes>\s</o:FieldCodes>
          </o:OLEObject>
        </w:object>
      </w:r>
    </w:p>
    <w:p w14:paraId="7B00B7DF" w14:textId="77777777" w:rsidR="00F17312" w:rsidRDefault="00F17312" w:rsidP="00F17312">
      <w:pPr>
        <w:pStyle w:val="TF"/>
      </w:pPr>
      <w:r>
        <w:t>Figure 4.2.1.1-8: NRM fragment for pre-configured 5QIs in NG-RAN</w:t>
      </w:r>
    </w:p>
    <w:bookmarkStart w:id="42" w:name="_MON_1684897583"/>
    <w:bookmarkEnd w:id="42"/>
    <w:p w14:paraId="45E1367A" w14:textId="0E35BB3A" w:rsidR="002E5C49" w:rsidRDefault="002E5C49" w:rsidP="002E5C49">
      <w:pPr>
        <w:pStyle w:val="TH"/>
      </w:pPr>
      <w:r>
        <w:object w:dxaOrig="2759" w:dyaOrig="2235" w14:anchorId="3E25A96B">
          <v:shape id="_x0000_i1034" type="#_x0000_t75" style="width:137.25pt;height:111.75pt" o:ole="">
            <v:imagedata r:id="rId25" o:title=""/>
          </v:shape>
          <o:OLEObject Type="Embed" ProgID="Word.Picture.8" ShapeID="_x0000_i1034" DrawAspect="Content" ObjectID="_1686057754" r:id="rId26"/>
        </w:object>
      </w:r>
    </w:p>
    <w:p w14:paraId="4866A549" w14:textId="77777777" w:rsidR="00F17312" w:rsidRDefault="00F17312" w:rsidP="00F17312">
      <w:pPr>
        <w:pStyle w:val="TF"/>
      </w:pPr>
      <w:r>
        <w:t>Figure 4.2.1.1-9: NRM fragment for DANR Management</w:t>
      </w:r>
    </w:p>
    <w:bookmarkStart w:id="43" w:name="_MON_1684897556"/>
    <w:bookmarkEnd w:id="43"/>
    <w:p w14:paraId="267F3AB1" w14:textId="6FE06BB6" w:rsidR="002E5C49" w:rsidRDefault="002E5C49" w:rsidP="002E5C49">
      <w:pPr>
        <w:pStyle w:val="TH"/>
      </w:pPr>
      <w:r>
        <w:object w:dxaOrig="6633" w:dyaOrig="2150" w14:anchorId="5FADB82B">
          <v:shape id="_x0000_i1035" type="#_x0000_t75" style="width:331.5pt;height:107.25pt" o:ole="">
            <v:imagedata r:id="rId27" o:title=""/>
          </v:shape>
          <o:OLEObject Type="Embed" ProgID="Word.Picture.8" ShapeID="_x0000_i1035" DrawAspect="Content" ObjectID="_1686057755" r:id="rId28"/>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44" w:name="_MON_1684897528"/>
    <w:bookmarkEnd w:id="44"/>
    <w:p w14:paraId="047F94FF" w14:textId="4ED3A33F" w:rsidR="002E5C49" w:rsidRDefault="002E5C49" w:rsidP="002E5C49">
      <w:pPr>
        <w:pStyle w:val="TH"/>
      </w:pPr>
      <w:r>
        <w:object w:dxaOrig="6493" w:dyaOrig="2188" w14:anchorId="5661E448">
          <v:shape id="_x0000_i1036" type="#_x0000_t75" style="width:324.75pt;height:109.5pt" o:ole="">
            <v:imagedata r:id="rId29" o:title=""/>
          </v:shape>
          <o:OLEObject Type="Embed" ProgID="Word.Picture.8" ShapeID="_x0000_i1036" DrawAspect="Content" ObjectID="_1686057756" r:id="rId30"/>
        </w:object>
      </w:r>
    </w:p>
    <w:p w14:paraId="707AAE7C" w14:textId="77777777" w:rsidR="00F17312" w:rsidRDefault="00F17312" w:rsidP="00F17312">
      <w:pPr>
        <w:jc w:val="center"/>
      </w:pPr>
      <w:r>
        <w:rPr>
          <w:rFonts w:ascii="Arial" w:hAnsi="Arial"/>
          <w:b/>
        </w:rPr>
        <w:t>Figure 4.2.1.1-11: NRM fragment for DRACH Management</w:t>
      </w:r>
    </w:p>
    <w:bookmarkStart w:id="45" w:name="_MON_1684897496"/>
    <w:bookmarkEnd w:id="45"/>
    <w:p w14:paraId="7D2FF7F2" w14:textId="0984FD80" w:rsidR="002E5C49" w:rsidRDefault="002E5C49" w:rsidP="002E5C49">
      <w:pPr>
        <w:pStyle w:val="TH"/>
      </w:pPr>
      <w:r>
        <w:object w:dxaOrig="5865" w:dyaOrig="1815" w14:anchorId="5EE47381">
          <v:shape id="_x0000_i1037" type="#_x0000_t75" style="width:293.25pt;height:90pt" o:ole="">
            <v:imagedata r:id="rId31" o:title=""/>
          </v:shape>
          <o:OLEObject Type="Embed" ProgID="Word.Picture.8" ShapeID="_x0000_i1037" DrawAspect="Content" ObjectID="_1686057757" r:id="rId32"/>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46" w:name="_MON_1684897464"/>
    <w:bookmarkEnd w:id="46"/>
    <w:p w14:paraId="2AD54C75" w14:textId="7627005B" w:rsidR="002E5C49" w:rsidRDefault="002E5C49" w:rsidP="002E5C49">
      <w:pPr>
        <w:pStyle w:val="TH"/>
      </w:pPr>
      <w:r>
        <w:object w:dxaOrig="6194" w:dyaOrig="2114" w14:anchorId="3C6C6F69">
          <v:shape id="_x0000_i1038" type="#_x0000_t75" style="width:309.75pt;height:105pt" o:ole="">
            <v:imagedata r:id="rId33" o:title=""/>
          </v:shape>
          <o:OLEObject Type="Embed" ProgID="Word.Picture.8" ShapeID="_x0000_i1038" DrawAspect="Content" ObjectID="_1686057758" r:id="rId34"/>
        </w:object>
      </w:r>
    </w:p>
    <w:p w14:paraId="7A82AFA6" w14:textId="4B4B825F" w:rsidR="00F17312" w:rsidRDefault="00F17312" w:rsidP="00F17312">
      <w:pPr>
        <w:pStyle w:val="TF"/>
      </w:pPr>
      <w:r>
        <w:t>Figure 4.2.1.1-13: NRM fragment for DPCI Management</w:t>
      </w:r>
    </w:p>
    <w:bookmarkStart w:id="47" w:name="_MON_1684897387"/>
    <w:bookmarkEnd w:id="47"/>
    <w:p w14:paraId="45068AD4" w14:textId="20880F4E" w:rsidR="002E5C49" w:rsidRDefault="002E5C49" w:rsidP="002E5C49">
      <w:pPr>
        <w:pStyle w:val="TH"/>
      </w:pPr>
      <w:r>
        <w:object w:dxaOrig="5445" w:dyaOrig="2235" w14:anchorId="2A3B6E63">
          <v:shape id="_x0000_i1039" type="#_x0000_t75" style="width:272.25pt;height:111.75pt" o:ole="">
            <v:imagedata r:id="rId35" o:title=""/>
          </v:shape>
          <o:OLEObject Type="Embed" ProgID="Word.Picture.8" ShapeID="_x0000_i1039" DrawAspect="Content" ObjectID="_1686057759" r:id="rId36"/>
        </w:object>
      </w:r>
    </w:p>
    <w:p w14:paraId="4D51D3AA" w14:textId="77777777" w:rsidR="00F17312" w:rsidRDefault="00F17312" w:rsidP="00F17312">
      <w:pPr>
        <w:pStyle w:val="TH"/>
      </w:pPr>
      <w:r>
        <w:t>Figure 4.2.1.1-14: NRM fragment for CES Management</w:t>
      </w:r>
    </w:p>
    <w:bookmarkStart w:id="48" w:name="_MON_1684549432"/>
    <w:bookmarkEnd w:id="48"/>
    <w:p w14:paraId="359ACEEA" w14:textId="31CE0E99" w:rsidR="002E5C49" w:rsidRDefault="002E5C49" w:rsidP="00C57FCB">
      <w:pPr>
        <w:pStyle w:val="TH"/>
      </w:pPr>
      <w:r>
        <w:object w:dxaOrig="5505" w:dyaOrig="2189" w14:anchorId="3692B79D">
          <v:shape id="_x0000_i1040" type="#_x0000_t75" style="width:275.25pt;height:109.5pt" o:ole="">
            <v:imagedata r:id="rId37" o:title=""/>
          </v:shape>
          <o:OLEObject Type="Embed" ProgID="Word.Picture.8" ShapeID="_x0000_i1040" DrawAspect="Content" ObjectID="_1686057760" r:id="rId38"/>
        </w:object>
      </w:r>
    </w:p>
    <w:p w14:paraId="6E037F55" w14:textId="0FC4A0F8" w:rsidR="00F17312" w:rsidRDefault="00F17312" w:rsidP="00F17312">
      <w:pPr>
        <w:pStyle w:val="TF"/>
      </w:pPr>
      <w:r>
        <w:t>Figure 4.2.1.1-15: NRM fragment for CPCI Management</w:t>
      </w:r>
    </w:p>
    <w:p w14:paraId="1738C4F6" w14:textId="77777777" w:rsidR="00F17312" w:rsidRDefault="00F17312" w:rsidP="00F17312">
      <w:pPr>
        <w:rPr>
          <w:color w:val="000000"/>
        </w:rPr>
      </w:pPr>
      <w:r>
        <w:rPr>
          <w:color w:val="000000"/>
        </w:rPr>
        <w:t xml:space="preserve">The Figure 4.2.1.1-16 shows the NRM fragment for dynamic 5QIs in NG-RAN. </w:t>
      </w:r>
    </w:p>
    <w:p w14:paraId="77E8C630" w14:textId="77777777" w:rsidR="00F17312" w:rsidRPr="00F17312" w:rsidRDefault="00F17312" w:rsidP="00F17312">
      <w:pPr>
        <w:pStyle w:val="TH"/>
      </w:pPr>
      <w:r>
        <w:object w:dxaOrig="9630" w:dyaOrig="2700" w14:anchorId="3DB79C08">
          <v:shape id="_x0000_i1041" type="#_x0000_t75" style="width:481.5pt;height:134.25pt" o:ole="">
            <v:imagedata r:id="rId39" o:title=""/>
          </v:shape>
          <o:OLEObject Type="Embed" ProgID="Visio.Drawing.15" ShapeID="_x0000_i1041" DrawAspect="Content" ObjectID="_1686057761" r:id="rId40"/>
        </w:object>
      </w:r>
    </w:p>
    <w:p w14:paraId="380821D0" w14:textId="77777777" w:rsidR="00F17312" w:rsidRDefault="00F17312" w:rsidP="00F17312">
      <w:pPr>
        <w:pStyle w:val="TF"/>
        <w:rPr>
          <w:rFonts w:eastAsia="SimSun"/>
        </w:rPr>
      </w:pPr>
      <w:r>
        <w:t>Figure 4.2.1.1-16: NRM fragment for dynamically assigned 5QIs in NG-RAN</w:t>
      </w:r>
    </w:p>
    <w:p w14:paraId="2B060480" w14:textId="77777777" w:rsidR="00F17312" w:rsidRDefault="00F17312" w:rsidP="00F17312">
      <w:pPr>
        <w:pStyle w:val="Heading4"/>
      </w:pPr>
      <w:bookmarkStart w:id="49" w:name="_Toc59182426"/>
      <w:bookmarkStart w:id="50" w:name="_Toc59183892"/>
      <w:bookmarkStart w:id="51" w:name="_Toc59194827"/>
      <w:bookmarkStart w:id="52" w:name="_Toc59439253"/>
      <w:bookmarkStart w:id="53" w:name="_Toc67989676"/>
      <w:r>
        <w:t>4.2.1.2</w:t>
      </w:r>
      <w:r>
        <w:tab/>
        <w:t>Inheritance</w:t>
      </w:r>
      <w:bookmarkEnd w:id="49"/>
      <w:bookmarkEnd w:id="50"/>
      <w:bookmarkEnd w:id="51"/>
      <w:bookmarkEnd w:id="52"/>
      <w:bookmarkEnd w:id="53"/>
    </w:p>
    <w:bookmarkStart w:id="54" w:name="_MON_1684897181"/>
    <w:bookmarkEnd w:id="54"/>
    <w:p w14:paraId="3EE4D235" w14:textId="0A7035E6" w:rsidR="002E5C49" w:rsidRDefault="002E5C49" w:rsidP="002E5C49">
      <w:pPr>
        <w:pStyle w:val="TH"/>
      </w:pPr>
      <w:r>
        <w:object w:dxaOrig="7088" w:dyaOrig="7510" w14:anchorId="6A223F57">
          <v:shape id="_x0000_i1042" type="#_x0000_t75" style="width:354.75pt;height:375pt" o:ole="">
            <v:imagedata r:id="rId41" o:title=""/>
          </v:shape>
          <o:OLEObject Type="Embed" ProgID="Word.Picture.8" ShapeID="_x0000_i1042" DrawAspect="Content" ObjectID="_1686057762" r:id="rId42"/>
        </w:object>
      </w:r>
    </w:p>
    <w:p w14:paraId="0DD06BCF" w14:textId="77777777" w:rsidR="002E5C49" w:rsidRDefault="002E5C49" w:rsidP="002E5C49">
      <w:pPr>
        <w:pStyle w:val="TF"/>
      </w:pPr>
    </w:p>
    <w:bookmarkStart w:id="55" w:name="_MON_1684896833"/>
    <w:bookmarkEnd w:id="55"/>
    <w:p w14:paraId="7EF0856B" w14:textId="60B0ECC6" w:rsidR="00F17312" w:rsidRDefault="002E5C49" w:rsidP="00F17312">
      <w:pPr>
        <w:pStyle w:val="TH"/>
      </w:pPr>
      <w:r>
        <w:object w:dxaOrig="9639" w:dyaOrig="11338" w14:anchorId="43ADD5D1">
          <v:shape id="_x0000_i1043" type="#_x0000_t75" style="width:483pt;height:565.5pt" o:ole="">
            <v:imagedata r:id="rId43" o:title=""/>
          </v:shape>
          <o:OLEObject Type="Embed" ProgID="Word.Picture.8" ShapeID="_x0000_i1043" DrawAspect="Content" ObjectID="_1686057763" r:id="rId44"/>
        </w:object>
      </w:r>
    </w:p>
    <w:p w14:paraId="246312B4" w14:textId="77777777" w:rsidR="00F17312" w:rsidRDefault="00F17312" w:rsidP="00F17312">
      <w:pPr>
        <w:pStyle w:val="TF"/>
        <w:rPr>
          <w:rFonts w:eastAsia="SimSun"/>
        </w:rPr>
      </w:pPr>
      <w:r>
        <w:rPr>
          <w:rFonts w:eastAsia="SimSun"/>
        </w:rPr>
        <w:t>Figure 4.2.1.2-1: Inheritance Hierarchy</w:t>
      </w:r>
    </w:p>
    <w:p w14:paraId="79BF79F1" w14:textId="6B71D296" w:rsidR="00F17312" w:rsidRDefault="00F17312" w:rsidP="00F17312">
      <w:pPr>
        <w:pStyle w:val="TH"/>
      </w:pPr>
      <w:r>
        <w:object w:dxaOrig="4563" w:dyaOrig="2552" w14:anchorId="1F401DAF">
          <v:shape id="_x0000_i1044" type="#_x0000_t75" style="width:228pt;height:126.75pt" o:ole="">
            <v:imagedata r:id="rId45" o:title=""/>
          </v:shape>
          <o:OLEObject Type="Embed" ProgID="Word.Picture.8" ShapeID="_x0000_i1044" DrawAspect="Content" ObjectID="_1686057764" r:id="rId46"/>
        </w:object>
      </w:r>
    </w:p>
    <w:p w14:paraId="04320649" w14:textId="213F86A6" w:rsidR="00F17312" w:rsidRDefault="00F17312" w:rsidP="00F17312">
      <w:pPr>
        <w:pStyle w:val="TF"/>
      </w:pPr>
      <w:r>
        <w:t>Figure 4.2.1.2-2: Inheritance Hierarchy</w:t>
      </w:r>
    </w:p>
    <w:p w14:paraId="273A461F" w14:textId="77777777" w:rsidR="00F17312" w:rsidRDefault="00F17312" w:rsidP="00F17312">
      <w:pPr>
        <w:pStyle w:val="Heading2"/>
      </w:pPr>
      <w:bookmarkStart w:id="56" w:name="_Toc59182427"/>
      <w:bookmarkStart w:id="57" w:name="_Toc59183893"/>
      <w:bookmarkStart w:id="58" w:name="_Toc59194828"/>
      <w:bookmarkStart w:id="59" w:name="_Toc59439254"/>
      <w:bookmarkStart w:id="60" w:name="_Toc67989677"/>
      <w:r>
        <w:t>4.3</w:t>
      </w:r>
      <w:r>
        <w:tab/>
        <w:t>Class definitions</w:t>
      </w:r>
      <w:bookmarkEnd w:id="56"/>
      <w:bookmarkEnd w:id="57"/>
      <w:bookmarkEnd w:id="58"/>
      <w:bookmarkEnd w:id="59"/>
      <w:bookmarkEnd w:id="60"/>
    </w:p>
    <w:p w14:paraId="01A0EB4E" w14:textId="77777777" w:rsidR="00F17312" w:rsidRDefault="00F17312" w:rsidP="00F17312">
      <w:pPr>
        <w:pStyle w:val="Heading3"/>
        <w:rPr>
          <w:lang w:eastAsia="zh-CN"/>
        </w:rPr>
      </w:pPr>
      <w:bookmarkStart w:id="61" w:name="_Toc59182428"/>
      <w:bookmarkStart w:id="62" w:name="_Toc59183894"/>
      <w:bookmarkStart w:id="63" w:name="_Toc59194829"/>
      <w:bookmarkStart w:id="64" w:name="_Toc59439255"/>
      <w:bookmarkStart w:id="65" w:name="_Toc67989678"/>
      <w:r>
        <w:rPr>
          <w:lang w:eastAsia="zh-CN"/>
        </w:rPr>
        <w:t>4.3.1</w:t>
      </w:r>
      <w:r>
        <w:rPr>
          <w:lang w:eastAsia="zh-CN"/>
        </w:rPr>
        <w:tab/>
      </w:r>
      <w:r>
        <w:rPr>
          <w:rFonts w:ascii="Courier New" w:hAnsi="Courier New"/>
          <w:lang w:eastAsia="zh-CN"/>
        </w:rPr>
        <w:t>GNBDUFunction</w:t>
      </w:r>
      <w:bookmarkEnd w:id="61"/>
      <w:bookmarkEnd w:id="62"/>
      <w:bookmarkEnd w:id="63"/>
      <w:bookmarkEnd w:id="64"/>
      <w:bookmarkEnd w:id="65"/>
    </w:p>
    <w:p w14:paraId="156FD339" w14:textId="77777777" w:rsidR="00F17312" w:rsidRDefault="00F17312" w:rsidP="00F17312">
      <w:pPr>
        <w:pStyle w:val="Heading4"/>
      </w:pPr>
      <w:bookmarkStart w:id="66" w:name="_Toc59182429"/>
      <w:bookmarkStart w:id="67" w:name="_Toc59183895"/>
      <w:bookmarkStart w:id="68" w:name="_Toc59194830"/>
      <w:bookmarkStart w:id="69" w:name="_Toc59439256"/>
      <w:bookmarkStart w:id="70" w:name="_Toc67989679"/>
      <w:r>
        <w:rPr>
          <w:lang w:eastAsia="zh-CN"/>
        </w:rPr>
        <w:t>4</w:t>
      </w:r>
      <w:r>
        <w:t>.3.1.1</w:t>
      </w:r>
      <w:r>
        <w:tab/>
        <w:t>Definition</w:t>
      </w:r>
      <w:bookmarkEnd w:id="66"/>
      <w:bookmarkEnd w:id="67"/>
      <w:bookmarkEnd w:id="68"/>
      <w:bookmarkEnd w:id="69"/>
      <w:bookmarkEnd w:id="70"/>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71" w:name="_Toc59182430"/>
      <w:bookmarkStart w:id="72" w:name="_Toc59183896"/>
      <w:bookmarkStart w:id="73" w:name="_Toc59194831"/>
      <w:bookmarkStart w:id="74" w:name="_Toc59439257"/>
      <w:bookmarkStart w:id="75" w:name="_Toc67989680"/>
    </w:p>
    <w:p w14:paraId="27E4892D" w14:textId="77777777" w:rsidR="00F17312" w:rsidRDefault="00F17312" w:rsidP="00F17312">
      <w:pPr>
        <w:pStyle w:val="Heading4"/>
      </w:pPr>
      <w:r>
        <w:rPr>
          <w:lang w:eastAsia="zh-CN"/>
        </w:rPr>
        <w:t>4</w:t>
      </w:r>
      <w:r>
        <w:t>.3.1.2</w:t>
      </w:r>
      <w:r>
        <w:tab/>
        <w:t>Attributes</w:t>
      </w:r>
      <w:bookmarkEnd w:id="71"/>
      <w:bookmarkEnd w:id="72"/>
      <w:bookmarkEnd w:id="73"/>
      <w:bookmarkEnd w:id="74"/>
      <w:bookmarkEnd w:id="75"/>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77777777" w:rsidR="00F17312" w:rsidRDefault="00F17312" w:rsidP="00F17312">
            <w:pPr>
              <w:pStyle w:val="TAH"/>
            </w:pPr>
            <w:r>
              <w:t>Support Qualifier</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bl>
    <w:p w14:paraId="322C1BA7" w14:textId="77777777" w:rsidR="00F17312" w:rsidRDefault="00F17312" w:rsidP="00F17312">
      <w:pPr>
        <w:rPr>
          <w:lang w:eastAsia="zh-CN"/>
        </w:rPr>
      </w:pPr>
      <w:bookmarkStart w:id="76" w:name="_Toc59182431"/>
      <w:bookmarkStart w:id="77" w:name="_Toc59183897"/>
      <w:bookmarkStart w:id="78" w:name="_Toc59194832"/>
      <w:bookmarkStart w:id="79" w:name="_Toc59439258"/>
      <w:bookmarkStart w:id="80" w:name="_Toc67989681"/>
    </w:p>
    <w:p w14:paraId="69BE0E8C" w14:textId="77777777" w:rsidR="00F17312" w:rsidRDefault="00F17312" w:rsidP="00F17312">
      <w:pPr>
        <w:pStyle w:val="Heading4"/>
      </w:pPr>
      <w:r>
        <w:rPr>
          <w:lang w:eastAsia="zh-CN"/>
        </w:rPr>
        <w:t>4</w:t>
      </w:r>
      <w:r>
        <w:t>.3.1.3</w:t>
      </w:r>
      <w:r>
        <w:tab/>
        <w:t>Attribute constraints</w:t>
      </w:r>
      <w:bookmarkEnd w:id="76"/>
      <w:bookmarkEnd w:id="77"/>
      <w:bookmarkEnd w:id="78"/>
      <w:bookmarkEnd w:id="79"/>
      <w:bookmarkEnd w:id="80"/>
    </w:p>
    <w:p w14:paraId="3B410154" w14:textId="77777777" w:rsidR="00F17312" w:rsidRDefault="00F17312" w:rsidP="00F17312">
      <w:r>
        <w:t>None.</w:t>
      </w:r>
    </w:p>
    <w:p w14:paraId="47DCBFA5" w14:textId="77777777" w:rsidR="00F17312" w:rsidRDefault="00F17312" w:rsidP="00F17312">
      <w:pPr>
        <w:pStyle w:val="Heading4"/>
      </w:pPr>
      <w:bookmarkStart w:id="81" w:name="_Toc59182432"/>
      <w:bookmarkStart w:id="82" w:name="_Toc59183898"/>
      <w:bookmarkStart w:id="83" w:name="_Toc59194833"/>
      <w:bookmarkStart w:id="84" w:name="_Toc59439259"/>
      <w:bookmarkStart w:id="85" w:name="_Toc67989682"/>
      <w:r>
        <w:rPr>
          <w:lang w:eastAsia="zh-CN"/>
        </w:rPr>
        <w:lastRenderedPageBreak/>
        <w:t>4</w:t>
      </w:r>
      <w:r>
        <w:t>.3.1.4</w:t>
      </w:r>
      <w:r>
        <w:tab/>
        <w:t>Notifications</w:t>
      </w:r>
      <w:bookmarkEnd w:id="81"/>
      <w:bookmarkEnd w:id="82"/>
      <w:bookmarkEnd w:id="83"/>
      <w:bookmarkEnd w:id="84"/>
      <w:bookmarkEnd w:id="85"/>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86" w:name="_Toc59182433"/>
      <w:bookmarkStart w:id="87" w:name="_Toc59183899"/>
      <w:bookmarkStart w:id="88" w:name="_Toc59194834"/>
      <w:bookmarkStart w:id="89" w:name="_Toc59439260"/>
      <w:bookmarkStart w:id="90" w:name="_Toc67989683"/>
      <w:r>
        <w:rPr>
          <w:lang w:eastAsia="zh-CN"/>
        </w:rPr>
        <w:t>4.3.2</w:t>
      </w:r>
      <w:r>
        <w:rPr>
          <w:lang w:eastAsia="zh-CN"/>
        </w:rPr>
        <w:tab/>
      </w:r>
      <w:r>
        <w:rPr>
          <w:rFonts w:ascii="Courier New" w:hAnsi="Courier New"/>
          <w:lang w:eastAsia="zh-CN"/>
        </w:rPr>
        <w:t>GNBCUCPFunction</w:t>
      </w:r>
      <w:bookmarkEnd w:id="86"/>
      <w:bookmarkEnd w:id="87"/>
      <w:bookmarkEnd w:id="88"/>
      <w:bookmarkEnd w:id="89"/>
      <w:bookmarkEnd w:id="90"/>
    </w:p>
    <w:p w14:paraId="6860016B" w14:textId="77777777" w:rsidR="00F17312" w:rsidRDefault="00F17312" w:rsidP="00F17312">
      <w:pPr>
        <w:pStyle w:val="Heading4"/>
      </w:pPr>
      <w:bookmarkStart w:id="91" w:name="_Toc59182434"/>
      <w:bookmarkStart w:id="92" w:name="_Toc59183900"/>
      <w:bookmarkStart w:id="93" w:name="_Toc59194835"/>
      <w:bookmarkStart w:id="94" w:name="_Toc59439261"/>
      <w:bookmarkStart w:id="95" w:name="_Toc67989684"/>
      <w:r>
        <w:rPr>
          <w:lang w:eastAsia="zh-CN"/>
        </w:rPr>
        <w:t>4</w:t>
      </w:r>
      <w:r>
        <w:t>.3.2.1</w:t>
      </w:r>
      <w:r>
        <w:tab/>
        <w:t>Definition</w:t>
      </w:r>
      <w:bookmarkEnd w:id="91"/>
      <w:bookmarkEnd w:id="92"/>
      <w:bookmarkEnd w:id="93"/>
      <w:bookmarkEnd w:id="94"/>
      <w:bookmarkEnd w:id="95"/>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77777777"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p>
          <w:p w14:paraId="2EBEF11D" w14:textId="77777777" w:rsidR="00F17312" w:rsidRDefault="00F17312" w:rsidP="00F17312">
            <w:pPr>
              <w:pStyle w:val="TAL"/>
              <w:rPr>
                <w:rFonts w:ascii="Courier New" w:hAnsi="Courier New" w:cs="Courier New"/>
              </w:rPr>
            </w:pPr>
            <w:r>
              <w:rPr>
                <w:rFonts w:ascii="Courier New" w:hAnsi="Courier New" w:cs="Courier New"/>
              </w:rPr>
              <w:t>&lt;&lt;IOC&gt;&gt;EP_F1U.</w:t>
            </w: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96" w:name="_Toc59182435"/>
      <w:bookmarkStart w:id="97" w:name="_Toc59183901"/>
      <w:bookmarkStart w:id="98" w:name="_Toc59194836"/>
      <w:bookmarkStart w:id="99" w:name="_Toc59439262"/>
      <w:bookmarkStart w:id="100" w:name="_Toc67989685"/>
    </w:p>
    <w:p w14:paraId="1D9B9D6E" w14:textId="77777777" w:rsidR="00F17312" w:rsidRDefault="00F17312" w:rsidP="00F17312">
      <w:pPr>
        <w:pStyle w:val="Heading4"/>
      </w:pPr>
      <w:r>
        <w:rPr>
          <w:lang w:eastAsia="zh-CN"/>
        </w:rPr>
        <w:t>4</w:t>
      </w:r>
      <w:r>
        <w:t>.3.2.2</w:t>
      </w:r>
      <w:r>
        <w:tab/>
        <w:t>Attributes</w:t>
      </w:r>
      <w:bookmarkEnd w:id="96"/>
      <w:bookmarkEnd w:id="97"/>
      <w:bookmarkEnd w:id="98"/>
      <w:bookmarkEnd w:id="99"/>
      <w:bookmarkEnd w:id="100"/>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F17312" w14:paraId="76A5271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0FDFC5D1" w14:textId="77777777" w:rsidR="00F17312" w:rsidRDefault="00F17312" w:rsidP="00F17312">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16B4AC49" w14:textId="77777777" w:rsidR="00F17312" w:rsidRDefault="00F17312" w:rsidP="00F17312">
            <w:pPr>
              <w:pStyle w:val="TAH"/>
            </w:pPr>
            <w:r>
              <w:t>Support Qualifier</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2C421954" w14:textId="77777777" w:rsidR="00F17312" w:rsidRDefault="00F17312" w:rsidP="00F17312">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7ED276D1" w14:textId="77777777" w:rsidR="00F17312" w:rsidRDefault="00F17312" w:rsidP="00F17312">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6B251ED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A1C318A" w14:textId="77777777" w:rsidR="00F17312" w:rsidRDefault="00F17312" w:rsidP="00F17312">
            <w:pPr>
              <w:pStyle w:val="TAH"/>
            </w:pPr>
            <w:r>
              <w:t>isNotifyable</w:t>
            </w:r>
          </w:p>
        </w:tc>
      </w:tr>
      <w:tr w:rsidR="00F17312" w14:paraId="178C1DB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8DA7547" w14:textId="77777777" w:rsidR="00F17312" w:rsidRDefault="00F17312" w:rsidP="00F17312">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2FD1F471"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9B701D"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A28D2F0"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312931"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05F4C5" w14:textId="77777777" w:rsidR="00F17312" w:rsidRDefault="00F17312" w:rsidP="00F17312">
            <w:pPr>
              <w:pStyle w:val="TAL"/>
              <w:jc w:val="center"/>
            </w:pPr>
            <w:r>
              <w:rPr>
                <w:lang w:eastAsia="zh-CN"/>
              </w:rPr>
              <w:t>T</w:t>
            </w:r>
          </w:p>
        </w:tc>
      </w:tr>
      <w:tr w:rsidR="00F17312" w14:paraId="4AAF2432"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55C7135"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766FF0E4" w14:textId="77777777" w:rsidR="00F17312" w:rsidRDefault="00F17312" w:rsidP="00F17312">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3F7957B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D279958"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3329AD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76AE3BA" w14:textId="77777777" w:rsidR="00F17312" w:rsidRDefault="00F17312" w:rsidP="00F17312">
            <w:pPr>
              <w:pStyle w:val="TAL"/>
              <w:jc w:val="center"/>
              <w:rPr>
                <w:lang w:eastAsia="zh-CN"/>
              </w:rPr>
            </w:pPr>
            <w:r>
              <w:t>T</w:t>
            </w:r>
          </w:p>
        </w:tc>
      </w:tr>
      <w:tr w:rsidR="00F17312" w14:paraId="44C7526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0C72E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4A0A823"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25F249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70BF245"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05A487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29AB966" w14:textId="77777777" w:rsidR="00F17312" w:rsidRDefault="00F17312" w:rsidP="00F17312">
            <w:pPr>
              <w:pStyle w:val="TAL"/>
              <w:jc w:val="center"/>
            </w:pPr>
            <w:r>
              <w:rPr>
                <w:lang w:eastAsia="zh-CN"/>
              </w:rPr>
              <w:t>T</w:t>
            </w:r>
          </w:p>
        </w:tc>
      </w:tr>
      <w:tr w:rsidR="00F17312" w14:paraId="3A749EA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DB1E74E" w14:textId="77777777" w:rsidR="00F17312" w:rsidRDefault="00F17312" w:rsidP="00F17312">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1D036EA9" w14:textId="77777777" w:rsidR="00F17312" w:rsidRDefault="00F17312" w:rsidP="00F17312">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7B8FC46" w14:textId="77777777" w:rsidR="00F17312" w:rsidRDefault="00F17312" w:rsidP="00F17312">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7EB2C9B7" w14:textId="77777777" w:rsidR="00F17312" w:rsidRDefault="00F17312" w:rsidP="00F17312">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2BF16BD7" w14:textId="77777777" w:rsidR="00F17312" w:rsidRDefault="00F17312" w:rsidP="00F17312">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67C2E268" w14:textId="77777777" w:rsidR="00F17312" w:rsidRDefault="00F17312" w:rsidP="00F17312">
            <w:pPr>
              <w:pStyle w:val="TAL"/>
              <w:jc w:val="center"/>
              <w:rPr>
                <w:lang w:eastAsia="zh-CN"/>
              </w:rPr>
            </w:pPr>
            <w:r>
              <w:rPr>
                <w:lang w:eastAsia="zh-CN"/>
              </w:rPr>
              <w:t>T</w:t>
            </w:r>
          </w:p>
        </w:tc>
      </w:tr>
      <w:tr w:rsidR="00F17312" w14:paraId="46AF37C9"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6F82618" w14:textId="0ED46A7E"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ListBlockList</w:t>
            </w:r>
          </w:p>
        </w:tc>
        <w:tc>
          <w:tcPr>
            <w:tcW w:w="1110" w:type="dxa"/>
            <w:tcBorders>
              <w:top w:val="single" w:sz="4" w:space="0" w:color="auto"/>
              <w:left w:val="single" w:sz="4" w:space="0" w:color="auto"/>
              <w:bottom w:val="single" w:sz="4" w:space="0" w:color="auto"/>
              <w:right w:val="single" w:sz="4" w:space="0" w:color="auto"/>
            </w:tcBorders>
            <w:hideMark/>
          </w:tcPr>
          <w:p w14:paraId="18DA38FE"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6C92CB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EC40931"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1A191E9"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679440" w14:textId="77777777" w:rsidR="00F17312" w:rsidRDefault="00F17312" w:rsidP="00F17312">
            <w:pPr>
              <w:pStyle w:val="TAL"/>
              <w:jc w:val="center"/>
              <w:rPr>
                <w:lang w:eastAsia="zh-CN"/>
              </w:rPr>
            </w:pPr>
            <w:r>
              <w:rPr>
                <w:lang w:eastAsia="zh-CN"/>
              </w:rPr>
              <w:t>T</w:t>
            </w:r>
          </w:p>
        </w:tc>
      </w:tr>
      <w:tr w:rsidR="00F17312" w14:paraId="0065F28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AFC005F" w14:textId="0606269D"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0A71AFF"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5C3845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8B930C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39067EF"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EFED0E" w14:textId="77777777" w:rsidR="00F17312" w:rsidRDefault="00F17312" w:rsidP="00F17312">
            <w:pPr>
              <w:pStyle w:val="TAL"/>
              <w:jc w:val="center"/>
              <w:rPr>
                <w:lang w:eastAsia="zh-CN"/>
              </w:rPr>
            </w:pPr>
            <w:r>
              <w:rPr>
                <w:lang w:eastAsia="zh-CN"/>
              </w:rPr>
              <w:t>T</w:t>
            </w:r>
          </w:p>
        </w:tc>
      </w:tr>
      <w:tr w:rsidR="00F17312" w14:paraId="61A924F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215E09C" w14:textId="35040969"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ListBlockList</w:t>
            </w:r>
          </w:p>
        </w:tc>
        <w:tc>
          <w:tcPr>
            <w:tcW w:w="1110" w:type="dxa"/>
            <w:tcBorders>
              <w:top w:val="single" w:sz="4" w:space="0" w:color="auto"/>
              <w:left w:val="single" w:sz="4" w:space="0" w:color="auto"/>
              <w:bottom w:val="single" w:sz="4" w:space="0" w:color="auto"/>
              <w:right w:val="single" w:sz="4" w:space="0" w:color="auto"/>
            </w:tcBorders>
            <w:hideMark/>
          </w:tcPr>
          <w:p w14:paraId="7C56AA05"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3C578E1"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9BB1B57"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A14BD02"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8A3DEDB" w14:textId="77777777" w:rsidR="00F17312" w:rsidRDefault="00F17312" w:rsidP="00F17312">
            <w:pPr>
              <w:pStyle w:val="TAL"/>
              <w:jc w:val="center"/>
              <w:rPr>
                <w:lang w:eastAsia="zh-CN"/>
              </w:rPr>
            </w:pPr>
            <w:r>
              <w:rPr>
                <w:lang w:eastAsia="zh-CN"/>
              </w:rPr>
              <w:t>T</w:t>
            </w:r>
          </w:p>
        </w:tc>
      </w:tr>
      <w:tr w:rsidR="00F17312" w14:paraId="46A2C55F"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0FBF46B" w14:textId="76E9D9B5"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CDC7ACC"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15FBA5A"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07CEB29"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3563CEB"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E6BBF9D" w14:textId="77777777" w:rsidR="00F17312" w:rsidRDefault="00F17312" w:rsidP="00F17312">
            <w:pPr>
              <w:pStyle w:val="TAL"/>
              <w:jc w:val="center"/>
              <w:rPr>
                <w:lang w:eastAsia="zh-CN"/>
              </w:rPr>
            </w:pPr>
            <w:r>
              <w:rPr>
                <w:lang w:eastAsia="zh-CN"/>
              </w:rPr>
              <w:t>T</w:t>
            </w:r>
          </w:p>
        </w:tc>
      </w:tr>
      <w:tr w:rsidR="00F17312" w14:paraId="1396B89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D7AB775" w14:textId="0451E96C" w:rsidR="00F17312" w:rsidRDefault="00F17312" w:rsidP="00F17312">
            <w:pPr>
              <w:pStyle w:val="TAL"/>
              <w:rPr>
                <w:rFonts w:ascii="Courier New" w:hAnsi="Courier New" w:cs="Courier New"/>
                <w:szCs w:val="18"/>
              </w:rPr>
            </w:pPr>
            <w:r>
              <w:rPr>
                <w:rFonts w:ascii="Courier New" w:hAnsi="Courier New" w:cs="Courier New"/>
              </w:rPr>
              <w:t>x2XnHO</w:t>
            </w:r>
            <w:r w:rsidR="000E3CB5" w:rsidRPr="000E3CB5">
              <w:rPr>
                <w:rFonts w:ascii="Courier New" w:hAnsi="Courier New" w:cs="Courier New"/>
              </w:rPr>
              <w:t>ListBlockList</w:t>
            </w:r>
          </w:p>
        </w:tc>
        <w:tc>
          <w:tcPr>
            <w:tcW w:w="1110" w:type="dxa"/>
            <w:tcBorders>
              <w:top w:val="single" w:sz="4" w:space="0" w:color="auto"/>
              <w:left w:val="single" w:sz="4" w:space="0" w:color="auto"/>
              <w:bottom w:val="single" w:sz="4" w:space="0" w:color="auto"/>
              <w:right w:val="single" w:sz="4" w:space="0" w:color="auto"/>
            </w:tcBorders>
            <w:hideMark/>
          </w:tcPr>
          <w:p w14:paraId="17DCFD91"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3F8531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8990BD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676F6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5297C6A" w14:textId="77777777" w:rsidR="00F17312" w:rsidRDefault="00F17312" w:rsidP="00F17312">
            <w:pPr>
              <w:pStyle w:val="TAL"/>
              <w:jc w:val="center"/>
              <w:rPr>
                <w:lang w:eastAsia="zh-CN"/>
              </w:rPr>
            </w:pPr>
            <w:r>
              <w:rPr>
                <w:lang w:eastAsia="zh-CN"/>
              </w:rPr>
              <w:t>T</w:t>
            </w:r>
          </w:p>
        </w:tc>
      </w:tr>
      <w:tr w:rsidR="00F17312" w14:paraId="57C639D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8352B2A"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4AC5B2B7"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D65E2C3"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8B902DE"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CAFE9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38C4881" w14:textId="77777777" w:rsidR="00F17312" w:rsidRDefault="00F17312" w:rsidP="00F17312">
            <w:pPr>
              <w:pStyle w:val="TAL"/>
              <w:jc w:val="center"/>
              <w:rPr>
                <w:lang w:eastAsia="zh-CN"/>
              </w:rPr>
            </w:pPr>
            <w:r>
              <w:rPr>
                <w:lang w:eastAsia="zh-CN"/>
              </w:rPr>
              <w:t>T</w:t>
            </w:r>
          </w:p>
        </w:tc>
      </w:tr>
      <w:tr w:rsidR="00F17312" w14:paraId="69F09A8E"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A65ADA" w14:textId="77777777" w:rsidR="00F17312" w:rsidRDefault="00F17312" w:rsidP="00F17312">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0AF8444D" w14:textId="77777777" w:rsidR="00F17312" w:rsidRDefault="00F17312" w:rsidP="00F17312">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7160EF0C" w14:textId="77777777" w:rsidR="00F17312" w:rsidRDefault="00F17312" w:rsidP="00F17312">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EBF9E97" w14:textId="77777777" w:rsidR="00F17312" w:rsidRDefault="00F17312" w:rsidP="00F17312">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0833CAD2" w14:textId="77777777" w:rsidR="00F17312" w:rsidRDefault="00F17312" w:rsidP="00F17312">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5F88419" w14:textId="77777777" w:rsidR="00F17312" w:rsidRDefault="00F17312" w:rsidP="00F17312">
            <w:pPr>
              <w:pStyle w:val="TAL"/>
              <w:jc w:val="center"/>
              <w:rPr>
                <w:lang w:eastAsia="zh-CN"/>
              </w:rPr>
            </w:pPr>
            <w:r>
              <w:rPr>
                <w:lang w:eastAsia="zh-CN"/>
              </w:rPr>
              <w:t>T</w:t>
            </w:r>
          </w:p>
        </w:tc>
      </w:tr>
      <w:tr w:rsidR="00F17312" w14:paraId="654D80C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E6633DE" w14:textId="77777777" w:rsidR="00F17312" w:rsidRDefault="00F17312" w:rsidP="00F17312">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41E0B646" w14:textId="77777777" w:rsidR="00F17312" w:rsidRDefault="00F17312" w:rsidP="00F17312">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64BD611C" w14:textId="77777777" w:rsidR="00F17312" w:rsidRDefault="00F17312" w:rsidP="00F17312">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50436C87" w14:textId="77777777" w:rsidR="00F17312" w:rsidRDefault="00F17312" w:rsidP="00F17312">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45A74C76" w14:textId="77777777" w:rsidR="00F17312" w:rsidRDefault="00F17312" w:rsidP="00F17312">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E2D2767" w14:textId="77777777" w:rsidR="00F17312" w:rsidRDefault="00F17312" w:rsidP="00F17312">
            <w:pPr>
              <w:pStyle w:val="TAL"/>
              <w:jc w:val="center"/>
              <w:rPr>
                <w:lang w:eastAsia="zh-CN"/>
              </w:rPr>
            </w:pPr>
          </w:p>
        </w:tc>
      </w:tr>
      <w:tr w:rsidR="00F17312" w14:paraId="3A64E2F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951E40C" w14:textId="77777777" w:rsidR="00F17312" w:rsidRDefault="00F17312" w:rsidP="00F17312">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05A6A270"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4B262C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A834534"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902B37C"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7AC5C7C" w14:textId="77777777" w:rsidR="00F17312" w:rsidRDefault="00F17312" w:rsidP="00F17312">
            <w:pPr>
              <w:pStyle w:val="TAL"/>
              <w:jc w:val="center"/>
              <w:rPr>
                <w:lang w:eastAsia="zh-CN"/>
              </w:rPr>
            </w:pPr>
            <w:r>
              <w:rPr>
                <w:lang w:eastAsia="zh-CN"/>
              </w:rPr>
              <w:t>T</w:t>
            </w:r>
          </w:p>
        </w:tc>
      </w:tr>
      <w:tr w:rsidR="00F17312" w14:paraId="3ADF22CC"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B647A2B"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68AFAC4B"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3671AFEF"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27732E0" w14:textId="77777777" w:rsidR="00F17312" w:rsidRDefault="00F17312" w:rsidP="00F17312">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71E787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A34E918" w14:textId="77777777" w:rsidR="00F17312" w:rsidRDefault="00F17312" w:rsidP="00F17312">
            <w:pPr>
              <w:pStyle w:val="TAL"/>
              <w:jc w:val="center"/>
              <w:rPr>
                <w:lang w:eastAsia="zh-CN"/>
              </w:rPr>
            </w:pPr>
            <w:r>
              <w:rPr>
                <w:lang w:eastAsia="zh-CN"/>
              </w:rP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01" w:name="_Toc59182436"/>
      <w:bookmarkStart w:id="102" w:name="_Toc59183902"/>
      <w:bookmarkStart w:id="103" w:name="_Toc59194837"/>
      <w:bookmarkStart w:id="104" w:name="_Toc59439263"/>
      <w:bookmarkStart w:id="105" w:name="_Toc67989686"/>
      <w:r>
        <w:rPr>
          <w:lang w:eastAsia="zh-CN"/>
        </w:rPr>
        <w:lastRenderedPageBreak/>
        <w:t>4</w:t>
      </w:r>
      <w:r>
        <w:t>.3.2.3</w:t>
      </w:r>
      <w:r>
        <w:tab/>
        <w:t>Attribute constraints</w:t>
      </w:r>
      <w:bookmarkEnd w:id="101"/>
      <w:bookmarkEnd w:id="102"/>
      <w:bookmarkEnd w:id="103"/>
      <w:bookmarkEnd w:id="104"/>
      <w:bookmarkEnd w:id="105"/>
    </w:p>
    <w:p w14:paraId="74782AC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204"/>
        <w:gridCol w:w="5435"/>
      </w:tblGrid>
      <w:tr w:rsidR="00F17312" w14:paraId="714EFC5B" w14:textId="77777777" w:rsidTr="004535DD">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548467CF" w14:textId="77777777" w:rsidR="00F17312" w:rsidRDefault="00F17312" w:rsidP="00F17312">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68F44CA" w14:textId="77777777" w:rsidR="00F17312" w:rsidRDefault="00F17312" w:rsidP="00F17312">
            <w:pPr>
              <w:pStyle w:val="TAH"/>
            </w:pPr>
            <w:r>
              <w:t>Definition</w:t>
            </w:r>
          </w:p>
        </w:tc>
      </w:tr>
      <w:tr w:rsidR="00F17312" w14:paraId="7861C2FA" w14:textId="77777777" w:rsidTr="004535DD">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E341C60" w14:textId="557480AA" w:rsidR="00F17312" w:rsidRDefault="00F17312" w:rsidP="00F17312">
            <w:pPr>
              <w:pStyle w:val="TAL"/>
            </w:pPr>
            <w:r>
              <w:rPr>
                <w:rFonts w:ascii="Courier" w:hAnsi="Courier"/>
              </w:rPr>
              <w:t>x2</w:t>
            </w:r>
            <w:r w:rsidR="000E3CB5" w:rsidRPr="000E3CB5">
              <w:rPr>
                <w:rFonts w:ascii="Courier" w:hAnsi="Courier"/>
              </w:rPr>
              <w:t>ListBlockList</w:t>
            </w:r>
          </w:p>
        </w:tc>
        <w:tc>
          <w:tcPr>
            <w:tcW w:w="5435" w:type="dxa"/>
            <w:tcBorders>
              <w:top w:val="single" w:sz="4" w:space="0" w:color="auto"/>
              <w:left w:val="single" w:sz="4" w:space="0" w:color="auto"/>
              <w:bottom w:val="single" w:sz="4" w:space="0" w:color="auto"/>
              <w:right w:val="single" w:sz="4" w:space="0" w:color="auto"/>
            </w:tcBorders>
            <w:hideMark/>
          </w:tcPr>
          <w:p w14:paraId="30318FAE" w14:textId="77777777" w:rsidR="00F17312" w:rsidRDefault="00F17312" w:rsidP="00F17312">
            <w:pPr>
              <w:pStyle w:val="TAL"/>
            </w:pPr>
            <w:r>
              <w:t>Condition: Multi-Radio Dual Connectivity with the EPC (see TS 37.340 [9] clause 4.1.2) is supported.</w:t>
            </w:r>
          </w:p>
        </w:tc>
      </w:tr>
      <w:tr w:rsidR="00F17312" w14:paraId="6E33F4EB" w14:textId="77777777" w:rsidTr="004535DD">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981D692" w14:textId="7178EEF1" w:rsidR="00F17312" w:rsidRDefault="00F17312" w:rsidP="00F17312">
            <w:pPr>
              <w:pStyle w:val="TAL"/>
              <w:rPr>
                <w:rFonts w:ascii="Courier" w:hAnsi="Courier"/>
              </w:rPr>
            </w:pPr>
            <w:r>
              <w:rPr>
                <w:rFonts w:ascii="Courier" w:hAnsi="Courier"/>
              </w:rPr>
              <w:t>x2</w:t>
            </w:r>
            <w:r w:rsidR="000E3CB5"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651192A7" w14:textId="77777777" w:rsidR="00F17312" w:rsidRDefault="00F17312" w:rsidP="00F17312">
            <w:pPr>
              <w:pStyle w:val="TAL"/>
            </w:pPr>
            <w:r>
              <w:t>Condition: Multi-Radio Dual Connectivity with the EPC (see TS 37.340 [9] clause 4.1.2) is supported.</w:t>
            </w:r>
          </w:p>
        </w:tc>
      </w:tr>
      <w:tr w:rsidR="00F17312" w14:paraId="37FECC32" w14:textId="77777777" w:rsidTr="004535DD">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A47DCEC"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11F325D3" w14:textId="77777777" w:rsidR="00F17312" w:rsidRDefault="00F17312" w:rsidP="00F17312">
            <w:pPr>
              <w:pStyle w:val="TAL"/>
            </w:pPr>
            <w:r>
              <w:t xml:space="preserve">Condition: </w:t>
            </w:r>
            <w:r>
              <w:rPr>
                <w:lang w:eastAsia="zh-CN"/>
              </w:rPr>
              <w:t>Remote Interference Management</w:t>
            </w:r>
            <w:r>
              <w:t xml:space="preserve"> function is supported.</w:t>
            </w:r>
          </w:p>
        </w:tc>
      </w:tr>
      <w:tr w:rsidR="00F17312" w14:paraId="65DDBBC7" w14:textId="77777777" w:rsidTr="004535DD">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4EC6B03" w14:textId="77777777" w:rsidR="00F17312" w:rsidRDefault="00F17312" w:rsidP="00F17312">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3CD22B8E" w14:textId="77777777" w:rsidR="00F17312" w:rsidRDefault="00F17312" w:rsidP="00F17312">
            <w:pPr>
              <w:pStyle w:val="TAL"/>
            </w:pPr>
            <w:r>
              <w:t>Condition: MDT Function is supported.</w:t>
            </w:r>
          </w:p>
        </w:tc>
      </w:tr>
    </w:tbl>
    <w:p w14:paraId="0679AF4B" w14:textId="77777777" w:rsidR="00F17312" w:rsidRDefault="00F17312" w:rsidP="00F17312"/>
    <w:p w14:paraId="0546763D" w14:textId="77777777" w:rsidR="00F17312" w:rsidRDefault="00F17312" w:rsidP="00F17312">
      <w:pPr>
        <w:pStyle w:val="Heading4"/>
      </w:pPr>
      <w:bookmarkStart w:id="106" w:name="_Toc59182437"/>
      <w:bookmarkStart w:id="107" w:name="_Toc59183903"/>
      <w:bookmarkStart w:id="108" w:name="_Toc59194838"/>
      <w:bookmarkStart w:id="109" w:name="_Toc59439264"/>
      <w:bookmarkStart w:id="110" w:name="_Toc67989687"/>
      <w:r>
        <w:rPr>
          <w:lang w:eastAsia="zh-CN"/>
        </w:rPr>
        <w:t>4</w:t>
      </w:r>
      <w:r>
        <w:t>.3.2.4</w:t>
      </w:r>
      <w:r>
        <w:tab/>
        <w:t>Notifications</w:t>
      </w:r>
      <w:bookmarkEnd w:id="106"/>
      <w:bookmarkEnd w:id="107"/>
      <w:bookmarkEnd w:id="108"/>
      <w:bookmarkEnd w:id="109"/>
      <w:bookmarkEnd w:id="110"/>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11" w:name="_Toc59182438"/>
      <w:bookmarkStart w:id="112" w:name="_Toc59183904"/>
      <w:bookmarkStart w:id="113" w:name="_Toc59194839"/>
      <w:bookmarkStart w:id="114" w:name="_Toc59439265"/>
      <w:bookmarkStart w:id="115" w:name="_Toc67989688"/>
      <w:r>
        <w:rPr>
          <w:lang w:eastAsia="zh-CN"/>
        </w:rPr>
        <w:t>4.3.3</w:t>
      </w:r>
      <w:r>
        <w:rPr>
          <w:lang w:eastAsia="zh-CN"/>
        </w:rPr>
        <w:tab/>
      </w:r>
      <w:r>
        <w:rPr>
          <w:rFonts w:ascii="Courier New" w:hAnsi="Courier New"/>
          <w:lang w:eastAsia="zh-CN"/>
        </w:rPr>
        <w:t>GNBCUUPFunction</w:t>
      </w:r>
      <w:bookmarkEnd w:id="111"/>
      <w:bookmarkEnd w:id="112"/>
      <w:bookmarkEnd w:id="113"/>
      <w:bookmarkEnd w:id="114"/>
      <w:bookmarkEnd w:id="115"/>
    </w:p>
    <w:p w14:paraId="7348F1CA" w14:textId="77777777" w:rsidR="00F17312" w:rsidRDefault="00F17312" w:rsidP="00F17312">
      <w:pPr>
        <w:pStyle w:val="Heading4"/>
      </w:pPr>
      <w:bookmarkStart w:id="116" w:name="_Toc59182439"/>
      <w:bookmarkStart w:id="117" w:name="_Toc59183905"/>
      <w:bookmarkStart w:id="118" w:name="_Toc59194840"/>
      <w:bookmarkStart w:id="119" w:name="_Toc59439266"/>
      <w:bookmarkStart w:id="120" w:name="_Toc67989689"/>
      <w:r>
        <w:rPr>
          <w:lang w:eastAsia="zh-CN"/>
        </w:rPr>
        <w:t>4</w:t>
      </w:r>
      <w:r>
        <w:t>.3.3.1</w:t>
      </w:r>
      <w:r>
        <w:tab/>
        <w:t>Definition</w:t>
      </w:r>
      <w:bookmarkEnd w:id="116"/>
      <w:bookmarkEnd w:id="117"/>
      <w:bookmarkEnd w:id="118"/>
      <w:bookmarkEnd w:id="119"/>
      <w:bookmarkEnd w:id="120"/>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21" w:name="_Toc59182440"/>
      <w:bookmarkStart w:id="122" w:name="_Toc59183906"/>
      <w:bookmarkStart w:id="123" w:name="_Toc59194841"/>
      <w:bookmarkStart w:id="124" w:name="_Toc59439267"/>
      <w:bookmarkStart w:id="125"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121"/>
      <w:bookmarkEnd w:id="122"/>
      <w:bookmarkEnd w:id="123"/>
      <w:bookmarkEnd w:id="124"/>
      <w:bookmarkEnd w:id="125"/>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7777777" w:rsidR="00F17312" w:rsidRDefault="00F17312" w:rsidP="00F17312">
            <w:pPr>
              <w:pStyle w:val="TAH"/>
            </w:pPr>
            <w:r>
              <w:t>Support Qualifier</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26" w:name="_Toc59182441"/>
      <w:bookmarkStart w:id="127" w:name="_Toc59183907"/>
      <w:bookmarkStart w:id="128" w:name="_Toc59194842"/>
      <w:bookmarkStart w:id="129" w:name="_Toc59439268"/>
      <w:bookmarkStart w:id="130" w:name="_Toc67989691"/>
    </w:p>
    <w:p w14:paraId="560B8E67" w14:textId="3949B536" w:rsidR="00F17312" w:rsidRDefault="00F17312" w:rsidP="00F17312">
      <w:pPr>
        <w:pStyle w:val="Heading4"/>
      </w:pPr>
      <w:r>
        <w:rPr>
          <w:lang w:eastAsia="zh-CN"/>
        </w:rPr>
        <w:t>4</w:t>
      </w:r>
      <w:r>
        <w:t>.3.3.3</w:t>
      </w:r>
      <w:r>
        <w:tab/>
        <w:t>Attribute constraints</w:t>
      </w:r>
      <w:bookmarkEnd w:id="126"/>
      <w:bookmarkEnd w:id="127"/>
      <w:bookmarkEnd w:id="128"/>
      <w:bookmarkEnd w:id="129"/>
      <w:bookmarkEnd w:id="130"/>
    </w:p>
    <w:p w14:paraId="1462EDF2" w14:textId="77777777" w:rsidR="00F17312" w:rsidRDefault="00F17312" w:rsidP="00F17312">
      <w:r>
        <w:t>None.</w:t>
      </w:r>
    </w:p>
    <w:p w14:paraId="324F1F4D" w14:textId="77777777" w:rsidR="00F17312" w:rsidRDefault="00F17312" w:rsidP="00F17312">
      <w:pPr>
        <w:pStyle w:val="Heading4"/>
      </w:pPr>
      <w:bookmarkStart w:id="131" w:name="_Toc59182442"/>
      <w:bookmarkStart w:id="132" w:name="_Toc59183908"/>
      <w:bookmarkStart w:id="133" w:name="_Toc59194843"/>
      <w:bookmarkStart w:id="134" w:name="_Toc59439269"/>
      <w:bookmarkStart w:id="135" w:name="_Toc67989692"/>
      <w:r>
        <w:rPr>
          <w:lang w:eastAsia="zh-CN"/>
        </w:rPr>
        <w:t>4</w:t>
      </w:r>
      <w:r>
        <w:t>.3.3.4</w:t>
      </w:r>
      <w:r>
        <w:tab/>
        <w:t>Notifications</w:t>
      </w:r>
      <w:bookmarkEnd w:id="131"/>
      <w:bookmarkEnd w:id="132"/>
      <w:bookmarkEnd w:id="133"/>
      <w:bookmarkEnd w:id="134"/>
      <w:bookmarkEnd w:id="135"/>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36" w:name="_Toc59182443"/>
      <w:bookmarkStart w:id="137" w:name="_Toc59183909"/>
      <w:bookmarkStart w:id="138" w:name="_Toc59194844"/>
      <w:bookmarkStart w:id="139" w:name="_Toc59439270"/>
      <w:bookmarkStart w:id="140" w:name="_Toc67989693"/>
      <w:r>
        <w:rPr>
          <w:lang w:eastAsia="zh-CN"/>
        </w:rPr>
        <w:t>4.3.4</w:t>
      </w:r>
      <w:r>
        <w:rPr>
          <w:lang w:eastAsia="zh-CN"/>
        </w:rPr>
        <w:tab/>
      </w:r>
      <w:r>
        <w:rPr>
          <w:rFonts w:ascii="Courier New" w:hAnsi="Courier New"/>
          <w:lang w:eastAsia="zh-CN"/>
        </w:rPr>
        <w:t>NRCellCU</w:t>
      </w:r>
      <w:bookmarkEnd w:id="136"/>
      <w:bookmarkEnd w:id="137"/>
      <w:bookmarkEnd w:id="138"/>
      <w:bookmarkEnd w:id="139"/>
      <w:bookmarkEnd w:id="140"/>
    </w:p>
    <w:p w14:paraId="594505E7" w14:textId="77777777" w:rsidR="00F17312" w:rsidRDefault="00F17312" w:rsidP="00F17312">
      <w:pPr>
        <w:pStyle w:val="Heading4"/>
      </w:pPr>
      <w:bookmarkStart w:id="141" w:name="_Toc59182444"/>
      <w:bookmarkStart w:id="142" w:name="_Toc59183910"/>
      <w:bookmarkStart w:id="143" w:name="_Toc59194845"/>
      <w:bookmarkStart w:id="144" w:name="_Toc59439271"/>
      <w:bookmarkStart w:id="145" w:name="_Toc67989694"/>
      <w:r>
        <w:rPr>
          <w:lang w:eastAsia="zh-CN"/>
        </w:rPr>
        <w:t>4</w:t>
      </w:r>
      <w:r>
        <w:t>.3.4.1</w:t>
      </w:r>
      <w:r>
        <w:tab/>
        <w:t>Definition</w:t>
      </w:r>
      <w:bookmarkEnd w:id="141"/>
      <w:bookmarkEnd w:id="142"/>
      <w:bookmarkEnd w:id="143"/>
      <w:bookmarkEnd w:id="144"/>
      <w:bookmarkEnd w:id="145"/>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146" w:name="_Toc59182445"/>
      <w:bookmarkStart w:id="147" w:name="_Toc59183911"/>
      <w:bookmarkStart w:id="148" w:name="_Toc59194846"/>
      <w:bookmarkStart w:id="149" w:name="_Toc59439272"/>
      <w:bookmarkStart w:id="150" w:name="_Toc67989695"/>
      <w:r>
        <w:rPr>
          <w:lang w:eastAsia="zh-CN"/>
        </w:rPr>
        <w:t>4</w:t>
      </w:r>
      <w:r>
        <w:t>.3.4.2</w:t>
      </w:r>
      <w:r>
        <w:tab/>
        <w:t>Attributes</w:t>
      </w:r>
      <w:bookmarkEnd w:id="146"/>
      <w:bookmarkEnd w:id="147"/>
      <w:bookmarkEnd w:id="148"/>
      <w:bookmarkEnd w:id="149"/>
      <w:bookmarkEnd w:id="150"/>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77777777" w:rsidR="00F17312" w:rsidRDefault="00F17312" w:rsidP="00F17312">
            <w:pPr>
              <w:pStyle w:val="TAH"/>
            </w:pPr>
            <w:r>
              <w:t>Support Qualifier</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151" w:name="_Toc59182446"/>
      <w:bookmarkStart w:id="152" w:name="_Toc59183912"/>
      <w:bookmarkStart w:id="153" w:name="_Toc59194847"/>
      <w:bookmarkStart w:id="154" w:name="_Toc59439273"/>
      <w:bookmarkStart w:id="155" w:name="_Toc67989696"/>
      <w:r>
        <w:t>4.3.4.3</w:t>
      </w:r>
      <w:r>
        <w:tab/>
        <w:t>Void</w:t>
      </w:r>
      <w:bookmarkEnd w:id="151"/>
      <w:bookmarkEnd w:id="152"/>
      <w:bookmarkEnd w:id="153"/>
      <w:bookmarkEnd w:id="154"/>
      <w:bookmarkEnd w:id="155"/>
    </w:p>
    <w:p w14:paraId="72705C1E" w14:textId="77777777" w:rsidR="00F17312" w:rsidRDefault="00F17312" w:rsidP="00F17312">
      <w:pPr>
        <w:pStyle w:val="Heading4"/>
      </w:pPr>
      <w:bookmarkStart w:id="156" w:name="_Toc59182447"/>
      <w:bookmarkStart w:id="157" w:name="_Toc59183913"/>
      <w:bookmarkStart w:id="158" w:name="_Toc59194848"/>
      <w:bookmarkStart w:id="159" w:name="_Toc59439274"/>
      <w:bookmarkStart w:id="160" w:name="_Toc67989697"/>
      <w:r>
        <w:rPr>
          <w:lang w:eastAsia="zh-CN"/>
        </w:rPr>
        <w:t>4</w:t>
      </w:r>
      <w:r>
        <w:t>.3.4.4</w:t>
      </w:r>
      <w:r>
        <w:tab/>
        <w:t>Notifications</w:t>
      </w:r>
      <w:bookmarkEnd w:id="156"/>
      <w:bookmarkEnd w:id="157"/>
      <w:bookmarkEnd w:id="158"/>
      <w:bookmarkEnd w:id="159"/>
      <w:bookmarkEnd w:id="160"/>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161" w:name="_Toc59182448"/>
      <w:bookmarkStart w:id="162" w:name="_Toc59183914"/>
      <w:bookmarkStart w:id="163" w:name="_Toc59194849"/>
      <w:bookmarkStart w:id="164" w:name="_Toc59439275"/>
      <w:bookmarkStart w:id="165" w:name="_Toc67989698"/>
      <w:r>
        <w:rPr>
          <w:lang w:eastAsia="zh-CN"/>
        </w:rPr>
        <w:t>4.3.5</w:t>
      </w:r>
      <w:r>
        <w:rPr>
          <w:lang w:eastAsia="zh-CN"/>
        </w:rPr>
        <w:tab/>
      </w:r>
      <w:r>
        <w:rPr>
          <w:rFonts w:ascii="Courier New" w:hAnsi="Courier New"/>
          <w:lang w:eastAsia="zh-CN"/>
        </w:rPr>
        <w:t>NRCellDU</w:t>
      </w:r>
      <w:bookmarkEnd w:id="161"/>
      <w:bookmarkEnd w:id="162"/>
      <w:bookmarkEnd w:id="163"/>
      <w:bookmarkEnd w:id="164"/>
      <w:bookmarkEnd w:id="165"/>
    </w:p>
    <w:p w14:paraId="70B96AF4" w14:textId="77777777" w:rsidR="00F17312" w:rsidRDefault="00F17312" w:rsidP="00F17312">
      <w:pPr>
        <w:pStyle w:val="Heading4"/>
      </w:pPr>
      <w:bookmarkStart w:id="166" w:name="_Toc59182449"/>
      <w:bookmarkStart w:id="167" w:name="_Toc59183915"/>
      <w:bookmarkStart w:id="168" w:name="_Toc59194850"/>
      <w:bookmarkStart w:id="169" w:name="_Toc59439276"/>
      <w:bookmarkStart w:id="170" w:name="_Toc67989699"/>
      <w:r>
        <w:rPr>
          <w:lang w:eastAsia="zh-CN"/>
        </w:rPr>
        <w:t>4</w:t>
      </w:r>
      <w:r>
        <w:t>.3.5.1</w:t>
      </w:r>
      <w:r>
        <w:tab/>
        <w:t>Definition</w:t>
      </w:r>
      <w:bookmarkEnd w:id="166"/>
      <w:bookmarkEnd w:id="167"/>
      <w:bookmarkEnd w:id="168"/>
      <w:bookmarkEnd w:id="169"/>
      <w:bookmarkEnd w:id="170"/>
    </w:p>
    <w:p w14:paraId="1448F7DF" w14:textId="77777777" w:rsidR="00F17312" w:rsidRDefault="00F17312" w:rsidP="00F17312">
      <w:r>
        <w:t xml:space="preserve">This IOC represents the part of NR cell information that describes s the specific resources instances. </w:t>
      </w:r>
    </w:p>
    <w:p w14:paraId="4E59E8C6" w14:textId="77777777" w:rsidR="00F17312" w:rsidRDefault="00F17312" w:rsidP="00F17312">
      <w:pPr>
        <w:rPr>
          <w:color w:val="000000"/>
          <w:shd w:val="clear" w:color="auto" w:fill="FFFFFF"/>
        </w:rPr>
      </w:pPr>
      <w:r>
        <w:rPr>
          <w:color w:val="000000"/>
          <w:shd w:val="clear" w:color="auto" w:fill="FFFFFF"/>
        </w:rPr>
        <w:lastRenderedPageBreak/>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77777777"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171" w:name="_Toc59182450"/>
      <w:bookmarkStart w:id="172" w:name="_Toc59183916"/>
      <w:bookmarkStart w:id="173" w:name="_Toc59194851"/>
      <w:bookmarkStart w:id="174" w:name="_Toc59439277"/>
      <w:bookmarkStart w:id="175" w:name="_Toc67989700"/>
      <w:r>
        <w:rPr>
          <w:lang w:eastAsia="zh-CN"/>
        </w:rPr>
        <w:t>4</w:t>
      </w:r>
      <w:r>
        <w:t>.3.5.2</w:t>
      </w:r>
      <w:r>
        <w:tab/>
        <w:t>Attributes</w:t>
      </w:r>
      <w:bookmarkEnd w:id="171"/>
      <w:bookmarkEnd w:id="172"/>
      <w:bookmarkEnd w:id="173"/>
      <w:bookmarkEnd w:id="174"/>
      <w:bookmarkEnd w:id="175"/>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F17312" w14:paraId="7F3818C5" w14:textId="77777777" w:rsidTr="004535DD">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156A63FA" w14:textId="77777777" w:rsidR="00F17312" w:rsidRDefault="00F17312" w:rsidP="00F17312">
            <w:pPr>
              <w:pStyle w:val="TAH"/>
            </w:pPr>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2D8A22CC" w14:textId="77777777" w:rsidR="00F17312" w:rsidRDefault="00F17312" w:rsidP="00F17312">
            <w:pPr>
              <w:pStyle w:val="TAH"/>
            </w:pPr>
            <w:r>
              <w:t>Support Qualifier</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2765C6B3" w14:textId="77777777" w:rsidR="00F17312" w:rsidRDefault="00F17312" w:rsidP="00F17312">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06848BA9" w14:textId="77777777" w:rsidR="00F17312" w:rsidRDefault="00F17312" w:rsidP="00F17312">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25EE8293" w14:textId="77777777" w:rsidR="00F17312" w:rsidRDefault="00F17312" w:rsidP="00F17312">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4A141360" w14:textId="77777777" w:rsidR="00F17312" w:rsidRDefault="00F17312" w:rsidP="00F17312">
            <w:pPr>
              <w:pStyle w:val="TAH"/>
            </w:pPr>
            <w:r>
              <w:t>isNotifyable</w:t>
            </w:r>
          </w:p>
        </w:tc>
      </w:tr>
      <w:tr w:rsidR="00F17312" w14:paraId="7EB8960C" w14:textId="77777777" w:rsidTr="004535DD">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261B4809" w14:textId="77777777" w:rsidR="00F17312" w:rsidRDefault="00F17312" w:rsidP="00F17312">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7FA74E84" w14:textId="77777777" w:rsidR="00F17312" w:rsidRDefault="00F17312" w:rsidP="00F17312">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507C2892" w14:textId="77777777" w:rsidR="00F17312" w:rsidRDefault="00F17312" w:rsidP="00F17312">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462D4460" w14:textId="77777777" w:rsidR="00F17312" w:rsidRDefault="00F17312" w:rsidP="00F17312">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1A500D3" w14:textId="77777777" w:rsidR="00F17312" w:rsidRDefault="00F17312" w:rsidP="00F17312">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421D7259" w14:textId="77777777" w:rsidR="00F17312" w:rsidRDefault="00F17312" w:rsidP="00F17312">
            <w:pPr>
              <w:pStyle w:val="TAL"/>
              <w:jc w:val="center"/>
              <w:rPr>
                <w:lang w:eastAsia="zh-CN"/>
              </w:rPr>
            </w:pPr>
            <w:r>
              <w:rPr>
                <w:lang w:eastAsia="zh-CN"/>
              </w:rPr>
              <w:t>T</w:t>
            </w:r>
          </w:p>
        </w:tc>
      </w:tr>
      <w:tr w:rsidR="00F17312" w14:paraId="6EF6ED0A" w14:textId="77777777" w:rsidTr="004535D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A6142C6"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04B5582"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51C432D"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84A0537"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2AB6F02A"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7284549" w14:textId="77777777" w:rsidR="00F17312" w:rsidRDefault="00F17312" w:rsidP="00F17312">
            <w:pPr>
              <w:pStyle w:val="TAL"/>
              <w:rPr>
                <w:rFonts w:cs="Arial"/>
                <w:bCs/>
                <w:color w:val="333333"/>
              </w:rPr>
            </w:pPr>
            <w:r>
              <w:rPr>
                <w:rFonts w:cs="Arial"/>
              </w:rPr>
              <w:t>T</w:t>
            </w:r>
          </w:p>
        </w:tc>
      </w:tr>
      <w:tr w:rsidR="00F17312" w14:paraId="4F217F9E" w14:textId="77777777" w:rsidTr="004535D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1F08B93" w14:textId="77777777" w:rsidR="00F17312" w:rsidRDefault="00F17312" w:rsidP="00F17312">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54275274"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39313FF"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72C7AC"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1A62E781"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F58076B" w14:textId="77777777" w:rsidR="00F17312" w:rsidRDefault="00F17312" w:rsidP="00F17312">
            <w:pPr>
              <w:pStyle w:val="TAL"/>
              <w:rPr>
                <w:rFonts w:cs="Arial"/>
                <w:bCs/>
                <w:color w:val="333333"/>
              </w:rPr>
            </w:pPr>
            <w:r>
              <w:rPr>
                <w:rFonts w:cs="Arial"/>
              </w:rPr>
              <w:t>T</w:t>
            </w:r>
          </w:p>
        </w:tc>
      </w:tr>
      <w:tr w:rsidR="00F17312" w14:paraId="5C6895FB" w14:textId="77777777" w:rsidTr="004535D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329B1E1"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0199EAA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8CB709F" w14:textId="77777777" w:rsidR="00F17312" w:rsidRDefault="00F17312" w:rsidP="00F17312">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FAC2B79"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0B0CB0A4"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0E14033" w14:textId="77777777" w:rsidR="00F17312" w:rsidRDefault="00F17312" w:rsidP="00F17312">
            <w:pPr>
              <w:pStyle w:val="TAL"/>
            </w:pPr>
            <w:r>
              <w:rPr>
                <w:rFonts w:cs="Arial"/>
              </w:rPr>
              <w:t>T</w:t>
            </w:r>
          </w:p>
        </w:tc>
      </w:tr>
      <w:tr w:rsidR="00F17312" w14:paraId="3963B440" w14:textId="77777777" w:rsidTr="004535D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34E9387" w14:textId="77777777" w:rsidR="00F17312" w:rsidRDefault="00F17312" w:rsidP="00F17312">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687E8313" w14:textId="77777777" w:rsidR="00F17312" w:rsidRDefault="00F17312" w:rsidP="00F17312">
            <w:pPr>
              <w:pStyle w:val="TAL"/>
              <w:jc w:val="center"/>
              <w:rPr>
                <w:lang w:eastAsia="zh-CN"/>
              </w:rPr>
            </w:pPr>
            <w:r>
              <w:rPr>
                <w:lang w:eastAsia="zh-CN"/>
              </w:rPr>
              <w:t>M</w:t>
            </w:r>
          </w:p>
        </w:tc>
        <w:tc>
          <w:tcPr>
            <w:tcW w:w="1180" w:type="dxa"/>
            <w:tcBorders>
              <w:top w:val="single" w:sz="4" w:space="0" w:color="auto"/>
              <w:left w:val="single" w:sz="4" w:space="0" w:color="auto"/>
              <w:bottom w:val="single" w:sz="4" w:space="0" w:color="auto"/>
              <w:right w:val="single" w:sz="4" w:space="0" w:color="auto"/>
            </w:tcBorders>
            <w:hideMark/>
          </w:tcPr>
          <w:p w14:paraId="5877525B"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49F60D2"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1524A7B"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0023A0" w14:textId="77777777" w:rsidR="00F17312" w:rsidRDefault="00F17312" w:rsidP="00F17312">
            <w:pPr>
              <w:pStyle w:val="TAL"/>
              <w:jc w:val="center"/>
              <w:rPr>
                <w:rFonts w:ascii="Courier New" w:hAnsi="Courier New" w:cs="Courier New"/>
                <w:bCs/>
                <w:color w:val="333333"/>
              </w:rPr>
            </w:pPr>
            <w:r>
              <w:rPr>
                <w:lang w:eastAsia="zh-CN"/>
              </w:rPr>
              <w:t>T</w:t>
            </w:r>
          </w:p>
        </w:tc>
      </w:tr>
      <w:tr w:rsidR="00F17312" w14:paraId="56637D9B" w14:textId="77777777" w:rsidTr="004535D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06D04B"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3D71AD4E"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D125DEE"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4AA5012" w14:textId="77777777" w:rsidR="00F17312" w:rsidRDefault="00F17312" w:rsidP="00F17312">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4CEAFDD" w14:textId="77777777" w:rsidR="00F17312" w:rsidRDefault="00F17312" w:rsidP="00F17312">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83D654A"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5900F3A5" w14:textId="77777777" w:rsidTr="004535D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D68637"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5DE7BCD4" w14:textId="77777777" w:rsidR="00F17312" w:rsidRDefault="00F17312" w:rsidP="00F17312">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43EA7B" w14:textId="77777777" w:rsidR="00F17312" w:rsidRDefault="00F17312" w:rsidP="00F17312">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E8745E1"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690905F" w14:textId="77777777" w:rsidR="00F17312" w:rsidRDefault="00F17312" w:rsidP="00F17312">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2FF58DD" w14:textId="77777777" w:rsidR="00F17312" w:rsidRDefault="00F17312" w:rsidP="00F17312">
            <w:pPr>
              <w:pStyle w:val="TAL"/>
              <w:jc w:val="center"/>
              <w:rPr>
                <w:rFonts w:cs="Arial"/>
                <w:bCs/>
                <w:color w:val="333333"/>
              </w:rPr>
            </w:pPr>
            <w:r>
              <w:rPr>
                <w:rFonts w:cs="Arial"/>
                <w:lang w:eastAsia="zh-CN"/>
              </w:rPr>
              <w:t>T</w:t>
            </w:r>
          </w:p>
        </w:tc>
      </w:tr>
      <w:tr w:rsidR="00F17312" w14:paraId="6C508F5C" w14:textId="77777777" w:rsidTr="004535D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48FE739"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6FA626DB"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42DA5C1"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63CC33D"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41AEB1B"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BA2CAB" w14:textId="77777777" w:rsidR="00F17312" w:rsidRDefault="00F17312" w:rsidP="00F17312">
            <w:pPr>
              <w:pStyle w:val="TAL"/>
              <w:jc w:val="center"/>
              <w:rPr>
                <w:rFonts w:cs="Arial"/>
                <w:lang w:eastAsia="zh-CN"/>
              </w:rPr>
            </w:pPr>
            <w:r>
              <w:rPr>
                <w:rFonts w:cs="Arial"/>
                <w:lang w:eastAsia="zh-CN"/>
              </w:rPr>
              <w:t>T</w:t>
            </w:r>
          </w:p>
        </w:tc>
      </w:tr>
      <w:tr w:rsidR="00F17312" w14:paraId="0E624E30" w14:textId="77777777" w:rsidTr="004535D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998A432"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1FE0020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FBACE03"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C7E328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064BB4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37298F1" w14:textId="77777777" w:rsidR="00F17312" w:rsidRDefault="00F17312" w:rsidP="00F17312">
            <w:pPr>
              <w:pStyle w:val="TAL"/>
              <w:jc w:val="center"/>
              <w:rPr>
                <w:rFonts w:cs="Arial"/>
                <w:lang w:eastAsia="zh-CN"/>
              </w:rPr>
            </w:pPr>
            <w:r>
              <w:rPr>
                <w:rFonts w:cs="Arial"/>
                <w:lang w:eastAsia="zh-CN"/>
              </w:rPr>
              <w:t>T</w:t>
            </w:r>
          </w:p>
        </w:tc>
      </w:tr>
      <w:tr w:rsidR="00F17312" w14:paraId="13800B42" w14:textId="77777777" w:rsidTr="004535D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C5E4BFF"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7896573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A9BDFD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8E66039"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9061186"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8DAF89A" w14:textId="77777777" w:rsidR="00F17312" w:rsidRDefault="00F17312" w:rsidP="00F17312">
            <w:pPr>
              <w:pStyle w:val="TAL"/>
              <w:jc w:val="center"/>
              <w:rPr>
                <w:rFonts w:cs="Arial"/>
                <w:lang w:eastAsia="zh-CN"/>
              </w:rPr>
            </w:pPr>
            <w:r>
              <w:rPr>
                <w:rFonts w:cs="Arial"/>
                <w:lang w:eastAsia="zh-CN"/>
              </w:rPr>
              <w:t>T</w:t>
            </w:r>
          </w:p>
        </w:tc>
      </w:tr>
      <w:tr w:rsidR="00F17312" w14:paraId="7231FD47" w14:textId="77777777" w:rsidTr="004535D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23C9840"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9A9AEB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A03F54"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AA50BB"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BE800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E5EB426" w14:textId="77777777" w:rsidR="00F17312" w:rsidRDefault="00F17312" w:rsidP="00F17312">
            <w:pPr>
              <w:pStyle w:val="TAL"/>
              <w:jc w:val="center"/>
              <w:rPr>
                <w:rFonts w:cs="Arial"/>
                <w:lang w:eastAsia="zh-CN"/>
              </w:rPr>
            </w:pPr>
            <w:r>
              <w:rPr>
                <w:rFonts w:cs="Arial"/>
                <w:lang w:eastAsia="zh-CN"/>
              </w:rPr>
              <w:t>T</w:t>
            </w:r>
          </w:p>
        </w:tc>
      </w:tr>
      <w:tr w:rsidR="00F17312" w14:paraId="3225DF32" w14:textId="77777777" w:rsidTr="004535D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2CE8714" w14:textId="77777777" w:rsidR="00F17312" w:rsidRDefault="00F17312" w:rsidP="00F17312">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820CE86"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D9FD6B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FD8B90"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4E00608"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15417E8" w14:textId="77777777" w:rsidR="00F17312" w:rsidRDefault="00F17312" w:rsidP="00F17312">
            <w:pPr>
              <w:pStyle w:val="TAL"/>
              <w:jc w:val="center"/>
              <w:rPr>
                <w:rFonts w:cs="Arial"/>
                <w:lang w:eastAsia="zh-CN"/>
              </w:rPr>
            </w:pPr>
            <w:r>
              <w:rPr>
                <w:rFonts w:cs="Arial"/>
                <w:lang w:eastAsia="zh-CN"/>
              </w:rPr>
              <w:t>T</w:t>
            </w:r>
          </w:p>
        </w:tc>
      </w:tr>
      <w:tr w:rsidR="00F17312" w14:paraId="48E22DDF" w14:textId="77777777" w:rsidTr="004535D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1F058AD" w14:textId="77777777" w:rsidR="00F17312" w:rsidRDefault="00F17312" w:rsidP="00F17312">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2C86EB0C"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EF3EB1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E8FF43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39856F7"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64D271C" w14:textId="77777777" w:rsidR="00F17312" w:rsidRDefault="00F17312" w:rsidP="00F17312">
            <w:pPr>
              <w:pStyle w:val="TAL"/>
              <w:jc w:val="center"/>
              <w:rPr>
                <w:rFonts w:cs="Arial"/>
                <w:lang w:eastAsia="zh-CN"/>
              </w:rPr>
            </w:pPr>
            <w:r>
              <w:rPr>
                <w:rFonts w:cs="Arial"/>
                <w:lang w:eastAsia="zh-CN"/>
              </w:rPr>
              <w:t>T</w:t>
            </w:r>
          </w:p>
        </w:tc>
      </w:tr>
      <w:tr w:rsidR="00F17312" w14:paraId="5A803508" w14:textId="77777777" w:rsidTr="004535D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8068F8B" w14:textId="77777777" w:rsidR="00F17312" w:rsidRDefault="00F17312" w:rsidP="00F17312">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1EBD7E92"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6AD6DE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65ECA22"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D7D343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4844B1" w14:textId="77777777" w:rsidR="00F17312" w:rsidRDefault="00F17312" w:rsidP="00F17312">
            <w:pPr>
              <w:pStyle w:val="TAL"/>
              <w:jc w:val="center"/>
              <w:rPr>
                <w:rFonts w:cs="Arial"/>
                <w:lang w:eastAsia="zh-CN"/>
              </w:rPr>
            </w:pPr>
            <w:r>
              <w:rPr>
                <w:rFonts w:cs="Arial"/>
                <w:lang w:eastAsia="zh-CN"/>
              </w:rPr>
              <w:t>T</w:t>
            </w:r>
          </w:p>
        </w:tc>
      </w:tr>
      <w:tr w:rsidR="00F17312" w14:paraId="5A8A799A" w14:textId="77777777" w:rsidTr="004535D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37F61FB" w14:textId="77777777" w:rsidR="00F17312" w:rsidRDefault="00F17312" w:rsidP="00F17312">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48DE8724"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BF3495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F508F1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08DC6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9FBC391" w14:textId="77777777" w:rsidR="00F17312" w:rsidRDefault="00F17312" w:rsidP="00F17312">
            <w:pPr>
              <w:pStyle w:val="TAL"/>
              <w:jc w:val="center"/>
              <w:rPr>
                <w:rFonts w:cs="Arial"/>
                <w:lang w:eastAsia="zh-CN"/>
              </w:rPr>
            </w:pPr>
            <w:r>
              <w:rPr>
                <w:rFonts w:cs="Arial"/>
                <w:lang w:eastAsia="zh-CN"/>
              </w:rPr>
              <w:t>T</w:t>
            </w:r>
          </w:p>
        </w:tc>
      </w:tr>
      <w:tr w:rsidR="00F17312" w14:paraId="724222AA" w14:textId="77777777" w:rsidTr="004535D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D67E051" w14:textId="77777777" w:rsidR="00F17312" w:rsidRDefault="00F17312" w:rsidP="00F17312">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65152EF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8B75B4C"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D365AD6"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94790B2"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986C50B" w14:textId="77777777" w:rsidR="00F17312" w:rsidRDefault="00F17312" w:rsidP="00F17312">
            <w:pPr>
              <w:pStyle w:val="TAL"/>
              <w:jc w:val="center"/>
              <w:rPr>
                <w:rFonts w:cs="Arial"/>
                <w:lang w:eastAsia="zh-CN"/>
              </w:rPr>
            </w:pPr>
            <w:r>
              <w:rPr>
                <w:rFonts w:cs="Arial"/>
                <w:lang w:eastAsia="zh-CN"/>
              </w:rPr>
              <w:t>T</w:t>
            </w:r>
          </w:p>
        </w:tc>
      </w:tr>
      <w:tr w:rsidR="00F17312" w14:paraId="1CC13408" w14:textId="77777777" w:rsidTr="004535D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38D4A2"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154234E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7F3501D"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55411A"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DAF50B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9B9821C" w14:textId="77777777" w:rsidR="00F17312" w:rsidRDefault="00F17312" w:rsidP="00F17312">
            <w:pPr>
              <w:pStyle w:val="TAL"/>
              <w:jc w:val="center"/>
              <w:rPr>
                <w:rFonts w:cs="Arial"/>
                <w:lang w:eastAsia="zh-CN"/>
              </w:rPr>
            </w:pPr>
            <w:r>
              <w:rPr>
                <w:rFonts w:cs="Arial"/>
                <w:lang w:eastAsia="zh-CN"/>
              </w:rPr>
              <w:t>T</w:t>
            </w:r>
          </w:p>
        </w:tc>
      </w:tr>
      <w:tr w:rsidR="00F17312" w14:paraId="7833BB1B" w14:textId="77777777" w:rsidTr="004535D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AF5D1CD"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037E767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593C0F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05FC397"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64DF403C"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3B02978" w14:textId="77777777" w:rsidR="00F17312" w:rsidRDefault="00F17312" w:rsidP="00F17312">
            <w:pPr>
              <w:pStyle w:val="TAL"/>
              <w:jc w:val="center"/>
              <w:rPr>
                <w:rFonts w:cs="Arial"/>
                <w:lang w:eastAsia="zh-CN"/>
              </w:rPr>
            </w:pPr>
            <w:r>
              <w:rPr>
                <w:rFonts w:cs="Arial"/>
                <w:lang w:eastAsia="zh-CN"/>
              </w:rPr>
              <w:t>T</w:t>
            </w:r>
          </w:p>
        </w:tc>
      </w:tr>
      <w:tr w:rsidR="00F17312" w14:paraId="1DCAE819" w14:textId="77777777" w:rsidTr="004535D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9DE4D4" w14:textId="77777777" w:rsidR="00F17312" w:rsidRDefault="00F17312" w:rsidP="00F17312">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0B609A1F" w14:textId="77777777" w:rsidR="00F17312" w:rsidRDefault="00F17312" w:rsidP="00F17312">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1405498B" w14:textId="77777777" w:rsidR="00F17312" w:rsidRDefault="00F17312" w:rsidP="00F17312">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29E30867" w14:textId="77777777" w:rsidR="00F17312" w:rsidRDefault="00F17312" w:rsidP="00F17312">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05C62606" w14:textId="77777777" w:rsidR="00F17312" w:rsidRDefault="00F17312" w:rsidP="00F17312">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1DAD560D" w14:textId="77777777" w:rsidR="00F17312" w:rsidRDefault="00F17312" w:rsidP="00F17312">
            <w:pPr>
              <w:pStyle w:val="TAL"/>
              <w:rPr>
                <w:rFonts w:ascii="Courier New" w:hAnsi="Courier New" w:cs="Courier New"/>
                <w:bCs/>
                <w:color w:val="333333"/>
              </w:rPr>
            </w:pPr>
          </w:p>
        </w:tc>
      </w:tr>
      <w:tr w:rsidR="00F17312" w14:paraId="6BAFC297" w14:textId="77777777" w:rsidTr="004535D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C36C37A" w14:textId="77777777" w:rsidR="00F17312" w:rsidRDefault="00F17312" w:rsidP="00F17312">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2BF5E23C"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F4D325" w14:textId="77777777" w:rsidR="00F17312" w:rsidRDefault="00F17312" w:rsidP="00F17312">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554E085"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436435B" w14:textId="77777777" w:rsidR="00F17312" w:rsidRDefault="00F17312" w:rsidP="00F17312">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20C2C943"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3530E3B0" w14:textId="77777777" w:rsidTr="004535D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0C8FDFC" w14:textId="77777777" w:rsidR="00F17312" w:rsidRDefault="00F17312" w:rsidP="00F17312">
            <w:pPr>
              <w:pStyle w:val="TAL"/>
              <w:rPr>
                <w:rFonts w:ascii="Courier New" w:hAnsi="Courier New" w:cs="Courier New"/>
              </w:rPr>
            </w:pPr>
            <w:r>
              <w:rPr>
                <w:rFonts w:ascii="Courier New" w:hAnsi="Courier New" w:cs="Courier New"/>
              </w:rPr>
              <w:t>bWPRef</w:t>
            </w:r>
          </w:p>
        </w:tc>
        <w:tc>
          <w:tcPr>
            <w:tcW w:w="958" w:type="dxa"/>
            <w:tcBorders>
              <w:top w:val="single" w:sz="4" w:space="0" w:color="auto"/>
              <w:left w:val="single" w:sz="4" w:space="0" w:color="auto"/>
              <w:bottom w:val="single" w:sz="4" w:space="0" w:color="auto"/>
              <w:right w:val="single" w:sz="4" w:space="0" w:color="auto"/>
            </w:tcBorders>
            <w:hideMark/>
          </w:tcPr>
          <w:p w14:paraId="49C49260"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53040F3"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738561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74C53FA"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563E758F" w14:textId="77777777" w:rsidR="00F17312" w:rsidRDefault="00F17312" w:rsidP="00F17312">
            <w:pPr>
              <w:pStyle w:val="TAL"/>
              <w:jc w:val="center"/>
              <w:rPr>
                <w:rFonts w:cs="Arial"/>
                <w:lang w:eastAsia="zh-CN"/>
              </w:rPr>
            </w:pPr>
            <w:r>
              <w:rPr>
                <w:rFonts w:cs="Arial"/>
                <w:lang w:eastAsia="zh-CN"/>
              </w:rPr>
              <w:t>T</w:t>
            </w:r>
          </w:p>
        </w:tc>
      </w:tr>
      <w:tr w:rsidR="00F17312" w14:paraId="055377CF" w14:textId="77777777" w:rsidTr="004535D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F9BB0A1" w14:textId="77777777" w:rsidR="00F17312" w:rsidRDefault="00F17312" w:rsidP="00F17312">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02D3D43A" w14:textId="77777777" w:rsidR="00F17312" w:rsidRDefault="00F17312" w:rsidP="00F17312">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1381705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7BF8715"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9AE1A6E"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6738B3B8" w14:textId="77777777" w:rsidR="00F17312" w:rsidRDefault="00F17312" w:rsidP="00F17312">
            <w:pPr>
              <w:pStyle w:val="TAL"/>
              <w:jc w:val="center"/>
              <w:rPr>
                <w:rFonts w:cs="Arial"/>
                <w:lang w:eastAsia="zh-CN"/>
              </w:rPr>
            </w:pPr>
            <w:r>
              <w:rPr>
                <w:rFonts w:cs="Arial"/>
                <w:lang w:eastAsia="zh-CN"/>
              </w:rPr>
              <w:t>T</w:t>
            </w:r>
          </w:p>
        </w:tc>
      </w:tr>
      <w:tr w:rsidR="00F17312" w14:paraId="0959D289" w14:textId="77777777" w:rsidTr="004535D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27EB21" w14:textId="77777777" w:rsidR="00F17312" w:rsidRDefault="00F17312" w:rsidP="00F17312">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0C745444"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5D1712B"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EEF6EDD"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27CF1DF"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57CCD4" w14:textId="77777777" w:rsidR="00F17312" w:rsidRDefault="00F17312" w:rsidP="00F17312">
            <w:pPr>
              <w:pStyle w:val="TAL"/>
              <w:jc w:val="center"/>
              <w:rPr>
                <w:rFonts w:cs="Arial"/>
                <w:lang w:eastAsia="zh-CN"/>
              </w:rPr>
            </w:pPr>
            <w:r>
              <w:rPr>
                <w:rFonts w:cs="Arial"/>
                <w:lang w:eastAsia="zh-CN"/>
              </w:rPr>
              <w:t>T</w:t>
            </w:r>
          </w:p>
        </w:tc>
      </w:tr>
      <w:tr w:rsidR="00F17312" w14:paraId="71E44A5F" w14:textId="77777777" w:rsidTr="004535DD">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5EE8C70" w14:textId="77777777" w:rsidR="00F17312" w:rsidRDefault="00F17312" w:rsidP="00F17312">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3B8E8725" w14:textId="77777777" w:rsidR="00F17312" w:rsidRDefault="00F17312" w:rsidP="00F17312">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65E363D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F7A214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B5C338D"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B32AB59" w14:textId="77777777" w:rsidR="00F17312" w:rsidRDefault="00F17312" w:rsidP="00F17312">
            <w:pPr>
              <w:pStyle w:val="TAL"/>
              <w:jc w:val="center"/>
              <w:rPr>
                <w:rFonts w:cs="Arial"/>
                <w:lang w:eastAsia="zh-CN"/>
              </w:rPr>
            </w:pPr>
            <w:r>
              <w:rPr>
                <w:rFonts w:cs="Arial"/>
                <w:lang w:eastAsia="zh-CN"/>
              </w:rPr>
              <w:t>T</w:t>
            </w:r>
          </w:p>
        </w:tc>
      </w:tr>
      <w:tr w:rsidR="00F17312" w14:paraId="6BB2DA39" w14:textId="77777777" w:rsidTr="004535DD">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5E0624EE" w14:textId="66706569" w:rsidR="00F17312" w:rsidRDefault="00F17312" w:rsidP="00F17312">
            <w:pPr>
              <w:pStyle w:val="NO"/>
            </w:pPr>
            <w:r>
              <w:rPr>
                <w:caps/>
              </w:rPr>
              <w:t>Note</w:t>
            </w:r>
            <w:r>
              <w:t xml:space="preserve"> 1:</w:t>
            </w:r>
            <w:r>
              <w:tab/>
              <w:t>No state propagation is implied.</w:t>
            </w:r>
          </w:p>
          <w:p w14:paraId="2CC3B992" w14:textId="77F029CB" w:rsidR="00F17312" w:rsidRDefault="00F17312" w:rsidP="00F17312">
            <w:pPr>
              <w:pStyle w:val="NO"/>
              <w:rPr>
                <w:rFonts w:cs="Arial"/>
                <w:lang w:eastAsia="zh-CN"/>
              </w:rPr>
            </w:pPr>
            <w:r>
              <w:rPr>
                <w:caps/>
              </w:rPr>
              <w:t>Note</w:t>
            </w:r>
            <w:r>
              <w:t xml:space="preserve"> 2:</w:t>
            </w:r>
            <w:r>
              <w:tab/>
              <w:t>Void</w:t>
            </w:r>
          </w:p>
        </w:tc>
      </w:tr>
    </w:tbl>
    <w:p w14:paraId="77B36D89" w14:textId="77777777" w:rsidR="00F17312" w:rsidRPr="00F17312" w:rsidRDefault="00F17312" w:rsidP="00F17312">
      <w:bookmarkStart w:id="176" w:name="_Toc59182451"/>
      <w:bookmarkStart w:id="177" w:name="_Toc59183917"/>
      <w:bookmarkStart w:id="178" w:name="_Toc59194852"/>
      <w:bookmarkStart w:id="179" w:name="_Toc59439278"/>
      <w:bookmarkStart w:id="180" w:name="_Toc67989701"/>
    </w:p>
    <w:p w14:paraId="476AA1C9" w14:textId="4219E705" w:rsidR="00F17312" w:rsidRDefault="00F17312" w:rsidP="00F17312">
      <w:pPr>
        <w:pStyle w:val="Heading4"/>
      </w:pPr>
      <w:r>
        <w:t>4.3.5.3</w:t>
      </w:r>
      <w:r>
        <w:tab/>
        <w:t>Attribute constraints</w:t>
      </w:r>
      <w:bookmarkEnd w:id="176"/>
      <w:bookmarkEnd w:id="177"/>
      <w:bookmarkEnd w:id="178"/>
      <w:bookmarkEnd w:id="179"/>
      <w:bookmarkEnd w:id="180"/>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F17312" w14:paraId="6CD86CF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DF60C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arfcnUL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134C2FF4" w14:textId="77777777" w:rsidR="00F17312" w:rsidRDefault="00F17312" w:rsidP="00F17312">
            <w:pPr>
              <w:pStyle w:val="TAL"/>
            </w:pPr>
            <w:r>
              <w:t>Condition: The cell has an uplink (FDD or TDD)</w:t>
            </w:r>
          </w:p>
        </w:tc>
      </w:tr>
      <w:tr w:rsidR="00F17312" w14:paraId="73419A2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45DA45C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arfcnSUL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61B4E1A6" w14:textId="77777777" w:rsidR="00F17312" w:rsidRDefault="00F17312" w:rsidP="00F17312">
            <w:pPr>
              <w:pStyle w:val="TAL"/>
            </w:pPr>
            <w:r>
              <w:t>Condition: The cell has a supplementary uplink</w:t>
            </w:r>
          </w:p>
        </w:tc>
      </w:tr>
      <w:tr w:rsidR="00F17312"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F17312" w:rsidRDefault="00F17312" w:rsidP="00F17312">
            <w:pPr>
              <w:pStyle w:val="TAL"/>
            </w:pPr>
            <w:r>
              <w:t>Condition: The cell has an uplink (FDD or TDD)</w:t>
            </w:r>
          </w:p>
        </w:tc>
      </w:tr>
      <w:tr w:rsidR="00F17312"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F17312" w:rsidRDefault="00F17312" w:rsidP="00F17312">
            <w:pPr>
              <w:pStyle w:val="TAL"/>
            </w:pPr>
            <w:r>
              <w:t>Condition: The cell has a supplementary uplink</w:t>
            </w:r>
          </w:p>
        </w:tc>
      </w:tr>
      <w:tr w:rsidR="00F17312"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F17312" w:rsidRDefault="00F17312" w:rsidP="00F17312">
            <w:pPr>
              <w:pStyle w:val="TAL"/>
            </w:pPr>
            <w:r>
              <w:t>Condition: Non-split deployment scenario is supported</w:t>
            </w:r>
          </w:p>
        </w:tc>
      </w:tr>
      <w:tr w:rsidR="00F17312"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77777777" w:rsidR="00F17312" w:rsidRDefault="00F17312" w:rsidP="00F17312">
            <w:pPr>
              <w:pStyle w:val="TAL"/>
              <w:rPr>
                <w:rFonts w:ascii="Courier New" w:hAnsi="Courier New" w:cs="Courier New"/>
                <w:lang w:eastAsia="zh-CN"/>
              </w:rPr>
            </w:pPr>
            <w:r>
              <w:rPr>
                <w:rFonts w:ascii="Courier New" w:hAnsi="Courier New" w:cs="Courier New"/>
              </w:rPr>
              <w:t xml:space="preserve">ssbFrequency </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F17312" w:rsidRDefault="00F17312" w:rsidP="00F17312">
            <w:pPr>
              <w:pStyle w:val="TAL"/>
            </w:pPr>
            <w:r>
              <w:t>Condition: nRFrequencyRef is not used.</w:t>
            </w:r>
          </w:p>
        </w:tc>
      </w:tr>
      <w:tr w:rsidR="00F17312"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77777777" w:rsidR="00F17312" w:rsidRDefault="00F17312" w:rsidP="00F17312">
            <w:pPr>
              <w:pStyle w:val="TAL"/>
              <w:rPr>
                <w:rFonts w:ascii="Courier New" w:hAnsi="Courier New" w:cs="Courier New"/>
                <w:lang w:eastAsia="zh-CN"/>
              </w:rPr>
            </w:pPr>
            <w:r>
              <w:rPr>
                <w:rFonts w:ascii="Courier New" w:hAnsi="Courier New" w:cs="Courier New"/>
              </w:rPr>
              <w:t xml:space="preserve">ssbSubCarrierSpacing </w:t>
            </w:r>
            <w:r>
              <w:rPr>
                <w:rFonts w:cs="Arial"/>
              </w:rPr>
              <w:t>Support Qualifier</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F17312" w:rsidRDefault="00F17312" w:rsidP="00F17312">
            <w:pPr>
              <w:pStyle w:val="TAL"/>
            </w:pPr>
            <w:r>
              <w:t>Condition: nRFrequencyRef is not used.</w:t>
            </w:r>
          </w:p>
        </w:tc>
      </w:tr>
      <w:tr w:rsidR="00F17312"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7777777" w:rsidR="00F17312" w:rsidRDefault="00F17312" w:rsidP="00F17312">
            <w:pPr>
              <w:pStyle w:val="TAL"/>
              <w:rPr>
                <w:rFonts w:ascii="Courier New" w:hAnsi="Courier New" w:cs="Courier New"/>
              </w:rPr>
            </w:pPr>
            <w:r>
              <w:rPr>
                <w:rFonts w:ascii="Courier New" w:hAnsi="Courier New" w:cs="Courier New"/>
                <w:szCs w:val="18"/>
                <w:lang w:eastAsia="zh-CN"/>
              </w:rPr>
              <w:t xml:space="preserve">victimSetRef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F17312" w:rsidRDefault="00F17312" w:rsidP="00F17312">
            <w:pPr>
              <w:pStyle w:val="TAL"/>
            </w:pPr>
            <w:r>
              <w:t>Condition: RIM feature is supported</w:t>
            </w:r>
          </w:p>
        </w:tc>
      </w:tr>
    </w:tbl>
    <w:p w14:paraId="314F165E" w14:textId="77777777" w:rsidR="00F17312" w:rsidRDefault="00F17312" w:rsidP="00F17312">
      <w:pPr>
        <w:rPr>
          <w:lang w:eastAsia="zh-CN"/>
        </w:rPr>
      </w:pPr>
      <w:bookmarkStart w:id="181" w:name="_Toc59182452"/>
      <w:bookmarkStart w:id="182" w:name="_Toc59183918"/>
      <w:bookmarkStart w:id="183" w:name="_Toc59194853"/>
      <w:bookmarkStart w:id="184" w:name="_Toc59439279"/>
      <w:bookmarkStart w:id="185" w:name="_Toc67989702"/>
    </w:p>
    <w:p w14:paraId="508ADBEB" w14:textId="25EA8723" w:rsidR="00F17312" w:rsidRDefault="00F17312" w:rsidP="00F17312">
      <w:pPr>
        <w:pStyle w:val="Heading4"/>
      </w:pPr>
      <w:r>
        <w:rPr>
          <w:lang w:eastAsia="zh-CN"/>
        </w:rPr>
        <w:t>4</w:t>
      </w:r>
      <w:r>
        <w:t>.3.5.4</w:t>
      </w:r>
      <w:r>
        <w:tab/>
        <w:t>Notifications</w:t>
      </w:r>
      <w:bookmarkEnd w:id="181"/>
      <w:bookmarkEnd w:id="182"/>
      <w:bookmarkEnd w:id="183"/>
      <w:bookmarkEnd w:id="184"/>
      <w:bookmarkEnd w:id="185"/>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186" w:name="_Toc59182453"/>
      <w:bookmarkStart w:id="187" w:name="_Toc59183919"/>
      <w:bookmarkStart w:id="188" w:name="_Toc59194854"/>
      <w:bookmarkStart w:id="189" w:name="_Toc59439280"/>
      <w:bookmarkStart w:id="190" w:name="_Toc67989703"/>
      <w:r>
        <w:rPr>
          <w:lang w:eastAsia="zh-CN"/>
        </w:rPr>
        <w:t>4.3.6</w:t>
      </w:r>
      <w:r>
        <w:rPr>
          <w:lang w:eastAsia="zh-CN"/>
        </w:rPr>
        <w:tab/>
      </w:r>
      <w:r>
        <w:rPr>
          <w:rFonts w:ascii="Courier New" w:hAnsi="Courier New"/>
          <w:lang w:eastAsia="zh-CN"/>
        </w:rPr>
        <w:t>NRSectorCarrier</w:t>
      </w:r>
      <w:bookmarkEnd w:id="186"/>
      <w:bookmarkEnd w:id="187"/>
      <w:bookmarkEnd w:id="188"/>
      <w:bookmarkEnd w:id="189"/>
      <w:bookmarkEnd w:id="190"/>
    </w:p>
    <w:p w14:paraId="44F77FEB" w14:textId="77777777" w:rsidR="00F17312" w:rsidRDefault="00F17312" w:rsidP="00F17312">
      <w:pPr>
        <w:pStyle w:val="Heading4"/>
      </w:pPr>
      <w:bookmarkStart w:id="191" w:name="_Toc59182454"/>
      <w:bookmarkStart w:id="192" w:name="_Toc59183920"/>
      <w:bookmarkStart w:id="193" w:name="_Toc59194855"/>
      <w:bookmarkStart w:id="194" w:name="_Toc59439281"/>
      <w:bookmarkStart w:id="195" w:name="_Toc67989704"/>
      <w:r>
        <w:rPr>
          <w:lang w:eastAsia="zh-CN"/>
        </w:rPr>
        <w:t>4</w:t>
      </w:r>
      <w:r>
        <w:t>.3.6.1</w:t>
      </w:r>
      <w:r>
        <w:tab/>
        <w:t>Definition</w:t>
      </w:r>
      <w:bookmarkEnd w:id="191"/>
      <w:bookmarkEnd w:id="192"/>
      <w:bookmarkEnd w:id="193"/>
      <w:bookmarkEnd w:id="194"/>
      <w:bookmarkEnd w:id="195"/>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196" w:name="_Toc59182455"/>
      <w:bookmarkStart w:id="197" w:name="_Toc59183921"/>
      <w:bookmarkStart w:id="198" w:name="_Toc59194856"/>
      <w:bookmarkStart w:id="199" w:name="_Toc59439282"/>
      <w:bookmarkStart w:id="200" w:name="_Toc67989705"/>
      <w:r>
        <w:rPr>
          <w:lang w:eastAsia="zh-CN"/>
        </w:rPr>
        <w:t>4</w:t>
      </w:r>
      <w:r>
        <w:t>.3.6.2</w:t>
      </w:r>
      <w:r>
        <w:tab/>
        <w:t>Attributes</w:t>
      </w:r>
      <w:bookmarkEnd w:id="196"/>
      <w:bookmarkEnd w:id="197"/>
      <w:bookmarkEnd w:id="198"/>
      <w:bookmarkEnd w:id="199"/>
      <w:bookmarkEnd w:id="200"/>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77777777" w:rsidR="00F17312" w:rsidRDefault="00F17312" w:rsidP="00F17312">
            <w:pPr>
              <w:pStyle w:val="TAH"/>
            </w:pPr>
            <w:r>
              <w:t>Support Qualifier</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01" w:name="_Toc59182456"/>
      <w:bookmarkStart w:id="202" w:name="_Toc59183922"/>
      <w:bookmarkStart w:id="203" w:name="_Toc59194857"/>
      <w:bookmarkStart w:id="204" w:name="_Toc59439283"/>
      <w:bookmarkStart w:id="205" w:name="_Toc67989706"/>
    </w:p>
    <w:p w14:paraId="4D2C31F4" w14:textId="54613600" w:rsidR="00F17312" w:rsidRDefault="00F17312" w:rsidP="00F17312">
      <w:pPr>
        <w:pStyle w:val="Heading4"/>
      </w:pPr>
      <w:r>
        <w:t>4.3.6.3</w:t>
      </w:r>
      <w:r>
        <w:tab/>
        <w:t>Attribute constraints</w:t>
      </w:r>
      <w:bookmarkEnd w:id="201"/>
      <w:bookmarkEnd w:id="202"/>
      <w:bookmarkEnd w:id="203"/>
      <w:bookmarkEnd w:id="204"/>
      <w:bookmarkEnd w:id="205"/>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06" w:name="_Toc59182457"/>
      <w:bookmarkStart w:id="207" w:name="_Toc59183923"/>
      <w:bookmarkStart w:id="208" w:name="_Toc59194858"/>
      <w:bookmarkStart w:id="209" w:name="_Toc59439284"/>
      <w:bookmarkStart w:id="210" w:name="_Toc67989707"/>
    </w:p>
    <w:p w14:paraId="0C332419" w14:textId="77777777" w:rsidR="00F17312" w:rsidRDefault="00F17312" w:rsidP="00F17312">
      <w:pPr>
        <w:pStyle w:val="Heading4"/>
      </w:pPr>
      <w:r>
        <w:rPr>
          <w:lang w:eastAsia="zh-CN"/>
        </w:rPr>
        <w:t>4</w:t>
      </w:r>
      <w:r>
        <w:t>.3.6.4</w:t>
      </w:r>
      <w:r>
        <w:tab/>
        <w:t>Notifications</w:t>
      </w:r>
      <w:bookmarkEnd w:id="206"/>
      <w:bookmarkEnd w:id="207"/>
      <w:bookmarkEnd w:id="208"/>
      <w:bookmarkEnd w:id="209"/>
      <w:bookmarkEnd w:id="210"/>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11" w:name="_Toc59182458"/>
      <w:bookmarkStart w:id="212" w:name="_Toc59183924"/>
      <w:bookmarkStart w:id="213" w:name="_Toc59194859"/>
      <w:bookmarkStart w:id="214" w:name="_Toc59439285"/>
      <w:bookmarkStart w:id="215" w:name="_Toc67989708"/>
      <w:r>
        <w:rPr>
          <w:lang w:eastAsia="zh-CN"/>
        </w:rPr>
        <w:t>4.3.7</w:t>
      </w:r>
      <w:r>
        <w:rPr>
          <w:lang w:eastAsia="zh-CN"/>
        </w:rPr>
        <w:tab/>
      </w:r>
      <w:r>
        <w:rPr>
          <w:rFonts w:ascii="Courier New" w:hAnsi="Courier New" w:cs="Courier New"/>
          <w:lang w:eastAsia="zh-CN"/>
        </w:rPr>
        <w:t>BWP</w:t>
      </w:r>
      <w:bookmarkEnd w:id="211"/>
      <w:bookmarkEnd w:id="212"/>
      <w:bookmarkEnd w:id="213"/>
      <w:bookmarkEnd w:id="214"/>
      <w:bookmarkEnd w:id="215"/>
    </w:p>
    <w:p w14:paraId="7439B24D" w14:textId="77777777" w:rsidR="00F17312" w:rsidRDefault="00F17312" w:rsidP="00F17312">
      <w:pPr>
        <w:pStyle w:val="Heading4"/>
      </w:pPr>
      <w:bookmarkStart w:id="216" w:name="_Toc59182459"/>
      <w:bookmarkStart w:id="217" w:name="_Toc59183925"/>
      <w:bookmarkStart w:id="218" w:name="_Toc59194860"/>
      <w:bookmarkStart w:id="219" w:name="_Toc59439286"/>
      <w:bookmarkStart w:id="220" w:name="_Toc67989709"/>
      <w:r>
        <w:rPr>
          <w:lang w:eastAsia="zh-CN"/>
        </w:rPr>
        <w:t>4</w:t>
      </w:r>
      <w:r>
        <w:t>.3.7.1</w:t>
      </w:r>
      <w:r>
        <w:tab/>
        <w:t>Definition</w:t>
      </w:r>
      <w:bookmarkEnd w:id="216"/>
      <w:bookmarkEnd w:id="217"/>
      <w:bookmarkEnd w:id="218"/>
      <w:bookmarkEnd w:id="219"/>
      <w:bookmarkEnd w:id="220"/>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21" w:name="_Toc59182460"/>
      <w:bookmarkStart w:id="222" w:name="_Toc59183926"/>
      <w:bookmarkStart w:id="223" w:name="_Toc59194861"/>
      <w:bookmarkStart w:id="224" w:name="_Toc59439287"/>
      <w:bookmarkStart w:id="225" w:name="_Toc67989710"/>
      <w:r>
        <w:rPr>
          <w:lang w:eastAsia="zh-CN"/>
        </w:rPr>
        <w:t>4</w:t>
      </w:r>
      <w:r>
        <w:t>.3.7.2</w:t>
      </w:r>
      <w:r>
        <w:tab/>
        <w:t>Attributes</w:t>
      </w:r>
      <w:bookmarkEnd w:id="221"/>
      <w:bookmarkEnd w:id="222"/>
      <w:bookmarkEnd w:id="223"/>
      <w:bookmarkEnd w:id="224"/>
      <w:bookmarkEnd w:id="225"/>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7777777" w:rsidR="00F17312" w:rsidRDefault="00F17312" w:rsidP="00F17312">
            <w:pPr>
              <w:pStyle w:val="TAH"/>
            </w:pPr>
            <w:r>
              <w:t>Support Qualifier</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26" w:name="_Toc59182461"/>
      <w:bookmarkStart w:id="227" w:name="_Toc59183927"/>
      <w:bookmarkStart w:id="228" w:name="_Toc59194862"/>
      <w:bookmarkStart w:id="229" w:name="_Toc59439288"/>
      <w:bookmarkStart w:id="230" w:name="_Toc67989711"/>
    </w:p>
    <w:p w14:paraId="565B9CAB" w14:textId="77777777" w:rsidR="00F17312" w:rsidRDefault="00F17312" w:rsidP="00F17312">
      <w:pPr>
        <w:pStyle w:val="Heading4"/>
      </w:pPr>
      <w:r>
        <w:rPr>
          <w:lang w:eastAsia="zh-CN"/>
        </w:rPr>
        <w:t>4</w:t>
      </w:r>
      <w:r>
        <w:t>.3.7.3</w:t>
      </w:r>
      <w:r>
        <w:tab/>
        <w:t>Attribute constraints</w:t>
      </w:r>
      <w:bookmarkEnd w:id="226"/>
      <w:bookmarkEnd w:id="227"/>
      <w:bookmarkEnd w:id="228"/>
      <w:bookmarkEnd w:id="229"/>
      <w:bookmarkEnd w:id="230"/>
    </w:p>
    <w:p w14:paraId="13962D9B" w14:textId="77777777" w:rsidR="00F17312" w:rsidRDefault="00F17312" w:rsidP="00F17312">
      <w:r>
        <w:t>None.</w:t>
      </w:r>
    </w:p>
    <w:p w14:paraId="036052DA" w14:textId="77777777" w:rsidR="00F17312" w:rsidRDefault="00F17312" w:rsidP="00F17312">
      <w:pPr>
        <w:pStyle w:val="Heading4"/>
      </w:pPr>
      <w:bookmarkStart w:id="231" w:name="_Toc59182462"/>
      <w:bookmarkStart w:id="232" w:name="_Toc59183928"/>
      <w:bookmarkStart w:id="233" w:name="_Toc59194863"/>
      <w:bookmarkStart w:id="234" w:name="_Toc59439289"/>
      <w:bookmarkStart w:id="235" w:name="_Toc67989712"/>
      <w:r>
        <w:rPr>
          <w:lang w:eastAsia="zh-CN"/>
        </w:rPr>
        <w:t>4</w:t>
      </w:r>
      <w:r>
        <w:t>.3.7.4</w:t>
      </w:r>
      <w:r>
        <w:tab/>
        <w:t>Notifications</w:t>
      </w:r>
      <w:bookmarkEnd w:id="231"/>
      <w:bookmarkEnd w:id="232"/>
      <w:bookmarkEnd w:id="233"/>
      <w:bookmarkEnd w:id="234"/>
      <w:bookmarkEnd w:id="235"/>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36" w:name="_Toc59182463"/>
      <w:bookmarkStart w:id="237" w:name="_Toc59183929"/>
      <w:bookmarkStart w:id="238" w:name="_Toc59194864"/>
      <w:bookmarkStart w:id="239" w:name="_Toc59439290"/>
      <w:bookmarkStart w:id="240" w:name="_Toc67989713"/>
      <w:r>
        <w:rPr>
          <w:lang w:eastAsia="zh-CN"/>
        </w:rPr>
        <w:t>4.3.8</w:t>
      </w:r>
      <w:r>
        <w:rPr>
          <w:lang w:eastAsia="zh-CN"/>
        </w:rPr>
        <w:tab/>
      </w:r>
      <w:r>
        <w:rPr>
          <w:rFonts w:ascii="Courier New" w:hAnsi="Courier New"/>
          <w:lang w:eastAsia="zh-CN"/>
        </w:rPr>
        <w:t>EP_E1</w:t>
      </w:r>
      <w:bookmarkEnd w:id="236"/>
      <w:bookmarkEnd w:id="237"/>
      <w:bookmarkEnd w:id="238"/>
      <w:bookmarkEnd w:id="239"/>
      <w:bookmarkEnd w:id="240"/>
    </w:p>
    <w:p w14:paraId="7505162B" w14:textId="77777777" w:rsidR="00F17312" w:rsidRDefault="00F17312" w:rsidP="00F17312">
      <w:pPr>
        <w:pStyle w:val="Heading4"/>
      </w:pPr>
      <w:bookmarkStart w:id="241" w:name="_Toc59182464"/>
      <w:bookmarkStart w:id="242" w:name="_Toc59183930"/>
      <w:bookmarkStart w:id="243" w:name="_Toc59194865"/>
      <w:bookmarkStart w:id="244" w:name="_Toc59439291"/>
      <w:bookmarkStart w:id="245" w:name="_Toc67989714"/>
      <w:r>
        <w:rPr>
          <w:lang w:eastAsia="zh-CN"/>
        </w:rPr>
        <w:t>4.3.8</w:t>
      </w:r>
      <w:r>
        <w:t>.1</w:t>
      </w:r>
      <w:r>
        <w:tab/>
        <w:t>Definition</w:t>
      </w:r>
      <w:bookmarkEnd w:id="241"/>
      <w:bookmarkEnd w:id="242"/>
      <w:bookmarkEnd w:id="243"/>
      <w:bookmarkEnd w:id="244"/>
      <w:bookmarkEnd w:id="245"/>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246" w:name="_Toc59182465"/>
      <w:bookmarkStart w:id="247" w:name="_Toc59183931"/>
      <w:bookmarkStart w:id="248" w:name="_Toc59194866"/>
      <w:bookmarkStart w:id="249" w:name="_Toc59439292"/>
      <w:bookmarkStart w:id="250" w:name="_Toc67989715"/>
      <w:r>
        <w:rPr>
          <w:lang w:eastAsia="zh-CN"/>
        </w:rPr>
        <w:t>4.3.8.2</w:t>
      </w:r>
      <w:r>
        <w:rPr>
          <w:lang w:eastAsia="zh-CN"/>
        </w:rPr>
        <w:tab/>
        <w:t>Attributes</w:t>
      </w:r>
      <w:bookmarkEnd w:id="246"/>
      <w:bookmarkEnd w:id="247"/>
      <w:bookmarkEnd w:id="248"/>
      <w:bookmarkEnd w:id="249"/>
      <w:bookmarkEnd w:id="250"/>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251" w:name="_Toc59182466"/>
      <w:bookmarkStart w:id="252" w:name="_Toc59183932"/>
      <w:bookmarkStart w:id="253" w:name="_Toc59194867"/>
      <w:bookmarkStart w:id="254" w:name="_Toc59439293"/>
      <w:bookmarkStart w:id="255" w:name="_Toc67989716"/>
    </w:p>
    <w:p w14:paraId="3B576F7E" w14:textId="77777777" w:rsidR="00F17312" w:rsidRDefault="00F17312" w:rsidP="00F17312">
      <w:pPr>
        <w:pStyle w:val="Heading4"/>
      </w:pPr>
      <w:r>
        <w:rPr>
          <w:lang w:eastAsia="zh-CN"/>
        </w:rPr>
        <w:t>4.3.8</w:t>
      </w:r>
      <w:r>
        <w:t>.3</w:t>
      </w:r>
      <w:r>
        <w:tab/>
        <w:t>Attribute constraints</w:t>
      </w:r>
      <w:bookmarkEnd w:id="251"/>
      <w:bookmarkEnd w:id="252"/>
      <w:bookmarkEnd w:id="253"/>
      <w:bookmarkEnd w:id="254"/>
      <w:bookmarkEnd w:id="255"/>
    </w:p>
    <w:p w14:paraId="245D0B2B" w14:textId="77777777" w:rsidR="00F17312" w:rsidRDefault="00F17312" w:rsidP="00F17312">
      <w:r>
        <w:t>None.</w:t>
      </w:r>
    </w:p>
    <w:p w14:paraId="208234A9" w14:textId="77777777" w:rsidR="00F17312" w:rsidRDefault="00F17312" w:rsidP="00F17312">
      <w:pPr>
        <w:pStyle w:val="Heading4"/>
      </w:pPr>
      <w:bookmarkStart w:id="256" w:name="_Toc59182467"/>
      <w:bookmarkStart w:id="257" w:name="_Toc59183933"/>
      <w:bookmarkStart w:id="258" w:name="_Toc59194868"/>
      <w:bookmarkStart w:id="259" w:name="_Toc59439294"/>
      <w:bookmarkStart w:id="260" w:name="_Toc67989717"/>
      <w:r>
        <w:rPr>
          <w:lang w:eastAsia="zh-CN"/>
        </w:rPr>
        <w:t>4.3.8</w:t>
      </w:r>
      <w:r>
        <w:t>.4</w:t>
      </w:r>
      <w:r>
        <w:tab/>
        <w:t>Notifications</w:t>
      </w:r>
      <w:bookmarkEnd w:id="256"/>
      <w:bookmarkEnd w:id="257"/>
      <w:bookmarkEnd w:id="258"/>
      <w:bookmarkEnd w:id="259"/>
      <w:bookmarkEnd w:id="260"/>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261" w:name="_Toc59182468"/>
      <w:bookmarkStart w:id="262" w:name="_Toc59183934"/>
      <w:bookmarkStart w:id="263" w:name="_Toc59194869"/>
      <w:bookmarkStart w:id="264" w:name="_Toc59439295"/>
      <w:bookmarkStart w:id="265" w:name="_Toc67989718"/>
      <w:r>
        <w:rPr>
          <w:lang w:eastAsia="zh-CN"/>
        </w:rPr>
        <w:t>4.3.9</w:t>
      </w:r>
      <w:r>
        <w:rPr>
          <w:lang w:eastAsia="zh-CN"/>
        </w:rPr>
        <w:tab/>
      </w:r>
      <w:r>
        <w:rPr>
          <w:rFonts w:ascii="Courier New" w:hAnsi="Courier New"/>
          <w:lang w:eastAsia="zh-CN"/>
        </w:rPr>
        <w:t>EP_XnU</w:t>
      </w:r>
      <w:bookmarkEnd w:id="261"/>
      <w:bookmarkEnd w:id="262"/>
      <w:bookmarkEnd w:id="263"/>
      <w:bookmarkEnd w:id="264"/>
      <w:bookmarkEnd w:id="265"/>
    </w:p>
    <w:p w14:paraId="6A67B4E6" w14:textId="77777777" w:rsidR="00F17312" w:rsidRDefault="00F17312" w:rsidP="00F17312">
      <w:pPr>
        <w:pStyle w:val="Heading4"/>
      </w:pPr>
      <w:bookmarkStart w:id="266" w:name="_Toc59182469"/>
      <w:bookmarkStart w:id="267" w:name="_Toc59183935"/>
      <w:bookmarkStart w:id="268" w:name="_Toc59194870"/>
      <w:bookmarkStart w:id="269" w:name="_Toc59439296"/>
      <w:bookmarkStart w:id="270" w:name="_Toc67989719"/>
      <w:r>
        <w:rPr>
          <w:lang w:eastAsia="zh-CN"/>
        </w:rPr>
        <w:t>4.3.9</w:t>
      </w:r>
      <w:r>
        <w:t>.1</w:t>
      </w:r>
      <w:r>
        <w:tab/>
        <w:t>Definition</w:t>
      </w:r>
      <w:bookmarkEnd w:id="266"/>
      <w:bookmarkEnd w:id="267"/>
      <w:bookmarkEnd w:id="268"/>
      <w:bookmarkEnd w:id="269"/>
      <w:bookmarkEnd w:id="270"/>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271" w:name="_Toc59182470"/>
      <w:bookmarkStart w:id="272" w:name="_Toc59183936"/>
      <w:bookmarkStart w:id="273" w:name="_Toc59194871"/>
      <w:bookmarkStart w:id="274" w:name="_Toc59439297"/>
      <w:bookmarkStart w:id="275" w:name="_Toc67989720"/>
      <w:r>
        <w:rPr>
          <w:lang w:eastAsia="zh-CN"/>
        </w:rPr>
        <w:t>4.3.9.2</w:t>
      </w:r>
      <w:r>
        <w:rPr>
          <w:lang w:eastAsia="zh-CN"/>
        </w:rPr>
        <w:tab/>
        <w:t>Attributes</w:t>
      </w:r>
      <w:bookmarkEnd w:id="271"/>
      <w:bookmarkEnd w:id="272"/>
      <w:bookmarkEnd w:id="273"/>
      <w:bookmarkEnd w:id="274"/>
      <w:bookmarkEnd w:id="275"/>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276" w:name="_Toc59182471"/>
      <w:bookmarkStart w:id="277" w:name="_Toc59183937"/>
      <w:bookmarkStart w:id="278" w:name="_Toc59194872"/>
      <w:bookmarkStart w:id="279" w:name="_Toc59439298"/>
      <w:bookmarkStart w:id="280" w:name="_Toc67989721"/>
    </w:p>
    <w:p w14:paraId="1C16A191" w14:textId="77777777" w:rsidR="00F17312" w:rsidRDefault="00F17312" w:rsidP="00F17312">
      <w:pPr>
        <w:pStyle w:val="Heading4"/>
      </w:pPr>
      <w:r>
        <w:rPr>
          <w:lang w:eastAsia="zh-CN"/>
        </w:rPr>
        <w:t>4.3.9</w:t>
      </w:r>
      <w:r>
        <w:t>.3</w:t>
      </w:r>
      <w:r>
        <w:tab/>
        <w:t>Attribute constraints</w:t>
      </w:r>
      <w:bookmarkEnd w:id="276"/>
      <w:bookmarkEnd w:id="277"/>
      <w:bookmarkEnd w:id="278"/>
      <w:bookmarkEnd w:id="279"/>
      <w:bookmarkEnd w:id="280"/>
    </w:p>
    <w:p w14:paraId="2B40E65C" w14:textId="77777777" w:rsidR="00F17312" w:rsidRDefault="00F17312" w:rsidP="00F17312">
      <w:r>
        <w:t>None.</w:t>
      </w:r>
    </w:p>
    <w:p w14:paraId="73D2111D" w14:textId="77777777" w:rsidR="00F17312" w:rsidRDefault="00F17312" w:rsidP="00F17312">
      <w:pPr>
        <w:pStyle w:val="Heading4"/>
      </w:pPr>
      <w:bookmarkStart w:id="281" w:name="_Toc59182472"/>
      <w:bookmarkStart w:id="282" w:name="_Toc59183938"/>
      <w:bookmarkStart w:id="283" w:name="_Toc59194873"/>
      <w:bookmarkStart w:id="284" w:name="_Toc59439299"/>
      <w:bookmarkStart w:id="285" w:name="_Toc67989722"/>
      <w:r>
        <w:rPr>
          <w:lang w:eastAsia="zh-CN"/>
        </w:rPr>
        <w:t>4.3.9</w:t>
      </w:r>
      <w:r>
        <w:t>.4</w:t>
      </w:r>
      <w:r>
        <w:tab/>
        <w:t>Notifications</w:t>
      </w:r>
      <w:bookmarkEnd w:id="281"/>
      <w:bookmarkEnd w:id="282"/>
      <w:bookmarkEnd w:id="283"/>
      <w:bookmarkEnd w:id="284"/>
      <w:bookmarkEnd w:id="285"/>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286" w:name="_Toc59182473"/>
      <w:bookmarkStart w:id="287" w:name="_Toc59183939"/>
      <w:bookmarkStart w:id="288" w:name="_Toc59194874"/>
      <w:bookmarkStart w:id="289" w:name="_Toc59439300"/>
      <w:bookmarkStart w:id="290" w:name="_Toc67989723"/>
      <w:r>
        <w:rPr>
          <w:lang w:eastAsia="zh-CN"/>
        </w:rPr>
        <w:t>4.3.10</w:t>
      </w:r>
      <w:r>
        <w:rPr>
          <w:lang w:eastAsia="zh-CN"/>
        </w:rPr>
        <w:tab/>
      </w:r>
      <w:r>
        <w:rPr>
          <w:rFonts w:ascii="Courier New" w:hAnsi="Courier New"/>
          <w:lang w:eastAsia="zh-CN"/>
        </w:rPr>
        <w:t>EP_NgC</w:t>
      </w:r>
      <w:bookmarkEnd w:id="286"/>
      <w:bookmarkEnd w:id="287"/>
      <w:bookmarkEnd w:id="288"/>
      <w:bookmarkEnd w:id="289"/>
      <w:bookmarkEnd w:id="290"/>
    </w:p>
    <w:p w14:paraId="071E02CC" w14:textId="77777777" w:rsidR="00F17312" w:rsidRDefault="00F17312" w:rsidP="00F17312">
      <w:pPr>
        <w:pStyle w:val="Heading4"/>
      </w:pPr>
      <w:bookmarkStart w:id="291" w:name="_Toc59182474"/>
      <w:bookmarkStart w:id="292" w:name="_Toc59183940"/>
      <w:bookmarkStart w:id="293" w:name="_Toc59194875"/>
      <w:bookmarkStart w:id="294" w:name="_Toc59439301"/>
      <w:bookmarkStart w:id="295" w:name="_Toc67989724"/>
      <w:r>
        <w:rPr>
          <w:lang w:eastAsia="zh-CN"/>
        </w:rPr>
        <w:t>4.3.10</w:t>
      </w:r>
      <w:r>
        <w:t>.1</w:t>
      </w:r>
      <w:r>
        <w:tab/>
        <w:t>Definition</w:t>
      </w:r>
      <w:bookmarkEnd w:id="291"/>
      <w:bookmarkEnd w:id="292"/>
      <w:bookmarkEnd w:id="293"/>
      <w:bookmarkEnd w:id="294"/>
      <w:bookmarkEnd w:id="295"/>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296" w:name="OLE_LINK75"/>
      <w:bookmarkStart w:id="297" w:name="OLE_LINK76"/>
      <w:r>
        <w:t xml:space="preserve"> </w:t>
      </w:r>
      <w:r>
        <w:rPr>
          <w:lang w:eastAsia="zh-CN"/>
        </w:rPr>
        <w:t>gNB</w:t>
      </w:r>
      <w:r>
        <w:t xml:space="preserve"> and </w:t>
      </w:r>
      <w:r w:rsidR="000C04FF" w:rsidRPr="000C04FF">
        <w:rPr>
          <w:lang w:eastAsia="zh-CN"/>
        </w:rPr>
        <w:t>AMF</w:t>
      </w:r>
      <w:r>
        <w:t>.</w:t>
      </w:r>
      <w:bookmarkEnd w:id="296"/>
      <w:bookmarkEnd w:id="297"/>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298" w:name="_Toc59182475"/>
      <w:bookmarkStart w:id="299" w:name="_Toc59183941"/>
      <w:bookmarkStart w:id="300" w:name="_Toc59194876"/>
      <w:bookmarkStart w:id="301" w:name="_Toc59439302"/>
      <w:bookmarkStart w:id="302" w:name="_Toc67989725"/>
      <w:r>
        <w:rPr>
          <w:lang w:eastAsia="zh-CN"/>
        </w:rPr>
        <w:t>4.3.10</w:t>
      </w:r>
      <w:r>
        <w:t>.2</w:t>
      </w:r>
      <w:r>
        <w:tab/>
        <w:t>Attributes</w:t>
      </w:r>
      <w:bookmarkEnd w:id="298"/>
      <w:bookmarkEnd w:id="299"/>
      <w:bookmarkEnd w:id="300"/>
      <w:bookmarkEnd w:id="301"/>
      <w:bookmarkEnd w:id="302"/>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03" w:name="_Toc59182476"/>
      <w:bookmarkStart w:id="304" w:name="_Toc59183942"/>
      <w:bookmarkStart w:id="305" w:name="_Toc59194877"/>
      <w:bookmarkStart w:id="306" w:name="_Toc59439303"/>
      <w:bookmarkStart w:id="307" w:name="_Toc67989726"/>
    </w:p>
    <w:p w14:paraId="6802087F" w14:textId="77777777" w:rsidR="00F17312" w:rsidRDefault="00F17312" w:rsidP="00F17312">
      <w:pPr>
        <w:pStyle w:val="Heading4"/>
      </w:pPr>
      <w:r>
        <w:rPr>
          <w:lang w:eastAsia="zh-CN"/>
        </w:rPr>
        <w:t>4.3.10</w:t>
      </w:r>
      <w:r>
        <w:t>.3</w:t>
      </w:r>
      <w:r>
        <w:tab/>
        <w:t>Attribute constraints</w:t>
      </w:r>
      <w:bookmarkEnd w:id="303"/>
      <w:bookmarkEnd w:id="304"/>
      <w:bookmarkEnd w:id="305"/>
      <w:bookmarkEnd w:id="306"/>
      <w:bookmarkEnd w:id="307"/>
    </w:p>
    <w:p w14:paraId="310CE46D" w14:textId="77777777" w:rsidR="00F17312" w:rsidRDefault="00F17312" w:rsidP="00F17312">
      <w:r>
        <w:t>None.</w:t>
      </w:r>
    </w:p>
    <w:p w14:paraId="56A3FFD7" w14:textId="77777777" w:rsidR="00F17312" w:rsidRDefault="00F17312" w:rsidP="00F17312">
      <w:pPr>
        <w:pStyle w:val="Heading4"/>
      </w:pPr>
      <w:bookmarkStart w:id="308" w:name="_Toc59182477"/>
      <w:bookmarkStart w:id="309" w:name="_Toc59183943"/>
      <w:bookmarkStart w:id="310" w:name="_Toc59194878"/>
      <w:bookmarkStart w:id="311" w:name="_Toc59439304"/>
      <w:bookmarkStart w:id="312" w:name="_Toc67989727"/>
      <w:r>
        <w:rPr>
          <w:lang w:eastAsia="zh-CN"/>
        </w:rPr>
        <w:t>4.3.10</w:t>
      </w:r>
      <w:r>
        <w:t>.4</w:t>
      </w:r>
      <w:r>
        <w:tab/>
        <w:t>Notifications</w:t>
      </w:r>
      <w:bookmarkEnd w:id="308"/>
      <w:bookmarkEnd w:id="309"/>
      <w:bookmarkEnd w:id="310"/>
      <w:bookmarkEnd w:id="311"/>
      <w:bookmarkEnd w:id="312"/>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13" w:name="_Toc59182478"/>
      <w:bookmarkStart w:id="314" w:name="_Toc59183944"/>
      <w:bookmarkStart w:id="315" w:name="_Toc59194879"/>
      <w:bookmarkStart w:id="316" w:name="_Toc59439305"/>
      <w:bookmarkStart w:id="317" w:name="_Toc67989728"/>
      <w:r>
        <w:rPr>
          <w:lang w:eastAsia="zh-CN"/>
        </w:rPr>
        <w:t>4.3.11</w:t>
      </w:r>
      <w:r>
        <w:rPr>
          <w:lang w:eastAsia="zh-CN"/>
        </w:rPr>
        <w:tab/>
      </w:r>
      <w:r>
        <w:rPr>
          <w:rFonts w:ascii="Courier New" w:hAnsi="Courier New"/>
          <w:lang w:eastAsia="zh-CN"/>
        </w:rPr>
        <w:t>EP_NgU</w:t>
      </w:r>
      <w:bookmarkEnd w:id="313"/>
      <w:bookmarkEnd w:id="314"/>
      <w:bookmarkEnd w:id="315"/>
      <w:bookmarkEnd w:id="316"/>
      <w:bookmarkEnd w:id="317"/>
    </w:p>
    <w:p w14:paraId="2111C322" w14:textId="77777777" w:rsidR="00F17312" w:rsidRDefault="00F17312" w:rsidP="00F17312">
      <w:pPr>
        <w:pStyle w:val="Heading4"/>
      </w:pPr>
      <w:bookmarkStart w:id="318" w:name="_Toc59182479"/>
      <w:bookmarkStart w:id="319" w:name="_Toc59183945"/>
      <w:bookmarkStart w:id="320" w:name="_Toc59194880"/>
      <w:bookmarkStart w:id="321" w:name="_Toc59439306"/>
      <w:bookmarkStart w:id="322" w:name="_Toc67989729"/>
      <w:r>
        <w:rPr>
          <w:lang w:eastAsia="zh-CN"/>
        </w:rPr>
        <w:t>4.3.11</w:t>
      </w:r>
      <w:r>
        <w:t>.1</w:t>
      </w:r>
      <w:r>
        <w:tab/>
        <w:t>Definition</w:t>
      </w:r>
      <w:bookmarkEnd w:id="318"/>
      <w:bookmarkEnd w:id="319"/>
      <w:bookmarkEnd w:id="320"/>
      <w:bookmarkEnd w:id="321"/>
      <w:bookmarkEnd w:id="322"/>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23" w:name="_Toc59182480"/>
      <w:bookmarkStart w:id="324" w:name="_Toc59183946"/>
      <w:bookmarkStart w:id="325" w:name="_Toc59194881"/>
      <w:bookmarkStart w:id="326" w:name="_Toc59439307"/>
      <w:bookmarkStart w:id="327" w:name="_Toc67989730"/>
      <w:r>
        <w:rPr>
          <w:lang w:eastAsia="zh-CN"/>
        </w:rPr>
        <w:t>4.3.11</w:t>
      </w:r>
      <w:r>
        <w:t>.2</w:t>
      </w:r>
      <w:r>
        <w:tab/>
        <w:t>Attributes</w:t>
      </w:r>
      <w:bookmarkEnd w:id="323"/>
      <w:bookmarkEnd w:id="324"/>
      <w:bookmarkEnd w:id="325"/>
      <w:bookmarkEnd w:id="326"/>
      <w:bookmarkEnd w:id="327"/>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28" w:name="_Toc59182481"/>
      <w:bookmarkStart w:id="329" w:name="_Toc59183947"/>
      <w:bookmarkStart w:id="330" w:name="_Toc59194882"/>
      <w:bookmarkStart w:id="331" w:name="_Toc59439308"/>
      <w:bookmarkStart w:id="332" w:name="_Toc67989731"/>
    </w:p>
    <w:p w14:paraId="471837B4" w14:textId="77777777" w:rsidR="00F17312" w:rsidRDefault="00F17312" w:rsidP="00F17312">
      <w:pPr>
        <w:pStyle w:val="Heading4"/>
      </w:pPr>
      <w:r>
        <w:rPr>
          <w:lang w:eastAsia="zh-CN"/>
        </w:rPr>
        <w:t>4.3.11</w:t>
      </w:r>
      <w:r>
        <w:t>.3</w:t>
      </w:r>
      <w:r>
        <w:tab/>
        <w:t>Attribute constraints</w:t>
      </w:r>
      <w:bookmarkEnd w:id="328"/>
      <w:bookmarkEnd w:id="329"/>
      <w:bookmarkEnd w:id="330"/>
      <w:bookmarkEnd w:id="331"/>
      <w:bookmarkEnd w:id="332"/>
    </w:p>
    <w:p w14:paraId="071DDB1F" w14:textId="77777777" w:rsidR="00F17312" w:rsidRDefault="00F17312" w:rsidP="00F17312">
      <w:r>
        <w:t>None.</w:t>
      </w:r>
    </w:p>
    <w:p w14:paraId="1F6BE8DD" w14:textId="77777777" w:rsidR="00F17312" w:rsidRDefault="00F17312" w:rsidP="00F17312">
      <w:pPr>
        <w:pStyle w:val="Heading4"/>
      </w:pPr>
      <w:bookmarkStart w:id="333" w:name="_Toc59182482"/>
      <w:bookmarkStart w:id="334" w:name="_Toc59183948"/>
      <w:bookmarkStart w:id="335" w:name="_Toc59194883"/>
      <w:bookmarkStart w:id="336" w:name="_Toc59439309"/>
      <w:bookmarkStart w:id="337" w:name="_Toc67989732"/>
      <w:r>
        <w:rPr>
          <w:lang w:eastAsia="zh-CN"/>
        </w:rPr>
        <w:t>4.3.11</w:t>
      </w:r>
      <w:r>
        <w:t>.4</w:t>
      </w:r>
      <w:r>
        <w:tab/>
        <w:t>Notifications</w:t>
      </w:r>
      <w:bookmarkEnd w:id="333"/>
      <w:bookmarkEnd w:id="334"/>
      <w:bookmarkEnd w:id="335"/>
      <w:bookmarkEnd w:id="336"/>
      <w:bookmarkEnd w:id="337"/>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38" w:name="_Toc59182483"/>
      <w:bookmarkStart w:id="339" w:name="_Toc59183949"/>
      <w:bookmarkStart w:id="340" w:name="_Toc59194884"/>
      <w:bookmarkStart w:id="341" w:name="_Toc59439310"/>
      <w:bookmarkStart w:id="342" w:name="_Toc67989733"/>
      <w:r>
        <w:rPr>
          <w:lang w:eastAsia="zh-CN"/>
        </w:rPr>
        <w:t>4.3.12</w:t>
      </w:r>
      <w:r>
        <w:rPr>
          <w:lang w:eastAsia="zh-CN"/>
        </w:rPr>
        <w:tab/>
      </w:r>
      <w:r>
        <w:rPr>
          <w:rFonts w:ascii="Courier New" w:hAnsi="Courier New"/>
          <w:lang w:eastAsia="zh-CN"/>
        </w:rPr>
        <w:t>EP_F1C</w:t>
      </w:r>
      <w:bookmarkEnd w:id="338"/>
      <w:bookmarkEnd w:id="339"/>
      <w:bookmarkEnd w:id="340"/>
      <w:bookmarkEnd w:id="341"/>
      <w:bookmarkEnd w:id="342"/>
    </w:p>
    <w:p w14:paraId="4E941D55" w14:textId="77777777" w:rsidR="00F17312" w:rsidRDefault="00F17312" w:rsidP="00F17312">
      <w:pPr>
        <w:pStyle w:val="Heading4"/>
      </w:pPr>
      <w:bookmarkStart w:id="343" w:name="_Toc59182484"/>
      <w:bookmarkStart w:id="344" w:name="_Toc59183950"/>
      <w:bookmarkStart w:id="345" w:name="_Toc59194885"/>
      <w:bookmarkStart w:id="346" w:name="_Toc59439311"/>
      <w:bookmarkStart w:id="347" w:name="_Toc67989734"/>
      <w:r>
        <w:rPr>
          <w:lang w:eastAsia="zh-CN"/>
        </w:rPr>
        <w:t>4.3.12</w:t>
      </w:r>
      <w:r>
        <w:t>.1</w:t>
      </w:r>
      <w:r>
        <w:tab/>
        <w:t>Definition</w:t>
      </w:r>
      <w:bookmarkEnd w:id="343"/>
      <w:bookmarkEnd w:id="344"/>
      <w:bookmarkEnd w:id="345"/>
      <w:bookmarkEnd w:id="346"/>
      <w:bookmarkEnd w:id="347"/>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348" w:name="_Toc59182485"/>
      <w:bookmarkStart w:id="349" w:name="_Toc59183951"/>
      <w:bookmarkStart w:id="350" w:name="_Toc59194886"/>
      <w:bookmarkStart w:id="351" w:name="_Toc59439312"/>
      <w:bookmarkStart w:id="352" w:name="_Toc67989735"/>
      <w:r>
        <w:rPr>
          <w:lang w:eastAsia="zh-CN"/>
        </w:rPr>
        <w:t>4.3.12</w:t>
      </w:r>
      <w:r>
        <w:t>.2</w:t>
      </w:r>
      <w:r>
        <w:tab/>
        <w:t>Attributes</w:t>
      </w:r>
      <w:bookmarkEnd w:id="348"/>
      <w:bookmarkEnd w:id="349"/>
      <w:bookmarkEnd w:id="350"/>
      <w:bookmarkEnd w:id="351"/>
      <w:bookmarkEnd w:id="352"/>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353" w:name="_Toc59182486"/>
      <w:bookmarkStart w:id="354" w:name="_Toc59183952"/>
      <w:bookmarkStart w:id="355" w:name="_Toc59194887"/>
      <w:bookmarkStart w:id="356" w:name="_Toc59439313"/>
      <w:bookmarkStart w:id="357" w:name="_Toc67989736"/>
    </w:p>
    <w:p w14:paraId="3EEADEB5" w14:textId="77777777" w:rsidR="00F17312" w:rsidRDefault="00F17312" w:rsidP="00F17312">
      <w:pPr>
        <w:pStyle w:val="Heading4"/>
      </w:pPr>
      <w:r>
        <w:rPr>
          <w:lang w:eastAsia="zh-CN"/>
        </w:rPr>
        <w:t>4.3.12</w:t>
      </w:r>
      <w:r>
        <w:t>.3</w:t>
      </w:r>
      <w:r>
        <w:tab/>
        <w:t>Attribute constraints</w:t>
      </w:r>
      <w:bookmarkEnd w:id="353"/>
      <w:bookmarkEnd w:id="354"/>
      <w:bookmarkEnd w:id="355"/>
      <w:bookmarkEnd w:id="356"/>
      <w:bookmarkEnd w:id="357"/>
    </w:p>
    <w:p w14:paraId="536E9F5E" w14:textId="77777777" w:rsidR="00F17312" w:rsidRDefault="00F17312" w:rsidP="00F17312">
      <w:r>
        <w:t>None.</w:t>
      </w:r>
    </w:p>
    <w:p w14:paraId="55E4BC47" w14:textId="77777777" w:rsidR="00F17312" w:rsidRDefault="00F17312" w:rsidP="00F17312">
      <w:pPr>
        <w:pStyle w:val="Heading4"/>
      </w:pPr>
      <w:bookmarkStart w:id="358" w:name="_Toc59182487"/>
      <w:bookmarkStart w:id="359" w:name="_Toc59183953"/>
      <w:bookmarkStart w:id="360" w:name="_Toc59194888"/>
      <w:bookmarkStart w:id="361" w:name="_Toc59439314"/>
      <w:bookmarkStart w:id="362" w:name="_Toc67989737"/>
      <w:r>
        <w:rPr>
          <w:lang w:eastAsia="zh-CN"/>
        </w:rPr>
        <w:t>4.3.12</w:t>
      </w:r>
      <w:r>
        <w:t>.4</w:t>
      </w:r>
      <w:r>
        <w:tab/>
        <w:t>Notifications</w:t>
      </w:r>
      <w:bookmarkEnd w:id="358"/>
      <w:bookmarkEnd w:id="359"/>
      <w:bookmarkEnd w:id="360"/>
      <w:bookmarkEnd w:id="361"/>
      <w:bookmarkEnd w:id="362"/>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363" w:name="_Toc59182488"/>
      <w:bookmarkStart w:id="364" w:name="_Toc59183954"/>
      <w:bookmarkStart w:id="365" w:name="_Toc59194889"/>
      <w:bookmarkStart w:id="366" w:name="_Toc59439315"/>
      <w:bookmarkStart w:id="367" w:name="_Toc67989738"/>
      <w:r>
        <w:rPr>
          <w:lang w:eastAsia="zh-CN"/>
        </w:rPr>
        <w:t>4.3.13</w:t>
      </w:r>
      <w:r>
        <w:rPr>
          <w:lang w:eastAsia="zh-CN"/>
        </w:rPr>
        <w:tab/>
      </w:r>
      <w:r>
        <w:rPr>
          <w:rFonts w:ascii="Courier New" w:hAnsi="Courier New"/>
          <w:lang w:eastAsia="zh-CN"/>
        </w:rPr>
        <w:t>EP_F1U</w:t>
      </w:r>
      <w:bookmarkEnd w:id="363"/>
      <w:bookmarkEnd w:id="364"/>
      <w:bookmarkEnd w:id="365"/>
      <w:bookmarkEnd w:id="366"/>
      <w:bookmarkEnd w:id="367"/>
    </w:p>
    <w:p w14:paraId="2AF83BB0" w14:textId="77777777" w:rsidR="00F17312" w:rsidRDefault="00F17312" w:rsidP="00F17312">
      <w:pPr>
        <w:pStyle w:val="Heading4"/>
      </w:pPr>
      <w:bookmarkStart w:id="368" w:name="_Toc59182489"/>
      <w:bookmarkStart w:id="369" w:name="_Toc59183955"/>
      <w:bookmarkStart w:id="370" w:name="_Toc59194890"/>
      <w:bookmarkStart w:id="371" w:name="_Toc59439316"/>
      <w:bookmarkStart w:id="372" w:name="_Toc67989739"/>
      <w:r>
        <w:rPr>
          <w:lang w:eastAsia="zh-CN"/>
        </w:rPr>
        <w:t>4.3.13</w:t>
      </w:r>
      <w:r>
        <w:t>.1</w:t>
      </w:r>
      <w:r>
        <w:tab/>
        <w:t>Definition</w:t>
      </w:r>
      <w:bookmarkEnd w:id="368"/>
      <w:bookmarkEnd w:id="369"/>
      <w:bookmarkEnd w:id="370"/>
      <w:bookmarkEnd w:id="371"/>
      <w:bookmarkEnd w:id="372"/>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373" w:name="_Toc59182490"/>
      <w:bookmarkStart w:id="374" w:name="_Toc59183956"/>
      <w:bookmarkStart w:id="375" w:name="_Toc59194891"/>
      <w:bookmarkStart w:id="376" w:name="_Toc59439317"/>
      <w:bookmarkStart w:id="377" w:name="_Toc67989740"/>
      <w:r>
        <w:rPr>
          <w:lang w:eastAsia="zh-CN"/>
        </w:rPr>
        <w:t>4.3.13</w:t>
      </w:r>
      <w:r>
        <w:t>.2</w:t>
      </w:r>
      <w:r>
        <w:tab/>
        <w:t>Attributes</w:t>
      </w:r>
      <w:bookmarkEnd w:id="373"/>
      <w:bookmarkEnd w:id="374"/>
      <w:bookmarkEnd w:id="375"/>
      <w:bookmarkEnd w:id="376"/>
      <w:bookmarkEnd w:id="377"/>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bl>
    <w:p w14:paraId="1642CF8B" w14:textId="77777777" w:rsidR="00F17312" w:rsidRDefault="00F17312" w:rsidP="00F17312">
      <w:pPr>
        <w:rPr>
          <w:lang w:eastAsia="zh-CN"/>
        </w:rPr>
      </w:pPr>
      <w:bookmarkStart w:id="378" w:name="_Toc59182491"/>
      <w:bookmarkStart w:id="379" w:name="_Toc59183957"/>
      <w:bookmarkStart w:id="380" w:name="_Toc59194892"/>
      <w:bookmarkStart w:id="381" w:name="_Toc59439318"/>
      <w:bookmarkStart w:id="382" w:name="_Toc67989741"/>
    </w:p>
    <w:p w14:paraId="57681B2B" w14:textId="77777777" w:rsidR="00F17312" w:rsidRDefault="00F17312" w:rsidP="00F17312">
      <w:pPr>
        <w:pStyle w:val="Heading4"/>
      </w:pPr>
      <w:r>
        <w:rPr>
          <w:lang w:eastAsia="zh-CN"/>
        </w:rPr>
        <w:t>4.3.13.</w:t>
      </w:r>
      <w:r>
        <w:t>3</w:t>
      </w:r>
      <w:r>
        <w:tab/>
        <w:t>Attribute constraints</w:t>
      </w:r>
      <w:bookmarkEnd w:id="378"/>
      <w:bookmarkEnd w:id="379"/>
      <w:bookmarkEnd w:id="380"/>
      <w:bookmarkEnd w:id="381"/>
      <w:bookmarkEnd w:id="382"/>
    </w:p>
    <w:p w14:paraId="4FE72446" w14:textId="77777777" w:rsidR="00F17312" w:rsidRDefault="00F17312" w:rsidP="00F17312">
      <w:r>
        <w:t>None.</w:t>
      </w:r>
    </w:p>
    <w:p w14:paraId="71678198" w14:textId="77777777" w:rsidR="00F17312" w:rsidRDefault="00F17312" w:rsidP="00F17312">
      <w:pPr>
        <w:pStyle w:val="Heading4"/>
      </w:pPr>
      <w:bookmarkStart w:id="383" w:name="_Toc59182492"/>
      <w:bookmarkStart w:id="384" w:name="_Toc59183958"/>
      <w:bookmarkStart w:id="385" w:name="_Toc59194893"/>
      <w:bookmarkStart w:id="386" w:name="_Toc59439319"/>
      <w:bookmarkStart w:id="387" w:name="_Toc67989742"/>
      <w:r>
        <w:rPr>
          <w:lang w:eastAsia="zh-CN"/>
        </w:rPr>
        <w:t>4.3.13</w:t>
      </w:r>
      <w:r>
        <w:t>.4</w:t>
      </w:r>
      <w:r>
        <w:tab/>
        <w:t>Notifications</w:t>
      </w:r>
      <w:bookmarkEnd w:id="383"/>
      <w:bookmarkEnd w:id="384"/>
      <w:bookmarkEnd w:id="385"/>
      <w:bookmarkEnd w:id="386"/>
      <w:bookmarkEnd w:id="387"/>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388" w:name="_Toc59182493"/>
      <w:bookmarkStart w:id="389" w:name="_Toc59183959"/>
      <w:bookmarkStart w:id="390" w:name="_Toc59194894"/>
      <w:bookmarkStart w:id="391" w:name="_Toc59439320"/>
      <w:bookmarkStart w:id="392" w:name="_Toc67989743"/>
      <w:r>
        <w:rPr>
          <w:lang w:eastAsia="zh-CN"/>
        </w:rPr>
        <w:t>4.3.14</w:t>
      </w:r>
      <w:r>
        <w:rPr>
          <w:lang w:eastAsia="zh-CN"/>
        </w:rPr>
        <w:tab/>
      </w:r>
      <w:r>
        <w:rPr>
          <w:rFonts w:ascii="Courier New" w:hAnsi="Courier New"/>
          <w:lang w:eastAsia="zh-CN"/>
        </w:rPr>
        <w:t>EP_S1U</w:t>
      </w:r>
      <w:bookmarkEnd w:id="388"/>
      <w:bookmarkEnd w:id="389"/>
      <w:bookmarkEnd w:id="390"/>
      <w:bookmarkEnd w:id="391"/>
      <w:bookmarkEnd w:id="392"/>
    </w:p>
    <w:p w14:paraId="55B4985F" w14:textId="77777777" w:rsidR="00F17312" w:rsidRDefault="00F17312" w:rsidP="00F17312">
      <w:pPr>
        <w:pStyle w:val="Heading4"/>
      </w:pPr>
      <w:bookmarkStart w:id="393" w:name="_Toc59182494"/>
      <w:bookmarkStart w:id="394" w:name="_Toc59183960"/>
      <w:bookmarkStart w:id="395" w:name="_Toc59194895"/>
      <w:bookmarkStart w:id="396" w:name="_Toc59439321"/>
      <w:bookmarkStart w:id="397" w:name="_Toc67989744"/>
      <w:r>
        <w:rPr>
          <w:lang w:eastAsia="zh-CN"/>
        </w:rPr>
        <w:t>4.3.14</w:t>
      </w:r>
      <w:r>
        <w:t>.1</w:t>
      </w:r>
      <w:r>
        <w:tab/>
        <w:t>Definition</w:t>
      </w:r>
      <w:bookmarkEnd w:id="393"/>
      <w:bookmarkEnd w:id="394"/>
      <w:bookmarkEnd w:id="395"/>
      <w:bookmarkEnd w:id="396"/>
      <w:bookmarkEnd w:id="397"/>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398" w:name="_Toc59182495"/>
      <w:bookmarkStart w:id="399" w:name="_Toc59183961"/>
      <w:bookmarkStart w:id="400" w:name="_Toc59194896"/>
      <w:bookmarkStart w:id="401" w:name="_Toc59439322"/>
      <w:bookmarkStart w:id="402" w:name="_Toc67989745"/>
      <w:r>
        <w:rPr>
          <w:lang w:eastAsia="zh-CN"/>
        </w:rPr>
        <w:t>4.3.14</w:t>
      </w:r>
      <w:r>
        <w:t>.2</w:t>
      </w:r>
      <w:r>
        <w:tab/>
        <w:t>Attributes</w:t>
      </w:r>
      <w:bookmarkEnd w:id="398"/>
      <w:bookmarkEnd w:id="399"/>
      <w:bookmarkEnd w:id="400"/>
      <w:bookmarkEnd w:id="401"/>
      <w:bookmarkEnd w:id="402"/>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7777777" w:rsidR="00F17312" w:rsidRDefault="00F17312" w:rsidP="00F17312">
            <w:pPr>
              <w:pStyle w:val="TAH"/>
            </w:pPr>
            <w:r>
              <w:t>Support Qualifier</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03" w:name="_Toc59182496"/>
      <w:bookmarkStart w:id="404" w:name="_Toc59183962"/>
      <w:bookmarkStart w:id="405" w:name="_Toc59194897"/>
      <w:bookmarkStart w:id="406" w:name="_Toc59439323"/>
      <w:bookmarkStart w:id="407" w:name="_Toc67989746"/>
    </w:p>
    <w:p w14:paraId="36BB7B27" w14:textId="77777777" w:rsidR="00F17312" w:rsidRDefault="00F17312" w:rsidP="00F17312">
      <w:pPr>
        <w:pStyle w:val="Heading4"/>
      </w:pPr>
      <w:r>
        <w:rPr>
          <w:lang w:eastAsia="zh-CN"/>
        </w:rPr>
        <w:t>4.3.14</w:t>
      </w:r>
      <w:r>
        <w:t>.3</w:t>
      </w:r>
      <w:r>
        <w:tab/>
        <w:t>Attribute constraints</w:t>
      </w:r>
      <w:bookmarkEnd w:id="403"/>
      <w:bookmarkEnd w:id="404"/>
      <w:bookmarkEnd w:id="405"/>
      <w:bookmarkEnd w:id="406"/>
      <w:bookmarkEnd w:id="407"/>
    </w:p>
    <w:p w14:paraId="51705924" w14:textId="77777777" w:rsidR="00F17312" w:rsidRDefault="00F17312" w:rsidP="00F17312">
      <w:r>
        <w:t>None.</w:t>
      </w:r>
    </w:p>
    <w:p w14:paraId="5E1888FA" w14:textId="77777777" w:rsidR="00F17312" w:rsidRDefault="00F17312" w:rsidP="00F17312">
      <w:pPr>
        <w:pStyle w:val="Heading4"/>
      </w:pPr>
      <w:bookmarkStart w:id="408" w:name="_Toc59182497"/>
      <w:bookmarkStart w:id="409" w:name="_Toc59183963"/>
      <w:bookmarkStart w:id="410" w:name="_Toc59194898"/>
      <w:bookmarkStart w:id="411" w:name="_Toc59439324"/>
      <w:bookmarkStart w:id="412" w:name="_Toc67989747"/>
      <w:r>
        <w:rPr>
          <w:lang w:eastAsia="zh-CN"/>
        </w:rPr>
        <w:t>4.3.14</w:t>
      </w:r>
      <w:r>
        <w:t>.4</w:t>
      </w:r>
      <w:r>
        <w:tab/>
        <w:t>Notifications</w:t>
      </w:r>
      <w:bookmarkEnd w:id="408"/>
      <w:bookmarkEnd w:id="409"/>
      <w:bookmarkEnd w:id="410"/>
      <w:bookmarkEnd w:id="411"/>
      <w:bookmarkEnd w:id="412"/>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13" w:name="_Toc59182498"/>
      <w:bookmarkStart w:id="414" w:name="_Toc59183964"/>
      <w:bookmarkStart w:id="415" w:name="_Toc59194899"/>
      <w:bookmarkStart w:id="416" w:name="_Toc59439325"/>
      <w:bookmarkStart w:id="417" w:name="_Toc67989748"/>
      <w:r>
        <w:rPr>
          <w:lang w:eastAsia="zh-CN"/>
        </w:rPr>
        <w:t>4.3.15</w:t>
      </w:r>
      <w:r>
        <w:rPr>
          <w:lang w:eastAsia="zh-CN"/>
        </w:rPr>
        <w:tab/>
      </w:r>
      <w:r>
        <w:rPr>
          <w:rFonts w:ascii="Courier New" w:hAnsi="Courier New"/>
          <w:lang w:eastAsia="zh-CN"/>
        </w:rPr>
        <w:t>EP_X2C</w:t>
      </w:r>
      <w:bookmarkEnd w:id="413"/>
      <w:bookmarkEnd w:id="414"/>
      <w:bookmarkEnd w:id="415"/>
      <w:bookmarkEnd w:id="416"/>
      <w:bookmarkEnd w:id="417"/>
    </w:p>
    <w:p w14:paraId="6D62F9A9" w14:textId="77777777" w:rsidR="00F17312" w:rsidRDefault="00F17312" w:rsidP="00F17312">
      <w:pPr>
        <w:pStyle w:val="Heading4"/>
      </w:pPr>
      <w:bookmarkStart w:id="418" w:name="_Toc59182499"/>
      <w:bookmarkStart w:id="419" w:name="_Toc59183965"/>
      <w:bookmarkStart w:id="420" w:name="_Toc59194900"/>
      <w:bookmarkStart w:id="421" w:name="_Toc59439326"/>
      <w:bookmarkStart w:id="422" w:name="_Toc67989749"/>
      <w:r>
        <w:rPr>
          <w:lang w:eastAsia="zh-CN"/>
        </w:rPr>
        <w:t>4.3.15</w:t>
      </w:r>
      <w:r>
        <w:t>.1</w:t>
      </w:r>
      <w:r>
        <w:tab/>
        <w:t>Definition</w:t>
      </w:r>
      <w:bookmarkEnd w:id="418"/>
      <w:bookmarkEnd w:id="419"/>
      <w:bookmarkEnd w:id="420"/>
      <w:bookmarkEnd w:id="421"/>
      <w:bookmarkEnd w:id="422"/>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23" w:name="_Toc59182500"/>
      <w:bookmarkStart w:id="424" w:name="_Toc59183966"/>
      <w:bookmarkStart w:id="425" w:name="_Toc59194901"/>
      <w:bookmarkStart w:id="426" w:name="_Toc59439327"/>
      <w:bookmarkStart w:id="427" w:name="_Toc67989750"/>
      <w:r>
        <w:rPr>
          <w:lang w:eastAsia="zh-CN"/>
        </w:rPr>
        <w:t>4.3.15</w:t>
      </w:r>
      <w:r>
        <w:t>.2</w:t>
      </w:r>
      <w:r>
        <w:tab/>
        <w:t>Attributes</w:t>
      </w:r>
      <w:bookmarkEnd w:id="423"/>
      <w:bookmarkEnd w:id="424"/>
      <w:bookmarkEnd w:id="425"/>
      <w:bookmarkEnd w:id="426"/>
      <w:bookmarkEnd w:id="427"/>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77777777" w:rsidR="00F17312" w:rsidRDefault="00F17312" w:rsidP="00F17312">
            <w:pPr>
              <w:pStyle w:val="TAH"/>
            </w:pPr>
            <w:r>
              <w:t>Support Qualifier</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28" w:name="_Toc59182501"/>
      <w:bookmarkStart w:id="429" w:name="_Toc59183967"/>
      <w:bookmarkStart w:id="430" w:name="_Toc59194902"/>
      <w:bookmarkStart w:id="431" w:name="_Toc59439328"/>
      <w:bookmarkStart w:id="432" w:name="_Toc67989751"/>
    </w:p>
    <w:p w14:paraId="0288ED44" w14:textId="77777777" w:rsidR="00F17312" w:rsidRDefault="00F17312" w:rsidP="00F17312">
      <w:pPr>
        <w:pStyle w:val="Heading4"/>
      </w:pPr>
      <w:r>
        <w:rPr>
          <w:lang w:eastAsia="zh-CN"/>
        </w:rPr>
        <w:t>4.3.15</w:t>
      </w:r>
      <w:r>
        <w:t>.3</w:t>
      </w:r>
      <w:r>
        <w:tab/>
        <w:t>Attribute constraints</w:t>
      </w:r>
      <w:bookmarkEnd w:id="428"/>
      <w:bookmarkEnd w:id="429"/>
      <w:bookmarkEnd w:id="430"/>
      <w:bookmarkEnd w:id="431"/>
      <w:bookmarkEnd w:id="432"/>
    </w:p>
    <w:p w14:paraId="5A02EC05" w14:textId="77777777" w:rsidR="00F17312" w:rsidRDefault="00F17312" w:rsidP="00F17312">
      <w:r>
        <w:t>None.</w:t>
      </w:r>
    </w:p>
    <w:p w14:paraId="3D255D00" w14:textId="77777777" w:rsidR="00F17312" w:rsidRDefault="00F17312" w:rsidP="00F17312">
      <w:pPr>
        <w:pStyle w:val="Heading4"/>
      </w:pPr>
      <w:bookmarkStart w:id="433" w:name="_Toc59182502"/>
      <w:bookmarkStart w:id="434" w:name="_Toc59183968"/>
      <w:bookmarkStart w:id="435" w:name="_Toc59194903"/>
      <w:bookmarkStart w:id="436" w:name="_Toc59439329"/>
      <w:bookmarkStart w:id="437" w:name="_Toc67989752"/>
      <w:r>
        <w:rPr>
          <w:lang w:eastAsia="zh-CN"/>
        </w:rPr>
        <w:t>4.3.15</w:t>
      </w:r>
      <w:r>
        <w:t>.4</w:t>
      </w:r>
      <w:r>
        <w:tab/>
        <w:t>Notifications</w:t>
      </w:r>
      <w:bookmarkEnd w:id="433"/>
      <w:bookmarkEnd w:id="434"/>
      <w:bookmarkEnd w:id="435"/>
      <w:bookmarkEnd w:id="436"/>
      <w:bookmarkEnd w:id="437"/>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38" w:name="_Toc59182503"/>
      <w:bookmarkStart w:id="439" w:name="_Toc59183969"/>
      <w:bookmarkStart w:id="440" w:name="_Toc59194904"/>
      <w:bookmarkStart w:id="441" w:name="_Toc59439330"/>
      <w:bookmarkStart w:id="442" w:name="_Toc67989753"/>
      <w:r>
        <w:rPr>
          <w:lang w:eastAsia="zh-CN"/>
        </w:rPr>
        <w:t>4.3.16</w:t>
      </w:r>
      <w:r>
        <w:rPr>
          <w:lang w:eastAsia="zh-CN"/>
        </w:rPr>
        <w:tab/>
      </w:r>
      <w:r>
        <w:rPr>
          <w:rFonts w:ascii="Courier New" w:hAnsi="Courier New"/>
          <w:lang w:eastAsia="zh-CN"/>
        </w:rPr>
        <w:t>EP_X2U</w:t>
      </w:r>
      <w:bookmarkEnd w:id="438"/>
      <w:bookmarkEnd w:id="439"/>
      <w:bookmarkEnd w:id="440"/>
      <w:bookmarkEnd w:id="441"/>
      <w:bookmarkEnd w:id="442"/>
    </w:p>
    <w:p w14:paraId="2DF2D830" w14:textId="77777777" w:rsidR="00F17312" w:rsidRDefault="00F17312" w:rsidP="00F17312">
      <w:pPr>
        <w:pStyle w:val="Heading4"/>
      </w:pPr>
      <w:bookmarkStart w:id="443" w:name="_Toc59182504"/>
      <w:bookmarkStart w:id="444" w:name="_Toc59183970"/>
      <w:bookmarkStart w:id="445" w:name="_Toc59194905"/>
      <w:bookmarkStart w:id="446" w:name="_Toc59439331"/>
      <w:bookmarkStart w:id="447" w:name="_Toc67989754"/>
      <w:r>
        <w:rPr>
          <w:lang w:eastAsia="zh-CN"/>
        </w:rPr>
        <w:t>4.3.16</w:t>
      </w:r>
      <w:r>
        <w:t>.1</w:t>
      </w:r>
      <w:r>
        <w:tab/>
        <w:t>Definition</w:t>
      </w:r>
      <w:bookmarkEnd w:id="443"/>
      <w:bookmarkEnd w:id="444"/>
      <w:bookmarkEnd w:id="445"/>
      <w:bookmarkEnd w:id="446"/>
      <w:bookmarkEnd w:id="447"/>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448" w:name="_Toc59182505"/>
      <w:bookmarkStart w:id="449" w:name="_Toc59183971"/>
      <w:bookmarkStart w:id="450" w:name="_Toc59194906"/>
      <w:bookmarkStart w:id="451" w:name="_Toc59439332"/>
      <w:bookmarkStart w:id="452" w:name="_Toc67989755"/>
      <w:r>
        <w:rPr>
          <w:lang w:eastAsia="zh-CN"/>
        </w:rPr>
        <w:t>4.3.16.2</w:t>
      </w:r>
      <w:r>
        <w:rPr>
          <w:lang w:eastAsia="zh-CN"/>
        </w:rPr>
        <w:tab/>
        <w:t>Attributes</w:t>
      </w:r>
      <w:bookmarkEnd w:id="448"/>
      <w:bookmarkEnd w:id="449"/>
      <w:bookmarkEnd w:id="450"/>
      <w:bookmarkEnd w:id="451"/>
      <w:bookmarkEnd w:id="452"/>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77777777" w:rsidR="00F17312" w:rsidRDefault="00F17312" w:rsidP="00F17312">
            <w:pPr>
              <w:pStyle w:val="TAH"/>
            </w:pPr>
            <w:r>
              <w:t>Support Qualifier</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453" w:name="_Toc59182506"/>
      <w:bookmarkStart w:id="454" w:name="_Toc59183972"/>
      <w:bookmarkStart w:id="455" w:name="_Toc59194907"/>
      <w:bookmarkStart w:id="456" w:name="_Toc59439333"/>
      <w:bookmarkStart w:id="457" w:name="_Toc67989756"/>
    </w:p>
    <w:p w14:paraId="2D944E8E" w14:textId="77777777" w:rsidR="00F17312" w:rsidRDefault="00F17312" w:rsidP="00F17312">
      <w:pPr>
        <w:pStyle w:val="Heading4"/>
      </w:pPr>
      <w:r>
        <w:rPr>
          <w:lang w:eastAsia="zh-CN"/>
        </w:rPr>
        <w:t>4.3.16</w:t>
      </w:r>
      <w:r>
        <w:t>.3</w:t>
      </w:r>
      <w:r>
        <w:tab/>
        <w:t>Attribute constraints</w:t>
      </w:r>
      <w:bookmarkEnd w:id="453"/>
      <w:bookmarkEnd w:id="454"/>
      <w:bookmarkEnd w:id="455"/>
      <w:bookmarkEnd w:id="456"/>
      <w:bookmarkEnd w:id="457"/>
    </w:p>
    <w:p w14:paraId="2D96576F" w14:textId="77777777" w:rsidR="00F17312" w:rsidRDefault="00F17312" w:rsidP="00F17312">
      <w:r>
        <w:t>None.</w:t>
      </w:r>
    </w:p>
    <w:p w14:paraId="7BA4F97D" w14:textId="77777777" w:rsidR="00F17312" w:rsidRDefault="00F17312" w:rsidP="00F17312">
      <w:pPr>
        <w:pStyle w:val="Heading4"/>
      </w:pPr>
      <w:bookmarkStart w:id="458" w:name="_Toc59182507"/>
      <w:bookmarkStart w:id="459" w:name="_Toc59183973"/>
      <w:bookmarkStart w:id="460" w:name="_Toc59194908"/>
      <w:bookmarkStart w:id="461" w:name="_Toc59439334"/>
      <w:bookmarkStart w:id="462" w:name="_Toc67989757"/>
      <w:r>
        <w:rPr>
          <w:lang w:eastAsia="zh-CN"/>
        </w:rPr>
        <w:t>4.3.16</w:t>
      </w:r>
      <w:r>
        <w:t>.4</w:t>
      </w:r>
      <w:r>
        <w:tab/>
        <w:t>Notifications</w:t>
      </w:r>
      <w:bookmarkEnd w:id="458"/>
      <w:bookmarkEnd w:id="459"/>
      <w:bookmarkEnd w:id="460"/>
      <w:bookmarkEnd w:id="461"/>
      <w:bookmarkEnd w:id="462"/>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463" w:name="_Toc59182508"/>
      <w:bookmarkStart w:id="464" w:name="_Toc59183974"/>
      <w:bookmarkStart w:id="465" w:name="_Toc59194909"/>
      <w:bookmarkStart w:id="466" w:name="_Toc59439335"/>
      <w:bookmarkStart w:id="467" w:name="_Toc67989758"/>
      <w:r>
        <w:rPr>
          <w:lang w:eastAsia="zh-CN"/>
        </w:rPr>
        <w:t>4.3.17</w:t>
      </w:r>
      <w:r>
        <w:rPr>
          <w:lang w:eastAsia="zh-CN"/>
        </w:rPr>
        <w:tab/>
      </w:r>
      <w:r>
        <w:rPr>
          <w:rFonts w:ascii="Courier New" w:hAnsi="Courier New"/>
          <w:lang w:eastAsia="zh-CN"/>
        </w:rPr>
        <w:t>EP_XnC</w:t>
      </w:r>
      <w:bookmarkEnd w:id="463"/>
      <w:bookmarkEnd w:id="464"/>
      <w:bookmarkEnd w:id="465"/>
      <w:bookmarkEnd w:id="466"/>
      <w:bookmarkEnd w:id="467"/>
    </w:p>
    <w:p w14:paraId="30172EDF" w14:textId="77777777" w:rsidR="00F17312" w:rsidRDefault="00F17312" w:rsidP="00F17312">
      <w:pPr>
        <w:pStyle w:val="Heading4"/>
      </w:pPr>
      <w:bookmarkStart w:id="468" w:name="_Toc59182509"/>
      <w:bookmarkStart w:id="469" w:name="_Toc59183975"/>
      <w:bookmarkStart w:id="470" w:name="_Toc59194910"/>
      <w:bookmarkStart w:id="471" w:name="_Toc59439336"/>
      <w:bookmarkStart w:id="472" w:name="_Toc67989759"/>
      <w:r>
        <w:rPr>
          <w:lang w:eastAsia="zh-CN"/>
        </w:rPr>
        <w:t>4.3.17</w:t>
      </w:r>
      <w:r>
        <w:t>.1</w:t>
      </w:r>
      <w:r>
        <w:tab/>
        <w:t>Definition</w:t>
      </w:r>
      <w:bookmarkEnd w:id="468"/>
      <w:bookmarkEnd w:id="469"/>
      <w:bookmarkEnd w:id="470"/>
      <w:bookmarkEnd w:id="471"/>
      <w:bookmarkEnd w:id="472"/>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473" w:name="_Toc59182510"/>
      <w:bookmarkStart w:id="474" w:name="_Toc59183976"/>
      <w:bookmarkStart w:id="475" w:name="_Toc59194911"/>
      <w:bookmarkStart w:id="476" w:name="_Toc59439337"/>
      <w:bookmarkStart w:id="477" w:name="_Toc67989760"/>
      <w:r>
        <w:rPr>
          <w:lang w:eastAsia="zh-CN"/>
        </w:rPr>
        <w:t>4.3.17</w:t>
      </w:r>
      <w:r>
        <w:t>.2</w:t>
      </w:r>
      <w:r>
        <w:tab/>
        <w:t>Attributes</w:t>
      </w:r>
      <w:bookmarkEnd w:id="473"/>
      <w:bookmarkEnd w:id="474"/>
      <w:bookmarkEnd w:id="475"/>
      <w:bookmarkEnd w:id="476"/>
      <w:bookmarkEnd w:id="477"/>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478" w:name="_Toc59182511"/>
      <w:bookmarkStart w:id="479" w:name="_Toc59183977"/>
      <w:bookmarkStart w:id="480" w:name="_Toc59194912"/>
      <w:bookmarkStart w:id="481" w:name="_Toc59439338"/>
      <w:bookmarkStart w:id="482" w:name="_Toc67989761"/>
    </w:p>
    <w:p w14:paraId="179903F3" w14:textId="77777777" w:rsidR="00F17312" w:rsidRDefault="00F17312" w:rsidP="00F17312">
      <w:pPr>
        <w:pStyle w:val="Heading4"/>
      </w:pPr>
      <w:r>
        <w:rPr>
          <w:lang w:eastAsia="zh-CN"/>
        </w:rPr>
        <w:t>4.3.17</w:t>
      </w:r>
      <w:r>
        <w:t>.3</w:t>
      </w:r>
      <w:r>
        <w:tab/>
        <w:t>Attribute constraints</w:t>
      </w:r>
      <w:bookmarkEnd w:id="478"/>
      <w:bookmarkEnd w:id="479"/>
      <w:bookmarkEnd w:id="480"/>
      <w:bookmarkEnd w:id="481"/>
      <w:bookmarkEnd w:id="482"/>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483" w:name="_Toc59182512"/>
      <w:bookmarkStart w:id="484" w:name="_Toc59183978"/>
      <w:bookmarkStart w:id="485" w:name="_Toc59194913"/>
      <w:bookmarkStart w:id="486" w:name="_Toc59439339"/>
      <w:bookmarkStart w:id="487" w:name="_Toc67989762"/>
      <w:r>
        <w:rPr>
          <w:lang w:eastAsia="zh-CN"/>
        </w:rPr>
        <w:t>4.3.17</w:t>
      </w:r>
      <w:r>
        <w:t>.4</w:t>
      </w:r>
      <w:r>
        <w:tab/>
        <w:t>Notifications</w:t>
      </w:r>
      <w:bookmarkEnd w:id="483"/>
      <w:bookmarkEnd w:id="484"/>
      <w:bookmarkEnd w:id="485"/>
      <w:bookmarkEnd w:id="486"/>
      <w:bookmarkEnd w:id="487"/>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488" w:name="_Toc59182513"/>
      <w:bookmarkStart w:id="489" w:name="_Toc59183979"/>
      <w:bookmarkStart w:id="490" w:name="_Toc59194914"/>
      <w:bookmarkStart w:id="491" w:name="_Toc59439340"/>
      <w:bookmarkStart w:id="492" w:name="_Toc67989763"/>
      <w:r>
        <w:rPr>
          <w:lang w:eastAsia="zh-CN"/>
        </w:rPr>
        <w:t>4.3.18</w:t>
      </w:r>
      <w:r>
        <w:rPr>
          <w:lang w:eastAsia="zh-CN"/>
        </w:rPr>
        <w:tab/>
      </w:r>
      <w:r>
        <w:rPr>
          <w:rFonts w:ascii="Courier New" w:hAnsi="Courier New"/>
          <w:lang w:eastAsia="zh-CN"/>
        </w:rPr>
        <w:t>ExternalGNBCUCPFunction</w:t>
      </w:r>
      <w:bookmarkEnd w:id="488"/>
      <w:bookmarkEnd w:id="489"/>
      <w:bookmarkEnd w:id="490"/>
      <w:bookmarkEnd w:id="491"/>
      <w:bookmarkEnd w:id="492"/>
    </w:p>
    <w:p w14:paraId="2D4A391C" w14:textId="77777777" w:rsidR="00F17312" w:rsidRDefault="00F17312" w:rsidP="00F17312">
      <w:pPr>
        <w:pStyle w:val="Heading4"/>
      </w:pPr>
      <w:bookmarkStart w:id="493" w:name="_Toc59182514"/>
      <w:bookmarkStart w:id="494" w:name="_Toc59183980"/>
      <w:bookmarkStart w:id="495" w:name="_Toc59194915"/>
      <w:bookmarkStart w:id="496" w:name="_Toc59439341"/>
      <w:bookmarkStart w:id="497" w:name="_Toc67989764"/>
      <w:r>
        <w:rPr>
          <w:lang w:eastAsia="zh-CN"/>
        </w:rPr>
        <w:t>4.3.18</w:t>
      </w:r>
      <w:r>
        <w:t>.1</w:t>
      </w:r>
      <w:r>
        <w:tab/>
        <w:t>Definition</w:t>
      </w:r>
      <w:bookmarkEnd w:id="493"/>
      <w:bookmarkEnd w:id="494"/>
      <w:bookmarkEnd w:id="495"/>
      <w:bookmarkEnd w:id="496"/>
      <w:bookmarkEnd w:id="497"/>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498" w:name="_Toc59182515"/>
      <w:bookmarkStart w:id="499" w:name="_Toc59183981"/>
      <w:bookmarkStart w:id="500" w:name="_Toc59194916"/>
      <w:bookmarkStart w:id="501" w:name="_Toc59439342"/>
      <w:bookmarkStart w:id="502" w:name="_Toc67989765"/>
      <w:r>
        <w:rPr>
          <w:lang w:eastAsia="zh-CN"/>
        </w:rPr>
        <w:t>4.3.18</w:t>
      </w:r>
      <w:r>
        <w:t>.2</w:t>
      </w:r>
      <w:r>
        <w:tab/>
        <w:t>Attributes</w:t>
      </w:r>
      <w:bookmarkEnd w:id="498"/>
      <w:bookmarkEnd w:id="499"/>
      <w:bookmarkEnd w:id="500"/>
      <w:bookmarkEnd w:id="501"/>
      <w:bookmarkEnd w:id="502"/>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77777777" w:rsidR="00F17312" w:rsidRDefault="00F17312" w:rsidP="00F17312">
            <w:pPr>
              <w:pStyle w:val="TAH"/>
            </w:pPr>
            <w:r>
              <w:t>Support Qualifier</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03" w:name="_Toc59182516"/>
      <w:bookmarkStart w:id="504" w:name="_Toc59183982"/>
      <w:bookmarkStart w:id="505" w:name="_Toc59194917"/>
      <w:bookmarkStart w:id="506" w:name="_Toc59439343"/>
      <w:bookmarkStart w:id="507" w:name="_Toc67989766"/>
    </w:p>
    <w:p w14:paraId="78A69C9C" w14:textId="77777777" w:rsidR="00F17312" w:rsidRDefault="00F17312" w:rsidP="00F17312">
      <w:pPr>
        <w:pStyle w:val="Heading4"/>
      </w:pPr>
      <w:r>
        <w:rPr>
          <w:lang w:eastAsia="zh-CN"/>
        </w:rPr>
        <w:t>4.3.18</w:t>
      </w:r>
      <w:r>
        <w:t>.3</w:t>
      </w:r>
      <w:r>
        <w:tab/>
        <w:t>Attribute constraints</w:t>
      </w:r>
      <w:bookmarkEnd w:id="503"/>
      <w:bookmarkEnd w:id="504"/>
      <w:bookmarkEnd w:id="505"/>
      <w:bookmarkEnd w:id="506"/>
      <w:bookmarkEnd w:id="507"/>
    </w:p>
    <w:p w14:paraId="2AD30276" w14:textId="77777777" w:rsidR="00F17312" w:rsidRDefault="00F17312" w:rsidP="00F17312">
      <w:r>
        <w:t>None.</w:t>
      </w:r>
    </w:p>
    <w:p w14:paraId="7C123105" w14:textId="77777777" w:rsidR="00F17312" w:rsidRDefault="00F17312" w:rsidP="00F17312">
      <w:pPr>
        <w:pStyle w:val="Heading4"/>
      </w:pPr>
      <w:bookmarkStart w:id="508" w:name="_Toc59182517"/>
      <w:bookmarkStart w:id="509" w:name="_Toc59183983"/>
      <w:bookmarkStart w:id="510" w:name="_Toc59194918"/>
      <w:bookmarkStart w:id="511" w:name="_Toc59439344"/>
      <w:bookmarkStart w:id="512" w:name="_Toc67989767"/>
      <w:r>
        <w:rPr>
          <w:lang w:eastAsia="zh-CN"/>
        </w:rPr>
        <w:t>4.3.18</w:t>
      </w:r>
      <w:r>
        <w:t>.4</w:t>
      </w:r>
      <w:r>
        <w:tab/>
        <w:t>Notifications</w:t>
      </w:r>
      <w:bookmarkEnd w:id="508"/>
      <w:bookmarkEnd w:id="509"/>
      <w:bookmarkEnd w:id="510"/>
      <w:bookmarkEnd w:id="511"/>
      <w:bookmarkEnd w:id="512"/>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13" w:name="_Toc59182518"/>
      <w:bookmarkStart w:id="514" w:name="_Toc59183984"/>
      <w:bookmarkStart w:id="515" w:name="_Toc59194919"/>
      <w:bookmarkStart w:id="516" w:name="_Toc59439345"/>
      <w:bookmarkStart w:id="517" w:name="_Toc67989768"/>
      <w:r>
        <w:rPr>
          <w:lang w:eastAsia="zh-CN"/>
        </w:rPr>
        <w:t>4.3.19</w:t>
      </w:r>
      <w:r>
        <w:rPr>
          <w:lang w:eastAsia="zh-CN"/>
        </w:rPr>
        <w:tab/>
      </w:r>
      <w:r>
        <w:rPr>
          <w:rFonts w:ascii="Courier New" w:hAnsi="Courier New"/>
          <w:lang w:eastAsia="zh-CN"/>
        </w:rPr>
        <w:t>ExternalGNBCUUPFunction</w:t>
      </w:r>
      <w:bookmarkEnd w:id="513"/>
      <w:bookmarkEnd w:id="514"/>
      <w:bookmarkEnd w:id="515"/>
      <w:bookmarkEnd w:id="516"/>
      <w:bookmarkEnd w:id="517"/>
    </w:p>
    <w:p w14:paraId="7380C105" w14:textId="77777777" w:rsidR="00F17312" w:rsidRDefault="00F17312" w:rsidP="00F17312">
      <w:pPr>
        <w:pStyle w:val="Heading4"/>
      </w:pPr>
      <w:bookmarkStart w:id="518" w:name="_Toc59182519"/>
      <w:bookmarkStart w:id="519" w:name="_Toc59183985"/>
      <w:bookmarkStart w:id="520" w:name="_Toc59194920"/>
      <w:bookmarkStart w:id="521" w:name="_Toc59439346"/>
      <w:bookmarkStart w:id="522" w:name="_Toc67989769"/>
      <w:r>
        <w:rPr>
          <w:lang w:eastAsia="zh-CN"/>
        </w:rPr>
        <w:t>4.3.19</w:t>
      </w:r>
      <w:r>
        <w:t>.1</w:t>
      </w:r>
      <w:r>
        <w:tab/>
        <w:t>Definition</w:t>
      </w:r>
      <w:bookmarkEnd w:id="518"/>
      <w:bookmarkEnd w:id="519"/>
      <w:bookmarkEnd w:id="520"/>
      <w:bookmarkEnd w:id="521"/>
      <w:bookmarkEnd w:id="522"/>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23" w:name="_Toc59182520"/>
      <w:bookmarkStart w:id="524" w:name="_Toc59183986"/>
      <w:bookmarkStart w:id="525" w:name="_Toc59194921"/>
      <w:bookmarkStart w:id="526" w:name="_Toc59439347"/>
      <w:bookmarkStart w:id="527" w:name="_Toc67989770"/>
      <w:r>
        <w:rPr>
          <w:lang w:eastAsia="zh-CN"/>
        </w:rPr>
        <w:t>4.3.19</w:t>
      </w:r>
      <w:r>
        <w:t>.2</w:t>
      </w:r>
      <w:r>
        <w:tab/>
        <w:t>Attributes</w:t>
      </w:r>
      <w:bookmarkEnd w:id="523"/>
      <w:bookmarkEnd w:id="524"/>
      <w:bookmarkEnd w:id="525"/>
      <w:bookmarkEnd w:id="526"/>
      <w:bookmarkEnd w:id="527"/>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7777777" w:rsidR="00F17312" w:rsidRDefault="00F17312" w:rsidP="00F17312">
            <w:pPr>
              <w:pStyle w:val="TAH"/>
            </w:pPr>
            <w:r>
              <w:t>Support Qualifier</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28" w:name="_Toc59182521"/>
      <w:bookmarkStart w:id="529" w:name="_Toc59183987"/>
      <w:bookmarkStart w:id="530" w:name="_Toc59194922"/>
      <w:bookmarkStart w:id="531" w:name="_Toc59439348"/>
      <w:bookmarkStart w:id="532" w:name="_Toc67989771"/>
    </w:p>
    <w:p w14:paraId="23DF4105" w14:textId="77777777" w:rsidR="00F17312" w:rsidRDefault="00F17312" w:rsidP="00F17312">
      <w:pPr>
        <w:pStyle w:val="Heading4"/>
      </w:pPr>
      <w:r>
        <w:rPr>
          <w:lang w:eastAsia="zh-CN"/>
        </w:rPr>
        <w:t>4.3.19</w:t>
      </w:r>
      <w:r>
        <w:t>.3</w:t>
      </w:r>
      <w:r>
        <w:tab/>
        <w:t>Attribute constraints</w:t>
      </w:r>
      <w:bookmarkEnd w:id="528"/>
      <w:bookmarkEnd w:id="529"/>
      <w:bookmarkEnd w:id="530"/>
      <w:bookmarkEnd w:id="531"/>
      <w:bookmarkEnd w:id="532"/>
    </w:p>
    <w:p w14:paraId="46CE2067" w14:textId="77777777" w:rsidR="00F17312" w:rsidRDefault="00F17312" w:rsidP="00F17312">
      <w:r>
        <w:t>None.</w:t>
      </w:r>
    </w:p>
    <w:p w14:paraId="6CBDE31C" w14:textId="77777777" w:rsidR="00F17312" w:rsidRDefault="00F17312" w:rsidP="00F17312">
      <w:pPr>
        <w:pStyle w:val="Heading4"/>
      </w:pPr>
      <w:bookmarkStart w:id="533" w:name="_Toc59182522"/>
      <w:bookmarkStart w:id="534" w:name="_Toc59183988"/>
      <w:bookmarkStart w:id="535" w:name="_Toc59194923"/>
      <w:bookmarkStart w:id="536" w:name="_Toc59439349"/>
      <w:bookmarkStart w:id="537" w:name="_Toc67989772"/>
      <w:r>
        <w:rPr>
          <w:lang w:eastAsia="zh-CN"/>
        </w:rPr>
        <w:t>4.3.19</w:t>
      </w:r>
      <w:r>
        <w:t>.4</w:t>
      </w:r>
      <w:r>
        <w:tab/>
        <w:t>Notifications</w:t>
      </w:r>
      <w:bookmarkEnd w:id="533"/>
      <w:bookmarkEnd w:id="534"/>
      <w:bookmarkEnd w:id="535"/>
      <w:bookmarkEnd w:id="536"/>
      <w:bookmarkEnd w:id="537"/>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38" w:name="_Toc59182523"/>
      <w:bookmarkStart w:id="539" w:name="_Toc59183989"/>
      <w:bookmarkStart w:id="540" w:name="_Toc59194924"/>
      <w:bookmarkStart w:id="541" w:name="_Toc59439350"/>
      <w:bookmarkStart w:id="542" w:name="_Toc67989773"/>
      <w:r>
        <w:rPr>
          <w:lang w:eastAsia="zh-CN"/>
        </w:rPr>
        <w:t>4.3.20</w:t>
      </w:r>
      <w:r>
        <w:rPr>
          <w:lang w:eastAsia="zh-CN"/>
        </w:rPr>
        <w:tab/>
      </w:r>
      <w:r>
        <w:rPr>
          <w:rFonts w:ascii="Courier New" w:hAnsi="Courier New"/>
          <w:lang w:eastAsia="zh-CN"/>
        </w:rPr>
        <w:t>ExternalGNBDUFunction</w:t>
      </w:r>
      <w:bookmarkEnd w:id="538"/>
      <w:bookmarkEnd w:id="539"/>
      <w:bookmarkEnd w:id="540"/>
      <w:bookmarkEnd w:id="541"/>
      <w:bookmarkEnd w:id="542"/>
    </w:p>
    <w:p w14:paraId="1F12A944" w14:textId="77777777" w:rsidR="00F17312" w:rsidRDefault="00F17312" w:rsidP="00F17312">
      <w:pPr>
        <w:pStyle w:val="Heading4"/>
      </w:pPr>
      <w:bookmarkStart w:id="543" w:name="_Toc59182524"/>
      <w:bookmarkStart w:id="544" w:name="_Toc59183990"/>
      <w:bookmarkStart w:id="545" w:name="_Toc59194925"/>
      <w:bookmarkStart w:id="546" w:name="_Toc59439351"/>
      <w:bookmarkStart w:id="547" w:name="_Toc67989774"/>
      <w:r>
        <w:rPr>
          <w:lang w:eastAsia="zh-CN"/>
        </w:rPr>
        <w:t>4.3.20</w:t>
      </w:r>
      <w:r>
        <w:t>.1</w:t>
      </w:r>
      <w:r>
        <w:tab/>
        <w:t>Definition</w:t>
      </w:r>
      <w:bookmarkEnd w:id="543"/>
      <w:bookmarkEnd w:id="544"/>
      <w:bookmarkEnd w:id="545"/>
      <w:bookmarkEnd w:id="546"/>
      <w:bookmarkEnd w:id="547"/>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548" w:name="_Toc59182525"/>
      <w:bookmarkStart w:id="549" w:name="_Toc59183991"/>
      <w:bookmarkStart w:id="550" w:name="_Toc59194926"/>
      <w:bookmarkStart w:id="551" w:name="_Toc59439352"/>
      <w:bookmarkStart w:id="552" w:name="_Toc67989775"/>
      <w:r>
        <w:rPr>
          <w:lang w:eastAsia="zh-CN"/>
        </w:rPr>
        <w:t>4.3.20</w:t>
      </w:r>
      <w:r>
        <w:t>.2</w:t>
      </w:r>
      <w:r>
        <w:tab/>
        <w:t>Attributes</w:t>
      </w:r>
      <w:bookmarkEnd w:id="548"/>
      <w:bookmarkEnd w:id="549"/>
      <w:bookmarkEnd w:id="550"/>
      <w:bookmarkEnd w:id="551"/>
      <w:bookmarkEnd w:id="552"/>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77777777" w:rsidR="00F17312" w:rsidRDefault="00F17312" w:rsidP="00F17312">
            <w:pPr>
              <w:pStyle w:val="TAH"/>
            </w:pPr>
            <w:r>
              <w:t>Support Qualifier</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553" w:name="_Toc59182526"/>
      <w:bookmarkStart w:id="554" w:name="_Toc59183992"/>
      <w:bookmarkStart w:id="555" w:name="_Toc59194927"/>
      <w:bookmarkStart w:id="556" w:name="_Toc59439353"/>
      <w:bookmarkStart w:id="557" w:name="_Toc67989776"/>
    </w:p>
    <w:p w14:paraId="283E265D" w14:textId="77777777" w:rsidR="00F17312" w:rsidRDefault="00F17312" w:rsidP="00F17312">
      <w:pPr>
        <w:pStyle w:val="Heading4"/>
      </w:pPr>
      <w:r>
        <w:rPr>
          <w:lang w:eastAsia="zh-CN"/>
        </w:rPr>
        <w:t>4.3.20</w:t>
      </w:r>
      <w:r>
        <w:t>.3</w:t>
      </w:r>
      <w:r>
        <w:tab/>
        <w:t>Attribute constraints</w:t>
      </w:r>
      <w:bookmarkEnd w:id="553"/>
      <w:bookmarkEnd w:id="554"/>
      <w:bookmarkEnd w:id="555"/>
      <w:bookmarkEnd w:id="556"/>
      <w:bookmarkEnd w:id="557"/>
    </w:p>
    <w:p w14:paraId="735298F8" w14:textId="77777777" w:rsidR="00F17312" w:rsidRDefault="00F17312" w:rsidP="00F17312">
      <w:r>
        <w:t>None.</w:t>
      </w:r>
    </w:p>
    <w:p w14:paraId="42C36478" w14:textId="77777777" w:rsidR="00F17312" w:rsidRDefault="00F17312" w:rsidP="00F17312">
      <w:pPr>
        <w:pStyle w:val="Heading4"/>
      </w:pPr>
      <w:bookmarkStart w:id="558" w:name="_Toc59182527"/>
      <w:bookmarkStart w:id="559" w:name="_Toc59183993"/>
      <w:bookmarkStart w:id="560" w:name="_Toc59194928"/>
      <w:bookmarkStart w:id="561" w:name="_Toc59439354"/>
      <w:bookmarkStart w:id="562" w:name="_Toc67989777"/>
      <w:r>
        <w:rPr>
          <w:lang w:eastAsia="zh-CN"/>
        </w:rPr>
        <w:t>4.3.20</w:t>
      </w:r>
      <w:r>
        <w:t>.4</w:t>
      </w:r>
      <w:r>
        <w:tab/>
        <w:t>Notifications</w:t>
      </w:r>
      <w:bookmarkEnd w:id="558"/>
      <w:bookmarkEnd w:id="559"/>
      <w:bookmarkEnd w:id="560"/>
      <w:bookmarkEnd w:id="561"/>
      <w:bookmarkEnd w:id="562"/>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563" w:name="_Toc59182528"/>
      <w:bookmarkStart w:id="564" w:name="_Toc59183994"/>
      <w:bookmarkStart w:id="565" w:name="_Toc59194929"/>
      <w:bookmarkStart w:id="566" w:name="_Toc59439355"/>
      <w:bookmarkStart w:id="567" w:name="_Toc67989778"/>
      <w:r>
        <w:rPr>
          <w:lang w:eastAsia="zh-CN"/>
        </w:rPr>
        <w:t>4.3.21</w:t>
      </w:r>
      <w:r>
        <w:rPr>
          <w:lang w:eastAsia="zh-CN"/>
        </w:rPr>
        <w:tab/>
      </w:r>
      <w:r>
        <w:rPr>
          <w:rFonts w:ascii="Courier New" w:hAnsi="Courier New"/>
          <w:lang w:eastAsia="zh-CN"/>
        </w:rPr>
        <w:t>ExternalUPFFunction</w:t>
      </w:r>
      <w:bookmarkEnd w:id="563"/>
      <w:bookmarkEnd w:id="564"/>
      <w:bookmarkEnd w:id="565"/>
      <w:bookmarkEnd w:id="566"/>
      <w:bookmarkEnd w:id="567"/>
    </w:p>
    <w:p w14:paraId="3D129CF7" w14:textId="77777777" w:rsidR="00F17312" w:rsidRDefault="00F17312" w:rsidP="00F17312">
      <w:pPr>
        <w:pStyle w:val="Heading4"/>
      </w:pPr>
      <w:bookmarkStart w:id="568" w:name="_Toc59182529"/>
      <w:bookmarkStart w:id="569" w:name="_Toc59183995"/>
      <w:bookmarkStart w:id="570" w:name="_Toc59194930"/>
      <w:bookmarkStart w:id="571" w:name="_Toc59439356"/>
      <w:bookmarkStart w:id="572" w:name="_Toc67989779"/>
      <w:r>
        <w:rPr>
          <w:lang w:eastAsia="zh-CN"/>
        </w:rPr>
        <w:t>4.3.21</w:t>
      </w:r>
      <w:r>
        <w:t>.1</w:t>
      </w:r>
      <w:r>
        <w:tab/>
        <w:t>Definition</w:t>
      </w:r>
      <w:bookmarkEnd w:id="568"/>
      <w:bookmarkEnd w:id="569"/>
      <w:bookmarkEnd w:id="570"/>
      <w:bookmarkEnd w:id="571"/>
      <w:bookmarkEnd w:id="572"/>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573" w:name="_Toc59182530"/>
      <w:bookmarkStart w:id="574" w:name="_Toc59183996"/>
      <w:bookmarkStart w:id="575" w:name="_Toc59194931"/>
      <w:bookmarkStart w:id="576" w:name="_Toc59439357"/>
      <w:bookmarkStart w:id="577" w:name="_Toc67989780"/>
      <w:r>
        <w:rPr>
          <w:lang w:eastAsia="zh-CN"/>
        </w:rPr>
        <w:t>4.3.21</w:t>
      </w:r>
      <w:r>
        <w:t>.2</w:t>
      </w:r>
      <w:r>
        <w:tab/>
        <w:t>Attributes</w:t>
      </w:r>
      <w:bookmarkEnd w:id="573"/>
      <w:bookmarkEnd w:id="574"/>
      <w:bookmarkEnd w:id="575"/>
      <w:bookmarkEnd w:id="576"/>
      <w:bookmarkEnd w:id="577"/>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77777777" w:rsidR="00F17312" w:rsidRDefault="00F17312" w:rsidP="00F17312">
            <w:pPr>
              <w:pStyle w:val="TAH"/>
            </w:pPr>
            <w:r>
              <w:t>Support Qualifier</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578" w:name="_Toc59182531"/>
      <w:bookmarkStart w:id="579" w:name="_Toc59183997"/>
      <w:bookmarkStart w:id="580" w:name="_Toc59194932"/>
      <w:bookmarkStart w:id="581" w:name="_Toc59439358"/>
      <w:bookmarkStart w:id="582" w:name="_Toc67989781"/>
    </w:p>
    <w:p w14:paraId="370E2455" w14:textId="77777777" w:rsidR="00F17312" w:rsidRDefault="00F17312" w:rsidP="00F17312">
      <w:pPr>
        <w:pStyle w:val="Heading4"/>
      </w:pPr>
      <w:r>
        <w:rPr>
          <w:lang w:eastAsia="zh-CN"/>
        </w:rPr>
        <w:t>4.3.21</w:t>
      </w:r>
      <w:r>
        <w:t>.3</w:t>
      </w:r>
      <w:r>
        <w:tab/>
        <w:t>Attribute constraints</w:t>
      </w:r>
      <w:bookmarkEnd w:id="578"/>
      <w:bookmarkEnd w:id="579"/>
      <w:bookmarkEnd w:id="580"/>
      <w:bookmarkEnd w:id="581"/>
      <w:bookmarkEnd w:id="582"/>
    </w:p>
    <w:p w14:paraId="34949391" w14:textId="77777777" w:rsidR="00F17312" w:rsidRDefault="00F17312" w:rsidP="00F17312">
      <w:r>
        <w:t>None.</w:t>
      </w:r>
    </w:p>
    <w:p w14:paraId="42EDEE7A" w14:textId="77777777" w:rsidR="00F17312" w:rsidRDefault="00F17312" w:rsidP="00F17312">
      <w:pPr>
        <w:pStyle w:val="Heading4"/>
      </w:pPr>
      <w:bookmarkStart w:id="583" w:name="_Toc59182532"/>
      <w:bookmarkStart w:id="584" w:name="_Toc59183998"/>
      <w:bookmarkStart w:id="585" w:name="_Toc59194933"/>
      <w:bookmarkStart w:id="586" w:name="_Toc59439359"/>
      <w:bookmarkStart w:id="587" w:name="_Toc67989782"/>
      <w:r>
        <w:rPr>
          <w:lang w:eastAsia="zh-CN"/>
        </w:rPr>
        <w:t>4.3.21</w:t>
      </w:r>
      <w:r>
        <w:t>.4</w:t>
      </w:r>
      <w:r>
        <w:tab/>
        <w:t>Notifications</w:t>
      </w:r>
      <w:bookmarkEnd w:id="583"/>
      <w:bookmarkEnd w:id="584"/>
      <w:bookmarkEnd w:id="585"/>
      <w:bookmarkEnd w:id="586"/>
      <w:bookmarkEnd w:id="587"/>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588" w:name="_Toc59182533"/>
      <w:bookmarkStart w:id="589" w:name="_Toc59183999"/>
      <w:bookmarkStart w:id="590" w:name="_Toc59194934"/>
      <w:bookmarkStart w:id="591" w:name="_Toc59439360"/>
      <w:bookmarkStart w:id="592" w:name="_Toc67989783"/>
      <w:r>
        <w:rPr>
          <w:lang w:eastAsia="zh-CN"/>
        </w:rPr>
        <w:t>4.3.22</w:t>
      </w:r>
      <w:r>
        <w:rPr>
          <w:lang w:eastAsia="zh-CN"/>
        </w:rPr>
        <w:tab/>
      </w:r>
      <w:r>
        <w:rPr>
          <w:rFonts w:ascii="Courier New" w:hAnsi="Courier New"/>
          <w:lang w:eastAsia="zh-CN"/>
        </w:rPr>
        <w:t>ExternalAMFFunction</w:t>
      </w:r>
      <w:bookmarkEnd w:id="588"/>
      <w:bookmarkEnd w:id="589"/>
      <w:bookmarkEnd w:id="590"/>
      <w:bookmarkEnd w:id="591"/>
      <w:bookmarkEnd w:id="592"/>
    </w:p>
    <w:p w14:paraId="513FC1E5" w14:textId="77777777" w:rsidR="00F17312" w:rsidRDefault="00F17312" w:rsidP="00F17312">
      <w:pPr>
        <w:pStyle w:val="Heading4"/>
      </w:pPr>
      <w:bookmarkStart w:id="593" w:name="_Toc59182534"/>
      <w:bookmarkStart w:id="594" w:name="_Toc59184000"/>
      <w:bookmarkStart w:id="595" w:name="_Toc59194935"/>
      <w:bookmarkStart w:id="596" w:name="_Toc59439361"/>
      <w:bookmarkStart w:id="597" w:name="_Toc67989784"/>
      <w:r>
        <w:rPr>
          <w:lang w:eastAsia="zh-CN"/>
        </w:rPr>
        <w:t>4.3.22</w:t>
      </w:r>
      <w:r>
        <w:t>.1</w:t>
      </w:r>
      <w:r>
        <w:tab/>
        <w:t>Definition</w:t>
      </w:r>
      <w:bookmarkEnd w:id="593"/>
      <w:bookmarkEnd w:id="594"/>
      <w:bookmarkEnd w:id="595"/>
      <w:bookmarkEnd w:id="596"/>
      <w:bookmarkEnd w:id="597"/>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598" w:name="_Toc59182535"/>
      <w:bookmarkStart w:id="599" w:name="_Toc59184001"/>
      <w:bookmarkStart w:id="600" w:name="_Toc59194936"/>
      <w:bookmarkStart w:id="601" w:name="_Toc59439362"/>
      <w:bookmarkStart w:id="602" w:name="_Toc67989785"/>
      <w:r>
        <w:rPr>
          <w:lang w:eastAsia="zh-CN"/>
        </w:rPr>
        <w:t>4.3.22.</w:t>
      </w:r>
      <w:r>
        <w:t>2</w:t>
      </w:r>
      <w:r>
        <w:tab/>
        <w:t>Attributes</w:t>
      </w:r>
      <w:bookmarkEnd w:id="598"/>
      <w:bookmarkEnd w:id="599"/>
      <w:bookmarkEnd w:id="600"/>
      <w:bookmarkEnd w:id="601"/>
      <w:bookmarkEnd w:id="602"/>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77777777" w:rsidR="00F17312" w:rsidRDefault="00F17312" w:rsidP="00F17312">
            <w:pPr>
              <w:pStyle w:val="TAH"/>
            </w:pPr>
            <w:r>
              <w:t>Support Qualifier</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03" w:name="_Toc59182536"/>
      <w:bookmarkStart w:id="604" w:name="_Toc59184002"/>
      <w:bookmarkStart w:id="605" w:name="_Toc59194937"/>
      <w:bookmarkStart w:id="606" w:name="_Toc59439363"/>
      <w:bookmarkStart w:id="607" w:name="_Toc67989786"/>
    </w:p>
    <w:p w14:paraId="330AE195" w14:textId="284A2C9A" w:rsidR="00F17312" w:rsidRDefault="00F17312" w:rsidP="00F17312">
      <w:pPr>
        <w:pStyle w:val="Heading4"/>
      </w:pPr>
      <w:r>
        <w:rPr>
          <w:lang w:eastAsia="zh-CN"/>
        </w:rPr>
        <w:t>4.3.22</w:t>
      </w:r>
      <w:r>
        <w:t>.3</w:t>
      </w:r>
      <w:r>
        <w:tab/>
        <w:t>Attribute constraints</w:t>
      </w:r>
      <w:bookmarkEnd w:id="603"/>
      <w:bookmarkEnd w:id="604"/>
      <w:bookmarkEnd w:id="605"/>
      <w:bookmarkEnd w:id="606"/>
      <w:bookmarkEnd w:id="607"/>
    </w:p>
    <w:p w14:paraId="437CE20D" w14:textId="77777777" w:rsidR="00F17312" w:rsidRDefault="00F17312" w:rsidP="00F17312">
      <w:r>
        <w:t>None</w:t>
      </w:r>
    </w:p>
    <w:p w14:paraId="28F8ED28" w14:textId="77777777" w:rsidR="00F17312" w:rsidRDefault="00F17312" w:rsidP="00F17312">
      <w:pPr>
        <w:pStyle w:val="Heading4"/>
      </w:pPr>
      <w:bookmarkStart w:id="608" w:name="_Toc59182537"/>
      <w:bookmarkStart w:id="609" w:name="_Toc59184003"/>
      <w:bookmarkStart w:id="610" w:name="_Toc59194938"/>
      <w:bookmarkStart w:id="611" w:name="_Toc59439364"/>
      <w:bookmarkStart w:id="612" w:name="_Toc67989787"/>
      <w:r>
        <w:rPr>
          <w:lang w:eastAsia="zh-CN"/>
        </w:rPr>
        <w:t>4.3.22</w:t>
      </w:r>
      <w:r>
        <w:t>.4</w:t>
      </w:r>
      <w:r>
        <w:tab/>
        <w:t>Notifications</w:t>
      </w:r>
      <w:bookmarkEnd w:id="608"/>
      <w:bookmarkEnd w:id="609"/>
      <w:bookmarkEnd w:id="610"/>
      <w:bookmarkEnd w:id="611"/>
      <w:bookmarkEnd w:id="612"/>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13" w:name="_Toc59182538"/>
      <w:bookmarkStart w:id="614" w:name="_Toc59184004"/>
      <w:bookmarkStart w:id="615" w:name="_Toc59194939"/>
      <w:bookmarkStart w:id="616" w:name="_Toc59439365"/>
      <w:bookmarkStart w:id="617" w:name="_Toc67989788"/>
      <w:r>
        <w:rPr>
          <w:lang w:eastAsia="zh-CN"/>
        </w:rPr>
        <w:t>4.3.23</w:t>
      </w:r>
      <w:r>
        <w:rPr>
          <w:lang w:eastAsia="zh-CN"/>
        </w:rPr>
        <w:tab/>
      </w:r>
      <w:r w:rsidRPr="00F17312">
        <w:t>Void</w:t>
      </w:r>
      <w:bookmarkEnd w:id="613"/>
      <w:bookmarkEnd w:id="614"/>
      <w:bookmarkEnd w:id="615"/>
      <w:bookmarkEnd w:id="616"/>
      <w:bookmarkEnd w:id="617"/>
    </w:p>
    <w:p w14:paraId="0215CE56" w14:textId="77777777" w:rsidR="00F17312" w:rsidRDefault="00F17312" w:rsidP="00F17312">
      <w:pPr>
        <w:pStyle w:val="Heading3"/>
        <w:rPr>
          <w:lang w:eastAsia="zh-CN"/>
        </w:rPr>
      </w:pPr>
      <w:bookmarkStart w:id="618" w:name="_Toc59182539"/>
      <w:bookmarkStart w:id="619" w:name="_Toc59184005"/>
      <w:bookmarkStart w:id="620" w:name="_Toc59194940"/>
      <w:bookmarkStart w:id="621" w:name="_Toc59439366"/>
      <w:bookmarkStart w:id="622" w:name="_Toc67989789"/>
      <w:r>
        <w:rPr>
          <w:lang w:eastAsia="zh-CN"/>
        </w:rPr>
        <w:t>4.3.24</w:t>
      </w:r>
      <w:r>
        <w:rPr>
          <w:lang w:eastAsia="zh-CN"/>
        </w:rPr>
        <w:tab/>
      </w:r>
      <w:r>
        <w:rPr>
          <w:rFonts w:ascii="Courier New" w:hAnsi="Courier New"/>
          <w:lang w:eastAsia="zh-CN"/>
        </w:rPr>
        <w:t>ENBFunction &lt;&lt;ProxyClass&gt;&gt;</w:t>
      </w:r>
      <w:bookmarkEnd w:id="618"/>
      <w:bookmarkEnd w:id="619"/>
      <w:bookmarkEnd w:id="620"/>
      <w:bookmarkEnd w:id="621"/>
      <w:bookmarkEnd w:id="622"/>
    </w:p>
    <w:p w14:paraId="1999629B" w14:textId="77777777" w:rsidR="00F17312" w:rsidRDefault="00F17312" w:rsidP="00F17312">
      <w:pPr>
        <w:pStyle w:val="Heading4"/>
      </w:pPr>
      <w:bookmarkStart w:id="623" w:name="_Toc59182540"/>
      <w:bookmarkStart w:id="624" w:name="_Toc59184006"/>
      <w:bookmarkStart w:id="625" w:name="_Toc59194941"/>
      <w:bookmarkStart w:id="626" w:name="_Toc59439367"/>
      <w:bookmarkStart w:id="627" w:name="_Toc67989790"/>
      <w:r>
        <w:rPr>
          <w:lang w:eastAsia="zh-CN"/>
        </w:rPr>
        <w:t>4.3.24</w:t>
      </w:r>
      <w:r>
        <w:t>.1</w:t>
      </w:r>
      <w:r>
        <w:tab/>
        <w:t>Definition</w:t>
      </w:r>
      <w:bookmarkEnd w:id="623"/>
      <w:bookmarkEnd w:id="624"/>
      <w:bookmarkEnd w:id="625"/>
      <w:bookmarkEnd w:id="626"/>
      <w:bookmarkEnd w:id="627"/>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628" w:name="_Toc59182541"/>
      <w:bookmarkStart w:id="629" w:name="_Toc59184007"/>
      <w:bookmarkStart w:id="630" w:name="_Toc59194942"/>
      <w:bookmarkStart w:id="631" w:name="_Toc59439368"/>
      <w:bookmarkStart w:id="632" w:name="_Toc67989791"/>
      <w:r>
        <w:rPr>
          <w:lang w:eastAsia="zh-CN"/>
        </w:rPr>
        <w:t>4.3.24</w:t>
      </w:r>
      <w:r>
        <w:t>.2</w:t>
      </w:r>
      <w:r>
        <w:tab/>
        <w:t>Attributes</w:t>
      </w:r>
      <w:bookmarkEnd w:id="628"/>
      <w:bookmarkEnd w:id="629"/>
      <w:bookmarkEnd w:id="630"/>
      <w:bookmarkEnd w:id="631"/>
      <w:bookmarkEnd w:id="632"/>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633" w:name="_Toc59182542"/>
      <w:bookmarkStart w:id="634" w:name="_Toc59184008"/>
      <w:bookmarkStart w:id="635" w:name="_Toc59194943"/>
      <w:bookmarkStart w:id="636" w:name="_Toc59439369"/>
      <w:bookmarkStart w:id="637" w:name="_Toc67989792"/>
      <w:r>
        <w:rPr>
          <w:lang w:eastAsia="zh-CN"/>
        </w:rPr>
        <w:t>4.3.24</w:t>
      </w:r>
      <w:r>
        <w:t>.3</w:t>
      </w:r>
      <w:r>
        <w:tab/>
        <w:t>Attribute constraints</w:t>
      </w:r>
      <w:bookmarkEnd w:id="633"/>
      <w:bookmarkEnd w:id="634"/>
      <w:bookmarkEnd w:id="635"/>
      <w:bookmarkEnd w:id="636"/>
      <w:bookmarkEnd w:id="637"/>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638" w:name="_Toc59182543"/>
      <w:bookmarkStart w:id="639" w:name="_Toc59184009"/>
      <w:bookmarkStart w:id="640" w:name="_Toc59194944"/>
      <w:bookmarkStart w:id="641" w:name="_Toc59439370"/>
      <w:bookmarkStart w:id="642" w:name="_Toc67989793"/>
      <w:r>
        <w:rPr>
          <w:lang w:eastAsia="zh-CN"/>
        </w:rPr>
        <w:t>4.3.24</w:t>
      </w:r>
      <w:r>
        <w:t>.4</w:t>
      </w:r>
      <w:r>
        <w:tab/>
        <w:t>Notifications</w:t>
      </w:r>
      <w:bookmarkEnd w:id="638"/>
      <w:bookmarkEnd w:id="639"/>
      <w:bookmarkEnd w:id="640"/>
      <w:bookmarkEnd w:id="641"/>
      <w:bookmarkEnd w:id="642"/>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643" w:name="_Toc59182544"/>
      <w:bookmarkStart w:id="644" w:name="_Toc59184010"/>
      <w:bookmarkStart w:id="645" w:name="_Toc59194945"/>
      <w:bookmarkStart w:id="646" w:name="_Toc59439371"/>
      <w:bookmarkStart w:id="647" w:name="_Toc67989794"/>
      <w:r>
        <w:rPr>
          <w:lang w:eastAsia="zh-CN"/>
        </w:rPr>
        <w:t>4.3.25</w:t>
      </w:r>
      <w:r>
        <w:rPr>
          <w:lang w:eastAsia="zh-CN"/>
        </w:rPr>
        <w:tab/>
      </w:r>
      <w:r>
        <w:rPr>
          <w:rFonts w:ascii="Courier New" w:hAnsi="Courier New"/>
          <w:lang w:eastAsia="zh-CN"/>
        </w:rPr>
        <w:t>GNBCUCPFunction &lt;&lt;ProxyClass&gt;&gt;</w:t>
      </w:r>
      <w:bookmarkEnd w:id="643"/>
      <w:bookmarkEnd w:id="644"/>
      <w:bookmarkEnd w:id="645"/>
      <w:bookmarkEnd w:id="646"/>
      <w:bookmarkEnd w:id="647"/>
    </w:p>
    <w:p w14:paraId="02956FAB" w14:textId="77777777" w:rsidR="00F17312" w:rsidRDefault="00F17312" w:rsidP="00F17312">
      <w:pPr>
        <w:pStyle w:val="Heading4"/>
      </w:pPr>
      <w:bookmarkStart w:id="648" w:name="_Toc59182545"/>
      <w:bookmarkStart w:id="649" w:name="_Toc59184011"/>
      <w:bookmarkStart w:id="650" w:name="_Toc59194946"/>
      <w:bookmarkStart w:id="651" w:name="_Toc59439372"/>
      <w:bookmarkStart w:id="652" w:name="_Toc67989795"/>
      <w:r>
        <w:rPr>
          <w:lang w:eastAsia="zh-CN"/>
        </w:rPr>
        <w:t>4.3.25</w:t>
      </w:r>
      <w:r>
        <w:t>.1</w:t>
      </w:r>
      <w:r>
        <w:tab/>
        <w:t>Definition</w:t>
      </w:r>
      <w:bookmarkEnd w:id="648"/>
      <w:bookmarkEnd w:id="649"/>
      <w:bookmarkEnd w:id="650"/>
      <w:bookmarkEnd w:id="651"/>
      <w:bookmarkEnd w:id="652"/>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653" w:name="_Toc59182546"/>
      <w:bookmarkStart w:id="654" w:name="_Toc59184012"/>
      <w:bookmarkStart w:id="655" w:name="_Toc59194947"/>
      <w:bookmarkStart w:id="656" w:name="_Toc59439373"/>
      <w:bookmarkStart w:id="657" w:name="_Toc67989796"/>
      <w:r>
        <w:rPr>
          <w:lang w:eastAsia="zh-CN"/>
        </w:rPr>
        <w:t>4.3.25</w:t>
      </w:r>
      <w:r>
        <w:t>.2</w:t>
      </w:r>
      <w:r>
        <w:tab/>
        <w:t>Attributes</w:t>
      </w:r>
      <w:bookmarkEnd w:id="653"/>
      <w:bookmarkEnd w:id="654"/>
      <w:bookmarkEnd w:id="655"/>
      <w:bookmarkEnd w:id="656"/>
      <w:bookmarkEnd w:id="657"/>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658" w:name="_Toc59182547"/>
      <w:bookmarkStart w:id="659" w:name="_Toc59184013"/>
      <w:bookmarkStart w:id="660" w:name="_Toc59194948"/>
      <w:bookmarkStart w:id="661" w:name="_Toc59439374"/>
      <w:bookmarkStart w:id="662" w:name="_Toc67989797"/>
      <w:r>
        <w:rPr>
          <w:lang w:eastAsia="zh-CN"/>
        </w:rPr>
        <w:t>4.3.25</w:t>
      </w:r>
      <w:r>
        <w:t>.3</w:t>
      </w:r>
      <w:r>
        <w:tab/>
        <w:t>Attribute constraints</w:t>
      </w:r>
      <w:bookmarkEnd w:id="658"/>
      <w:bookmarkEnd w:id="659"/>
      <w:bookmarkEnd w:id="660"/>
      <w:bookmarkEnd w:id="661"/>
      <w:bookmarkEnd w:id="662"/>
    </w:p>
    <w:p w14:paraId="5C931125" w14:textId="77777777" w:rsidR="00F17312" w:rsidRDefault="00F17312" w:rsidP="00F17312">
      <w:r>
        <w:t>See respective IOCs.</w:t>
      </w:r>
    </w:p>
    <w:p w14:paraId="1105A41E" w14:textId="77777777" w:rsidR="00F17312" w:rsidRDefault="00F17312" w:rsidP="00F17312">
      <w:pPr>
        <w:pStyle w:val="Heading4"/>
      </w:pPr>
      <w:bookmarkStart w:id="663" w:name="_Toc59182548"/>
      <w:bookmarkStart w:id="664" w:name="_Toc59184014"/>
      <w:bookmarkStart w:id="665" w:name="_Toc59194949"/>
      <w:bookmarkStart w:id="666" w:name="_Toc59439375"/>
      <w:bookmarkStart w:id="667" w:name="_Toc67989798"/>
      <w:r>
        <w:rPr>
          <w:lang w:eastAsia="zh-CN"/>
        </w:rPr>
        <w:t>4.3.25</w:t>
      </w:r>
      <w:r>
        <w:t>.4</w:t>
      </w:r>
      <w:r>
        <w:tab/>
        <w:t>Notifications</w:t>
      </w:r>
      <w:bookmarkEnd w:id="663"/>
      <w:bookmarkEnd w:id="664"/>
      <w:bookmarkEnd w:id="665"/>
      <w:bookmarkEnd w:id="666"/>
      <w:bookmarkEnd w:id="667"/>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668" w:name="_Toc59182549"/>
      <w:bookmarkStart w:id="669" w:name="_Toc59184015"/>
      <w:bookmarkStart w:id="670" w:name="_Toc59194950"/>
      <w:bookmarkStart w:id="671" w:name="_Toc59439376"/>
      <w:bookmarkStart w:id="672" w:name="_Toc67989799"/>
      <w:r>
        <w:rPr>
          <w:lang w:eastAsia="zh-CN"/>
        </w:rPr>
        <w:t>4.3.26</w:t>
      </w:r>
      <w:r>
        <w:rPr>
          <w:lang w:eastAsia="zh-CN"/>
        </w:rPr>
        <w:tab/>
      </w:r>
      <w:r>
        <w:rPr>
          <w:rFonts w:ascii="Courier New" w:hAnsi="Courier New"/>
          <w:lang w:eastAsia="zh-CN"/>
        </w:rPr>
        <w:t>GNBCUUPFunction &lt;&lt;ProxyClass&gt;&gt;</w:t>
      </w:r>
      <w:bookmarkEnd w:id="668"/>
      <w:bookmarkEnd w:id="669"/>
      <w:bookmarkEnd w:id="670"/>
      <w:bookmarkEnd w:id="671"/>
      <w:bookmarkEnd w:id="672"/>
    </w:p>
    <w:p w14:paraId="07DBE745" w14:textId="77777777" w:rsidR="00F17312" w:rsidRDefault="00F17312" w:rsidP="00F17312">
      <w:pPr>
        <w:pStyle w:val="Heading4"/>
      </w:pPr>
      <w:bookmarkStart w:id="673" w:name="_Toc59182550"/>
      <w:bookmarkStart w:id="674" w:name="_Toc59184016"/>
      <w:bookmarkStart w:id="675" w:name="_Toc59194951"/>
      <w:bookmarkStart w:id="676" w:name="_Toc59439377"/>
      <w:bookmarkStart w:id="677" w:name="_Toc67989800"/>
      <w:r>
        <w:rPr>
          <w:lang w:eastAsia="zh-CN"/>
        </w:rPr>
        <w:t>4.3.26</w:t>
      </w:r>
      <w:r>
        <w:t>.1</w:t>
      </w:r>
      <w:r>
        <w:tab/>
        <w:t>Definition</w:t>
      </w:r>
      <w:bookmarkEnd w:id="673"/>
      <w:bookmarkEnd w:id="674"/>
      <w:bookmarkEnd w:id="675"/>
      <w:bookmarkEnd w:id="676"/>
      <w:bookmarkEnd w:id="677"/>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678" w:name="_Toc59182551"/>
      <w:bookmarkStart w:id="679" w:name="_Toc59184017"/>
      <w:bookmarkStart w:id="680" w:name="_Toc59194952"/>
      <w:bookmarkStart w:id="681" w:name="_Toc59439378"/>
      <w:bookmarkStart w:id="682" w:name="_Toc67989801"/>
      <w:r>
        <w:rPr>
          <w:lang w:eastAsia="zh-CN"/>
        </w:rPr>
        <w:t>4.3.26</w:t>
      </w:r>
      <w:r>
        <w:t>.2</w:t>
      </w:r>
      <w:r>
        <w:tab/>
        <w:t>Attributes</w:t>
      </w:r>
      <w:bookmarkEnd w:id="678"/>
      <w:bookmarkEnd w:id="679"/>
      <w:bookmarkEnd w:id="680"/>
      <w:bookmarkEnd w:id="681"/>
      <w:bookmarkEnd w:id="682"/>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683" w:name="_Toc59182552"/>
      <w:bookmarkStart w:id="684" w:name="_Toc59184018"/>
      <w:bookmarkStart w:id="685" w:name="_Toc59194953"/>
      <w:bookmarkStart w:id="686" w:name="_Toc59439379"/>
      <w:bookmarkStart w:id="687" w:name="_Toc67989802"/>
      <w:r>
        <w:rPr>
          <w:lang w:eastAsia="zh-CN"/>
        </w:rPr>
        <w:t>4.3.26</w:t>
      </w:r>
      <w:r>
        <w:t>.3</w:t>
      </w:r>
      <w:r>
        <w:tab/>
        <w:t>Attribute constraints</w:t>
      </w:r>
      <w:bookmarkEnd w:id="683"/>
      <w:bookmarkEnd w:id="684"/>
      <w:bookmarkEnd w:id="685"/>
      <w:bookmarkEnd w:id="686"/>
      <w:bookmarkEnd w:id="687"/>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688" w:name="_Toc59182553"/>
      <w:bookmarkStart w:id="689" w:name="_Toc59184019"/>
      <w:bookmarkStart w:id="690" w:name="_Toc59194954"/>
      <w:bookmarkStart w:id="691" w:name="_Toc59439380"/>
      <w:bookmarkStart w:id="692" w:name="_Toc67989803"/>
      <w:r>
        <w:rPr>
          <w:lang w:eastAsia="zh-CN"/>
        </w:rPr>
        <w:t>4.3.26</w:t>
      </w:r>
      <w:r>
        <w:t>.4</w:t>
      </w:r>
      <w:r>
        <w:tab/>
        <w:t>Notifications</w:t>
      </w:r>
      <w:bookmarkEnd w:id="688"/>
      <w:bookmarkEnd w:id="689"/>
      <w:bookmarkEnd w:id="690"/>
      <w:bookmarkEnd w:id="691"/>
      <w:bookmarkEnd w:id="692"/>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693" w:name="_Toc59182554"/>
      <w:bookmarkStart w:id="694" w:name="_Toc59184020"/>
      <w:bookmarkStart w:id="695" w:name="_Toc59194955"/>
      <w:bookmarkStart w:id="696" w:name="_Toc59439381"/>
      <w:bookmarkStart w:id="697" w:name="_Toc67989804"/>
      <w:r>
        <w:rPr>
          <w:lang w:eastAsia="zh-CN"/>
        </w:rPr>
        <w:t>4.3.27</w:t>
      </w:r>
      <w:r>
        <w:rPr>
          <w:lang w:eastAsia="zh-CN"/>
        </w:rPr>
        <w:tab/>
      </w:r>
      <w:r>
        <w:rPr>
          <w:rFonts w:ascii="Courier New" w:hAnsi="Courier New"/>
          <w:lang w:eastAsia="zh-CN"/>
        </w:rPr>
        <w:t>GNBDUFunction &lt;&lt;ProxyClass&gt;&gt;</w:t>
      </w:r>
      <w:bookmarkEnd w:id="693"/>
      <w:bookmarkEnd w:id="694"/>
      <w:bookmarkEnd w:id="695"/>
      <w:bookmarkEnd w:id="696"/>
      <w:bookmarkEnd w:id="697"/>
    </w:p>
    <w:p w14:paraId="07AA0B4A" w14:textId="77777777" w:rsidR="00F17312" w:rsidRDefault="00F17312" w:rsidP="00F17312">
      <w:pPr>
        <w:pStyle w:val="Heading4"/>
      </w:pPr>
      <w:bookmarkStart w:id="698" w:name="_Toc59182555"/>
      <w:bookmarkStart w:id="699" w:name="_Toc59184021"/>
      <w:bookmarkStart w:id="700" w:name="_Toc59194956"/>
      <w:bookmarkStart w:id="701" w:name="_Toc59439382"/>
      <w:bookmarkStart w:id="702" w:name="_Toc67989805"/>
      <w:r>
        <w:rPr>
          <w:lang w:eastAsia="zh-CN"/>
        </w:rPr>
        <w:t>4.3.27</w:t>
      </w:r>
      <w:r>
        <w:t>.1</w:t>
      </w:r>
      <w:r>
        <w:tab/>
        <w:t>Definition</w:t>
      </w:r>
      <w:bookmarkEnd w:id="698"/>
      <w:bookmarkEnd w:id="699"/>
      <w:bookmarkEnd w:id="700"/>
      <w:bookmarkEnd w:id="701"/>
      <w:bookmarkEnd w:id="702"/>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703" w:name="_Toc59182556"/>
      <w:bookmarkStart w:id="704" w:name="_Toc59184022"/>
      <w:bookmarkStart w:id="705" w:name="_Toc59194957"/>
      <w:bookmarkStart w:id="706" w:name="_Toc59439383"/>
      <w:bookmarkStart w:id="707" w:name="_Toc67989806"/>
      <w:r>
        <w:rPr>
          <w:lang w:eastAsia="zh-CN"/>
        </w:rPr>
        <w:t>4.3.27</w:t>
      </w:r>
      <w:r>
        <w:t>.2</w:t>
      </w:r>
      <w:r>
        <w:tab/>
        <w:t>Attributes</w:t>
      </w:r>
      <w:bookmarkEnd w:id="703"/>
      <w:bookmarkEnd w:id="704"/>
      <w:bookmarkEnd w:id="705"/>
      <w:bookmarkEnd w:id="706"/>
      <w:bookmarkEnd w:id="707"/>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708" w:name="_Toc59182557"/>
      <w:bookmarkStart w:id="709" w:name="_Toc59184023"/>
      <w:bookmarkStart w:id="710" w:name="_Toc59194958"/>
      <w:bookmarkStart w:id="711" w:name="_Toc59439384"/>
      <w:bookmarkStart w:id="712" w:name="_Toc67989807"/>
      <w:r>
        <w:rPr>
          <w:lang w:eastAsia="zh-CN"/>
        </w:rPr>
        <w:t>4.3.27</w:t>
      </w:r>
      <w:r>
        <w:t>.3</w:t>
      </w:r>
      <w:r>
        <w:tab/>
        <w:t>Attribute constraints</w:t>
      </w:r>
      <w:bookmarkEnd w:id="708"/>
      <w:bookmarkEnd w:id="709"/>
      <w:bookmarkEnd w:id="710"/>
      <w:bookmarkEnd w:id="711"/>
      <w:bookmarkEnd w:id="712"/>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713" w:name="_Toc59182558"/>
      <w:bookmarkStart w:id="714" w:name="_Toc59184024"/>
      <w:bookmarkStart w:id="715" w:name="_Toc59194959"/>
      <w:bookmarkStart w:id="716" w:name="_Toc59439385"/>
      <w:bookmarkStart w:id="717" w:name="_Toc67989808"/>
      <w:r>
        <w:rPr>
          <w:lang w:eastAsia="zh-CN"/>
        </w:rPr>
        <w:t>4.3.27</w:t>
      </w:r>
      <w:r>
        <w:t>.4</w:t>
      </w:r>
      <w:r>
        <w:tab/>
        <w:t>Notifications</w:t>
      </w:r>
      <w:bookmarkEnd w:id="713"/>
      <w:bookmarkEnd w:id="714"/>
      <w:bookmarkEnd w:id="715"/>
      <w:bookmarkEnd w:id="716"/>
      <w:bookmarkEnd w:id="717"/>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18" w:name="_Toc59182559"/>
      <w:bookmarkStart w:id="719" w:name="_Toc59184025"/>
      <w:bookmarkStart w:id="720" w:name="_Toc59194960"/>
      <w:bookmarkStart w:id="721" w:name="_Toc59439386"/>
      <w:bookmarkStart w:id="722" w:name="_Toc67989809"/>
      <w:r>
        <w:rPr>
          <w:lang w:eastAsia="zh-CN"/>
        </w:rPr>
        <w:t>4.3.28</w:t>
      </w:r>
      <w:r>
        <w:rPr>
          <w:lang w:eastAsia="zh-CN"/>
        </w:rPr>
        <w:tab/>
      </w:r>
      <w:r>
        <w:rPr>
          <w:rFonts w:ascii="Courier New" w:hAnsi="Courier New"/>
          <w:lang w:eastAsia="zh-CN"/>
        </w:rPr>
        <w:t>ServingGWFFunction &lt;&lt;ProxyClass&gt;&gt;</w:t>
      </w:r>
      <w:bookmarkEnd w:id="718"/>
      <w:bookmarkEnd w:id="719"/>
      <w:bookmarkEnd w:id="720"/>
      <w:bookmarkEnd w:id="721"/>
      <w:bookmarkEnd w:id="722"/>
    </w:p>
    <w:p w14:paraId="48996DCD" w14:textId="77777777" w:rsidR="00F17312" w:rsidRDefault="00F17312" w:rsidP="00F17312">
      <w:pPr>
        <w:pStyle w:val="Heading4"/>
      </w:pPr>
      <w:bookmarkStart w:id="723" w:name="_Toc59182560"/>
      <w:bookmarkStart w:id="724" w:name="_Toc59184026"/>
      <w:bookmarkStart w:id="725" w:name="_Toc59194961"/>
      <w:bookmarkStart w:id="726" w:name="_Toc59439387"/>
      <w:bookmarkStart w:id="727" w:name="_Toc67989810"/>
      <w:r>
        <w:rPr>
          <w:lang w:eastAsia="zh-CN"/>
        </w:rPr>
        <w:t>4.3.28</w:t>
      </w:r>
      <w:r>
        <w:t>.1</w:t>
      </w:r>
      <w:r>
        <w:tab/>
        <w:t>Definition</w:t>
      </w:r>
      <w:bookmarkEnd w:id="723"/>
      <w:bookmarkEnd w:id="724"/>
      <w:bookmarkEnd w:id="725"/>
      <w:bookmarkEnd w:id="726"/>
      <w:bookmarkEnd w:id="727"/>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728" w:name="_Toc59182561"/>
      <w:bookmarkStart w:id="729" w:name="_Toc59184027"/>
      <w:bookmarkStart w:id="730" w:name="_Toc59194962"/>
      <w:bookmarkStart w:id="731" w:name="_Toc59439388"/>
      <w:bookmarkStart w:id="732" w:name="_Toc67989811"/>
      <w:r>
        <w:rPr>
          <w:lang w:eastAsia="zh-CN"/>
        </w:rPr>
        <w:t>4.3.28</w:t>
      </w:r>
      <w:r>
        <w:t>.2</w:t>
      </w:r>
      <w:r>
        <w:tab/>
        <w:t>Attributes</w:t>
      </w:r>
      <w:bookmarkEnd w:id="728"/>
      <w:bookmarkEnd w:id="729"/>
      <w:bookmarkEnd w:id="730"/>
      <w:bookmarkEnd w:id="731"/>
      <w:bookmarkEnd w:id="732"/>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733" w:name="_Toc59182562"/>
      <w:bookmarkStart w:id="734" w:name="_Toc59184028"/>
      <w:bookmarkStart w:id="735" w:name="_Toc59194963"/>
      <w:bookmarkStart w:id="736" w:name="_Toc59439389"/>
      <w:bookmarkStart w:id="737" w:name="_Toc67989812"/>
      <w:r>
        <w:rPr>
          <w:lang w:eastAsia="zh-CN"/>
        </w:rPr>
        <w:t>4.3.28</w:t>
      </w:r>
      <w:r>
        <w:t>.3</w:t>
      </w:r>
      <w:r>
        <w:tab/>
        <w:t>Attribute constraints</w:t>
      </w:r>
      <w:bookmarkEnd w:id="733"/>
      <w:bookmarkEnd w:id="734"/>
      <w:bookmarkEnd w:id="735"/>
      <w:bookmarkEnd w:id="736"/>
      <w:bookmarkEnd w:id="737"/>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738" w:name="_Toc59182563"/>
      <w:bookmarkStart w:id="739" w:name="_Toc59184029"/>
      <w:bookmarkStart w:id="740" w:name="_Toc59194964"/>
      <w:bookmarkStart w:id="741" w:name="_Toc59439390"/>
      <w:bookmarkStart w:id="742" w:name="_Toc67989813"/>
      <w:r>
        <w:rPr>
          <w:lang w:eastAsia="zh-CN"/>
        </w:rPr>
        <w:t>4.3.28</w:t>
      </w:r>
      <w:r>
        <w:t>.4</w:t>
      </w:r>
      <w:r>
        <w:tab/>
        <w:t>Notifications</w:t>
      </w:r>
      <w:bookmarkEnd w:id="738"/>
      <w:bookmarkEnd w:id="739"/>
      <w:bookmarkEnd w:id="740"/>
      <w:bookmarkEnd w:id="741"/>
      <w:bookmarkEnd w:id="742"/>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743" w:name="_Toc59182564"/>
      <w:bookmarkStart w:id="744" w:name="_Toc59184030"/>
      <w:bookmarkStart w:id="745" w:name="_Toc59194965"/>
      <w:bookmarkStart w:id="746" w:name="_Toc59439391"/>
      <w:bookmarkStart w:id="747" w:name="_Toc67989814"/>
      <w:r>
        <w:rPr>
          <w:lang w:eastAsia="zh-CN"/>
        </w:rPr>
        <w:t>4.3.29</w:t>
      </w:r>
      <w:r>
        <w:rPr>
          <w:lang w:eastAsia="zh-CN"/>
        </w:rPr>
        <w:tab/>
      </w:r>
      <w:r>
        <w:rPr>
          <w:rFonts w:ascii="Courier New" w:hAnsi="Courier New"/>
          <w:lang w:eastAsia="zh-CN"/>
        </w:rPr>
        <w:t>UPFFunction &lt;&lt;ProxyClass&gt;&gt;</w:t>
      </w:r>
      <w:bookmarkEnd w:id="743"/>
      <w:bookmarkEnd w:id="744"/>
      <w:bookmarkEnd w:id="745"/>
      <w:bookmarkEnd w:id="746"/>
      <w:bookmarkEnd w:id="747"/>
    </w:p>
    <w:p w14:paraId="212CBDDB" w14:textId="77777777" w:rsidR="00F17312" w:rsidRDefault="00F17312" w:rsidP="00F17312">
      <w:pPr>
        <w:pStyle w:val="Heading4"/>
      </w:pPr>
      <w:bookmarkStart w:id="748" w:name="_Toc59182565"/>
      <w:bookmarkStart w:id="749" w:name="_Toc59184031"/>
      <w:bookmarkStart w:id="750" w:name="_Toc59194966"/>
      <w:bookmarkStart w:id="751" w:name="_Toc59439392"/>
      <w:bookmarkStart w:id="752" w:name="_Toc67989815"/>
      <w:r>
        <w:rPr>
          <w:lang w:eastAsia="zh-CN"/>
        </w:rPr>
        <w:t>4.3.29</w:t>
      </w:r>
      <w:r>
        <w:t>.1</w:t>
      </w:r>
      <w:r>
        <w:tab/>
        <w:t>Definition</w:t>
      </w:r>
      <w:bookmarkEnd w:id="748"/>
      <w:bookmarkEnd w:id="749"/>
      <w:bookmarkEnd w:id="750"/>
      <w:bookmarkEnd w:id="751"/>
      <w:bookmarkEnd w:id="752"/>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753" w:name="_Toc59182566"/>
      <w:bookmarkStart w:id="754" w:name="_Toc59184032"/>
      <w:bookmarkStart w:id="755" w:name="_Toc59194967"/>
      <w:bookmarkStart w:id="756" w:name="_Toc59439393"/>
      <w:bookmarkStart w:id="757" w:name="_Toc67989816"/>
      <w:r>
        <w:rPr>
          <w:lang w:eastAsia="zh-CN"/>
        </w:rPr>
        <w:t>4.3.29</w:t>
      </w:r>
      <w:r>
        <w:t>.2</w:t>
      </w:r>
      <w:r>
        <w:tab/>
        <w:t>Attributes</w:t>
      </w:r>
      <w:bookmarkEnd w:id="753"/>
      <w:bookmarkEnd w:id="754"/>
      <w:bookmarkEnd w:id="755"/>
      <w:bookmarkEnd w:id="756"/>
      <w:bookmarkEnd w:id="757"/>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758" w:name="_Toc59182567"/>
      <w:bookmarkStart w:id="759" w:name="_Toc59184033"/>
      <w:bookmarkStart w:id="760" w:name="_Toc59194968"/>
      <w:bookmarkStart w:id="761" w:name="_Toc59439394"/>
      <w:bookmarkStart w:id="762" w:name="_Toc67989817"/>
      <w:r>
        <w:rPr>
          <w:lang w:eastAsia="zh-CN"/>
        </w:rPr>
        <w:t>4.3.29</w:t>
      </w:r>
      <w:r>
        <w:t>.3</w:t>
      </w:r>
      <w:r>
        <w:tab/>
        <w:t>Attribute constraints</w:t>
      </w:r>
      <w:bookmarkEnd w:id="758"/>
      <w:bookmarkEnd w:id="759"/>
      <w:bookmarkEnd w:id="760"/>
      <w:bookmarkEnd w:id="761"/>
      <w:bookmarkEnd w:id="762"/>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763" w:name="_Toc59182568"/>
      <w:bookmarkStart w:id="764" w:name="_Toc59184034"/>
      <w:bookmarkStart w:id="765" w:name="_Toc59194969"/>
      <w:bookmarkStart w:id="766" w:name="_Toc59439395"/>
      <w:bookmarkStart w:id="767" w:name="_Toc67989818"/>
      <w:r>
        <w:rPr>
          <w:lang w:eastAsia="zh-CN"/>
        </w:rPr>
        <w:t>4.3.29</w:t>
      </w:r>
      <w:r>
        <w:t>.4</w:t>
      </w:r>
      <w:r>
        <w:tab/>
        <w:t>Notifications</w:t>
      </w:r>
      <w:bookmarkEnd w:id="763"/>
      <w:bookmarkEnd w:id="764"/>
      <w:bookmarkEnd w:id="765"/>
      <w:bookmarkEnd w:id="766"/>
      <w:bookmarkEnd w:id="767"/>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768" w:name="_Toc59182569"/>
      <w:bookmarkStart w:id="769" w:name="_Toc59184035"/>
      <w:bookmarkStart w:id="770" w:name="_Toc59194970"/>
      <w:bookmarkStart w:id="771" w:name="_Toc59439396"/>
      <w:bookmarkStart w:id="772" w:name="_Toc67989819"/>
      <w:r>
        <w:rPr>
          <w:lang w:eastAsia="zh-CN"/>
        </w:rPr>
        <w:t>4.3.30</w:t>
      </w:r>
      <w:r>
        <w:rPr>
          <w:lang w:eastAsia="zh-CN"/>
        </w:rPr>
        <w:tab/>
      </w:r>
      <w:r>
        <w:rPr>
          <w:rFonts w:ascii="Courier New" w:hAnsi="Courier New"/>
          <w:lang w:eastAsia="zh-CN"/>
        </w:rPr>
        <w:t>AMFFunction &lt;&lt;ProxyClass&gt;&gt;</w:t>
      </w:r>
      <w:bookmarkEnd w:id="768"/>
      <w:bookmarkEnd w:id="769"/>
      <w:bookmarkEnd w:id="770"/>
      <w:bookmarkEnd w:id="771"/>
      <w:bookmarkEnd w:id="772"/>
    </w:p>
    <w:p w14:paraId="6BF6FFA0" w14:textId="77777777" w:rsidR="00F17312" w:rsidRDefault="00F17312" w:rsidP="00F17312">
      <w:pPr>
        <w:pStyle w:val="Heading4"/>
      </w:pPr>
      <w:bookmarkStart w:id="773" w:name="_Toc59182570"/>
      <w:bookmarkStart w:id="774" w:name="_Toc59184036"/>
      <w:bookmarkStart w:id="775" w:name="_Toc59194971"/>
      <w:bookmarkStart w:id="776" w:name="_Toc59439397"/>
      <w:bookmarkStart w:id="777" w:name="_Toc67989820"/>
      <w:r>
        <w:rPr>
          <w:lang w:eastAsia="zh-CN"/>
        </w:rPr>
        <w:t>4.3.30</w:t>
      </w:r>
      <w:r>
        <w:t>.1</w:t>
      </w:r>
      <w:r>
        <w:tab/>
        <w:t>Definition</w:t>
      </w:r>
      <w:bookmarkEnd w:id="773"/>
      <w:bookmarkEnd w:id="774"/>
      <w:bookmarkEnd w:id="775"/>
      <w:bookmarkEnd w:id="776"/>
      <w:bookmarkEnd w:id="777"/>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778" w:name="_Toc59182571"/>
      <w:bookmarkStart w:id="779" w:name="_Toc59184037"/>
      <w:bookmarkStart w:id="780" w:name="_Toc59194972"/>
      <w:bookmarkStart w:id="781" w:name="_Toc59439398"/>
      <w:bookmarkStart w:id="782" w:name="_Toc67989821"/>
      <w:r>
        <w:rPr>
          <w:lang w:eastAsia="zh-CN"/>
        </w:rPr>
        <w:t>4.3.30</w:t>
      </w:r>
      <w:r>
        <w:t>.2</w:t>
      </w:r>
      <w:r>
        <w:tab/>
        <w:t>Attributes</w:t>
      </w:r>
      <w:bookmarkEnd w:id="778"/>
      <w:bookmarkEnd w:id="779"/>
      <w:bookmarkEnd w:id="780"/>
      <w:bookmarkEnd w:id="781"/>
      <w:bookmarkEnd w:id="782"/>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783" w:name="_Toc59182572"/>
      <w:bookmarkStart w:id="784" w:name="_Toc59184038"/>
      <w:bookmarkStart w:id="785" w:name="_Toc59194973"/>
      <w:bookmarkStart w:id="786" w:name="_Toc59439399"/>
      <w:bookmarkStart w:id="787" w:name="_Toc67989822"/>
      <w:r>
        <w:rPr>
          <w:lang w:eastAsia="zh-CN"/>
        </w:rPr>
        <w:t>4.3.30</w:t>
      </w:r>
      <w:r>
        <w:t>.3</w:t>
      </w:r>
      <w:r>
        <w:tab/>
        <w:t>Attribute constraints</w:t>
      </w:r>
      <w:bookmarkEnd w:id="783"/>
      <w:bookmarkEnd w:id="784"/>
      <w:bookmarkEnd w:id="785"/>
      <w:bookmarkEnd w:id="786"/>
      <w:bookmarkEnd w:id="787"/>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788" w:name="_Toc59182573"/>
      <w:bookmarkStart w:id="789" w:name="_Toc59184039"/>
      <w:bookmarkStart w:id="790" w:name="_Toc59194974"/>
      <w:bookmarkStart w:id="791" w:name="_Toc59439400"/>
      <w:bookmarkStart w:id="792" w:name="_Toc67989823"/>
      <w:r>
        <w:rPr>
          <w:lang w:eastAsia="zh-CN"/>
        </w:rPr>
        <w:t>4.3.30</w:t>
      </w:r>
      <w:r>
        <w:t>.4</w:t>
      </w:r>
      <w:r>
        <w:tab/>
        <w:t>Notifications</w:t>
      </w:r>
      <w:bookmarkEnd w:id="788"/>
      <w:bookmarkEnd w:id="789"/>
      <w:bookmarkEnd w:id="790"/>
      <w:bookmarkEnd w:id="791"/>
      <w:bookmarkEnd w:id="792"/>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793" w:name="_Toc59182574"/>
      <w:bookmarkStart w:id="794" w:name="_Toc59184040"/>
      <w:bookmarkStart w:id="795" w:name="_Toc59194975"/>
      <w:bookmarkStart w:id="796" w:name="_Toc59439401"/>
      <w:bookmarkStart w:id="797" w:name="_Toc67989824"/>
      <w:r>
        <w:rPr>
          <w:lang w:eastAsia="zh-CN"/>
        </w:rPr>
        <w:t>4.3.31</w:t>
      </w:r>
      <w:r>
        <w:rPr>
          <w:lang w:eastAsia="zh-CN"/>
        </w:rPr>
        <w:tab/>
        <w:t>Void</w:t>
      </w:r>
      <w:bookmarkEnd w:id="793"/>
      <w:bookmarkEnd w:id="794"/>
      <w:bookmarkEnd w:id="795"/>
      <w:bookmarkEnd w:id="796"/>
      <w:bookmarkEnd w:id="797"/>
    </w:p>
    <w:p w14:paraId="0E6F435F" w14:textId="77777777" w:rsidR="00F17312" w:rsidRDefault="00F17312" w:rsidP="00F17312">
      <w:pPr>
        <w:pStyle w:val="Heading3"/>
        <w:rPr>
          <w:lang w:eastAsia="zh-CN"/>
        </w:rPr>
      </w:pPr>
      <w:bookmarkStart w:id="798" w:name="_Toc59182575"/>
      <w:bookmarkStart w:id="799" w:name="_Toc59184041"/>
      <w:bookmarkStart w:id="800" w:name="_Toc59194976"/>
      <w:bookmarkStart w:id="801" w:name="_Toc59439402"/>
      <w:bookmarkStart w:id="802" w:name="_Toc67989825"/>
      <w:r>
        <w:rPr>
          <w:lang w:eastAsia="zh-CN"/>
        </w:rPr>
        <w:t>4.3.32</w:t>
      </w:r>
      <w:r>
        <w:rPr>
          <w:lang w:eastAsia="zh-CN"/>
        </w:rPr>
        <w:tab/>
      </w:r>
      <w:r>
        <w:rPr>
          <w:rFonts w:ascii="Courier New" w:hAnsi="Courier New"/>
          <w:lang w:eastAsia="zh-CN"/>
        </w:rPr>
        <w:t>NRCellRelation</w:t>
      </w:r>
      <w:bookmarkEnd w:id="798"/>
      <w:bookmarkEnd w:id="799"/>
      <w:bookmarkEnd w:id="800"/>
      <w:bookmarkEnd w:id="801"/>
      <w:bookmarkEnd w:id="802"/>
    </w:p>
    <w:p w14:paraId="5D7858D2" w14:textId="77777777" w:rsidR="00F17312" w:rsidRDefault="00F17312" w:rsidP="00F17312">
      <w:pPr>
        <w:pStyle w:val="Heading4"/>
      </w:pPr>
      <w:bookmarkStart w:id="803" w:name="_Toc59182576"/>
      <w:bookmarkStart w:id="804" w:name="_Toc59184042"/>
      <w:bookmarkStart w:id="805" w:name="_Toc59194977"/>
      <w:bookmarkStart w:id="806" w:name="_Toc59439403"/>
      <w:bookmarkStart w:id="807" w:name="_Toc67989826"/>
      <w:r>
        <w:rPr>
          <w:lang w:eastAsia="zh-CN"/>
        </w:rPr>
        <w:t>4</w:t>
      </w:r>
      <w:r>
        <w:t>.3.32.1</w:t>
      </w:r>
      <w:r>
        <w:tab/>
        <w:t>Definition</w:t>
      </w:r>
      <w:bookmarkEnd w:id="803"/>
      <w:bookmarkEnd w:id="804"/>
      <w:bookmarkEnd w:id="805"/>
      <w:bookmarkEnd w:id="806"/>
      <w:bookmarkEnd w:id="807"/>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08" w:name="_Toc59182577"/>
      <w:bookmarkStart w:id="809" w:name="_Toc59184043"/>
      <w:bookmarkStart w:id="810" w:name="_Toc59194978"/>
      <w:bookmarkStart w:id="811" w:name="_Toc59439404"/>
      <w:bookmarkStart w:id="812" w:name="_Toc67989827"/>
      <w:r>
        <w:rPr>
          <w:lang w:eastAsia="zh-CN"/>
        </w:rPr>
        <w:t>4</w:t>
      </w:r>
      <w:r>
        <w:t>.3.32.2</w:t>
      </w:r>
      <w:r>
        <w:tab/>
        <w:t>Attributes</w:t>
      </w:r>
      <w:bookmarkEnd w:id="808"/>
      <w:bookmarkEnd w:id="809"/>
      <w:bookmarkEnd w:id="810"/>
      <w:bookmarkEnd w:id="811"/>
      <w:bookmarkEnd w:id="812"/>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77777777" w:rsidR="00F17312" w:rsidRDefault="00F17312" w:rsidP="00F17312">
            <w:pPr>
              <w:pStyle w:val="TAH"/>
            </w:pPr>
            <w:r>
              <w:t>Support Qualifier</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13" w:name="_Toc59182578"/>
      <w:bookmarkStart w:id="814" w:name="_Toc59184044"/>
      <w:bookmarkStart w:id="815" w:name="_Toc59194979"/>
      <w:bookmarkStart w:id="816" w:name="_Toc59439405"/>
      <w:bookmarkStart w:id="817" w:name="_Toc67989828"/>
      <w:r>
        <w:t>4.3.32.3</w:t>
      </w:r>
      <w:r>
        <w:tab/>
        <w:t>Attribute constraints</w:t>
      </w:r>
      <w:bookmarkEnd w:id="813"/>
      <w:bookmarkEnd w:id="814"/>
      <w:bookmarkEnd w:id="815"/>
      <w:bookmarkEnd w:id="816"/>
      <w:bookmarkEnd w:id="817"/>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18" w:name="_Toc59182579"/>
      <w:bookmarkStart w:id="819" w:name="_Toc59184045"/>
      <w:bookmarkStart w:id="820" w:name="_Toc59194980"/>
      <w:bookmarkStart w:id="821" w:name="_Toc59439406"/>
      <w:bookmarkStart w:id="822" w:name="_Toc67989829"/>
    </w:p>
    <w:p w14:paraId="546DB730" w14:textId="77777777" w:rsidR="00F17312" w:rsidRDefault="00F17312" w:rsidP="00F17312">
      <w:pPr>
        <w:pStyle w:val="Heading4"/>
      </w:pPr>
      <w:r>
        <w:rPr>
          <w:lang w:eastAsia="zh-CN"/>
        </w:rPr>
        <w:t>4</w:t>
      </w:r>
      <w:r>
        <w:t>.3.32.4</w:t>
      </w:r>
      <w:r>
        <w:tab/>
        <w:t>Notifications</w:t>
      </w:r>
      <w:bookmarkEnd w:id="818"/>
      <w:bookmarkEnd w:id="819"/>
      <w:bookmarkEnd w:id="820"/>
      <w:bookmarkEnd w:id="821"/>
      <w:bookmarkEnd w:id="822"/>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23" w:name="_Toc59182580"/>
      <w:bookmarkStart w:id="824" w:name="_Toc59184046"/>
      <w:bookmarkStart w:id="825" w:name="_Toc59194981"/>
      <w:bookmarkStart w:id="826" w:name="_Toc59439407"/>
      <w:bookmarkStart w:id="827" w:name="_Toc67989830"/>
      <w:r>
        <w:rPr>
          <w:lang w:eastAsia="zh-CN"/>
        </w:rPr>
        <w:t>4.3.33</w:t>
      </w:r>
      <w:r>
        <w:rPr>
          <w:lang w:eastAsia="zh-CN"/>
        </w:rPr>
        <w:tab/>
      </w:r>
      <w:r>
        <w:rPr>
          <w:rFonts w:ascii="Courier New" w:hAnsi="Courier New"/>
          <w:lang w:eastAsia="zh-CN"/>
        </w:rPr>
        <w:t>NRFreqRelation</w:t>
      </w:r>
      <w:bookmarkEnd w:id="823"/>
      <w:bookmarkEnd w:id="824"/>
      <w:bookmarkEnd w:id="825"/>
      <w:bookmarkEnd w:id="826"/>
      <w:bookmarkEnd w:id="827"/>
    </w:p>
    <w:p w14:paraId="2100F26B" w14:textId="77777777" w:rsidR="00F17312" w:rsidRDefault="00F17312" w:rsidP="00F17312">
      <w:pPr>
        <w:pStyle w:val="Heading4"/>
      </w:pPr>
      <w:bookmarkStart w:id="828" w:name="_Toc59182581"/>
      <w:bookmarkStart w:id="829" w:name="_Toc59184047"/>
      <w:bookmarkStart w:id="830" w:name="_Toc59194982"/>
      <w:bookmarkStart w:id="831" w:name="_Toc59439408"/>
      <w:bookmarkStart w:id="832" w:name="_Toc67989831"/>
      <w:r>
        <w:rPr>
          <w:lang w:eastAsia="zh-CN"/>
        </w:rPr>
        <w:t>4</w:t>
      </w:r>
      <w:r>
        <w:t>.3.33.1</w:t>
      </w:r>
      <w:r>
        <w:tab/>
        <w:t>Definition</w:t>
      </w:r>
      <w:bookmarkEnd w:id="828"/>
      <w:bookmarkEnd w:id="829"/>
      <w:bookmarkEnd w:id="830"/>
      <w:bookmarkEnd w:id="831"/>
      <w:bookmarkEnd w:id="832"/>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833" w:name="_Toc59182582"/>
      <w:bookmarkStart w:id="834" w:name="_Toc59184048"/>
      <w:bookmarkStart w:id="835" w:name="_Toc59194983"/>
      <w:bookmarkStart w:id="836" w:name="_Toc59439409"/>
      <w:bookmarkStart w:id="837" w:name="_Toc67989832"/>
      <w:r>
        <w:rPr>
          <w:lang w:eastAsia="zh-CN"/>
        </w:rPr>
        <w:t>4</w:t>
      </w:r>
      <w:r>
        <w:t>.3.33.2</w:t>
      </w:r>
      <w:r>
        <w:tab/>
        <w:t>Attributes</w:t>
      </w:r>
      <w:bookmarkEnd w:id="833"/>
      <w:bookmarkEnd w:id="834"/>
      <w:bookmarkEnd w:id="835"/>
      <w:bookmarkEnd w:id="836"/>
      <w:bookmarkEnd w:id="837"/>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77777777" w:rsidR="00F17312" w:rsidRDefault="00F17312" w:rsidP="00F17312">
            <w:pPr>
              <w:pStyle w:val="TAH"/>
            </w:pPr>
            <w:r>
              <w:t>Support Qualifier</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38" w:name="_Toc59182583"/>
      <w:bookmarkStart w:id="839" w:name="_Toc59184049"/>
      <w:bookmarkStart w:id="840" w:name="_Toc59194984"/>
      <w:bookmarkStart w:id="841" w:name="_Toc59439410"/>
      <w:bookmarkStart w:id="842" w:name="_Toc67989833"/>
    </w:p>
    <w:p w14:paraId="4DC4845A" w14:textId="116BDC62" w:rsidR="00F17312" w:rsidRDefault="00F17312" w:rsidP="00F17312">
      <w:pPr>
        <w:pStyle w:val="Heading4"/>
      </w:pPr>
      <w:r>
        <w:t>4.3.33.3</w:t>
      </w:r>
      <w:r>
        <w:tab/>
        <w:t>Attribute constraints</w:t>
      </w:r>
      <w:bookmarkEnd w:id="838"/>
      <w:bookmarkEnd w:id="839"/>
      <w:bookmarkEnd w:id="840"/>
      <w:bookmarkEnd w:id="841"/>
      <w:bookmarkEnd w:id="842"/>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843" w:name="_Toc59182584"/>
      <w:bookmarkStart w:id="844" w:name="_Toc59184050"/>
      <w:bookmarkStart w:id="845" w:name="_Toc59194985"/>
      <w:bookmarkStart w:id="846" w:name="_Toc59439411"/>
      <w:bookmarkStart w:id="847" w:name="_Toc67989834"/>
      <w:r>
        <w:rPr>
          <w:lang w:eastAsia="zh-CN"/>
        </w:rPr>
        <w:t>4</w:t>
      </w:r>
      <w:r>
        <w:t>.3.33.4</w:t>
      </w:r>
      <w:r>
        <w:tab/>
        <w:t>Notifications</w:t>
      </w:r>
      <w:bookmarkEnd w:id="843"/>
      <w:bookmarkEnd w:id="844"/>
      <w:bookmarkEnd w:id="845"/>
      <w:bookmarkEnd w:id="846"/>
      <w:bookmarkEnd w:id="847"/>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848" w:name="_Toc59182585"/>
      <w:bookmarkStart w:id="849" w:name="_Toc59184051"/>
      <w:bookmarkStart w:id="850" w:name="_Toc59194986"/>
      <w:bookmarkStart w:id="851" w:name="_Toc59439412"/>
      <w:bookmarkStart w:id="852" w:name="_Toc67989835"/>
      <w:r>
        <w:rPr>
          <w:lang w:eastAsia="zh-CN"/>
        </w:rPr>
        <w:t>4.3.34</w:t>
      </w:r>
      <w:r>
        <w:rPr>
          <w:lang w:eastAsia="zh-CN"/>
        </w:rPr>
        <w:tab/>
      </w:r>
      <w:r w:rsidRPr="00F17312">
        <w:t>Void</w:t>
      </w:r>
      <w:bookmarkEnd w:id="848"/>
      <w:bookmarkEnd w:id="849"/>
      <w:bookmarkEnd w:id="850"/>
      <w:bookmarkEnd w:id="851"/>
      <w:bookmarkEnd w:id="852"/>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853" w:name="_Toc59182586"/>
      <w:bookmarkStart w:id="854" w:name="_Toc59184052"/>
      <w:bookmarkStart w:id="855" w:name="_Toc59194987"/>
      <w:bookmarkStart w:id="856" w:name="_Toc59439413"/>
      <w:bookmarkStart w:id="857" w:name="_Toc67989836"/>
      <w:r>
        <w:rPr>
          <w:lang w:eastAsia="zh-CN"/>
        </w:rPr>
        <w:t>4.3.35</w:t>
      </w:r>
      <w:r>
        <w:rPr>
          <w:lang w:eastAsia="zh-CN"/>
        </w:rPr>
        <w:tab/>
      </w:r>
      <w:r>
        <w:rPr>
          <w:rFonts w:ascii="Courier New" w:hAnsi="Courier New"/>
          <w:lang w:eastAsia="zh-CN"/>
        </w:rPr>
        <w:t>ExternalNRCellCU</w:t>
      </w:r>
      <w:bookmarkEnd w:id="853"/>
      <w:bookmarkEnd w:id="854"/>
      <w:bookmarkEnd w:id="855"/>
      <w:bookmarkEnd w:id="856"/>
      <w:bookmarkEnd w:id="857"/>
    </w:p>
    <w:p w14:paraId="3F62E3AD" w14:textId="77777777" w:rsidR="00F17312" w:rsidRDefault="00F17312" w:rsidP="00F17312">
      <w:pPr>
        <w:pStyle w:val="Heading4"/>
      </w:pPr>
      <w:bookmarkStart w:id="858" w:name="_Toc59182587"/>
      <w:bookmarkStart w:id="859" w:name="_Toc59184053"/>
      <w:bookmarkStart w:id="860" w:name="_Toc59194988"/>
      <w:bookmarkStart w:id="861" w:name="_Toc59439414"/>
      <w:bookmarkStart w:id="862" w:name="_Toc67989837"/>
      <w:r>
        <w:rPr>
          <w:lang w:eastAsia="zh-CN"/>
        </w:rPr>
        <w:t>4</w:t>
      </w:r>
      <w:r>
        <w:t>.3.35.1</w:t>
      </w:r>
      <w:r>
        <w:tab/>
        <w:t>Definition</w:t>
      </w:r>
      <w:bookmarkEnd w:id="858"/>
      <w:bookmarkEnd w:id="859"/>
      <w:bookmarkEnd w:id="860"/>
      <w:bookmarkEnd w:id="861"/>
      <w:bookmarkEnd w:id="862"/>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863" w:name="_Toc59182588"/>
      <w:bookmarkStart w:id="864" w:name="_Toc59184054"/>
      <w:bookmarkStart w:id="865" w:name="_Toc59194989"/>
      <w:bookmarkStart w:id="866" w:name="_Toc59439415"/>
      <w:bookmarkStart w:id="867" w:name="_Toc67989838"/>
      <w:r>
        <w:rPr>
          <w:lang w:eastAsia="zh-CN"/>
        </w:rPr>
        <w:t>4</w:t>
      </w:r>
      <w:r>
        <w:t>.3.35.2</w:t>
      </w:r>
      <w:r>
        <w:tab/>
        <w:t>Attributes</w:t>
      </w:r>
      <w:bookmarkEnd w:id="863"/>
      <w:bookmarkEnd w:id="864"/>
      <w:bookmarkEnd w:id="865"/>
      <w:bookmarkEnd w:id="866"/>
      <w:bookmarkEnd w:id="867"/>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77777777" w:rsidR="00F17312" w:rsidRDefault="00F17312" w:rsidP="00F17312">
            <w:pPr>
              <w:pStyle w:val="TAH"/>
            </w:pPr>
            <w:r>
              <w:t>Support Qualifier</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868" w:name="_Toc59182589"/>
      <w:bookmarkStart w:id="869" w:name="_Toc59184055"/>
      <w:bookmarkStart w:id="870" w:name="_Toc59194990"/>
      <w:bookmarkStart w:id="871" w:name="_Toc59439416"/>
      <w:bookmarkStart w:id="872" w:name="_Toc67989839"/>
    </w:p>
    <w:p w14:paraId="22E8D47D" w14:textId="77777777" w:rsidR="00F17312" w:rsidRDefault="00F17312" w:rsidP="00F17312">
      <w:pPr>
        <w:pStyle w:val="Heading4"/>
      </w:pPr>
      <w:r>
        <w:t>4.3.35.3</w:t>
      </w:r>
      <w:r>
        <w:tab/>
        <w:t>Attribute constraints</w:t>
      </w:r>
      <w:bookmarkEnd w:id="868"/>
      <w:bookmarkEnd w:id="869"/>
      <w:bookmarkEnd w:id="870"/>
      <w:bookmarkEnd w:id="871"/>
      <w:bookmarkEnd w:id="872"/>
    </w:p>
    <w:p w14:paraId="592C88B0" w14:textId="77777777" w:rsidR="00F17312" w:rsidRDefault="00F17312" w:rsidP="00F17312">
      <w:r>
        <w:t>None.</w:t>
      </w:r>
    </w:p>
    <w:p w14:paraId="1C84BA81" w14:textId="77777777" w:rsidR="00F17312" w:rsidRDefault="00F17312" w:rsidP="00F17312">
      <w:pPr>
        <w:pStyle w:val="Heading4"/>
      </w:pPr>
      <w:bookmarkStart w:id="873" w:name="_Toc59182590"/>
      <w:bookmarkStart w:id="874" w:name="_Toc59184056"/>
      <w:bookmarkStart w:id="875" w:name="_Toc59194991"/>
      <w:bookmarkStart w:id="876" w:name="_Toc59439417"/>
      <w:bookmarkStart w:id="877" w:name="_Toc67989840"/>
      <w:r>
        <w:rPr>
          <w:lang w:eastAsia="zh-CN"/>
        </w:rPr>
        <w:t>4</w:t>
      </w:r>
      <w:r>
        <w:t>.3.35.4</w:t>
      </w:r>
      <w:r>
        <w:tab/>
        <w:t>Notifications</w:t>
      </w:r>
      <w:bookmarkEnd w:id="873"/>
      <w:bookmarkEnd w:id="874"/>
      <w:bookmarkEnd w:id="875"/>
      <w:bookmarkEnd w:id="876"/>
      <w:bookmarkEnd w:id="877"/>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878" w:name="_Toc59182591"/>
      <w:bookmarkStart w:id="879" w:name="_Toc59184057"/>
      <w:bookmarkStart w:id="880" w:name="_Toc59194992"/>
      <w:bookmarkStart w:id="881" w:name="_Toc59439418"/>
      <w:bookmarkStart w:id="882" w:name="_Toc67989841"/>
      <w:r>
        <w:rPr>
          <w:lang w:eastAsia="zh-CN"/>
        </w:rPr>
        <w:t>4.3.36</w:t>
      </w:r>
      <w:r>
        <w:rPr>
          <w:lang w:eastAsia="zh-CN"/>
        </w:rPr>
        <w:tab/>
      </w:r>
      <w:r>
        <w:rPr>
          <w:rFonts w:ascii="Courier New" w:hAnsi="Courier New"/>
          <w:lang w:eastAsia="zh-CN"/>
        </w:rPr>
        <w:t>RRMPolicyRatio</w:t>
      </w:r>
      <w:bookmarkEnd w:id="878"/>
      <w:bookmarkEnd w:id="879"/>
      <w:bookmarkEnd w:id="880"/>
      <w:bookmarkEnd w:id="881"/>
      <w:bookmarkEnd w:id="882"/>
    </w:p>
    <w:p w14:paraId="6E8C3F66" w14:textId="77777777" w:rsidR="00F17312" w:rsidRDefault="00F17312" w:rsidP="00F17312">
      <w:pPr>
        <w:pStyle w:val="Heading4"/>
      </w:pPr>
      <w:bookmarkStart w:id="883" w:name="_Toc59182592"/>
      <w:bookmarkStart w:id="884" w:name="_Toc59184058"/>
      <w:bookmarkStart w:id="885" w:name="_Toc59194993"/>
      <w:bookmarkStart w:id="886" w:name="_Toc59439419"/>
      <w:bookmarkStart w:id="887" w:name="_Toc67989842"/>
      <w:r>
        <w:rPr>
          <w:lang w:eastAsia="zh-CN"/>
        </w:rPr>
        <w:t>4</w:t>
      </w:r>
      <w:r>
        <w:t>.3.36.1</w:t>
      </w:r>
      <w:r>
        <w:tab/>
        <w:t>Definition</w:t>
      </w:r>
      <w:bookmarkEnd w:id="883"/>
      <w:bookmarkEnd w:id="884"/>
      <w:bookmarkEnd w:id="885"/>
      <w:bookmarkEnd w:id="886"/>
      <w:bookmarkEnd w:id="887"/>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45" type="#_x0000_t75" style="width:217.5pt;height:146.25pt" o:ole="">
            <v:imagedata r:id="rId47" o:title=""/>
          </v:shape>
          <o:OLEObject Type="Embed" ProgID="Word.Picture.8" ShapeID="_x0000_i1045" DrawAspect="Content" ObjectID="_1686057765" r:id="rId48"/>
        </w:object>
      </w:r>
    </w:p>
    <w:p w14:paraId="015E1786" w14:textId="32CB70DD" w:rsidR="00F17312" w:rsidRDefault="00F17312" w:rsidP="00F17312">
      <w:pPr>
        <w:pStyle w:val="TF"/>
      </w:pPr>
      <w:r>
        <w:rPr>
          <w:lang w:eastAsia="zh-CN"/>
        </w:rPr>
        <w:t>Figure 4.3.36-1 Structure of RRMPolicyRatio</w:t>
      </w:r>
    </w:p>
    <w:p w14:paraId="11B92E3F" w14:textId="77777777" w:rsidR="00F17312" w:rsidRDefault="00F17312" w:rsidP="00F17312">
      <w:pPr>
        <w:pStyle w:val="B10"/>
      </w:pPr>
      <w:r>
        <w:t>-</w:t>
      </w:r>
      <w:r>
        <w:tab/>
      </w:r>
      <w:bookmarkStart w:id="888" w:name="OLE_LINK19"/>
      <w:r>
        <w:t xml:space="preserve">The attribute </w:t>
      </w:r>
      <w:r>
        <w:rPr>
          <w:rFonts w:ascii="Courier New" w:hAnsi="Courier New" w:cs="Courier New"/>
        </w:rPr>
        <w:t>rRMPolicyMaxRatio</w:t>
      </w:r>
      <w:r>
        <w:t xml:space="preserve"> defines the maximum resource usage quota for the </w:t>
      </w:r>
      <w:bookmarkEnd w:id="888"/>
      <w:r>
        <w:t xml:space="preserve">associated </w:t>
      </w:r>
      <w:r>
        <w:rPr>
          <w:rFonts w:ascii="Courier New" w:hAnsi="Courier New" w:cs="Courier New"/>
          <w:lang w:eastAsia="zh-CN"/>
        </w:rPr>
        <w:t>rRMPolicyMemberList</w:t>
      </w:r>
      <w:r>
        <w:t xml:space="preserve">, </w:t>
      </w:r>
      <w:r>
        <w:rPr>
          <w:lang w:eastAsia="zh-CN"/>
        </w:rPr>
        <w:t>including at least one of shared resources, prioritized resources and dedicated resources. T</w:t>
      </w:r>
      <w:r>
        <w:t xml:space="preserve">he sum of the </w:t>
      </w:r>
      <w:r>
        <w:rPr>
          <w:lang w:eastAsia="zh-CN"/>
        </w:rPr>
        <w:t xml:space="preserve">‘rRMPolicyMaxRatio’ </w:t>
      </w:r>
      <w:r>
        <w:t>values assigned to all RRMPolicyRatio(s) name-contained by same MangedEntity can be greater than 100.</w:t>
      </w:r>
    </w:p>
    <w:p w14:paraId="082FF411" w14:textId="77777777" w:rsidR="00F17312" w:rsidRDefault="00F17312" w:rsidP="00F17312">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The sum of the </w:t>
      </w:r>
      <w:r>
        <w:rPr>
          <w:lang w:eastAsia="zh-CN"/>
        </w:rPr>
        <w:t xml:space="preserve">‘rRMPolicyMinRatio’ </w:t>
      </w:r>
      <w:r>
        <w:t>values assigned to all RRMPolicyRatio(s) name-contained by same MangedEntity shall be less or equal 100.</w:t>
      </w:r>
    </w:p>
    <w:p w14:paraId="32B2F29A" w14:textId="77777777" w:rsidR="00F17312" w:rsidRDefault="00F17312" w:rsidP="00F17312">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The sum of the </w:t>
      </w:r>
      <w:r>
        <w:rPr>
          <w:lang w:eastAsia="zh-CN"/>
        </w:rPr>
        <w:t xml:space="preserve">‘rRMPolicyDedicatedRatio’ </w:t>
      </w:r>
      <w:r>
        <w:t>values assigned to all RRMPolicyRatio(s) name-contained by same MangedEntity shall be less or equal 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889" w:name="OLE_LINK10"/>
      <w:bookmarkStart w:id="890" w:name="OLE_LINK11"/>
      <w:r>
        <w:rPr>
          <w:lang w:eastAsia="zh-CN"/>
        </w:rPr>
        <w:t>The shared resources are not guaranteed for use by the associated rRMPolicyMemberList.</w:t>
      </w:r>
      <w:bookmarkEnd w:id="889"/>
      <w:r>
        <w:rPr>
          <w:lang w:eastAsia="zh-CN"/>
        </w:rPr>
        <w:t xml:space="preserve"> </w:t>
      </w:r>
      <w:bookmarkEnd w:id="890"/>
      <w:r>
        <w:rPr>
          <w:lang w:eastAsia="zh-CN"/>
        </w:rPr>
        <w:t>The shared resources quota is represented by [rRMPolicyMaxRatio-rRMPolicyMinRatio].</w:t>
      </w:r>
    </w:p>
    <w:p w14:paraId="5E23A650" w14:textId="77777777" w:rsidR="00F17312" w:rsidRDefault="00F17312" w:rsidP="00F17312">
      <w:pPr>
        <w:pStyle w:val="B10"/>
        <w:rPr>
          <w:b/>
          <w:lang w:eastAsia="zh-CN"/>
        </w:rPr>
      </w:pPr>
      <w:r>
        <w:rPr>
          <w:b/>
          <w:lang w:eastAsia="zh-CN"/>
        </w:rPr>
        <w:t>-</w:t>
      </w:r>
      <w:r>
        <w:rPr>
          <w:b/>
          <w:lang w:eastAsia="zh-CN"/>
        </w:rPr>
        <w:tab/>
        <w:t xml:space="preserve">Priortized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891" w:name="_Toc59182593"/>
      <w:bookmarkStart w:id="892" w:name="_Toc59184059"/>
      <w:bookmarkStart w:id="893" w:name="_Toc59194994"/>
      <w:bookmarkStart w:id="894" w:name="_Toc59439420"/>
      <w:bookmarkStart w:id="895" w:name="_Toc67989843"/>
      <w:r>
        <w:rPr>
          <w:lang w:eastAsia="zh-CN"/>
        </w:rPr>
        <w:t>4</w:t>
      </w:r>
      <w:r>
        <w:t>.3.36.2</w:t>
      </w:r>
      <w:r>
        <w:tab/>
        <w:t>Attributes</w:t>
      </w:r>
      <w:bookmarkEnd w:id="891"/>
      <w:bookmarkEnd w:id="892"/>
      <w:bookmarkEnd w:id="893"/>
      <w:bookmarkEnd w:id="894"/>
      <w:bookmarkEnd w:id="895"/>
    </w:p>
    <w:p w14:paraId="466E7D2A" w14:textId="242D5716"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TS 28.622[30])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77777777" w:rsidR="00F17312" w:rsidRDefault="00F17312" w:rsidP="00F17312">
            <w:pPr>
              <w:pStyle w:val="TAH"/>
            </w:pPr>
            <w:r>
              <w:t>Support Qualifier</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896" w:name="_Toc59182594"/>
      <w:bookmarkStart w:id="897" w:name="_Toc59184060"/>
      <w:bookmarkStart w:id="898" w:name="_Toc59194995"/>
      <w:bookmarkStart w:id="899" w:name="_Toc59439421"/>
      <w:bookmarkStart w:id="900" w:name="_Toc67989844"/>
    </w:p>
    <w:p w14:paraId="2490DCFA" w14:textId="77777777" w:rsidR="00F17312" w:rsidRDefault="00F17312" w:rsidP="00F17312">
      <w:pPr>
        <w:pStyle w:val="Heading4"/>
      </w:pPr>
      <w:r>
        <w:rPr>
          <w:lang w:eastAsia="zh-CN"/>
        </w:rPr>
        <w:t>4</w:t>
      </w:r>
      <w:r>
        <w:t>.3.36.3</w:t>
      </w:r>
      <w:r>
        <w:tab/>
        <w:t>Attribute constraints</w:t>
      </w:r>
      <w:bookmarkEnd w:id="896"/>
      <w:bookmarkEnd w:id="897"/>
      <w:bookmarkEnd w:id="898"/>
      <w:bookmarkEnd w:id="899"/>
      <w:bookmarkEnd w:id="900"/>
    </w:p>
    <w:p w14:paraId="647A23B5" w14:textId="77777777" w:rsidR="00F17312" w:rsidRDefault="00F17312" w:rsidP="00F17312">
      <w:r>
        <w:t>None</w:t>
      </w:r>
    </w:p>
    <w:p w14:paraId="3CB8BC22" w14:textId="77777777" w:rsidR="00F17312" w:rsidRDefault="00F17312" w:rsidP="00F17312">
      <w:pPr>
        <w:pStyle w:val="Heading4"/>
      </w:pPr>
      <w:bookmarkStart w:id="901" w:name="_Toc59182595"/>
      <w:bookmarkStart w:id="902" w:name="_Toc59184061"/>
      <w:bookmarkStart w:id="903" w:name="_Toc59194996"/>
      <w:bookmarkStart w:id="904" w:name="_Toc59439422"/>
      <w:bookmarkStart w:id="905" w:name="_Toc67989845"/>
      <w:r>
        <w:rPr>
          <w:lang w:eastAsia="zh-CN"/>
        </w:rPr>
        <w:t>4</w:t>
      </w:r>
      <w:r>
        <w:t>.3.36.4</w:t>
      </w:r>
      <w:r>
        <w:tab/>
        <w:t>Notifications</w:t>
      </w:r>
      <w:bookmarkEnd w:id="901"/>
      <w:bookmarkEnd w:id="902"/>
      <w:bookmarkEnd w:id="903"/>
      <w:bookmarkEnd w:id="904"/>
      <w:bookmarkEnd w:id="905"/>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06" w:name="_Toc59182596"/>
      <w:bookmarkStart w:id="907" w:name="_Toc59184062"/>
      <w:bookmarkStart w:id="908" w:name="_Toc59194997"/>
      <w:bookmarkStart w:id="909" w:name="_Toc59439423"/>
      <w:bookmarkStart w:id="910" w:name="_Toc67989846"/>
      <w:r>
        <w:t>4.3.37</w:t>
      </w:r>
      <w:r>
        <w:tab/>
      </w:r>
      <w:r>
        <w:rPr>
          <w:rFonts w:ascii="Courier New" w:hAnsi="Courier New" w:cs="Courier New"/>
        </w:rPr>
        <w:t>S-NSSAI &lt;&lt;dataType&gt;&gt;</w:t>
      </w:r>
      <w:bookmarkEnd w:id="906"/>
      <w:bookmarkEnd w:id="907"/>
      <w:bookmarkEnd w:id="908"/>
      <w:bookmarkEnd w:id="909"/>
      <w:bookmarkEnd w:id="910"/>
    </w:p>
    <w:p w14:paraId="78EFADCB" w14:textId="77777777" w:rsidR="00F17312" w:rsidRDefault="00F17312" w:rsidP="00F17312">
      <w:pPr>
        <w:pStyle w:val="Heading4"/>
      </w:pPr>
      <w:bookmarkStart w:id="911" w:name="_Toc59182597"/>
      <w:bookmarkStart w:id="912" w:name="_Toc59184063"/>
      <w:bookmarkStart w:id="913" w:name="_Toc59194998"/>
      <w:bookmarkStart w:id="914" w:name="_Toc59439424"/>
      <w:bookmarkStart w:id="915" w:name="_Toc67989847"/>
      <w:r>
        <w:rPr>
          <w:lang w:eastAsia="zh-CN"/>
        </w:rPr>
        <w:t>4</w:t>
      </w:r>
      <w:r>
        <w:t>.3.37.1</w:t>
      </w:r>
      <w:r>
        <w:tab/>
        <w:t>Definition</w:t>
      </w:r>
      <w:bookmarkEnd w:id="911"/>
      <w:bookmarkEnd w:id="912"/>
      <w:bookmarkEnd w:id="913"/>
      <w:bookmarkEnd w:id="914"/>
      <w:bookmarkEnd w:id="915"/>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16" w:name="_Toc59182598"/>
      <w:bookmarkStart w:id="917" w:name="_Toc59184064"/>
      <w:bookmarkStart w:id="918" w:name="_Toc59194999"/>
      <w:bookmarkStart w:id="919" w:name="_Toc59439425"/>
      <w:bookmarkStart w:id="920" w:name="_Toc67989848"/>
      <w:r>
        <w:rPr>
          <w:lang w:eastAsia="zh-CN"/>
        </w:rPr>
        <w:t>4</w:t>
      </w:r>
      <w:r>
        <w:t>.3.37.2</w:t>
      </w:r>
      <w:r>
        <w:tab/>
        <w:t>Attributes</w:t>
      </w:r>
      <w:bookmarkEnd w:id="916"/>
      <w:bookmarkEnd w:id="917"/>
      <w:bookmarkEnd w:id="918"/>
      <w:bookmarkEnd w:id="919"/>
      <w:bookmarkEnd w:id="920"/>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77777777" w:rsidR="00F17312" w:rsidRDefault="00F17312" w:rsidP="00F17312">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21" w:name="_Toc59182599"/>
      <w:bookmarkStart w:id="922" w:name="_Toc59184065"/>
      <w:bookmarkStart w:id="923" w:name="_Toc59195000"/>
      <w:bookmarkStart w:id="924" w:name="_Toc59439426"/>
      <w:bookmarkStart w:id="925" w:name="_Toc67989849"/>
      <w:r>
        <w:rPr>
          <w:lang w:eastAsia="zh-CN"/>
        </w:rPr>
        <w:t>4</w:t>
      </w:r>
      <w:r>
        <w:t>.3.37.3</w:t>
      </w:r>
      <w:r>
        <w:tab/>
        <w:t>Attribute constraints</w:t>
      </w:r>
      <w:bookmarkEnd w:id="921"/>
      <w:bookmarkEnd w:id="922"/>
      <w:bookmarkEnd w:id="923"/>
      <w:bookmarkEnd w:id="924"/>
      <w:bookmarkEnd w:id="925"/>
    </w:p>
    <w:p w14:paraId="1385B713" w14:textId="77777777" w:rsidR="00F17312" w:rsidRDefault="00F17312" w:rsidP="00F17312">
      <w:r>
        <w:t>None</w:t>
      </w:r>
    </w:p>
    <w:p w14:paraId="0BCCFD44" w14:textId="77777777" w:rsidR="00F17312" w:rsidRDefault="00F17312" w:rsidP="00F17312">
      <w:pPr>
        <w:pStyle w:val="Heading4"/>
      </w:pPr>
      <w:bookmarkStart w:id="926" w:name="_Toc59182600"/>
      <w:bookmarkStart w:id="927" w:name="_Toc59184066"/>
      <w:bookmarkStart w:id="928" w:name="_Toc59195001"/>
      <w:bookmarkStart w:id="929" w:name="_Toc59439427"/>
      <w:bookmarkStart w:id="930" w:name="_Toc67989850"/>
      <w:r>
        <w:rPr>
          <w:lang w:eastAsia="zh-CN"/>
        </w:rPr>
        <w:t>4</w:t>
      </w:r>
      <w:r>
        <w:t>.3.37.4</w:t>
      </w:r>
      <w:r>
        <w:tab/>
        <w:t>Notifications</w:t>
      </w:r>
      <w:bookmarkEnd w:id="926"/>
      <w:bookmarkEnd w:id="927"/>
      <w:bookmarkEnd w:id="928"/>
      <w:bookmarkEnd w:id="929"/>
      <w:bookmarkEnd w:id="930"/>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931" w:name="_Toc59182601"/>
      <w:bookmarkStart w:id="932" w:name="_Toc59184067"/>
      <w:bookmarkStart w:id="933" w:name="_Toc59195002"/>
      <w:bookmarkStart w:id="934" w:name="_Toc59439428"/>
      <w:bookmarkStart w:id="935" w:name="_Toc67989851"/>
      <w:r>
        <w:rPr>
          <w:lang w:eastAsia="zh-CN"/>
        </w:rPr>
        <w:t>4.3.38</w:t>
      </w:r>
      <w:r>
        <w:rPr>
          <w:lang w:eastAsia="zh-CN"/>
        </w:rPr>
        <w:tab/>
      </w:r>
      <w:r>
        <w:rPr>
          <w:rFonts w:ascii="Courier New" w:hAnsi="Courier New" w:cs="Courier New"/>
          <w:lang w:eastAsia="zh-CN"/>
        </w:rPr>
        <w:t>NRFrequency</w:t>
      </w:r>
      <w:bookmarkEnd w:id="931"/>
      <w:bookmarkEnd w:id="932"/>
      <w:bookmarkEnd w:id="933"/>
      <w:bookmarkEnd w:id="934"/>
      <w:bookmarkEnd w:id="935"/>
    </w:p>
    <w:p w14:paraId="22A6DD20" w14:textId="77777777" w:rsidR="00F17312" w:rsidRDefault="00F17312" w:rsidP="00F17312">
      <w:pPr>
        <w:pStyle w:val="Heading4"/>
      </w:pPr>
      <w:bookmarkStart w:id="936" w:name="_Toc59182602"/>
      <w:bookmarkStart w:id="937" w:name="_Toc59184068"/>
      <w:bookmarkStart w:id="938" w:name="_Toc59195003"/>
      <w:bookmarkStart w:id="939" w:name="_Toc59439429"/>
      <w:bookmarkStart w:id="940" w:name="_Toc67989852"/>
      <w:r>
        <w:rPr>
          <w:lang w:eastAsia="zh-CN"/>
        </w:rPr>
        <w:t>4</w:t>
      </w:r>
      <w:r>
        <w:t>.3.38.1</w:t>
      </w:r>
      <w:r>
        <w:tab/>
        <w:t>Definition</w:t>
      </w:r>
      <w:bookmarkEnd w:id="936"/>
      <w:bookmarkEnd w:id="937"/>
      <w:bookmarkEnd w:id="938"/>
      <w:bookmarkEnd w:id="939"/>
      <w:bookmarkEnd w:id="940"/>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941" w:name="_Toc59182603"/>
      <w:bookmarkStart w:id="942" w:name="_Toc59184069"/>
      <w:bookmarkStart w:id="943" w:name="_Toc59195004"/>
      <w:bookmarkStart w:id="944" w:name="_Toc59439430"/>
      <w:bookmarkStart w:id="945" w:name="_Toc67989853"/>
      <w:r>
        <w:rPr>
          <w:lang w:eastAsia="zh-CN"/>
        </w:rPr>
        <w:t>4.3.</w:t>
      </w:r>
      <w:r>
        <w:t>38.2</w:t>
      </w:r>
      <w:r>
        <w:tab/>
        <w:t>Attributes</w:t>
      </w:r>
      <w:bookmarkEnd w:id="941"/>
      <w:bookmarkEnd w:id="942"/>
      <w:bookmarkEnd w:id="943"/>
      <w:bookmarkEnd w:id="944"/>
      <w:bookmarkEnd w:id="945"/>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77777777" w:rsidR="00F17312" w:rsidRDefault="00F17312" w:rsidP="00F17312">
            <w:pPr>
              <w:pStyle w:val="TAH"/>
            </w:pPr>
            <w:r>
              <w:t>Support Qualifier</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946" w:name="_Toc59182604"/>
      <w:bookmarkStart w:id="947" w:name="_Toc59184070"/>
      <w:bookmarkStart w:id="948" w:name="_Toc59195005"/>
      <w:bookmarkStart w:id="949" w:name="_Toc59439431"/>
      <w:bookmarkStart w:id="950" w:name="_Toc67989854"/>
    </w:p>
    <w:p w14:paraId="327DCF28" w14:textId="77777777" w:rsidR="00F17312" w:rsidRDefault="00F17312" w:rsidP="00F17312">
      <w:pPr>
        <w:pStyle w:val="Heading4"/>
      </w:pPr>
      <w:r>
        <w:rPr>
          <w:lang w:eastAsia="zh-CN"/>
        </w:rPr>
        <w:t>4.3.</w:t>
      </w:r>
      <w:r>
        <w:t>38.3</w:t>
      </w:r>
      <w:r>
        <w:tab/>
        <w:t>Attribute constraints</w:t>
      </w:r>
      <w:bookmarkEnd w:id="946"/>
      <w:bookmarkEnd w:id="947"/>
      <w:bookmarkEnd w:id="948"/>
      <w:bookmarkEnd w:id="949"/>
      <w:bookmarkEnd w:id="950"/>
    </w:p>
    <w:p w14:paraId="1F810CCC" w14:textId="77777777" w:rsidR="00F17312" w:rsidRDefault="00F17312" w:rsidP="00F17312">
      <w:r>
        <w:t>None.</w:t>
      </w:r>
    </w:p>
    <w:p w14:paraId="34D4AABA" w14:textId="77777777" w:rsidR="00F17312" w:rsidRDefault="00F17312" w:rsidP="00F17312">
      <w:pPr>
        <w:pStyle w:val="Heading4"/>
      </w:pPr>
      <w:bookmarkStart w:id="951" w:name="_Toc59182605"/>
      <w:bookmarkStart w:id="952" w:name="_Toc59184071"/>
      <w:bookmarkStart w:id="953" w:name="_Toc59195006"/>
      <w:bookmarkStart w:id="954" w:name="_Toc59439432"/>
      <w:bookmarkStart w:id="955" w:name="_Toc67989855"/>
      <w:r>
        <w:t>4.3.38.4</w:t>
      </w:r>
      <w:r>
        <w:tab/>
        <w:t>Notifications</w:t>
      </w:r>
      <w:bookmarkEnd w:id="951"/>
      <w:bookmarkEnd w:id="952"/>
      <w:bookmarkEnd w:id="953"/>
      <w:bookmarkEnd w:id="954"/>
      <w:bookmarkEnd w:id="955"/>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956" w:name="_Toc59182606"/>
      <w:bookmarkStart w:id="957" w:name="_Toc59184072"/>
      <w:bookmarkStart w:id="958" w:name="_Toc59195007"/>
      <w:bookmarkStart w:id="959" w:name="_Toc59439433"/>
      <w:bookmarkStart w:id="960" w:name="_Toc67989856"/>
      <w:r>
        <w:rPr>
          <w:lang w:eastAsia="zh-CN"/>
        </w:rPr>
        <w:t>4.3.39</w:t>
      </w:r>
      <w:r>
        <w:rPr>
          <w:lang w:eastAsia="zh-CN"/>
        </w:rPr>
        <w:tab/>
      </w:r>
      <w:r>
        <w:rPr>
          <w:rFonts w:ascii="Courier New" w:hAnsi="Courier New"/>
          <w:lang w:eastAsia="zh-CN"/>
        </w:rPr>
        <w:t>CommonBeamformingFunction</w:t>
      </w:r>
      <w:bookmarkEnd w:id="956"/>
      <w:bookmarkEnd w:id="957"/>
      <w:bookmarkEnd w:id="958"/>
      <w:bookmarkEnd w:id="959"/>
      <w:bookmarkEnd w:id="960"/>
    </w:p>
    <w:p w14:paraId="4591CC44" w14:textId="77777777" w:rsidR="00F17312" w:rsidRDefault="00F17312" w:rsidP="00F17312">
      <w:pPr>
        <w:pStyle w:val="Heading4"/>
      </w:pPr>
      <w:bookmarkStart w:id="961" w:name="_Toc59182607"/>
      <w:bookmarkStart w:id="962" w:name="_Toc59184073"/>
      <w:bookmarkStart w:id="963" w:name="_Toc59195008"/>
      <w:bookmarkStart w:id="964" w:name="_Toc59439434"/>
      <w:bookmarkStart w:id="965" w:name="_Toc67989857"/>
      <w:r>
        <w:rPr>
          <w:lang w:eastAsia="zh-CN"/>
        </w:rPr>
        <w:t>4</w:t>
      </w:r>
      <w:r>
        <w:t>.3.39.1</w:t>
      </w:r>
      <w:r>
        <w:tab/>
        <w:t>Definition</w:t>
      </w:r>
      <w:bookmarkEnd w:id="961"/>
      <w:bookmarkEnd w:id="962"/>
      <w:bookmarkEnd w:id="963"/>
      <w:bookmarkEnd w:id="964"/>
      <w:bookmarkEnd w:id="965"/>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966" w:name="_Toc59182608"/>
      <w:bookmarkStart w:id="967" w:name="_Toc59184074"/>
      <w:bookmarkStart w:id="968" w:name="_Toc59195009"/>
      <w:bookmarkStart w:id="969" w:name="_Toc59439435"/>
      <w:bookmarkStart w:id="970" w:name="_Toc67989858"/>
      <w:r>
        <w:t>4.3.39.2</w:t>
      </w:r>
      <w:r>
        <w:tab/>
        <w:t>Attributes</w:t>
      </w:r>
      <w:bookmarkEnd w:id="966"/>
      <w:bookmarkEnd w:id="967"/>
      <w:bookmarkEnd w:id="968"/>
      <w:bookmarkEnd w:id="969"/>
      <w:bookmarkEnd w:id="970"/>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77777777" w:rsidR="00F17312" w:rsidRDefault="00F17312" w:rsidP="00F17312">
            <w:pPr>
              <w:pStyle w:val="TAH"/>
            </w:pPr>
            <w:r>
              <w:t>Support Qualifier</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971" w:name="_Toc59182609"/>
      <w:bookmarkStart w:id="972" w:name="_Toc59184075"/>
      <w:bookmarkStart w:id="973" w:name="_Toc59195010"/>
      <w:bookmarkStart w:id="974" w:name="_Toc59439436"/>
      <w:bookmarkStart w:id="975" w:name="_Toc67989859"/>
    </w:p>
    <w:p w14:paraId="6EF11806" w14:textId="0F069024" w:rsidR="00F17312" w:rsidRDefault="00F17312" w:rsidP="00F17312">
      <w:pPr>
        <w:pStyle w:val="Heading4"/>
      </w:pPr>
      <w:r>
        <w:t>4.3.39.3</w:t>
      </w:r>
      <w:r>
        <w:tab/>
        <w:t>Attribute constraints</w:t>
      </w:r>
      <w:bookmarkEnd w:id="971"/>
      <w:bookmarkEnd w:id="972"/>
      <w:bookmarkEnd w:id="973"/>
      <w:bookmarkEnd w:id="974"/>
      <w:bookmarkEnd w:id="975"/>
    </w:p>
    <w:p w14:paraId="3233885B" w14:textId="77777777" w:rsidR="00F17312" w:rsidRDefault="00F17312" w:rsidP="00F17312">
      <w:r>
        <w:t>None.</w:t>
      </w:r>
    </w:p>
    <w:p w14:paraId="7E02CD5E" w14:textId="77777777" w:rsidR="00F17312" w:rsidRDefault="00F17312" w:rsidP="00F17312">
      <w:pPr>
        <w:pStyle w:val="Heading4"/>
      </w:pPr>
      <w:bookmarkStart w:id="976" w:name="_Toc59182610"/>
      <w:bookmarkStart w:id="977" w:name="_Toc59184076"/>
      <w:bookmarkStart w:id="978" w:name="_Toc59195011"/>
      <w:bookmarkStart w:id="979" w:name="_Toc59439437"/>
      <w:bookmarkStart w:id="980" w:name="_Toc67989860"/>
      <w:r>
        <w:rPr>
          <w:lang w:eastAsia="zh-CN"/>
        </w:rPr>
        <w:t>4</w:t>
      </w:r>
      <w:r>
        <w:t>.3.39.4</w:t>
      </w:r>
      <w:r>
        <w:tab/>
        <w:t>Notifications</w:t>
      </w:r>
      <w:bookmarkEnd w:id="976"/>
      <w:bookmarkEnd w:id="977"/>
      <w:bookmarkEnd w:id="978"/>
      <w:bookmarkEnd w:id="979"/>
      <w:bookmarkEnd w:id="980"/>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981" w:name="_Toc59182611"/>
      <w:bookmarkStart w:id="982" w:name="_Toc59184077"/>
      <w:bookmarkStart w:id="983" w:name="_Toc59195012"/>
      <w:bookmarkStart w:id="984" w:name="_Toc59439438"/>
      <w:bookmarkStart w:id="985" w:name="_Toc67989861"/>
      <w:r>
        <w:rPr>
          <w:lang w:eastAsia="zh-CN"/>
        </w:rPr>
        <w:t>4.3.40</w:t>
      </w:r>
      <w:r>
        <w:rPr>
          <w:lang w:eastAsia="zh-CN"/>
        </w:rPr>
        <w:tab/>
      </w:r>
      <w:r>
        <w:rPr>
          <w:rFonts w:ascii="Courier New" w:hAnsi="Courier New"/>
          <w:lang w:eastAsia="zh-CN"/>
        </w:rPr>
        <w:t>Beam</w:t>
      </w:r>
      <w:bookmarkEnd w:id="981"/>
      <w:bookmarkEnd w:id="982"/>
      <w:bookmarkEnd w:id="983"/>
      <w:bookmarkEnd w:id="984"/>
      <w:bookmarkEnd w:id="985"/>
    </w:p>
    <w:p w14:paraId="7507046C" w14:textId="77777777" w:rsidR="00F17312" w:rsidRDefault="00F17312" w:rsidP="00F17312">
      <w:pPr>
        <w:pStyle w:val="Heading4"/>
      </w:pPr>
      <w:bookmarkStart w:id="986" w:name="_Toc59182612"/>
      <w:bookmarkStart w:id="987" w:name="_Toc59184078"/>
      <w:bookmarkStart w:id="988" w:name="_Toc59195013"/>
      <w:bookmarkStart w:id="989" w:name="_Toc59439439"/>
      <w:bookmarkStart w:id="990" w:name="_Toc67989862"/>
      <w:r>
        <w:rPr>
          <w:lang w:eastAsia="zh-CN"/>
        </w:rPr>
        <w:t>4</w:t>
      </w:r>
      <w:r>
        <w:t>.3.40.1</w:t>
      </w:r>
      <w:r>
        <w:tab/>
        <w:t>Definition</w:t>
      </w:r>
      <w:bookmarkEnd w:id="986"/>
      <w:bookmarkEnd w:id="987"/>
      <w:bookmarkEnd w:id="988"/>
      <w:bookmarkEnd w:id="989"/>
      <w:bookmarkEnd w:id="990"/>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991" w:name="_Toc59182613"/>
      <w:bookmarkStart w:id="992" w:name="_Toc59184079"/>
      <w:bookmarkStart w:id="993" w:name="_Toc59195014"/>
      <w:bookmarkStart w:id="994" w:name="_Toc59439440"/>
      <w:bookmarkStart w:id="995" w:name="_Toc67989863"/>
      <w:r>
        <w:t>4.3.40.2</w:t>
      </w:r>
      <w:r>
        <w:tab/>
        <w:t>Attributes</w:t>
      </w:r>
      <w:bookmarkEnd w:id="991"/>
      <w:bookmarkEnd w:id="992"/>
      <w:bookmarkEnd w:id="993"/>
      <w:bookmarkEnd w:id="994"/>
      <w:bookmarkEnd w:id="995"/>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77777777" w:rsidR="00F17312" w:rsidRDefault="00F17312" w:rsidP="00F17312">
            <w:pPr>
              <w:pStyle w:val="TAH"/>
            </w:pPr>
            <w:r>
              <w:t>Support Qualifier</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996" w:name="_Toc59182614"/>
      <w:bookmarkStart w:id="997" w:name="_Toc59184080"/>
      <w:bookmarkStart w:id="998" w:name="_Toc59195015"/>
      <w:bookmarkStart w:id="999" w:name="_Toc59439441"/>
      <w:bookmarkStart w:id="1000" w:name="_Toc67989864"/>
      <w:r>
        <w:t>4.3.40.3</w:t>
      </w:r>
      <w:r>
        <w:tab/>
        <w:t>Attribute constraints</w:t>
      </w:r>
      <w:bookmarkEnd w:id="996"/>
      <w:bookmarkEnd w:id="997"/>
      <w:bookmarkEnd w:id="998"/>
      <w:bookmarkEnd w:id="999"/>
      <w:bookmarkEnd w:id="1000"/>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77777777"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Support Qualifier</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77777777"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Support Qualifier</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77777777"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Support Qualifier</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77777777"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Support Qualifier</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6297CEBF" w14:textId="77777777" w:rsidR="00F17312" w:rsidRDefault="00F17312" w:rsidP="00F17312">
      <w:pPr>
        <w:pStyle w:val="Heading3"/>
        <w:rPr>
          <w:lang w:eastAsia="zh-CN"/>
        </w:rPr>
      </w:pPr>
      <w:bookmarkStart w:id="1001" w:name="_Toc59182615"/>
      <w:bookmarkStart w:id="1002" w:name="_Toc59184081"/>
      <w:bookmarkStart w:id="1003" w:name="_Toc59195016"/>
      <w:bookmarkStart w:id="1004" w:name="_Toc59439442"/>
      <w:bookmarkStart w:id="1005" w:name="_Toc67989865"/>
      <w:r>
        <w:rPr>
          <w:lang w:eastAsia="zh-CN"/>
        </w:rPr>
        <w:t>4.3.41</w:t>
      </w:r>
      <w:r>
        <w:rPr>
          <w:lang w:eastAsia="zh-CN"/>
        </w:rPr>
        <w:tab/>
      </w:r>
      <w:r>
        <w:rPr>
          <w:rFonts w:ascii="Courier New" w:hAnsi="Courier New"/>
          <w:lang w:eastAsia="zh-CN"/>
        </w:rPr>
        <w:t>PLMNInfo &lt;&lt;dataType&gt;&gt;</w:t>
      </w:r>
      <w:bookmarkEnd w:id="1001"/>
      <w:bookmarkEnd w:id="1002"/>
      <w:bookmarkEnd w:id="1003"/>
      <w:bookmarkEnd w:id="1004"/>
      <w:bookmarkEnd w:id="1005"/>
    </w:p>
    <w:p w14:paraId="74E37057" w14:textId="77777777" w:rsidR="00F17312" w:rsidRDefault="00F17312" w:rsidP="00F17312">
      <w:pPr>
        <w:pStyle w:val="Heading4"/>
      </w:pPr>
      <w:bookmarkStart w:id="1006" w:name="_Toc59182616"/>
      <w:bookmarkStart w:id="1007" w:name="_Toc59184082"/>
      <w:bookmarkStart w:id="1008" w:name="_Toc59195017"/>
      <w:bookmarkStart w:id="1009" w:name="_Toc59439443"/>
      <w:bookmarkStart w:id="1010" w:name="_Toc67989866"/>
      <w:r>
        <w:rPr>
          <w:lang w:eastAsia="zh-CN"/>
        </w:rPr>
        <w:t>4</w:t>
      </w:r>
      <w:r>
        <w:t>.3.41.1</w:t>
      </w:r>
      <w:r>
        <w:tab/>
        <w:t>Definition</w:t>
      </w:r>
      <w:bookmarkEnd w:id="1006"/>
      <w:bookmarkEnd w:id="1007"/>
      <w:bookmarkEnd w:id="1008"/>
      <w:bookmarkEnd w:id="1009"/>
      <w:bookmarkEnd w:id="1010"/>
    </w:p>
    <w:p w14:paraId="5459BC94" w14:textId="77777777" w:rsidR="00F17312" w:rsidRDefault="00F17312" w:rsidP="00F17312">
      <w:r>
        <w:t xml:space="preserve">This &lt;&lt;dataType&gt;&gt; represents the PLMN supported by the &lt;&lt;IOC&gt;&gt; using this &lt;&lt;dataType&gt;&gt; </w:t>
      </w:r>
      <w:r>
        <w:rPr>
          <w:lang w:eastAsia="zh-CN"/>
        </w:rPr>
        <w:t>as one of its attributes</w:t>
      </w:r>
      <w:r>
        <w:t xml:space="preserve">. In case of network slicing feature is supported, this &lt;&lt;dateType&gt;&gt;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bookmarkStart w:id="1011" w:name="_Toc59182617"/>
      <w:bookmarkStart w:id="1012" w:name="_Toc59184083"/>
      <w:bookmarkStart w:id="1013" w:name="_Toc59195018"/>
      <w:bookmarkStart w:id="1014" w:name="_Toc59439444"/>
      <w:bookmarkStart w:id="1015" w:name="_Toc67989867"/>
      <w:r>
        <w:rPr>
          <w:lang w:eastAsia="zh-CN"/>
        </w:rPr>
        <w:t>4</w:t>
      </w:r>
      <w:r>
        <w:t>.3.41.2</w:t>
      </w:r>
      <w:r>
        <w:tab/>
        <w:t>Attributes</w:t>
      </w:r>
      <w:bookmarkEnd w:id="1011"/>
      <w:bookmarkEnd w:id="1012"/>
      <w:bookmarkEnd w:id="1013"/>
      <w:bookmarkEnd w:id="1014"/>
      <w:bookmarkEnd w:id="1015"/>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77777777" w:rsidR="00F17312" w:rsidRDefault="00F17312" w:rsidP="00F17312">
            <w:pPr>
              <w:pStyle w:val="TAH"/>
            </w:pPr>
            <w:r>
              <w:t>Support Qualifier</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rFonts w:eastAsia="SimSun"/>
          <w:lang w:eastAsia="zh-CN"/>
        </w:rPr>
      </w:pPr>
    </w:p>
    <w:p w14:paraId="5AC07898" w14:textId="165E9F6E" w:rsidR="00F17312" w:rsidRDefault="00F17312" w:rsidP="00F17312">
      <w:pPr>
        <w:pStyle w:val="Heading4"/>
      </w:pPr>
      <w:bookmarkStart w:id="1016" w:name="_Toc59182618"/>
      <w:bookmarkStart w:id="1017" w:name="_Toc59184084"/>
      <w:bookmarkStart w:id="1018" w:name="_Toc59195019"/>
      <w:bookmarkStart w:id="1019" w:name="_Toc59439445"/>
      <w:bookmarkStart w:id="1020" w:name="_Toc67989868"/>
      <w:r>
        <w:t>4.3.41.3</w:t>
      </w:r>
      <w:r>
        <w:tab/>
        <w:t>Attribute constraints</w:t>
      </w:r>
      <w:bookmarkEnd w:id="1016"/>
      <w:bookmarkEnd w:id="1017"/>
      <w:bookmarkEnd w:id="1018"/>
      <w:bookmarkEnd w:id="1019"/>
      <w:bookmarkEnd w:id="1020"/>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Support Qualifier</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21" w:name="_Toc59182619"/>
      <w:bookmarkStart w:id="1022" w:name="_Toc59184085"/>
      <w:bookmarkStart w:id="1023" w:name="_Toc59195020"/>
      <w:bookmarkStart w:id="1024" w:name="_Toc59439446"/>
      <w:bookmarkStart w:id="1025" w:name="_Toc67989869"/>
      <w:r>
        <w:rPr>
          <w:lang w:eastAsia="zh-CN"/>
        </w:rPr>
        <w:t>4</w:t>
      </w:r>
      <w:r>
        <w:t>.3.41.4</w:t>
      </w:r>
      <w:r>
        <w:tab/>
        <w:t>Notifications</w:t>
      </w:r>
      <w:bookmarkEnd w:id="1021"/>
      <w:bookmarkEnd w:id="1022"/>
      <w:bookmarkEnd w:id="1023"/>
      <w:bookmarkEnd w:id="1024"/>
      <w:bookmarkEnd w:id="1025"/>
    </w:p>
    <w:p w14:paraId="663AD2D8" w14:textId="77777777" w:rsidR="00F17312" w:rsidRDefault="00F17312" w:rsidP="00F17312">
      <w:r>
        <w:t xml:space="preserve">The &lt;&lt;IOC&gt;&gt; using this </w:t>
      </w:r>
      <w:r>
        <w:rPr>
          <w:lang w:eastAsia="zh-CN"/>
        </w:rPr>
        <w:t>&lt;&lt;dataType&gt;&gt; as one of its attributes, shall be applicable</w:t>
      </w:r>
      <w:r>
        <w:t>.</w:t>
      </w:r>
    </w:p>
    <w:p w14:paraId="79B782C1" w14:textId="77777777" w:rsidR="00F17312" w:rsidRDefault="00F17312" w:rsidP="00F17312">
      <w:pPr>
        <w:pStyle w:val="Heading3"/>
        <w:rPr>
          <w:lang w:eastAsia="zh-CN"/>
        </w:rPr>
      </w:pPr>
      <w:bookmarkStart w:id="1026" w:name="_Toc59182620"/>
      <w:bookmarkStart w:id="1027" w:name="_Toc59184086"/>
      <w:bookmarkStart w:id="1028" w:name="_Toc59195021"/>
      <w:bookmarkStart w:id="1029" w:name="_Toc59439447"/>
      <w:bookmarkStart w:id="1030" w:name="_Toc67989870"/>
      <w:r>
        <w:rPr>
          <w:lang w:eastAsia="zh-CN"/>
        </w:rPr>
        <w:t>4.3.42</w:t>
      </w:r>
      <w:r>
        <w:rPr>
          <w:lang w:eastAsia="zh-CN"/>
        </w:rPr>
        <w:tab/>
      </w:r>
      <w:r>
        <w:rPr>
          <w:rFonts w:ascii="Courier New" w:hAnsi="Courier New"/>
          <w:lang w:eastAsia="zh-CN"/>
        </w:rPr>
        <w:t>RRMPolicyMember &lt;&lt;dataType&gt;&gt;</w:t>
      </w:r>
      <w:bookmarkEnd w:id="1026"/>
      <w:bookmarkEnd w:id="1027"/>
      <w:bookmarkEnd w:id="1028"/>
      <w:bookmarkEnd w:id="1029"/>
      <w:bookmarkEnd w:id="1030"/>
    </w:p>
    <w:p w14:paraId="10202199" w14:textId="77777777" w:rsidR="00F17312" w:rsidRDefault="00F17312" w:rsidP="00F17312">
      <w:pPr>
        <w:pStyle w:val="Heading4"/>
      </w:pPr>
      <w:bookmarkStart w:id="1031" w:name="_Toc59182621"/>
      <w:bookmarkStart w:id="1032" w:name="_Toc59184087"/>
      <w:bookmarkStart w:id="1033" w:name="_Toc59195022"/>
      <w:bookmarkStart w:id="1034" w:name="_Toc59439448"/>
      <w:bookmarkStart w:id="1035" w:name="_Toc67989871"/>
      <w:r>
        <w:rPr>
          <w:lang w:eastAsia="zh-CN"/>
        </w:rPr>
        <w:t>4</w:t>
      </w:r>
      <w:r>
        <w:t>.3.42.1</w:t>
      </w:r>
      <w:r>
        <w:tab/>
        <w:t>Definition</w:t>
      </w:r>
      <w:bookmarkEnd w:id="1031"/>
      <w:bookmarkEnd w:id="1032"/>
      <w:bookmarkEnd w:id="1033"/>
      <w:bookmarkEnd w:id="1034"/>
      <w:bookmarkEnd w:id="1035"/>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036" w:name="_Toc59182622"/>
      <w:bookmarkStart w:id="1037" w:name="_Toc59184088"/>
      <w:bookmarkStart w:id="1038" w:name="_Toc59195023"/>
      <w:bookmarkStart w:id="1039" w:name="_Toc59439449"/>
      <w:bookmarkStart w:id="1040" w:name="_Toc67989872"/>
      <w:r>
        <w:rPr>
          <w:lang w:eastAsia="zh-CN"/>
        </w:rPr>
        <w:t>4</w:t>
      </w:r>
      <w:r>
        <w:t>.3.42.2</w:t>
      </w:r>
      <w:r>
        <w:tab/>
        <w:t>Attributes</w:t>
      </w:r>
      <w:bookmarkEnd w:id="1036"/>
      <w:bookmarkEnd w:id="1037"/>
      <w:bookmarkEnd w:id="1038"/>
      <w:bookmarkEnd w:id="1039"/>
      <w:bookmarkEnd w:id="1040"/>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77777777" w:rsidR="00F17312" w:rsidRDefault="00F17312" w:rsidP="00F17312">
            <w:pPr>
              <w:keepNext/>
              <w:keepLines/>
              <w:spacing w:after="0"/>
              <w:jc w:val="center"/>
              <w:rPr>
                <w:rFonts w:ascii="Arial" w:hAnsi="Arial"/>
                <w:b/>
                <w:sz w:val="18"/>
              </w:rPr>
            </w:pPr>
            <w:r>
              <w:rPr>
                <w:rFonts w:ascii="Arial" w:hAnsi="Arial"/>
                <w:b/>
                <w:sz w:val="18"/>
              </w:rPr>
              <w:t>Support Qualifier</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041" w:name="_Toc59182623"/>
      <w:bookmarkStart w:id="1042" w:name="_Toc59184089"/>
      <w:bookmarkStart w:id="1043" w:name="_Toc59195024"/>
      <w:bookmarkStart w:id="1044" w:name="_Toc59439450"/>
      <w:bookmarkStart w:id="1045" w:name="_Toc67989873"/>
      <w:r>
        <w:rPr>
          <w:lang w:eastAsia="zh-CN"/>
        </w:rPr>
        <w:t>4</w:t>
      </w:r>
      <w:r>
        <w:t>.3.42.3</w:t>
      </w:r>
      <w:r>
        <w:tab/>
        <w:t>Attribute constraints</w:t>
      </w:r>
      <w:bookmarkEnd w:id="1041"/>
      <w:bookmarkEnd w:id="1042"/>
      <w:bookmarkEnd w:id="1043"/>
      <w:bookmarkEnd w:id="1044"/>
      <w:bookmarkEnd w:id="1045"/>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046" w:name="_Toc59182624"/>
      <w:bookmarkStart w:id="1047" w:name="_Toc59184090"/>
      <w:bookmarkStart w:id="1048" w:name="_Toc59195025"/>
      <w:bookmarkStart w:id="1049" w:name="_Toc59439451"/>
      <w:bookmarkStart w:id="1050" w:name="_Toc67989874"/>
      <w:r>
        <w:rPr>
          <w:lang w:eastAsia="zh-CN"/>
        </w:rPr>
        <w:t>4</w:t>
      </w:r>
      <w:r>
        <w:t>.3.42.4</w:t>
      </w:r>
      <w:r>
        <w:tab/>
        <w:t>Notifications</w:t>
      </w:r>
      <w:bookmarkEnd w:id="1046"/>
      <w:bookmarkEnd w:id="1047"/>
      <w:bookmarkEnd w:id="1048"/>
      <w:bookmarkEnd w:id="1049"/>
      <w:bookmarkEnd w:id="1050"/>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051" w:name="_Toc59182625"/>
      <w:bookmarkStart w:id="1052" w:name="_Toc59184091"/>
      <w:bookmarkStart w:id="1053" w:name="_Toc59195026"/>
      <w:bookmarkStart w:id="1054" w:name="_Toc59439452"/>
      <w:bookmarkStart w:id="1055" w:name="_Toc67989875"/>
      <w:r>
        <w:rPr>
          <w:lang w:eastAsia="zh-CN"/>
        </w:rPr>
        <w:t>4.3.43</w:t>
      </w:r>
      <w:r>
        <w:rPr>
          <w:lang w:eastAsia="zh-CN"/>
        </w:rPr>
        <w:tab/>
      </w:r>
      <w:r w:rsidRPr="00F17312">
        <w:rPr>
          <w:rFonts w:ascii="Courier New" w:hAnsi="Courier New" w:cs="Courier New"/>
          <w:lang w:eastAsia="zh-CN"/>
        </w:rPr>
        <w:t>RRMPolicy_</w:t>
      </w:r>
      <w:bookmarkEnd w:id="1051"/>
      <w:bookmarkEnd w:id="1052"/>
      <w:bookmarkEnd w:id="1053"/>
      <w:bookmarkEnd w:id="1054"/>
      <w:bookmarkEnd w:id="1055"/>
    </w:p>
    <w:p w14:paraId="0992E64B" w14:textId="77777777" w:rsidR="00F17312" w:rsidRDefault="00F17312" w:rsidP="00F17312">
      <w:pPr>
        <w:pStyle w:val="Heading4"/>
      </w:pPr>
      <w:bookmarkStart w:id="1056" w:name="_Toc59182626"/>
      <w:bookmarkStart w:id="1057" w:name="_Toc59184092"/>
      <w:bookmarkStart w:id="1058" w:name="_Toc59195027"/>
      <w:bookmarkStart w:id="1059" w:name="_Toc59439453"/>
      <w:bookmarkStart w:id="1060" w:name="_Toc67989876"/>
      <w:r>
        <w:rPr>
          <w:lang w:eastAsia="zh-CN"/>
        </w:rPr>
        <w:t>4</w:t>
      </w:r>
      <w:r>
        <w:t>.3.43.1</w:t>
      </w:r>
      <w:r>
        <w:tab/>
        <w:t>Definition</w:t>
      </w:r>
      <w:bookmarkEnd w:id="1056"/>
      <w:bookmarkEnd w:id="1057"/>
      <w:bookmarkEnd w:id="1058"/>
      <w:bookmarkEnd w:id="1059"/>
      <w:bookmarkEnd w:id="1060"/>
    </w:p>
    <w:p w14:paraId="63998949" w14:textId="77777777"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(PRB, 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77777777" w:rsidR="00F17312" w:rsidRDefault="00F17312" w:rsidP="00F17312">
      <w:pPr>
        <w:pStyle w:val="Heading4"/>
      </w:pPr>
      <w:r>
        <w:t xml:space="preserve"> </w:t>
      </w:r>
      <w:bookmarkStart w:id="1061" w:name="_Toc59182627"/>
      <w:bookmarkStart w:id="1062" w:name="_Toc59184093"/>
      <w:bookmarkStart w:id="1063" w:name="_Toc59195028"/>
      <w:bookmarkStart w:id="1064" w:name="_Toc59439454"/>
      <w:bookmarkStart w:id="1065" w:name="_Toc67989877"/>
      <w:r>
        <w:rPr>
          <w:lang w:eastAsia="zh-CN"/>
        </w:rPr>
        <w:t>4</w:t>
      </w:r>
      <w:r>
        <w:t>.3.43.2</w:t>
      </w:r>
      <w:r>
        <w:tab/>
        <w:t>Attributes</w:t>
      </w:r>
      <w:bookmarkEnd w:id="1061"/>
      <w:bookmarkEnd w:id="1062"/>
      <w:bookmarkEnd w:id="1063"/>
      <w:bookmarkEnd w:id="1064"/>
      <w:bookmarkEnd w:id="1065"/>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7777777" w:rsidR="00F17312" w:rsidRDefault="00F17312" w:rsidP="00F17312">
            <w:pPr>
              <w:pStyle w:val="TAH"/>
            </w:pPr>
            <w:r>
              <w:t>Support Qualifier</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066" w:name="_Toc59182628"/>
      <w:bookmarkStart w:id="1067" w:name="_Toc59184094"/>
      <w:bookmarkStart w:id="1068" w:name="_Toc59195029"/>
      <w:bookmarkStart w:id="1069" w:name="_Toc59439455"/>
      <w:bookmarkStart w:id="1070" w:name="_Toc67989878"/>
    </w:p>
    <w:p w14:paraId="2ECC645F" w14:textId="2904F247" w:rsidR="00F17312" w:rsidRDefault="00F17312" w:rsidP="00F17312">
      <w:pPr>
        <w:pStyle w:val="Heading4"/>
      </w:pPr>
      <w:r>
        <w:rPr>
          <w:lang w:eastAsia="zh-CN"/>
        </w:rPr>
        <w:t>4</w:t>
      </w:r>
      <w:r>
        <w:t>.3.43.3</w:t>
      </w:r>
      <w:r>
        <w:tab/>
        <w:t>Attribute constraints</w:t>
      </w:r>
      <w:bookmarkEnd w:id="1066"/>
      <w:bookmarkEnd w:id="1067"/>
      <w:bookmarkEnd w:id="1068"/>
      <w:bookmarkEnd w:id="1069"/>
      <w:bookmarkEnd w:id="1070"/>
    </w:p>
    <w:p w14:paraId="72335106" w14:textId="77777777" w:rsidR="00F17312" w:rsidRDefault="00F17312" w:rsidP="00F17312">
      <w:r>
        <w:t>None.</w:t>
      </w:r>
    </w:p>
    <w:p w14:paraId="35B83C15" w14:textId="77777777" w:rsidR="00F17312" w:rsidRDefault="00F17312" w:rsidP="00F17312">
      <w:pPr>
        <w:pStyle w:val="Heading4"/>
      </w:pPr>
      <w:bookmarkStart w:id="1071" w:name="_Toc59182629"/>
      <w:bookmarkStart w:id="1072" w:name="_Toc59184095"/>
      <w:bookmarkStart w:id="1073" w:name="_Toc59195030"/>
      <w:bookmarkStart w:id="1074" w:name="_Toc59439456"/>
      <w:bookmarkStart w:id="1075" w:name="_Toc67989879"/>
      <w:r>
        <w:rPr>
          <w:lang w:eastAsia="zh-CN"/>
        </w:rPr>
        <w:t>4</w:t>
      </w:r>
      <w:r>
        <w:t>.3.43.4</w:t>
      </w:r>
      <w:r>
        <w:tab/>
        <w:t>Notifications</w:t>
      </w:r>
      <w:bookmarkEnd w:id="1071"/>
      <w:bookmarkEnd w:id="1072"/>
      <w:bookmarkEnd w:id="1073"/>
      <w:bookmarkEnd w:id="1074"/>
      <w:bookmarkEnd w:id="1075"/>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076" w:name="_Toc59182630"/>
      <w:bookmarkStart w:id="1077" w:name="_Toc59184096"/>
      <w:bookmarkStart w:id="1078" w:name="_Toc59195031"/>
      <w:bookmarkStart w:id="1079" w:name="_Toc59439457"/>
      <w:bookmarkStart w:id="1080"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076"/>
      <w:bookmarkEnd w:id="1077"/>
      <w:bookmarkEnd w:id="1078"/>
      <w:bookmarkEnd w:id="1079"/>
      <w:bookmarkEnd w:id="1080"/>
    </w:p>
    <w:p w14:paraId="33FBFD9B" w14:textId="77777777" w:rsidR="00F17312" w:rsidRDefault="00F17312" w:rsidP="00F17312">
      <w:pPr>
        <w:pStyle w:val="Heading4"/>
      </w:pPr>
      <w:bookmarkStart w:id="1081" w:name="_Toc59182631"/>
      <w:bookmarkStart w:id="1082" w:name="_Toc59184097"/>
      <w:bookmarkStart w:id="1083" w:name="_Toc59195032"/>
      <w:bookmarkStart w:id="1084" w:name="_Toc59439458"/>
      <w:bookmarkStart w:id="1085" w:name="_Toc67989881"/>
      <w:r>
        <w:rPr>
          <w:lang w:eastAsia="zh-CN"/>
        </w:rPr>
        <w:t>4.3.44</w:t>
      </w:r>
      <w:r>
        <w:t>.1</w:t>
      </w:r>
      <w:r>
        <w:tab/>
        <w:t>Definition</w:t>
      </w:r>
      <w:bookmarkEnd w:id="1081"/>
      <w:bookmarkEnd w:id="1082"/>
      <w:bookmarkEnd w:id="1083"/>
      <w:bookmarkEnd w:id="1084"/>
      <w:bookmarkEnd w:id="1085"/>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086" w:name="_Toc59182632"/>
      <w:bookmarkStart w:id="1087" w:name="_Toc59184098"/>
      <w:bookmarkStart w:id="1088" w:name="_Toc59195033"/>
      <w:bookmarkStart w:id="1089" w:name="_Toc59439459"/>
      <w:bookmarkStart w:id="1090" w:name="_Toc67989882"/>
      <w:r>
        <w:rPr>
          <w:lang w:eastAsia="zh-CN"/>
        </w:rPr>
        <w:t>4.3.44</w:t>
      </w:r>
      <w:r>
        <w:t>.2</w:t>
      </w:r>
      <w:r>
        <w:tab/>
        <w:t>Attributes</w:t>
      </w:r>
      <w:bookmarkEnd w:id="1086"/>
      <w:bookmarkEnd w:id="1087"/>
      <w:bookmarkEnd w:id="1088"/>
      <w:bookmarkEnd w:id="1089"/>
      <w:bookmarkEnd w:id="1090"/>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091" w:name="_Toc59182633"/>
      <w:bookmarkStart w:id="1092" w:name="_Toc59184099"/>
      <w:bookmarkStart w:id="1093" w:name="_Toc59195034"/>
      <w:bookmarkStart w:id="1094" w:name="_Toc59439460"/>
      <w:bookmarkStart w:id="1095" w:name="_Toc67989883"/>
      <w:r>
        <w:rPr>
          <w:lang w:eastAsia="zh-CN"/>
        </w:rPr>
        <w:t>4.3.44</w:t>
      </w:r>
      <w:r>
        <w:t>.3</w:t>
      </w:r>
      <w:r>
        <w:tab/>
        <w:t>Attribute constraints</w:t>
      </w:r>
      <w:bookmarkEnd w:id="1091"/>
      <w:bookmarkEnd w:id="1092"/>
      <w:bookmarkEnd w:id="1093"/>
      <w:bookmarkEnd w:id="1094"/>
      <w:bookmarkEnd w:id="1095"/>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096" w:name="_Toc59182634"/>
      <w:bookmarkStart w:id="1097" w:name="_Toc59184100"/>
      <w:bookmarkStart w:id="1098" w:name="_Toc59195035"/>
      <w:bookmarkStart w:id="1099" w:name="_Toc59439461"/>
      <w:bookmarkStart w:id="1100" w:name="_Toc67989884"/>
      <w:r>
        <w:rPr>
          <w:lang w:eastAsia="zh-CN"/>
        </w:rPr>
        <w:t>4.3.44</w:t>
      </w:r>
      <w:r>
        <w:t>.4</w:t>
      </w:r>
      <w:r>
        <w:tab/>
        <w:t>Notifications</w:t>
      </w:r>
      <w:bookmarkEnd w:id="1096"/>
      <w:bookmarkEnd w:id="1097"/>
      <w:bookmarkEnd w:id="1098"/>
      <w:bookmarkEnd w:id="1099"/>
      <w:bookmarkEnd w:id="1100"/>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01" w:name="_Toc59182635"/>
      <w:bookmarkStart w:id="1102" w:name="_Toc59184101"/>
      <w:bookmarkStart w:id="1103" w:name="_Toc59195036"/>
      <w:bookmarkStart w:id="1104" w:name="_Toc59439462"/>
      <w:bookmarkStart w:id="1105" w:name="_Toc67989885"/>
      <w:r>
        <w:rPr>
          <w:lang w:eastAsia="zh-CN"/>
        </w:rPr>
        <w:t>4.3.45</w:t>
      </w:r>
      <w:r>
        <w:rPr>
          <w:lang w:eastAsia="zh-CN"/>
        </w:rPr>
        <w:tab/>
      </w:r>
      <w:r>
        <w:rPr>
          <w:rFonts w:ascii="Courier New" w:hAnsi="Courier New"/>
          <w:lang w:eastAsia="zh-CN"/>
        </w:rPr>
        <w:t>GNBCUCPNeighbour &lt;&lt;ProxyClass&gt;&gt;</w:t>
      </w:r>
      <w:bookmarkEnd w:id="1101"/>
      <w:bookmarkEnd w:id="1102"/>
      <w:bookmarkEnd w:id="1103"/>
      <w:bookmarkEnd w:id="1104"/>
      <w:bookmarkEnd w:id="1105"/>
    </w:p>
    <w:p w14:paraId="43FC476B" w14:textId="77777777" w:rsidR="00F17312" w:rsidRDefault="00F17312" w:rsidP="00F17312">
      <w:pPr>
        <w:pStyle w:val="Heading4"/>
      </w:pPr>
      <w:bookmarkStart w:id="1106" w:name="_Toc59182636"/>
      <w:bookmarkStart w:id="1107" w:name="_Toc59184102"/>
      <w:bookmarkStart w:id="1108" w:name="_Toc59195037"/>
      <w:bookmarkStart w:id="1109" w:name="_Toc59439463"/>
      <w:bookmarkStart w:id="1110" w:name="_Toc67989886"/>
      <w:r>
        <w:rPr>
          <w:lang w:eastAsia="zh-CN"/>
        </w:rPr>
        <w:t>4.3.45</w:t>
      </w:r>
      <w:r>
        <w:t>.1</w:t>
      </w:r>
      <w:r>
        <w:tab/>
        <w:t>Definition</w:t>
      </w:r>
      <w:bookmarkEnd w:id="1106"/>
      <w:bookmarkEnd w:id="1107"/>
      <w:bookmarkEnd w:id="1108"/>
      <w:bookmarkEnd w:id="1109"/>
      <w:bookmarkEnd w:id="1110"/>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111" w:name="_Toc59182637"/>
      <w:bookmarkStart w:id="1112" w:name="_Toc59184103"/>
      <w:bookmarkStart w:id="1113" w:name="_Toc59195038"/>
      <w:bookmarkStart w:id="1114" w:name="_Toc59439464"/>
      <w:bookmarkStart w:id="1115" w:name="_Toc67989887"/>
      <w:r>
        <w:rPr>
          <w:lang w:eastAsia="zh-CN"/>
        </w:rPr>
        <w:t>4.3.45</w:t>
      </w:r>
      <w:r>
        <w:t>.2</w:t>
      </w:r>
      <w:r>
        <w:tab/>
        <w:t>Attributes</w:t>
      </w:r>
      <w:bookmarkEnd w:id="1111"/>
      <w:bookmarkEnd w:id="1112"/>
      <w:bookmarkEnd w:id="1113"/>
      <w:bookmarkEnd w:id="1114"/>
      <w:bookmarkEnd w:id="1115"/>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116" w:name="_Toc59182638"/>
      <w:bookmarkStart w:id="1117" w:name="_Toc59184104"/>
      <w:bookmarkStart w:id="1118" w:name="_Toc59195039"/>
      <w:bookmarkStart w:id="1119" w:name="_Toc59439465"/>
      <w:bookmarkStart w:id="1120" w:name="_Toc67989888"/>
      <w:r>
        <w:rPr>
          <w:lang w:eastAsia="zh-CN"/>
        </w:rPr>
        <w:t>4.3.45</w:t>
      </w:r>
      <w:r>
        <w:t>.3</w:t>
      </w:r>
      <w:r>
        <w:tab/>
        <w:t>Attribute constraints</w:t>
      </w:r>
      <w:bookmarkEnd w:id="1116"/>
      <w:bookmarkEnd w:id="1117"/>
      <w:bookmarkEnd w:id="1118"/>
      <w:bookmarkEnd w:id="1119"/>
      <w:bookmarkEnd w:id="1120"/>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121" w:name="_Toc59182639"/>
      <w:bookmarkStart w:id="1122" w:name="_Toc59184105"/>
      <w:bookmarkStart w:id="1123" w:name="_Toc59195040"/>
      <w:bookmarkStart w:id="1124" w:name="_Toc59439466"/>
      <w:bookmarkStart w:id="1125" w:name="_Toc67989889"/>
      <w:r>
        <w:rPr>
          <w:lang w:eastAsia="zh-CN"/>
        </w:rPr>
        <w:t>4.3.45</w:t>
      </w:r>
      <w:r>
        <w:t>.4</w:t>
      </w:r>
      <w:r>
        <w:tab/>
        <w:t>Notifications</w:t>
      </w:r>
      <w:bookmarkEnd w:id="1121"/>
      <w:bookmarkEnd w:id="1122"/>
      <w:bookmarkEnd w:id="1123"/>
      <w:bookmarkEnd w:id="1124"/>
      <w:bookmarkEnd w:id="1125"/>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126" w:name="_Toc59182640"/>
      <w:bookmarkStart w:id="1127" w:name="_Toc59184106"/>
      <w:bookmarkStart w:id="1128" w:name="_Toc59195041"/>
      <w:bookmarkStart w:id="1129" w:name="_Toc59439467"/>
      <w:bookmarkStart w:id="1130" w:name="_Toc67989890"/>
      <w:r>
        <w:rPr>
          <w:lang w:eastAsia="zh-CN"/>
        </w:rPr>
        <w:t>4.3.46</w:t>
      </w:r>
      <w:r>
        <w:rPr>
          <w:lang w:eastAsia="zh-CN"/>
        </w:rPr>
        <w:tab/>
      </w:r>
      <w:r>
        <w:rPr>
          <w:rFonts w:ascii="Courier New" w:hAnsi="Courier New"/>
          <w:lang w:eastAsia="zh-CN"/>
        </w:rPr>
        <w:t>GNBCUUPNeighbour &lt;&lt;ProxyClass&gt;&gt;</w:t>
      </w:r>
      <w:bookmarkEnd w:id="1126"/>
      <w:bookmarkEnd w:id="1127"/>
      <w:bookmarkEnd w:id="1128"/>
      <w:bookmarkEnd w:id="1129"/>
      <w:bookmarkEnd w:id="1130"/>
    </w:p>
    <w:p w14:paraId="31CB4CD3" w14:textId="77777777" w:rsidR="00F17312" w:rsidRDefault="00F17312" w:rsidP="00F17312">
      <w:pPr>
        <w:pStyle w:val="Heading4"/>
      </w:pPr>
      <w:bookmarkStart w:id="1131" w:name="_Toc59182641"/>
      <w:bookmarkStart w:id="1132" w:name="_Toc59184107"/>
      <w:bookmarkStart w:id="1133" w:name="_Toc59195042"/>
      <w:bookmarkStart w:id="1134" w:name="_Toc59439468"/>
      <w:bookmarkStart w:id="1135" w:name="_Toc67989891"/>
      <w:r>
        <w:rPr>
          <w:lang w:eastAsia="zh-CN"/>
        </w:rPr>
        <w:t>4.3.46</w:t>
      </w:r>
      <w:r>
        <w:t>.1</w:t>
      </w:r>
      <w:r>
        <w:tab/>
        <w:t>Definition</w:t>
      </w:r>
      <w:bookmarkEnd w:id="1131"/>
      <w:bookmarkEnd w:id="1132"/>
      <w:bookmarkEnd w:id="1133"/>
      <w:bookmarkEnd w:id="1134"/>
      <w:bookmarkEnd w:id="1135"/>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136" w:name="_Toc59182642"/>
      <w:bookmarkStart w:id="1137" w:name="_Toc59184108"/>
      <w:bookmarkStart w:id="1138" w:name="_Toc59195043"/>
      <w:bookmarkStart w:id="1139" w:name="_Toc59439469"/>
      <w:bookmarkStart w:id="1140" w:name="_Toc67989892"/>
      <w:r>
        <w:rPr>
          <w:lang w:eastAsia="zh-CN"/>
        </w:rPr>
        <w:t>4.3.46</w:t>
      </w:r>
      <w:r>
        <w:t>.2</w:t>
      </w:r>
      <w:r>
        <w:tab/>
        <w:t>Attributes</w:t>
      </w:r>
      <w:bookmarkEnd w:id="1136"/>
      <w:bookmarkEnd w:id="1137"/>
      <w:bookmarkEnd w:id="1138"/>
      <w:bookmarkEnd w:id="1139"/>
      <w:bookmarkEnd w:id="1140"/>
    </w:p>
    <w:p w14:paraId="59900826" w14:textId="77777777" w:rsidR="00F17312" w:rsidRDefault="00F17312" w:rsidP="00F17312">
      <w:r>
        <w:t xml:space="preserve">See that defined in </w:t>
      </w:r>
      <w:bookmarkStart w:id="1141"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141"/>
    </w:p>
    <w:p w14:paraId="0595773F" w14:textId="77777777" w:rsidR="00F17312" w:rsidRDefault="00F17312" w:rsidP="00F17312">
      <w:pPr>
        <w:pStyle w:val="Heading4"/>
      </w:pPr>
      <w:bookmarkStart w:id="1142" w:name="_Toc59182643"/>
      <w:bookmarkStart w:id="1143" w:name="_Toc59184109"/>
      <w:bookmarkStart w:id="1144" w:name="_Toc59195044"/>
      <w:bookmarkStart w:id="1145" w:name="_Toc59439470"/>
      <w:bookmarkStart w:id="1146" w:name="_Toc67989893"/>
      <w:r>
        <w:rPr>
          <w:lang w:eastAsia="zh-CN"/>
        </w:rPr>
        <w:t>4.3.46</w:t>
      </w:r>
      <w:r>
        <w:t>.3</w:t>
      </w:r>
      <w:r>
        <w:tab/>
        <w:t>Attribute constraints</w:t>
      </w:r>
      <w:bookmarkEnd w:id="1142"/>
      <w:bookmarkEnd w:id="1143"/>
      <w:bookmarkEnd w:id="1144"/>
      <w:bookmarkEnd w:id="1145"/>
      <w:bookmarkEnd w:id="1146"/>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147" w:name="_Toc59182644"/>
      <w:bookmarkStart w:id="1148" w:name="_Toc59184110"/>
      <w:bookmarkStart w:id="1149" w:name="_Toc59195045"/>
      <w:bookmarkStart w:id="1150" w:name="_Toc59439471"/>
      <w:bookmarkStart w:id="1151" w:name="_Toc67989894"/>
      <w:r>
        <w:rPr>
          <w:lang w:eastAsia="zh-CN"/>
        </w:rPr>
        <w:t>4.3.46</w:t>
      </w:r>
      <w:r>
        <w:t>.4</w:t>
      </w:r>
      <w:r>
        <w:tab/>
        <w:t>Notifications</w:t>
      </w:r>
      <w:bookmarkEnd w:id="1147"/>
      <w:bookmarkEnd w:id="1148"/>
      <w:bookmarkEnd w:id="1149"/>
      <w:bookmarkEnd w:id="1150"/>
      <w:bookmarkEnd w:id="1151"/>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152" w:name="_Toc59182645"/>
      <w:bookmarkStart w:id="1153" w:name="_Toc59184111"/>
      <w:bookmarkStart w:id="1154" w:name="_Toc59195046"/>
      <w:bookmarkStart w:id="1155" w:name="_Toc59439472"/>
      <w:bookmarkStart w:id="1156" w:name="_Toc67989895"/>
      <w:r>
        <w:rPr>
          <w:lang w:eastAsia="zh-CN"/>
        </w:rPr>
        <w:t>4.3.47</w:t>
      </w:r>
      <w:r>
        <w:rPr>
          <w:lang w:eastAsia="zh-CN"/>
        </w:rPr>
        <w:tab/>
        <w:t xml:space="preserve">MappingSetIDBackhaulAddress  </w:t>
      </w:r>
      <w:r>
        <w:rPr>
          <w:rFonts w:ascii="Courier New" w:hAnsi="Courier New" w:cs="Courier New"/>
          <w:lang w:eastAsia="zh-CN"/>
        </w:rPr>
        <w:t>&lt;&lt;dataType&gt;&gt;</w:t>
      </w:r>
      <w:bookmarkEnd w:id="1152"/>
      <w:bookmarkEnd w:id="1153"/>
      <w:bookmarkEnd w:id="1154"/>
      <w:bookmarkEnd w:id="1155"/>
      <w:bookmarkEnd w:id="1156"/>
    </w:p>
    <w:p w14:paraId="5BF7BC44" w14:textId="77777777" w:rsidR="00F17312" w:rsidRDefault="00F17312" w:rsidP="00F17312">
      <w:pPr>
        <w:pStyle w:val="Heading4"/>
      </w:pPr>
      <w:bookmarkStart w:id="1157" w:name="_Toc59182646"/>
      <w:bookmarkStart w:id="1158" w:name="_Toc59184112"/>
      <w:bookmarkStart w:id="1159" w:name="_Toc59195047"/>
      <w:bookmarkStart w:id="1160" w:name="_Toc59439473"/>
      <w:bookmarkStart w:id="1161" w:name="_Toc67989896"/>
      <w:r>
        <w:t>4.3.47.1</w:t>
      </w:r>
      <w:r>
        <w:tab/>
        <w:t>Definition</w:t>
      </w:r>
      <w:bookmarkEnd w:id="1157"/>
      <w:bookmarkEnd w:id="1158"/>
      <w:bookmarkEnd w:id="1159"/>
      <w:bookmarkEnd w:id="1160"/>
      <w:bookmarkEnd w:id="1161"/>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162" w:name="_Toc59182647"/>
      <w:bookmarkStart w:id="1163" w:name="_Toc59184113"/>
      <w:bookmarkStart w:id="1164" w:name="_Toc59195048"/>
      <w:bookmarkStart w:id="1165" w:name="_Toc59439474"/>
      <w:bookmarkStart w:id="1166" w:name="_Toc67989897"/>
      <w:r>
        <w:t>4</w:t>
      </w:r>
      <w:r>
        <w:rPr>
          <w:lang w:eastAsia="zh-CN"/>
        </w:rPr>
        <w:t>.</w:t>
      </w:r>
      <w:r>
        <w:t>3.47.2</w:t>
      </w:r>
      <w:r>
        <w:tab/>
        <w:t>Attributes</w:t>
      </w:r>
      <w:bookmarkEnd w:id="1162"/>
      <w:bookmarkEnd w:id="1163"/>
      <w:bookmarkEnd w:id="1164"/>
      <w:bookmarkEnd w:id="1165"/>
      <w:bookmarkEnd w:id="1166"/>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77777777" w:rsidR="00F17312" w:rsidRDefault="00F17312" w:rsidP="00F17312">
            <w:pPr>
              <w:pStyle w:val="TAH"/>
              <w:rPr>
                <w:rFonts w:cs="Arial"/>
                <w:szCs w:val="18"/>
              </w:rPr>
            </w:pPr>
            <w:r>
              <w:rPr>
                <w:rFonts w:cs="Arial"/>
                <w:szCs w:val="18"/>
              </w:rPr>
              <w:t>Support Qualifier</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167" w:name="_Toc59182648"/>
      <w:bookmarkStart w:id="1168" w:name="_Toc59184114"/>
      <w:bookmarkStart w:id="1169" w:name="_Toc59195049"/>
      <w:bookmarkStart w:id="1170" w:name="_Toc59439475"/>
      <w:bookmarkStart w:id="1171" w:name="_Toc67989898"/>
    </w:p>
    <w:p w14:paraId="24865A49" w14:textId="77777777" w:rsidR="00F17312" w:rsidRDefault="00F17312" w:rsidP="00F17312">
      <w:pPr>
        <w:pStyle w:val="Heading4"/>
      </w:pPr>
      <w:r>
        <w:t>4.3.47.3</w:t>
      </w:r>
      <w:r>
        <w:tab/>
        <w:t>Attribute constraints</w:t>
      </w:r>
      <w:bookmarkEnd w:id="1167"/>
      <w:bookmarkEnd w:id="1168"/>
      <w:bookmarkEnd w:id="1169"/>
      <w:bookmarkEnd w:id="1170"/>
      <w:bookmarkEnd w:id="1171"/>
    </w:p>
    <w:p w14:paraId="51426102" w14:textId="77777777" w:rsidR="00F17312" w:rsidRDefault="00F17312" w:rsidP="00F17312">
      <w:pPr>
        <w:keepNext/>
      </w:pPr>
      <w:r>
        <w:t>None.</w:t>
      </w:r>
    </w:p>
    <w:p w14:paraId="7A90764B" w14:textId="77777777" w:rsidR="00F17312" w:rsidRDefault="00F17312" w:rsidP="00F17312">
      <w:pPr>
        <w:pStyle w:val="Heading4"/>
      </w:pPr>
      <w:bookmarkStart w:id="1172" w:name="_Toc59182649"/>
      <w:bookmarkStart w:id="1173" w:name="_Toc59184115"/>
      <w:bookmarkStart w:id="1174" w:name="_Toc59195050"/>
      <w:bookmarkStart w:id="1175" w:name="_Toc59439476"/>
      <w:bookmarkStart w:id="1176" w:name="_Toc67989899"/>
      <w:r>
        <w:rPr>
          <w:lang w:eastAsia="zh-CN"/>
        </w:rPr>
        <w:t>4</w:t>
      </w:r>
      <w:r>
        <w:t>.3.47.4</w:t>
      </w:r>
      <w:r>
        <w:tab/>
        <w:t>Notifications</w:t>
      </w:r>
      <w:bookmarkEnd w:id="1172"/>
      <w:bookmarkEnd w:id="1173"/>
      <w:bookmarkEnd w:id="1174"/>
      <w:bookmarkEnd w:id="1175"/>
      <w:bookmarkEnd w:id="1176"/>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177" w:name="_Toc59182650"/>
      <w:bookmarkStart w:id="1178" w:name="_Toc59184116"/>
      <w:bookmarkStart w:id="1179" w:name="_Toc59195051"/>
      <w:bookmarkStart w:id="1180" w:name="_Toc59439477"/>
      <w:bookmarkStart w:id="1181" w:name="_Toc67989900"/>
      <w:r>
        <w:rPr>
          <w:lang w:eastAsia="zh-CN"/>
        </w:rPr>
        <w:t>4.3.48</w:t>
      </w:r>
      <w:r>
        <w:rPr>
          <w:lang w:eastAsia="zh-CN"/>
        </w:rPr>
        <w:tab/>
        <w:t xml:space="preserve">BackhaulAddress  </w:t>
      </w:r>
      <w:r>
        <w:rPr>
          <w:rFonts w:ascii="Courier New" w:hAnsi="Courier New" w:cs="Courier New"/>
          <w:lang w:eastAsia="zh-CN"/>
        </w:rPr>
        <w:t>&lt;&lt;dataType&gt;&gt;</w:t>
      </w:r>
      <w:bookmarkEnd w:id="1177"/>
      <w:bookmarkEnd w:id="1178"/>
      <w:bookmarkEnd w:id="1179"/>
      <w:bookmarkEnd w:id="1180"/>
      <w:bookmarkEnd w:id="1181"/>
    </w:p>
    <w:p w14:paraId="1DD1C820" w14:textId="77777777" w:rsidR="00F17312" w:rsidRDefault="00F17312" w:rsidP="00F17312">
      <w:pPr>
        <w:pStyle w:val="Heading4"/>
      </w:pPr>
      <w:bookmarkStart w:id="1182" w:name="_Toc59182651"/>
      <w:bookmarkStart w:id="1183" w:name="_Toc59184117"/>
      <w:bookmarkStart w:id="1184" w:name="_Toc59195052"/>
      <w:bookmarkStart w:id="1185" w:name="_Toc59439478"/>
      <w:bookmarkStart w:id="1186" w:name="_Toc67989901"/>
      <w:r>
        <w:t>4.3.48.1</w:t>
      </w:r>
      <w:r>
        <w:tab/>
        <w:t>Definition</w:t>
      </w:r>
      <w:bookmarkEnd w:id="1182"/>
      <w:bookmarkEnd w:id="1183"/>
      <w:bookmarkEnd w:id="1184"/>
      <w:bookmarkEnd w:id="1185"/>
      <w:bookmarkEnd w:id="1186"/>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187" w:name="_Toc59182652"/>
      <w:bookmarkStart w:id="1188" w:name="_Toc59184118"/>
      <w:bookmarkStart w:id="1189" w:name="_Toc59195053"/>
      <w:bookmarkStart w:id="1190" w:name="_Toc59439479"/>
      <w:bookmarkStart w:id="1191" w:name="_Toc67989902"/>
      <w:r>
        <w:t>4</w:t>
      </w:r>
      <w:r>
        <w:rPr>
          <w:lang w:eastAsia="zh-CN"/>
        </w:rPr>
        <w:t>.</w:t>
      </w:r>
      <w:r>
        <w:t>3.48.2</w:t>
      </w:r>
      <w:r>
        <w:tab/>
        <w:t>Attributes</w:t>
      </w:r>
      <w:bookmarkEnd w:id="1187"/>
      <w:bookmarkEnd w:id="1188"/>
      <w:bookmarkEnd w:id="1189"/>
      <w:bookmarkEnd w:id="1190"/>
      <w:bookmarkEnd w:id="1191"/>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77777777" w:rsidR="00F17312" w:rsidRDefault="00F17312" w:rsidP="00F17312">
            <w:pPr>
              <w:pStyle w:val="TAH"/>
              <w:rPr>
                <w:rFonts w:cs="Arial"/>
                <w:szCs w:val="18"/>
              </w:rPr>
            </w:pPr>
            <w:r>
              <w:rPr>
                <w:rFonts w:cs="Arial"/>
                <w:szCs w:val="18"/>
              </w:rPr>
              <w:t>Support Qualifier</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192" w:name="_Toc59182653"/>
      <w:bookmarkStart w:id="1193" w:name="_Toc59184119"/>
      <w:bookmarkStart w:id="1194" w:name="_Toc59195054"/>
      <w:bookmarkStart w:id="1195" w:name="_Toc59439480"/>
      <w:bookmarkStart w:id="1196" w:name="_Toc67989903"/>
    </w:p>
    <w:p w14:paraId="78375A34" w14:textId="77777777" w:rsidR="00F17312" w:rsidRDefault="00F17312" w:rsidP="00F17312">
      <w:pPr>
        <w:pStyle w:val="Heading4"/>
      </w:pPr>
      <w:r>
        <w:t>4.3.48.3</w:t>
      </w:r>
      <w:r>
        <w:tab/>
        <w:t>Attribute constraints</w:t>
      </w:r>
      <w:bookmarkEnd w:id="1192"/>
      <w:bookmarkEnd w:id="1193"/>
      <w:bookmarkEnd w:id="1194"/>
      <w:bookmarkEnd w:id="1195"/>
      <w:bookmarkEnd w:id="1196"/>
    </w:p>
    <w:p w14:paraId="7E8C66D6" w14:textId="77777777" w:rsidR="00F17312" w:rsidRDefault="00F17312" w:rsidP="00F17312">
      <w:pPr>
        <w:keepNext/>
      </w:pPr>
      <w:r>
        <w:t>None.</w:t>
      </w:r>
    </w:p>
    <w:p w14:paraId="6B5219F3" w14:textId="77777777" w:rsidR="00F17312" w:rsidRDefault="00F17312" w:rsidP="00F17312">
      <w:pPr>
        <w:pStyle w:val="Heading4"/>
      </w:pPr>
      <w:bookmarkStart w:id="1197" w:name="_Toc59182654"/>
      <w:bookmarkStart w:id="1198" w:name="_Toc59184120"/>
      <w:bookmarkStart w:id="1199" w:name="_Toc59195055"/>
      <w:bookmarkStart w:id="1200" w:name="_Toc59439481"/>
      <w:bookmarkStart w:id="1201" w:name="_Toc67989904"/>
      <w:r>
        <w:rPr>
          <w:lang w:eastAsia="zh-CN"/>
        </w:rPr>
        <w:t>4</w:t>
      </w:r>
      <w:r>
        <w:t>.3.48.4</w:t>
      </w:r>
      <w:r>
        <w:tab/>
        <w:t>Notifications</w:t>
      </w:r>
      <w:bookmarkEnd w:id="1197"/>
      <w:bookmarkEnd w:id="1198"/>
      <w:bookmarkEnd w:id="1199"/>
      <w:bookmarkEnd w:id="1200"/>
      <w:bookmarkEnd w:id="1201"/>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4751493" w14:textId="77777777" w:rsidR="00F17312" w:rsidRDefault="00F17312" w:rsidP="00F17312">
      <w:pPr>
        <w:pStyle w:val="Heading3"/>
        <w:rPr>
          <w:lang w:eastAsia="zh-CN"/>
        </w:rPr>
      </w:pPr>
      <w:bookmarkStart w:id="1202" w:name="_Toc59182655"/>
      <w:bookmarkStart w:id="1203" w:name="_Toc59184121"/>
      <w:bookmarkStart w:id="1204" w:name="_Toc59195056"/>
      <w:bookmarkStart w:id="1205" w:name="_Toc59439482"/>
      <w:bookmarkStart w:id="1206" w:name="_Toc67989905"/>
      <w:r>
        <w:rPr>
          <w:lang w:eastAsia="zh-CN"/>
        </w:rPr>
        <w:t>4.3.49</w:t>
      </w:r>
      <w:r>
        <w:rPr>
          <w:lang w:eastAsia="zh-CN"/>
        </w:rPr>
        <w:tab/>
        <w:t xml:space="preserve">TAI  </w:t>
      </w:r>
      <w:r>
        <w:rPr>
          <w:rFonts w:ascii="Courier New" w:hAnsi="Courier New" w:cs="Courier New"/>
          <w:lang w:eastAsia="zh-CN"/>
        </w:rPr>
        <w:t>&lt;&lt;dataType&gt;&gt;</w:t>
      </w:r>
      <w:bookmarkEnd w:id="1202"/>
      <w:bookmarkEnd w:id="1203"/>
      <w:bookmarkEnd w:id="1204"/>
      <w:bookmarkEnd w:id="1205"/>
      <w:bookmarkEnd w:id="1206"/>
    </w:p>
    <w:p w14:paraId="2AA324DE" w14:textId="77777777" w:rsidR="00F17312" w:rsidRDefault="00F17312" w:rsidP="00F17312">
      <w:pPr>
        <w:pStyle w:val="Heading4"/>
      </w:pPr>
      <w:bookmarkStart w:id="1207" w:name="_Toc59182656"/>
      <w:bookmarkStart w:id="1208" w:name="_Toc59184122"/>
      <w:bookmarkStart w:id="1209" w:name="_Toc59195057"/>
      <w:bookmarkStart w:id="1210" w:name="_Toc59439483"/>
      <w:bookmarkStart w:id="1211" w:name="_Toc67989906"/>
      <w:r>
        <w:t>4.3.49.1</w:t>
      </w:r>
      <w:r>
        <w:tab/>
        <w:t>Definition</w:t>
      </w:r>
      <w:bookmarkEnd w:id="1207"/>
      <w:bookmarkEnd w:id="1208"/>
      <w:bookmarkEnd w:id="1209"/>
      <w:bookmarkEnd w:id="1210"/>
      <w:bookmarkEnd w:id="1211"/>
    </w:p>
    <w:p w14:paraId="4FCA2DD7"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describing the</w:t>
      </w:r>
      <w:r>
        <w:t xml:space="preserve"> TAI of gNB, which is used to uniquely identify a Tracking Area. </w:t>
      </w:r>
    </w:p>
    <w:p w14:paraId="1A4D7F1A" w14:textId="1E154946" w:rsidR="00F17312" w:rsidRDefault="00F17312" w:rsidP="00F17312">
      <w:pPr>
        <w:pStyle w:val="Heading4"/>
      </w:pPr>
      <w:bookmarkStart w:id="1212" w:name="_Toc59182657"/>
      <w:bookmarkStart w:id="1213" w:name="_Toc59184123"/>
      <w:bookmarkStart w:id="1214" w:name="_Toc59195058"/>
      <w:bookmarkStart w:id="1215" w:name="_Toc59439484"/>
      <w:bookmarkStart w:id="1216" w:name="_Toc67989907"/>
      <w:r>
        <w:t>4</w:t>
      </w:r>
      <w:r>
        <w:rPr>
          <w:lang w:eastAsia="zh-CN"/>
        </w:rPr>
        <w:t>.</w:t>
      </w:r>
      <w:r>
        <w:t>3.49.2</w:t>
      </w:r>
      <w:r>
        <w:tab/>
        <w:t>Attributes</w:t>
      </w:r>
      <w:bookmarkEnd w:id="1212"/>
      <w:bookmarkEnd w:id="1213"/>
      <w:bookmarkEnd w:id="1214"/>
      <w:bookmarkEnd w:id="1215"/>
      <w:bookmarkEnd w:id="1216"/>
    </w:p>
    <w:p w14:paraId="31A8CF7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0C3559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2A11D4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91D7379" w14:textId="77777777" w:rsidR="00F17312" w:rsidRDefault="00F17312" w:rsidP="00F17312">
            <w:pPr>
              <w:pStyle w:val="TAH"/>
              <w:rPr>
                <w:rFonts w:cs="Arial"/>
                <w:szCs w:val="18"/>
              </w:rPr>
            </w:pPr>
            <w:r>
              <w:rPr>
                <w:rFonts w:cs="Arial"/>
                <w:szCs w:val="18"/>
              </w:rPr>
              <w:t>Support Qualifier</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9E3A8D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3DD24A87"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4781FCE0"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0CF036D" w14:textId="77777777" w:rsidR="00F17312" w:rsidRDefault="00F17312" w:rsidP="00F17312">
            <w:pPr>
              <w:pStyle w:val="TAH"/>
              <w:rPr>
                <w:rFonts w:cs="Arial"/>
                <w:szCs w:val="18"/>
              </w:rPr>
            </w:pPr>
            <w:r>
              <w:rPr>
                <w:rFonts w:cs="Arial"/>
                <w:szCs w:val="18"/>
              </w:rPr>
              <w:t>isNotifyable</w:t>
            </w:r>
          </w:p>
        </w:tc>
      </w:tr>
      <w:tr w:rsidR="00F17312" w14:paraId="0530AE8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0B6AE3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pLMNId</w:t>
            </w:r>
          </w:p>
        </w:tc>
        <w:tc>
          <w:tcPr>
            <w:tcW w:w="966" w:type="dxa"/>
            <w:tcBorders>
              <w:top w:val="single" w:sz="4" w:space="0" w:color="auto"/>
              <w:left w:val="single" w:sz="4" w:space="0" w:color="auto"/>
              <w:bottom w:val="single" w:sz="4" w:space="0" w:color="auto"/>
              <w:right w:val="single" w:sz="4" w:space="0" w:color="auto"/>
            </w:tcBorders>
            <w:hideMark/>
          </w:tcPr>
          <w:p w14:paraId="5B4718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18C7036"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13B99CE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52C47F10"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574B7768" w14:textId="77777777" w:rsidR="00F17312" w:rsidRDefault="00F17312" w:rsidP="00F17312">
            <w:pPr>
              <w:pStyle w:val="TAL"/>
              <w:jc w:val="center"/>
              <w:rPr>
                <w:rFonts w:cs="Arial"/>
                <w:lang w:eastAsia="zh-CN"/>
              </w:rPr>
            </w:pPr>
            <w:r>
              <w:rPr>
                <w:lang w:eastAsia="zh-CN"/>
              </w:rPr>
              <w:t>T</w:t>
            </w:r>
          </w:p>
        </w:tc>
      </w:tr>
      <w:tr w:rsidR="00F17312" w14:paraId="51445D8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A3E0B6" w14:textId="77777777" w:rsidR="00F17312" w:rsidRDefault="00F17312" w:rsidP="00F17312">
            <w:pPr>
              <w:pStyle w:val="TAL"/>
              <w:rPr>
                <w:rFonts w:ascii="Courier New" w:hAnsi="Courier New" w:cs="Courier New"/>
                <w:szCs w:val="18"/>
              </w:rPr>
            </w:pPr>
            <w:r>
              <w:rPr>
                <w:rFonts w:ascii="Courier New" w:hAnsi="Courier New" w:cs="Courier New"/>
                <w:szCs w:val="18"/>
              </w:rPr>
              <w:t>nRTAC</w:t>
            </w:r>
          </w:p>
        </w:tc>
        <w:tc>
          <w:tcPr>
            <w:tcW w:w="966" w:type="dxa"/>
            <w:tcBorders>
              <w:top w:val="single" w:sz="4" w:space="0" w:color="auto"/>
              <w:left w:val="single" w:sz="4" w:space="0" w:color="auto"/>
              <w:bottom w:val="single" w:sz="4" w:space="0" w:color="auto"/>
              <w:right w:val="single" w:sz="4" w:space="0" w:color="auto"/>
            </w:tcBorders>
            <w:hideMark/>
          </w:tcPr>
          <w:p w14:paraId="24F0690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FA1340"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C152B1"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48E4556"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106E9CF" w14:textId="77777777" w:rsidR="00F17312" w:rsidRDefault="00F17312" w:rsidP="00F17312">
            <w:pPr>
              <w:pStyle w:val="TAL"/>
              <w:jc w:val="center"/>
              <w:rPr>
                <w:lang w:eastAsia="zh-CN"/>
              </w:rPr>
            </w:pPr>
            <w:r>
              <w:rPr>
                <w:lang w:eastAsia="zh-CN"/>
              </w:rPr>
              <w:t>T</w:t>
            </w:r>
          </w:p>
        </w:tc>
      </w:tr>
    </w:tbl>
    <w:p w14:paraId="18AC1E5B" w14:textId="77777777" w:rsidR="00F17312" w:rsidRDefault="00F17312" w:rsidP="00F17312">
      <w:bookmarkStart w:id="1217" w:name="_Toc59182658"/>
      <w:bookmarkStart w:id="1218" w:name="_Toc59184124"/>
      <w:bookmarkStart w:id="1219" w:name="_Toc59195059"/>
      <w:bookmarkStart w:id="1220" w:name="_Toc59439485"/>
      <w:bookmarkStart w:id="1221" w:name="_Toc67989908"/>
    </w:p>
    <w:p w14:paraId="46C4C7C7" w14:textId="77777777" w:rsidR="00F17312" w:rsidRDefault="00F17312" w:rsidP="00F17312">
      <w:pPr>
        <w:pStyle w:val="Heading4"/>
      </w:pPr>
      <w:r>
        <w:t>4.3.49.3</w:t>
      </w:r>
      <w:r>
        <w:tab/>
        <w:t>Attribute constraints</w:t>
      </w:r>
      <w:bookmarkEnd w:id="1217"/>
      <w:bookmarkEnd w:id="1218"/>
      <w:bookmarkEnd w:id="1219"/>
      <w:bookmarkEnd w:id="1220"/>
      <w:bookmarkEnd w:id="1221"/>
    </w:p>
    <w:p w14:paraId="0630FEEE" w14:textId="77777777" w:rsidR="00F17312" w:rsidRDefault="00F17312" w:rsidP="00F17312">
      <w:pPr>
        <w:keepNext/>
      </w:pPr>
      <w:r>
        <w:t>None.</w:t>
      </w:r>
    </w:p>
    <w:p w14:paraId="20B09793" w14:textId="77777777" w:rsidR="00F17312" w:rsidRDefault="00F17312" w:rsidP="00F17312">
      <w:pPr>
        <w:pStyle w:val="Heading4"/>
      </w:pPr>
      <w:bookmarkStart w:id="1222" w:name="_Toc59182659"/>
      <w:bookmarkStart w:id="1223" w:name="_Toc59184125"/>
      <w:bookmarkStart w:id="1224" w:name="_Toc59195060"/>
      <w:bookmarkStart w:id="1225" w:name="_Toc59439486"/>
      <w:bookmarkStart w:id="1226" w:name="_Toc67989909"/>
      <w:r>
        <w:rPr>
          <w:lang w:eastAsia="zh-CN"/>
        </w:rPr>
        <w:t>4</w:t>
      </w:r>
      <w:r>
        <w:t>.3.49.4</w:t>
      </w:r>
      <w:r>
        <w:tab/>
        <w:t>Notifications</w:t>
      </w:r>
      <w:bookmarkEnd w:id="1222"/>
      <w:bookmarkEnd w:id="1223"/>
      <w:bookmarkEnd w:id="1224"/>
      <w:bookmarkEnd w:id="1225"/>
      <w:bookmarkEnd w:id="1226"/>
    </w:p>
    <w:p w14:paraId="31B3B533"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63B345A" w14:textId="77777777" w:rsidR="00F17312" w:rsidRDefault="00F17312" w:rsidP="00F17312">
      <w:pPr>
        <w:keepNext/>
        <w:keepLines/>
        <w:spacing w:before="120"/>
        <w:ind w:left="1134" w:hanging="1134"/>
        <w:rPr>
          <w:rFonts w:ascii="Courier New" w:hAnsi="Courier New" w:cs="Courier New"/>
          <w:sz w:val="28"/>
          <w:lang w:eastAsia="zh-CN"/>
        </w:rPr>
      </w:pPr>
      <w:r>
        <w:rPr>
          <w:rFonts w:ascii="Arial" w:hAnsi="Arial"/>
          <w:sz w:val="28"/>
          <w:lang w:eastAsia="zh-CN"/>
        </w:rPr>
        <w:t>4.3.50</w:t>
      </w:r>
      <w:r>
        <w:rPr>
          <w:rFonts w:ascii="Arial" w:hAnsi="Arial"/>
          <w:sz w:val="28"/>
          <w:lang w:eastAsia="zh-CN"/>
        </w:rPr>
        <w:tab/>
      </w:r>
      <w:r>
        <w:rPr>
          <w:rFonts w:ascii="Courier New" w:hAnsi="Courier New" w:cs="Courier New"/>
          <w:sz w:val="28"/>
          <w:lang w:eastAsia="zh-CN"/>
        </w:rPr>
        <w:t>RimRSGlobal</w:t>
      </w:r>
    </w:p>
    <w:p w14:paraId="38543DD5" w14:textId="77777777" w:rsidR="00F17312" w:rsidRDefault="00F17312" w:rsidP="00F17312">
      <w:pPr>
        <w:keepNext/>
        <w:keepLines/>
        <w:spacing w:before="120"/>
        <w:ind w:left="1418" w:hanging="1418"/>
        <w:rPr>
          <w:rFonts w:ascii="Arial" w:hAnsi="Arial"/>
          <w:sz w:val="24"/>
        </w:rPr>
      </w:pPr>
      <w:r>
        <w:rPr>
          <w:rFonts w:ascii="Arial" w:hAnsi="Arial"/>
          <w:sz w:val="24"/>
          <w:lang w:eastAsia="zh-CN"/>
        </w:rPr>
        <w:t>4</w:t>
      </w:r>
      <w:r>
        <w:rPr>
          <w:rFonts w:ascii="Arial" w:hAnsi="Arial"/>
          <w:sz w:val="24"/>
        </w:rPr>
        <w:t>.3.50.1</w:t>
      </w:r>
      <w:r>
        <w:rPr>
          <w:rFonts w:ascii="Arial" w:hAnsi="Arial"/>
          <w:sz w:val="24"/>
        </w:rPr>
        <w:tab/>
        <w:t>Definition</w:t>
      </w:r>
    </w:p>
    <w:p w14:paraId="12D4E5C1" w14:textId="77777777" w:rsidR="00F17312" w:rsidRDefault="00F17312" w:rsidP="00F1731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0C7EDAA2" w14:textId="77777777" w:rsidR="00F17312" w:rsidRDefault="00F17312" w:rsidP="00F17312">
      <w:pPr>
        <w:keepNext/>
        <w:keepLines/>
        <w:spacing w:before="120"/>
        <w:ind w:left="1418" w:hanging="1418"/>
        <w:rPr>
          <w:rFonts w:ascii="Arial" w:hAnsi="Arial"/>
          <w:sz w:val="24"/>
        </w:rPr>
      </w:pPr>
      <w:r>
        <w:rPr>
          <w:rFonts w:ascii="Arial" w:hAnsi="Arial"/>
          <w:sz w:val="24"/>
          <w:lang w:eastAsia="zh-CN"/>
        </w:rPr>
        <w:t>4.3.</w:t>
      </w:r>
      <w:r>
        <w:rPr>
          <w:rFonts w:ascii="Arial" w:hAnsi="Arial"/>
          <w:sz w:val="24"/>
        </w:rPr>
        <w:t>50.2</w:t>
      </w:r>
      <w:r>
        <w:rPr>
          <w:rFonts w:ascii="Arial" w:hAnsi="Arial"/>
          <w:sz w:val="24"/>
        </w:rP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77777777" w:rsidR="00F17312" w:rsidRDefault="00F17312" w:rsidP="00F17312">
            <w:pPr>
              <w:keepNext/>
              <w:keepLines/>
              <w:spacing w:after="0"/>
              <w:jc w:val="center"/>
              <w:rPr>
                <w:rFonts w:ascii="Arial" w:hAnsi="Arial"/>
                <w:b/>
                <w:sz w:val="18"/>
              </w:rPr>
            </w:pPr>
            <w:r>
              <w:rPr>
                <w:rFonts w:ascii="Arial" w:hAnsi="Arial"/>
                <w:b/>
                <w:sz w:val="18"/>
              </w:rPr>
              <w:t>Support Qualifier</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F17312">
      <w:pPr>
        <w:keepNext/>
        <w:keepLines/>
        <w:spacing w:before="120"/>
        <w:ind w:left="1418" w:hanging="1418"/>
        <w:rPr>
          <w:rFonts w:ascii="Arial" w:hAnsi="Arial"/>
          <w:sz w:val="24"/>
        </w:rPr>
      </w:pPr>
      <w:r>
        <w:rPr>
          <w:rFonts w:ascii="Arial" w:hAnsi="Arial"/>
          <w:sz w:val="24"/>
          <w:lang w:eastAsia="zh-CN"/>
        </w:rPr>
        <w:t>4.3.</w:t>
      </w:r>
      <w:r>
        <w:rPr>
          <w:rFonts w:ascii="Arial" w:hAnsi="Arial"/>
          <w:sz w:val="24"/>
        </w:rPr>
        <w:t>50.3</w:t>
      </w:r>
      <w:r>
        <w:rPr>
          <w:rFonts w:ascii="Arial" w:hAnsi="Arial"/>
          <w:sz w:val="24"/>
        </w:rPr>
        <w:tab/>
        <w:t>Attribute constraints</w:t>
      </w:r>
    </w:p>
    <w:p w14:paraId="00569D0C" w14:textId="77777777" w:rsidR="00F17312" w:rsidRDefault="00F17312" w:rsidP="00F17312">
      <w:r>
        <w:t xml:space="preserve">None. </w:t>
      </w:r>
    </w:p>
    <w:p w14:paraId="15D3743C" w14:textId="77777777" w:rsidR="00F17312" w:rsidRDefault="00F17312" w:rsidP="00F17312">
      <w:pPr>
        <w:keepNext/>
        <w:keepLines/>
        <w:spacing w:before="120"/>
        <w:ind w:left="1418" w:hanging="1418"/>
        <w:rPr>
          <w:rFonts w:ascii="Arial" w:hAnsi="Arial"/>
          <w:sz w:val="24"/>
        </w:rPr>
      </w:pPr>
      <w:r>
        <w:rPr>
          <w:rFonts w:ascii="Arial" w:hAnsi="Arial"/>
          <w:sz w:val="24"/>
        </w:rPr>
        <w:t>4.3.50.4</w:t>
      </w:r>
      <w:r>
        <w:rPr>
          <w:rFonts w:ascii="Arial" w:hAnsi="Arial"/>
          <w:sz w:val="24"/>
        </w:rP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227" w:name="_Toc59182660"/>
      <w:bookmarkStart w:id="1228" w:name="_Toc59184126"/>
      <w:bookmarkStart w:id="1229" w:name="_Toc59195061"/>
      <w:bookmarkStart w:id="1230" w:name="_Toc59439487"/>
      <w:bookmarkStart w:id="1231"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227"/>
      <w:bookmarkEnd w:id="1228"/>
      <w:bookmarkEnd w:id="1229"/>
      <w:bookmarkEnd w:id="1230"/>
      <w:bookmarkEnd w:id="1231"/>
    </w:p>
    <w:p w14:paraId="4DC51F50" w14:textId="77777777" w:rsidR="00F17312" w:rsidRDefault="00F17312" w:rsidP="00F17312">
      <w:pPr>
        <w:pStyle w:val="Heading4"/>
      </w:pPr>
      <w:bookmarkStart w:id="1232" w:name="_Toc59182661"/>
      <w:bookmarkStart w:id="1233" w:name="_Toc59184127"/>
      <w:bookmarkStart w:id="1234" w:name="_Toc59195062"/>
      <w:bookmarkStart w:id="1235" w:name="_Toc59439488"/>
      <w:bookmarkStart w:id="1236" w:name="_Toc67989911"/>
      <w:r>
        <w:t>4.3.51.1</w:t>
      </w:r>
      <w:r>
        <w:tab/>
        <w:t>Definition</w:t>
      </w:r>
      <w:bookmarkEnd w:id="1232"/>
      <w:bookmarkEnd w:id="1233"/>
      <w:bookmarkEnd w:id="1234"/>
      <w:bookmarkEnd w:id="1235"/>
      <w:bookmarkEnd w:id="1236"/>
    </w:p>
    <w:p w14:paraId="1E4F2D63" w14:textId="77777777" w:rsidR="00F17312" w:rsidRDefault="00F17312" w:rsidP="00F17312">
      <w:pPr>
        <w:keepNext/>
      </w:pPr>
      <w:r>
        <w:t>This  data type defines configuration parameters of frequency domain resource to support RIM RS.</w:t>
      </w:r>
    </w:p>
    <w:p w14:paraId="5E8CE2F7" w14:textId="2ED58601" w:rsidR="00F17312" w:rsidRDefault="00F17312" w:rsidP="00F17312">
      <w:pPr>
        <w:pStyle w:val="Heading4"/>
      </w:pPr>
      <w:bookmarkStart w:id="1237" w:name="_Toc59182662"/>
      <w:bookmarkStart w:id="1238" w:name="_Toc59184128"/>
      <w:bookmarkStart w:id="1239" w:name="_Toc59195063"/>
      <w:bookmarkStart w:id="1240" w:name="_Toc59439489"/>
      <w:bookmarkStart w:id="1241" w:name="_Toc67989912"/>
      <w:r>
        <w:t>4</w:t>
      </w:r>
      <w:r>
        <w:rPr>
          <w:lang w:eastAsia="zh-CN"/>
        </w:rPr>
        <w:t>.</w:t>
      </w:r>
      <w:r>
        <w:t>3.51.2</w:t>
      </w:r>
      <w:r>
        <w:tab/>
        <w:t>Attributes</w:t>
      </w:r>
      <w:bookmarkEnd w:id="1237"/>
      <w:bookmarkEnd w:id="1238"/>
      <w:bookmarkEnd w:id="1239"/>
      <w:bookmarkEnd w:id="1240"/>
      <w:bookmarkEnd w:id="1241"/>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7777777" w:rsidR="00F17312" w:rsidRDefault="00F17312" w:rsidP="00F17312">
            <w:pPr>
              <w:pStyle w:val="TAH"/>
              <w:rPr>
                <w:rFonts w:cs="Arial"/>
                <w:szCs w:val="18"/>
              </w:rPr>
            </w:pPr>
            <w:r>
              <w:rPr>
                <w:rFonts w:cs="Arial"/>
                <w:szCs w:val="18"/>
              </w:rPr>
              <w:t>Support Qualifier</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242" w:name="_Toc59182663"/>
      <w:bookmarkStart w:id="1243" w:name="_Toc59184129"/>
      <w:bookmarkStart w:id="1244" w:name="_Toc59195064"/>
      <w:bookmarkStart w:id="1245" w:name="_Toc59439490"/>
      <w:bookmarkStart w:id="1246" w:name="_Toc67989913"/>
    </w:p>
    <w:p w14:paraId="74BC9A7E" w14:textId="77777777" w:rsidR="00F17312" w:rsidRDefault="00F17312" w:rsidP="00F17312">
      <w:pPr>
        <w:pStyle w:val="Heading4"/>
      </w:pPr>
      <w:r>
        <w:t>4.3.51.3</w:t>
      </w:r>
      <w:r>
        <w:tab/>
        <w:t>Attribute constraints</w:t>
      </w:r>
      <w:bookmarkEnd w:id="1242"/>
      <w:bookmarkEnd w:id="1243"/>
      <w:bookmarkEnd w:id="1244"/>
      <w:bookmarkEnd w:id="1245"/>
      <w:bookmarkEnd w:id="1246"/>
    </w:p>
    <w:p w14:paraId="027FC033" w14:textId="77777777" w:rsidR="00F17312" w:rsidRDefault="00F17312" w:rsidP="00F17312">
      <w:pPr>
        <w:keepNext/>
      </w:pPr>
      <w:r>
        <w:t>None.</w:t>
      </w:r>
    </w:p>
    <w:p w14:paraId="79FD11B5" w14:textId="77777777" w:rsidR="00F17312" w:rsidRDefault="00F17312" w:rsidP="00F17312">
      <w:pPr>
        <w:pStyle w:val="Heading4"/>
      </w:pPr>
      <w:bookmarkStart w:id="1247" w:name="_Toc59182664"/>
      <w:bookmarkStart w:id="1248" w:name="_Toc59184130"/>
      <w:bookmarkStart w:id="1249" w:name="_Toc59195065"/>
      <w:bookmarkStart w:id="1250" w:name="_Toc59439491"/>
      <w:bookmarkStart w:id="1251" w:name="_Toc67989914"/>
      <w:r>
        <w:rPr>
          <w:lang w:eastAsia="zh-CN"/>
        </w:rPr>
        <w:t>4.3.51.</w:t>
      </w:r>
      <w:r>
        <w:t>4</w:t>
      </w:r>
      <w:r>
        <w:tab/>
        <w:t>Notifications</w:t>
      </w:r>
      <w:bookmarkEnd w:id="1247"/>
      <w:bookmarkEnd w:id="1248"/>
      <w:bookmarkEnd w:id="1249"/>
      <w:bookmarkEnd w:id="1250"/>
      <w:bookmarkEnd w:id="1251"/>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252" w:name="_Toc59182665"/>
      <w:bookmarkStart w:id="1253" w:name="_Toc59184131"/>
      <w:bookmarkStart w:id="1254" w:name="_Toc59195066"/>
      <w:bookmarkStart w:id="1255" w:name="_Toc59439492"/>
      <w:bookmarkStart w:id="1256" w:name="_Toc67989915"/>
      <w:r>
        <w:rPr>
          <w:lang w:eastAsia="zh-CN"/>
        </w:rPr>
        <w:t>4.3.52</w:t>
      </w:r>
      <w:r>
        <w:rPr>
          <w:lang w:eastAsia="zh-CN"/>
        </w:rPr>
        <w:tab/>
        <w:t xml:space="preserve">SequenceDomainPara  </w:t>
      </w:r>
      <w:r>
        <w:rPr>
          <w:rFonts w:ascii="Courier New" w:hAnsi="Courier New" w:cs="Courier New"/>
          <w:lang w:eastAsia="zh-CN"/>
        </w:rPr>
        <w:t>&lt;&lt;dataType&gt;&gt;</w:t>
      </w:r>
      <w:bookmarkEnd w:id="1252"/>
      <w:bookmarkEnd w:id="1253"/>
      <w:bookmarkEnd w:id="1254"/>
      <w:bookmarkEnd w:id="1255"/>
      <w:bookmarkEnd w:id="1256"/>
    </w:p>
    <w:p w14:paraId="361D82D5" w14:textId="77777777" w:rsidR="00F17312" w:rsidRDefault="00F17312" w:rsidP="00F17312">
      <w:pPr>
        <w:pStyle w:val="Heading4"/>
      </w:pPr>
      <w:bookmarkStart w:id="1257" w:name="_Toc59182666"/>
      <w:bookmarkStart w:id="1258" w:name="_Toc59184132"/>
      <w:bookmarkStart w:id="1259" w:name="_Toc59195067"/>
      <w:bookmarkStart w:id="1260" w:name="_Toc59439493"/>
      <w:bookmarkStart w:id="1261" w:name="_Toc67989916"/>
      <w:r>
        <w:t>4.3.52.1</w:t>
      </w:r>
      <w:r>
        <w:tab/>
        <w:t>Definition</w:t>
      </w:r>
      <w:bookmarkEnd w:id="1257"/>
      <w:bookmarkEnd w:id="1258"/>
      <w:bookmarkEnd w:id="1259"/>
      <w:bookmarkEnd w:id="1260"/>
      <w:bookmarkEnd w:id="1261"/>
    </w:p>
    <w:p w14:paraId="2530E9B7" w14:textId="77777777" w:rsidR="00F17312" w:rsidRDefault="00F17312" w:rsidP="00F17312">
      <w:pPr>
        <w:keepNext/>
      </w:pPr>
      <w:r>
        <w:t>This  data type defines configuration parameters of sequence domain resource to support RIM RS.</w:t>
      </w:r>
    </w:p>
    <w:p w14:paraId="6082DE21" w14:textId="0AB694F1" w:rsidR="00F17312" w:rsidRDefault="00F17312" w:rsidP="00F17312">
      <w:pPr>
        <w:pStyle w:val="Heading4"/>
      </w:pPr>
      <w:bookmarkStart w:id="1262" w:name="_Toc59182667"/>
      <w:bookmarkStart w:id="1263" w:name="_Toc59184133"/>
      <w:bookmarkStart w:id="1264" w:name="_Toc59195068"/>
      <w:bookmarkStart w:id="1265" w:name="_Toc59439494"/>
      <w:bookmarkStart w:id="1266" w:name="_Toc67989917"/>
      <w:r>
        <w:t>4</w:t>
      </w:r>
      <w:r>
        <w:rPr>
          <w:lang w:eastAsia="zh-CN"/>
        </w:rPr>
        <w:t>.</w:t>
      </w:r>
      <w:r>
        <w:t>3.52.2</w:t>
      </w:r>
      <w:r>
        <w:tab/>
        <w:t>Attributes</w:t>
      </w:r>
      <w:bookmarkEnd w:id="1262"/>
      <w:bookmarkEnd w:id="1263"/>
      <w:bookmarkEnd w:id="1264"/>
      <w:bookmarkEnd w:id="1265"/>
      <w:bookmarkEnd w:id="1266"/>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77777777" w:rsidR="00F17312" w:rsidRDefault="00F17312" w:rsidP="00F17312">
            <w:pPr>
              <w:pStyle w:val="TAH"/>
              <w:rPr>
                <w:rFonts w:cs="Arial"/>
                <w:szCs w:val="18"/>
              </w:rPr>
            </w:pPr>
            <w:r>
              <w:rPr>
                <w:rFonts w:cs="Arial"/>
                <w:szCs w:val="18"/>
              </w:rPr>
              <w:t>Support Qualifier</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F17312"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F17312" w:rsidRDefault="00F17312" w:rsidP="00F17312">
            <w:pPr>
              <w:pStyle w:val="TAL"/>
              <w:jc w:val="center"/>
              <w:rPr>
                <w:rFonts w:cs="Arial"/>
                <w:lang w:eastAsia="zh-CN"/>
              </w:rPr>
            </w:pPr>
            <w:r>
              <w:rPr>
                <w:rFonts w:cs="Arial"/>
                <w:lang w:eastAsia="zh-CN"/>
              </w:rPr>
              <w:t>T</w:t>
            </w:r>
          </w:p>
        </w:tc>
      </w:tr>
      <w:tr w:rsidR="00F17312"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F17312" w:rsidRDefault="00F17312" w:rsidP="00F17312">
            <w:pPr>
              <w:pStyle w:val="TAL"/>
              <w:jc w:val="center"/>
              <w:rPr>
                <w:rFonts w:cs="Arial"/>
                <w:lang w:eastAsia="zh-CN"/>
              </w:rPr>
            </w:pPr>
            <w:r>
              <w:rPr>
                <w:rFonts w:cs="Arial"/>
                <w:lang w:eastAsia="zh-CN"/>
              </w:rPr>
              <w:t>T</w:t>
            </w:r>
          </w:p>
        </w:tc>
      </w:tr>
    </w:tbl>
    <w:p w14:paraId="7ADCFBD8" w14:textId="77777777" w:rsidR="00F17312" w:rsidRDefault="00F17312" w:rsidP="00F17312">
      <w:bookmarkStart w:id="1267" w:name="_Toc59182668"/>
      <w:bookmarkStart w:id="1268" w:name="_Toc59184134"/>
      <w:bookmarkStart w:id="1269" w:name="_Toc59195069"/>
      <w:bookmarkStart w:id="1270" w:name="_Toc59439495"/>
      <w:bookmarkStart w:id="1271" w:name="_Toc67989918"/>
    </w:p>
    <w:p w14:paraId="0B8184C0" w14:textId="77777777" w:rsidR="00F17312" w:rsidRDefault="00F17312" w:rsidP="00F17312">
      <w:pPr>
        <w:pStyle w:val="Heading4"/>
      </w:pPr>
      <w:r>
        <w:t>4.3.52.3</w:t>
      </w:r>
      <w:r>
        <w:tab/>
        <w:t>Attribute constraints</w:t>
      </w:r>
      <w:bookmarkEnd w:id="1267"/>
      <w:bookmarkEnd w:id="1268"/>
      <w:bookmarkEnd w:id="1269"/>
      <w:bookmarkEnd w:id="1270"/>
      <w:bookmarkEnd w:id="1271"/>
    </w:p>
    <w:p w14:paraId="02CE7CAA" w14:textId="77777777" w:rsidR="00F17312" w:rsidRDefault="00F17312" w:rsidP="00F17312">
      <w:pPr>
        <w:keepNext/>
      </w:pPr>
      <w:r>
        <w:t>None.</w:t>
      </w:r>
    </w:p>
    <w:p w14:paraId="4691411A" w14:textId="77777777" w:rsidR="00F17312" w:rsidRDefault="00F17312" w:rsidP="00F17312">
      <w:pPr>
        <w:pStyle w:val="Heading4"/>
      </w:pPr>
      <w:bookmarkStart w:id="1272" w:name="_Toc59182669"/>
      <w:bookmarkStart w:id="1273" w:name="_Toc59184135"/>
      <w:bookmarkStart w:id="1274" w:name="_Toc59195070"/>
      <w:bookmarkStart w:id="1275" w:name="_Toc59439496"/>
      <w:bookmarkStart w:id="1276" w:name="_Toc67989919"/>
      <w:r>
        <w:rPr>
          <w:lang w:eastAsia="zh-CN"/>
        </w:rPr>
        <w:t>4.3.52.</w:t>
      </w:r>
      <w:r>
        <w:t>4</w:t>
      </w:r>
      <w:r>
        <w:tab/>
        <w:t>Notifications</w:t>
      </w:r>
      <w:bookmarkEnd w:id="1272"/>
      <w:bookmarkEnd w:id="1273"/>
      <w:bookmarkEnd w:id="1274"/>
      <w:bookmarkEnd w:id="1275"/>
      <w:bookmarkEnd w:id="1276"/>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277" w:name="_Toc59182670"/>
      <w:bookmarkStart w:id="1278" w:name="_Toc59184136"/>
      <w:bookmarkStart w:id="1279" w:name="_Toc59195071"/>
      <w:bookmarkStart w:id="1280" w:name="_Toc59439497"/>
      <w:bookmarkStart w:id="1281" w:name="_Toc67989920"/>
      <w:r>
        <w:rPr>
          <w:lang w:eastAsia="zh-CN"/>
        </w:rPr>
        <w:t>4.3.53</w:t>
      </w:r>
      <w:r>
        <w:rPr>
          <w:lang w:eastAsia="zh-CN"/>
        </w:rPr>
        <w:tab/>
        <w:t xml:space="preserve">TimeDomainPara  </w:t>
      </w:r>
      <w:r>
        <w:rPr>
          <w:rFonts w:ascii="Courier New" w:hAnsi="Courier New" w:cs="Courier New"/>
          <w:lang w:eastAsia="zh-CN"/>
        </w:rPr>
        <w:t>&lt;&lt;dataType&gt;&gt;</w:t>
      </w:r>
      <w:bookmarkEnd w:id="1277"/>
      <w:bookmarkEnd w:id="1278"/>
      <w:bookmarkEnd w:id="1279"/>
      <w:bookmarkEnd w:id="1280"/>
      <w:bookmarkEnd w:id="1281"/>
    </w:p>
    <w:p w14:paraId="05ED975D" w14:textId="77777777" w:rsidR="00F17312" w:rsidRDefault="00F17312" w:rsidP="00F17312">
      <w:pPr>
        <w:pStyle w:val="Heading4"/>
      </w:pPr>
      <w:bookmarkStart w:id="1282" w:name="_Toc59182671"/>
      <w:bookmarkStart w:id="1283" w:name="_Toc59184137"/>
      <w:bookmarkStart w:id="1284" w:name="_Toc59195072"/>
      <w:bookmarkStart w:id="1285" w:name="_Toc59439498"/>
      <w:bookmarkStart w:id="1286" w:name="_Toc67989921"/>
      <w:r>
        <w:t>4.3.53.1</w:t>
      </w:r>
      <w:r>
        <w:tab/>
        <w:t>Definition</w:t>
      </w:r>
      <w:bookmarkEnd w:id="1282"/>
      <w:bookmarkEnd w:id="1283"/>
      <w:bookmarkEnd w:id="1284"/>
      <w:bookmarkEnd w:id="1285"/>
      <w:bookmarkEnd w:id="1286"/>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287" w:name="_Toc59182672"/>
      <w:bookmarkStart w:id="1288" w:name="_Toc59184138"/>
      <w:bookmarkStart w:id="1289" w:name="_Toc59195073"/>
      <w:bookmarkStart w:id="1290" w:name="_Toc59439499"/>
      <w:bookmarkStart w:id="1291" w:name="_Toc67989922"/>
      <w:r>
        <w:t>4</w:t>
      </w:r>
      <w:r>
        <w:rPr>
          <w:lang w:eastAsia="zh-CN"/>
        </w:rPr>
        <w:t>.</w:t>
      </w:r>
      <w:r>
        <w:t>3.53.2</w:t>
      </w:r>
      <w:r>
        <w:tab/>
        <w:t>Attributes</w:t>
      </w:r>
      <w:bookmarkEnd w:id="1287"/>
      <w:bookmarkEnd w:id="1288"/>
      <w:bookmarkEnd w:id="1289"/>
      <w:bookmarkEnd w:id="1290"/>
      <w:bookmarkEnd w:id="1291"/>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77777777" w:rsidR="00F17312" w:rsidRDefault="00F17312" w:rsidP="00F17312">
            <w:pPr>
              <w:pStyle w:val="TAH"/>
              <w:rPr>
                <w:rFonts w:cs="Arial"/>
                <w:szCs w:val="18"/>
              </w:rPr>
            </w:pPr>
            <w:r>
              <w:rPr>
                <w:rFonts w:cs="Arial"/>
                <w:szCs w:val="18"/>
              </w:rPr>
              <w:t>Support Qualifier</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292" w:name="RANGE!D15"/>
            <w:r>
              <w:rPr>
                <w:rFonts w:ascii="Courier New" w:hAnsi="Courier New" w:cs="Courier New"/>
                <w:szCs w:val="18"/>
              </w:rPr>
              <w:t>symbolOffsetOfReferencePoint1</w:t>
            </w:r>
            <w:bookmarkEnd w:id="1292"/>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293" w:name="_Toc59182673"/>
      <w:bookmarkStart w:id="1294" w:name="_Toc59184139"/>
      <w:bookmarkStart w:id="1295" w:name="_Toc59195074"/>
      <w:bookmarkStart w:id="1296" w:name="_Toc59439500"/>
      <w:bookmarkStart w:id="1297" w:name="_Toc67989923"/>
    </w:p>
    <w:p w14:paraId="7753F218" w14:textId="77777777" w:rsidR="00F17312" w:rsidRDefault="00F17312" w:rsidP="00F17312">
      <w:pPr>
        <w:pStyle w:val="Heading4"/>
      </w:pPr>
      <w:r>
        <w:t>4.3.53.3</w:t>
      </w:r>
      <w:r>
        <w:tab/>
        <w:t>Attribute constraints</w:t>
      </w:r>
      <w:bookmarkEnd w:id="1293"/>
      <w:bookmarkEnd w:id="1294"/>
      <w:bookmarkEnd w:id="1295"/>
      <w:bookmarkEnd w:id="1296"/>
      <w:bookmarkEnd w:id="1297"/>
    </w:p>
    <w:p w14:paraId="6A7B859E" w14:textId="77777777" w:rsidR="00F17312" w:rsidRDefault="00F17312" w:rsidP="00F17312">
      <w:pPr>
        <w:keepNext/>
      </w:pPr>
      <w:r>
        <w:t>None.</w:t>
      </w:r>
    </w:p>
    <w:p w14:paraId="1FC1E4D4" w14:textId="77777777" w:rsidR="00F17312" w:rsidRDefault="00F17312" w:rsidP="00F17312">
      <w:pPr>
        <w:pStyle w:val="Heading4"/>
      </w:pPr>
      <w:bookmarkStart w:id="1298" w:name="_Toc59182674"/>
      <w:bookmarkStart w:id="1299" w:name="_Toc59184140"/>
      <w:bookmarkStart w:id="1300" w:name="_Toc59195075"/>
      <w:bookmarkStart w:id="1301" w:name="_Toc59439501"/>
      <w:bookmarkStart w:id="1302" w:name="_Toc67989924"/>
      <w:r>
        <w:rPr>
          <w:lang w:eastAsia="zh-CN"/>
        </w:rPr>
        <w:t>4.3.53.</w:t>
      </w:r>
      <w:r>
        <w:t>4</w:t>
      </w:r>
      <w:r>
        <w:tab/>
        <w:t>Notifications</w:t>
      </w:r>
      <w:bookmarkEnd w:id="1298"/>
      <w:bookmarkEnd w:id="1299"/>
      <w:bookmarkEnd w:id="1300"/>
      <w:bookmarkEnd w:id="1301"/>
      <w:bookmarkEnd w:id="1302"/>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303" w:name="_Toc59182675"/>
      <w:bookmarkStart w:id="1304" w:name="_Toc59184141"/>
      <w:bookmarkStart w:id="1305" w:name="_Toc59195076"/>
      <w:bookmarkStart w:id="1306" w:name="_Toc59439502"/>
      <w:bookmarkStart w:id="1307" w:name="_Toc67989925"/>
      <w:r>
        <w:rPr>
          <w:lang w:eastAsia="zh-CN"/>
        </w:rPr>
        <w:t>4.3.54</w:t>
      </w:r>
      <w:r>
        <w:rPr>
          <w:lang w:eastAsia="zh-CN"/>
        </w:rPr>
        <w:tab/>
        <w:t>RimRSReportConf</w:t>
      </w:r>
      <w:r>
        <w:rPr>
          <w:rFonts w:ascii="Courier New" w:hAnsi="Courier New" w:cs="Courier New"/>
          <w:lang w:eastAsia="zh-CN"/>
        </w:rPr>
        <w:t xml:space="preserve"> &lt;&lt;dataType&gt;&gt;</w:t>
      </w:r>
      <w:bookmarkEnd w:id="1303"/>
      <w:bookmarkEnd w:id="1304"/>
      <w:bookmarkEnd w:id="1305"/>
      <w:bookmarkEnd w:id="1306"/>
      <w:bookmarkEnd w:id="1307"/>
    </w:p>
    <w:p w14:paraId="2641BEEF" w14:textId="77777777" w:rsidR="00F17312" w:rsidRDefault="00F17312" w:rsidP="00F17312">
      <w:pPr>
        <w:pStyle w:val="Heading4"/>
      </w:pPr>
      <w:bookmarkStart w:id="1308" w:name="_Toc59182676"/>
      <w:bookmarkStart w:id="1309" w:name="_Toc59184142"/>
      <w:bookmarkStart w:id="1310" w:name="_Toc59195077"/>
      <w:bookmarkStart w:id="1311" w:name="_Toc59439503"/>
      <w:bookmarkStart w:id="1312" w:name="_Toc67989926"/>
      <w:r>
        <w:t>4.3.54.1</w:t>
      </w:r>
      <w:r>
        <w:tab/>
        <w:t>Definition</w:t>
      </w:r>
      <w:bookmarkEnd w:id="1308"/>
      <w:bookmarkEnd w:id="1309"/>
      <w:bookmarkEnd w:id="1310"/>
      <w:bookmarkEnd w:id="1311"/>
      <w:bookmarkEnd w:id="1312"/>
    </w:p>
    <w:p w14:paraId="4346995C" w14:textId="77777777" w:rsidR="00F17312" w:rsidRDefault="00F17312" w:rsidP="00F17312">
      <w:pPr>
        <w:keepNext/>
      </w:pPr>
      <w:r>
        <w:t>This  data type defines RIM-RS reporting configuration.</w:t>
      </w:r>
    </w:p>
    <w:p w14:paraId="067643A7" w14:textId="19D8693D" w:rsidR="00F17312" w:rsidRDefault="00F17312" w:rsidP="00F17312">
      <w:pPr>
        <w:pStyle w:val="Heading4"/>
      </w:pPr>
      <w:bookmarkStart w:id="1313" w:name="_Toc59182677"/>
      <w:bookmarkStart w:id="1314" w:name="_Toc59184143"/>
      <w:bookmarkStart w:id="1315" w:name="_Toc59195078"/>
      <w:bookmarkStart w:id="1316" w:name="_Toc59439504"/>
      <w:bookmarkStart w:id="1317" w:name="_Toc67989927"/>
      <w:r>
        <w:t>4</w:t>
      </w:r>
      <w:r>
        <w:rPr>
          <w:lang w:eastAsia="zh-CN"/>
        </w:rPr>
        <w:t>.</w:t>
      </w:r>
      <w:r>
        <w:t>3.54.2</w:t>
      </w:r>
      <w:r>
        <w:tab/>
        <w:t>Attributes</w:t>
      </w:r>
      <w:bookmarkEnd w:id="1313"/>
      <w:bookmarkEnd w:id="1314"/>
      <w:bookmarkEnd w:id="1315"/>
      <w:bookmarkEnd w:id="1316"/>
      <w:bookmarkEnd w:id="1317"/>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77777777" w:rsidR="00F17312" w:rsidRDefault="00F17312" w:rsidP="00F17312">
            <w:pPr>
              <w:pStyle w:val="TAH"/>
              <w:rPr>
                <w:rFonts w:cs="Arial"/>
                <w:szCs w:val="18"/>
              </w:rPr>
            </w:pPr>
            <w:r>
              <w:rPr>
                <w:rFonts w:cs="Arial"/>
                <w:szCs w:val="18"/>
              </w:rPr>
              <w:t>Support Qualifier</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F17312"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77777777" w:rsidR="00F17312" w:rsidRDefault="00F17312" w:rsidP="00F17312">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F17312" w:rsidRDefault="00F17312" w:rsidP="00F17312">
            <w:pPr>
              <w:pStyle w:val="TAL"/>
              <w:jc w:val="center"/>
              <w:rPr>
                <w:rFonts w:cs="Arial"/>
                <w:lang w:eastAsia="zh-CN"/>
              </w:rPr>
            </w:pPr>
            <w:r>
              <w:rPr>
                <w:rFonts w:cs="Arial"/>
                <w:lang w:eastAsia="zh-CN"/>
              </w:rPr>
              <w:t>T</w:t>
            </w:r>
          </w:p>
        </w:tc>
      </w:tr>
    </w:tbl>
    <w:p w14:paraId="51C8A7C1" w14:textId="77777777" w:rsidR="00F17312" w:rsidRDefault="00F17312" w:rsidP="00F17312">
      <w:bookmarkStart w:id="1318" w:name="_Toc59182678"/>
      <w:bookmarkStart w:id="1319" w:name="_Toc59184144"/>
      <w:bookmarkStart w:id="1320" w:name="_Toc59195079"/>
      <w:bookmarkStart w:id="1321" w:name="_Toc59439505"/>
      <w:bookmarkStart w:id="1322" w:name="_Toc67989928"/>
    </w:p>
    <w:p w14:paraId="648402C7" w14:textId="77777777" w:rsidR="00F17312" w:rsidRDefault="00F17312" w:rsidP="00F17312">
      <w:pPr>
        <w:pStyle w:val="Heading4"/>
      </w:pPr>
      <w:r>
        <w:t>4.3.54.3</w:t>
      </w:r>
      <w:r>
        <w:tab/>
        <w:t>Attribute constraints</w:t>
      </w:r>
      <w:bookmarkEnd w:id="1318"/>
      <w:bookmarkEnd w:id="1319"/>
      <w:bookmarkEnd w:id="1320"/>
      <w:bookmarkEnd w:id="1321"/>
      <w:bookmarkEnd w:id="1322"/>
    </w:p>
    <w:p w14:paraId="376B7B6A" w14:textId="77777777" w:rsidR="00F17312" w:rsidRDefault="00F17312" w:rsidP="00F17312">
      <w:pPr>
        <w:keepNext/>
      </w:pPr>
      <w:r>
        <w:t>None.</w:t>
      </w:r>
    </w:p>
    <w:p w14:paraId="316A534C" w14:textId="77777777" w:rsidR="00F17312" w:rsidRDefault="00F17312" w:rsidP="00F17312">
      <w:pPr>
        <w:pStyle w:val="Heading4"/>
      </w:pPr>
      <w:bookmarkStart w:id="1323" w:name="_Toc59182679"/>
      <w:bookmarkStart w:id="1324" w:name="_Toc59184145"/>
      <w:bookmarkStart w:id="1325" w:name="_Toc59195080"/>
      <w:bookmarkStart w:id="1326" w:name="_Toc59439506"/>
      <w:bookmarkStart w:id="1327" w:name="_Toc67989929"/>
      <w:r>
        <w:rPr>
          <w:lang w:eastAsia="zh-CN"/>
        </w:rPr>
        <w:t>4.3.54.</w:t>
      </w:r>
      <w:r>
        <w:t>4</w:t>
      </w:r>
      <w:r>
        <w:tab/>
        <w:t>Notifications</w:t>
      </w:r>
      <w:bookmarkEnd w:id="1323"/>
      <w:bookmarkEnd w:id="1324"/>
      <w:bookmarkEnd w:id="1325"/>
      <w:bookmarkEnd w:id="1326"/>
      <w:bookmarkEnd w:id="1327"/>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328" w:name="_Toc59182680"/>
      <w:bookmarkStart w:id="1329" w:name="_Toc59184146"/>
      <w:bookmarkStart w:id="1330" w:name="_Toc59195081"/>
      <w:bookmarkStart w:id="1331" w:name="_Toc59439507"/>
      <w:bookmarkStart w:id="1332" w:name="_Toc67989930"/>
      <w:r>
        <w:rPr>
          <w:lang w:eastAsia="zh-CN"/>
        </w:rPr>
        <w:t>4.3.55</w:t>
      </w:r>
      <w:r>
        <w:rPr>
          <w:lang w:eastAsia="zh-CN"/>
        </w:rPr>
        <w:tab/>
        <w:t>RimRSReportInfo</w:t>
      </w:r>
      <w:r>
        <w:rPr>
          <w:rFonts w:ascii="Courier New" w:hAnsi="Courier New" w:cs="Courier New"/>
          <w:lang w:eastAsia="zh-CN"/>
        </w:rPr>
        <w:t xml:space="preserve"> &lt;&lt;dataType&gt;&gt;</w:t>
      </w:r>
      <w:bookmarkEnd w:id="1328"/>
      <w:bookmarkEnd w:id="1329"/>
      <w:bookmarkEnd w:id="1330"/>
      <w:bookmarkEnd w:id="1331"/>
      <w:bookmarkEnd w:id="1332"/>
    </w:p>
    <w:p w14:paraId="74C94B3F" w14:textId="77777777" w:rsidR="00F17312" w:rsidRDefault="00F17312" w:rsidP="00F17312">
      <w:pPr>
        <w:pStyle w:val="Heading4"/>
      </w:pPr>
      <w:bookmarkStart w:id="1333" w:name="_Toc59182681"/>
      <w:bookmarkStart w:id="1334" w:name="_Toc59184147"/>
      <w:bookmarkStart w:id="1335" w:name="_Toc59195082"/>
      <w:bookmarkStart w:id="1336" w:name="_Toc59439508"/>
      <w:bookmarkStart w:id="1337" w:name="_Toc67989931"/>
      <w:r>
        <w:t>4.3.55.1</w:t>
      </w:r>
      <w:r>
        <w:tab/>
        <w:t>Definition</w:t>
      </w:r>
      <w:bookmarkEnd w:id="1333"/>
      <w:bookmarkEnd w:id="1334"/>
      <w:bookmarkEnd w:id="1335"/>
      <w:bookmarkEnd w:id="1336"/>
      <w:bookmarkEnd w:id="1337"/>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77777777" w:rsidR="00F17312" w:rsidRDefault="00F17312" w:rsidP="00F17312">
      <w:pPr>
        <w:pStyle w:val="B10"/>
      </w:pPr>
      <w:r>
        <w:t>3)</w:t>
      </w:r>
      <w:r>
        <w:tab/>
        <w:t>Functionality of the RS (RS-1 or RS-2, Enough or Not enough mitigation for RS-1).</w:t>
      </w:r>
    </w:p>
    <w:p w14:paraId="5F98DAB3" w14:textId="6C909A8B" w:rsidR="00F17312" w:rsidRDefault="00F17312" w:rsidP="00F17312">
      <w:pPr>
        <w:pStyle w:val="Heading4"/>
      </w:pPr>
      <w:bookmarkStart w:id="1338" w:name="_Toc59182682"/>
      <w:bookmarkStart w:id="1339" w:name="_Toc59184148"/>
      <w:bookmarkStart w:id="1340" w:name="_Toc59195083"/>
      <w:bookmarkStart w:id="1341" w:name="_Toc59439509"/>
      <w:bookmarkStart w:id="1342" w:name="_Toc67989932"/>
      <w:r>
        <w:t>4</w:t>
      </w:r>
      <w:r>
        <w:rPr>
          <w:lang w:eastAsia="zh-CN"/>
        </w:rPr>
        <w:t>.</w:t>
      </w:r>
      <w:r>
        <w:t>3.55.2</w:t>
      </w:r>
      <w:r>
        <w:tab/>
        <w:t>Attributes</w:t>
      </w:r>
      <w:bookmarkEnd w:id="1338"/>
      <w:bookmarkEnd w:id="1339"/>
      <w:bookmarkEnd w:id="1340"/>
      <w:bookmarkEnd w:id="1341"/>
      <w:bookmarkEnd w:id="1342"/>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77777777" w:rsidR="00F17312" w:rsidRDefault="00F17312" w:rsidP="00F17312">
            <w:pPr>
              <w:pStyle w:val="TAH"/>
              <w:rPr>
                <w:rFonts w:cs="Arial"/>
                <w:szCs w:val="18"/>
              </w:rPr>
            </w:pPr>
            <w:r>
              <w:rPr>
                <w:rFonts w:cs="Arial"/>
                <w:szCs w:val="18"/>
              </w:rPr>
              <w:t>Support Qualifier</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343" w:name="_Toc59182683"/>
      <w:bookmarkStart w:id="1344" w:name="_Toc59184149"/>
      <w:bookmarkStart w:id="1345" w:name="_Toc59195084"/>
      <w:bookmarkStart w:id="1346" w:name="_Toc59439510"/>
      <w:bookmarkStart w:id="1347" w:name="_Toc67989933"/>
    </w:p>
    <w:p w14:paraId="46650FEC" w14:textId="77777777" w:rsidR="00F17312" w:rsidRDefault="00F17312" w:rsidP="00F17312">
      <w:pPr>
        <w:pStyle w:val="Heading4"/>
      </w:pPr>
      <w:r>
        <w:t>4.3.55.3</w:t>
      </w:r>
      <w:r>
        <w:tab/>
        <w:t>Attribute constraints</w:t>
      </w:r>
      <w:bookmarkEnd w:id="1343"/>
      <w:bookmarkEnd w:id="1344"/>
      <w:bookmarkEnd w:id="1345"/>
      <w:bookmarkEnd w:id="1346"/>
      <w:bookmarkEnd w:id="1347"/>
    </w:p>
    <w:p w14:paraId="2E20ACD3" w14:textId="77777777" w:rsidR="00F17312" w:rsidRDefault="00F17312" w:rsidP="00F17312">
      <w:pPr>
        <w:keepNext/>
      </w:pPr>
      <w:r>
        <w:t>None.</w:t>
      </w:r>
    </w:p>
    <w:p w14:paraId="3692D732" w14:textId="77777777" w:rsidR="00F17312" w:rsidRDefault="00F17312" w:rsidP="00F17312">
      <w:pPr>
        <w:pStyle w:val="Heading4"/>
      </w:pPr>
      <w:bookmarkStart w:id="1348" w:name="_Toc59182684"/>
      <w:bookmarkStart w:id="1349" w:name="_Toc59184150"/>
      <w:bookmarkStart w:id="1350" w:name="_Toc59195085"/>
      <w:bookmarkStart w:id="1351" w:name="_Toc59439511"/>
      <w:bookmarkStart w:id="1352" w:name="_Toc67989934"/>
      <w:r>
        <w:rPr>
          <w:lang w:eastAsia="zh-CN"/>
        </w:rPr>
        <w:t>4.3.55.</w:t>
      </w:r>
      <w:r>
        <w:t>4</w:t>
      </w:r>
      <w:r>
        <w:tab/>
        <w:t>Notifications</w:t>
      </w:r>
      <w:bookmarkEnd w:id="1348"/>
      <w:bookmarkEnd w:id="1349"/>
      <w:bookmarkEnd w:id="1350"/>
      <w:bookmarkEnd w:id="1351"/>
      <w:bookmarkEnd w:id="1352"/>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F17312">
      <w:pPr>
        <w:keepNext/>
        <w:keepLines/>
        <w:spacing w:before="120"/>
        <w:ind w:left="1134" w:hanging="1134"/>
        <w:rPr>
          <w:rFonts w:ascii="Courier New" w:hAnsi="Courier New" w:cs="Courier New"/>
          <w:sz w:val="28"/>
          <w:lang w:eastAsia="zh-CN"/>
        </w:rPr>
      </w:pPr>
      <w:r>
        <w:rPr>
          <w:rFonts w:ascii="Arial" w:hAnsi="Arial"/>
          <w:sz w:val="28"/>
          <w:lang w:eastAsia="zh-CN"/>
        </w:rPr>
        <w:t>4.3.56</w:t>
      </w:r>
      <w:r>
        <w:rPr>
          <w:rFonts w:ascii="Arial" w:hAnsi="Arial"/>
          <w:sz w:val="28"/>
          <w:lang w:eastAsia="zh-CN"/>
        </w:rPr>
        <w:tab/>
      </w:r>
      <w:r>
        <w:rPr>
          <w:rFonts w:ascii="Courier New" w:hAnsi="Courier New" w:cs="Courier New"/>
          <w:sz w:val="28"/>
          <w:lang w:eastAsia="zh-CN"/>
        </w:rPr>
        <w:t>RimRSSet</w:t>
      </w:r>
    </w:p>
    <w:p w14:paraId="1859F2C8" w14:textId="77777777" w:rsidR="00F17312" w:rsidRDefault="00F17312" w:rsidP="00F17312">
      <w:pPr>
        <w:keepNext/>
        <w:keepLines/>
        <w:spacing w:before="120"/>
        <w:ind w:left="1418" w:hanging="1418"/>
        <w:rPr>
          <w:rFonts w:ascii="Arial" w:hAnsi="Arial"/>
          <w:sz w:val="24"/>
        </w:rPr>
      </w:pPr>
      <w:r>
        <w:rPr>
          <w:rFonts w:ascii="Arial" w:hAnsi="Arial"/>
          <w:sz w:val="24"/>
          <w:lang w:eastAsia="zh-CN"/>
        </w:rPr>
        <w:t>4</w:t>
      </w:r>
      <w:r>
        <w:rPr>
          <w:rFonts w:ascii="Arial" w:hAnsi="Arial"/>
          <w:sz w:val="24"/>
        </w:rPr>
        <w:t>.3.56.1</w:t>
      </w:r>
      <w:r>
        <w:rPr>
          <w:rFonts w:ascii="Arial" w:hAnsi="Arial"/>
          <w:sz w:val="24"/>
        </w:rPr>
        <w:tab/>
        <w:t>Definition</w:t>
      </w:r>
    </w:p>
    <w:p w14:paraId="4DC3AA4A" w14:textId="77777777"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F17312">
      <w:pPr>
        <w:keepNext/>
        <w:keepLines/>
        <w:spacing w:before="120"/>
        <w:ind w:left="1418" w:hanging="1418"/>
        <w:rPr>
          <w:rFonts w:ascii="Arial" w:hAnsi="Arial"/>
          <w:sz w:val="24"/>
        </w:rPr>
      </w:pPr>
      <w:r>
        <w:rPr>
          <w:rFonts w:ascii="Arial" w:hAnsi="Arial"/>
          <w:sz w:val="24"/>
          <w:lang w:eastAsia="zh-CN"/>
        </w:rPr>
        <w:t>4.3.</w:t>
      </w:r>
      <w:r>
        <w:rPr>
          <w:rFonts w:ascii="Arial" w:hAnsi="Arial"/>
          <w:sz w:val="24"/>
        </w:rPr>
        <w:t>56.2</w:t>
      </w:r>
      <w:r>
        <w:rPr>
          <w:rFonts w:ascii="Arial" w:hAnsi="Arial"/>
          <w:sz w:val="24"/>
        </w:rP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777777" w:rsidR="00F17312" w:rsidRDefault="00F17312" w:rsidP="00F17312">
            <w:pPr>
              <w:keepNext/>
              <w:keepLines/>
              <w:spacing w:after="0"/>
              <w:jc w:val="center"/>
              <w:rPr>
                <w:rFonts w:ascii="Arial" w:hAnsi="Arial"/>
                <w:b/>
                <w:sz w:val="18"/>
              </w:rPr>
            </w:pPr>
            <w:r>
              <w:rPr>
                <w:rFonts w:ascii="Arial" w:hAnsi="Arial"/>
                <w:b/>
                <w:sz w:val="18"/>
              </w:rPr>
              <w:t>Support Qualifier</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4864788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29225DE4" w14:textId="77777777" w:rsidR="00F17312" w:rsidRDefault="00F17312" w:rsidP="00F17312">
            <w:pPr>
              <w:keepNext/>
              <w:keepLines/>
              <w:spacing w:after="0"/>
              <w:rPr>
                <w:rFonts w:ascii="Courier New" w:hAnsi="Courier New" w:cs="Courier New"/>
                <w:szCs w:val="18"/>
              </w:rPr>
            </w:pPr>
            <w:r>
              <w:rPr>
                <w:rFonts w:ascii="Courier New" w:hAnsi="Courier New" w:cs="Courier New"/>
                <w:szCs w:val="18"/>
              </w:rPr>
              <w:t>rimRSMonitoringStartTime</w:t>
            </w:r>
          </w:p>
        </w:tc>
        <w:tc>
          <w:tcPr>
            <w:tcW w:w="900" w:type="dxa"/>
            <w:tcBorders>
              <w:top w:val="single" w:sz="4" w:space="0" w:color="auto"/>
              <w:left w:val="single" w:sz="4" w:space="0" w:color="auto"/>
              <w:bottom w:val="single" w:sz="4" w:space="0" w:color="auto"/>
              <w:right w:val="single" w:sz="4" w:space="0" w:color="auto"/>
            </w:tcBorders>
            <w:hideMark/>
          </w:tcPr>
          <w:p w14:paraId="2678AA27"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06" w:type="dxa"/>
            <w:tcBorders>
              <w:top w:val="single" w:sz="4" w:space="0" w:color="auto"/>
              <w:left w:val="single" w:sz="4" w:space="0" w:color="auto"/>
              <w:bottom w:val="single" w:sz="4" w:space="0" w:color="auto"/>
              <w:right w:val="single" w:sz="4" w:space="0" w:color="auto"/>
            </w:tcBorders>
            <w:hideMark/>
          </w:tcPr>
          <w:p w14:paraId="7E246817"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55BA36F6" w14:textId="77777777" w:rsidR="00F17312" w:rsidRDefault="00F17312" w:rsidP="00F17312">
            <w:pPr>
              <w:keepNext/>
              <w:keepLines/>
              <w:spacing w:after="0"/>
              <w:jc w:val="center"/>
              <w:rPr>
                <w:rFonts w:ascii="Arial" w:hAnsi="Arial" w:cs="Arial"/>
                <w:bCs/>
                <w:color w:val="333333"/>
                <w:sz w:val="18"/>
                <w:szCs w:val="18"/>
                <w:lang w:eastAsia="zh-CN"/>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3DB57E7"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70C81F44"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lang w:eastAsia="zh-CN"/>
              </w:rPr>
              <w:t>T</w:t>
            </w:r>
          </w:p>
        </w:tc>
      </w:tr>
      <w:tr w:rsidR="00F17312" w14:paraId="0ED5C8B3"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1719502"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rPr>
              <w:t>rimRSMonitoringStopTime</w:t>
            </w:r>
          </w:p>
        </w:tc>
        <w:tc>
          <w:tcPr>
            <w:tcW w:w="900" w:type="dxa"/>
            <w:tcBorders>
              <w:top w:val="single" w:sz="4" w:space="0" w:color="auto"/>
              <w:left w:val="single" w:sz="4" w:space="0" w:color="auto"/>
              <w:bottom w:val="single" w:sz="4" w:space="0" w:color="auto"/>
              <w:right w:val="single" w:sz="4" w:space="0" w:color="auto"/>
            </w:tcBorders>
            <w:hideMark/>
          </w:tcPr>
          <w:p w14:paraId="0D6E5B2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O</w:t>
            </w:r>
          </w:p>
        </w:tc>
        <w:tc>
          <w:tcPr>
            <w:tcW w:w="1106" w:type="dxa"/>
            <w:tcBorders>
              <w:top w:val="single" w:sz="4" w:space="0" w:color="auto"/>
              <w:left w:val="single" w:sz="4" w:space="0" w:color="auto"/>
              <w:bottom w:val="single" w:sz="4" w:space="0" w:color="auto"/>
              <w:right w:val="single" w:sz="4" w:space="0" w:color="auto"/>
            </w:tcBorders>
            <w:hideMark/>
          </w:tcPr>
          <w:p w14:paraId="5DAA959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7439C02F" w14:textId="77777777" w:rsidR="00F17312" w:rsidRDefault="00F17312" w:rsidP="00F17312">
            <w:pPr>
              <w:keepNext/>
              <w:keepLines/>
              <w:spacing w:after="0"/>
              <w:jc w:val="center"/>
              <w:rPr>
                <w:rFonts w:ascii="Arial" w:hAnsi="Arial" w:cs="Arial"/>
                <w:sz w:val="18"/>
                <w:szCs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68EAE5A"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0AC3A677"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lang w:eastAsia="zh-CN"/>
              </w:rPr>
              <w:t>T</w:t>
            </w:r>
          </w:p>
        </w:tc>
      </w:tr>
      <w:tr w:rsidR="00F17312" w14:paraId="11C954A3"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A81279C" w14:textId="77777777" w:rsidR="00F17312" w:rsidRDefault="00F17312" w:rsidP="00F17312">
            <w:pPr>
              <w:keepNext/>
              <w:keepLines/>
              <w:spacing w:after="0"/>
              <w:rPr>
                <w:rFonts w:ascii="Courier New" w:hAnsi="Courier New" w:cs="Courier New"/>
                <w:szCs w:val="18"/>
              </w:rPr>
            </w:pPr>
            <w:r>
              <w:rPr>
                <w:rFonts w:ascii="Courier New" w:hAnsi="Courier New" w:cs="Courier New"/>
                <w:szCs w:val="18"/>
              </w:rPr>
              <w:t>rimRSMonitoringWindowDuration</w:t>
            </w:r>
          </w:p>
        </w:tc>
        <w:tc>
          <w:tcPr>
            <w:tcW w:w="900" w:type="dxa"/>
            <w:tcBorders>
              <w:top w:val="single" w:sz="4" w:space="0" w:color="auto"/>
              <w:left w:val="single" w:sz="4" w:space="0" w:color="auto"/>
              <w:bottom w:val="single" w:sz="4" w:space="0" w:color="auto"/>
              <w:right w:val="single" w:sz="4" w:space="0" w:color="auto"/>
            </w:tcBorders>
            <w:hideMark/>
          </w:tcPr>
          <w:p w14:paraId="07D96870" w14:textId="77777777" w:rsidR="00F17312" w:rsidRDefault="00F17312" w:rsidP="00F17312">
            <w:pPr>
              <w:keepNext/>
              <w:keepLines/>
              <w:spacing w:after="0"/>
              <w:jc w:val="center"/>
              <w:rPr>
                <w:rFonts w:ascii="Arial" w:hAnsi="Arial" w:cs="Arial"/>
                <w:sz w:val="18"/>
                <w:szCs w:val="18"/>
                <w:lang w:eastAsia="zh-CN"/>
              </w:rPr>
            </w:pPr>
            <w:r>
              <w:rPr>
                <w:rFonts w:ascii="Arial" w:hAnsi="Arial"/>
                <w:sz w:val="18"/>
              </w:rPr>
              <w:t>O</w:t>
            </w:r>
          </w:p>
        </w:tc>
        <w:tc>
          <w:tcPr>
            <w:tcW w:w="1106" w:type="dxa"/>
            <w:tcBorders>
              <w:top w:val="single" w:sz="4" w:space="0" w:color="auto"/>
              <w:left w:val="single" w:sz="4" w:space="0" w:color="auto"/>
              <w:bottom w:val="single" w:sz="4" w:space="0" w:color="auto"/>
              <w:right w:val="single" w:sz="4" w:space="0" w:color="auto"/>
            </w:tcBorders>
            <w:hideMark/>
          </w:tcPr>
          <w:p w14:paraId="3A883F38"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17EE1978" w14:textId="77777777" w:rsidR="00F17312" w:rsidRDefault="00F17312" w:rsidP="00F17312">
            <w:pPr>
              <w:keepNext/>
              <w:keepLines/>
              <w:spacing w:after="0"/>
              <w:jc w:val="center"/>
              <w:rPr>
                <w:rFonts w:ascii="Arial" w:hAnsi="Arial" w:cs="Arial"/>
                <w:bCs/>
                <w:color w:val="333333"/>
                <w:sz w:val="18"/>
                <w:szCs w:val="18"/>
                <w:lang w:eastAsia="zh-CN"/>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453C712"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3D08B30A"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lang w:eastAsia="zh-CN"/>
              </w:rPr>
              <w:t>T</w:t>
            </w:r>
          </w:p>
        </w:tc>
      </w:tr>
      <w:tr w:rsidR="00F17312" w14:paraId="44AE8BD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73C0A80F" w14:textId="77777777" w:rsidR="00F17312" w:rsidRDefault="00F17312" w:rsidP="00F17312">
            <w:pPr>
              <w:keepNext/>
              <w:keepLines/>
              <w:spacing w:after="0"/>
              <w:rPr>
                <w:rFonts w:ascii="Courier New" w:hAnsi="Courier New" w:cs="Courier New"/>
                <w:szCs w:val="18"/>
              </w:rPr>
            </w:pPr>
            <w:r>
              <w:rPr>
                <w:rFonts w:ascii="Courier New" w:hAnsi="Courier New" w:cs="Courier New"/>
                <w:szCs w:val="18"/>
              </w:rPr>
              <w:t>rimRSMonitoringWindowStartingOffset</w:t>
            </w:r>
          </w:p>
        </w:tc>
        <w:tc>
          <w:tcPr>
            <w:tcW w:w="900" w:type="dxa"/>
            <w:tcBorders>
              <w:top w:val="single" w:sz="4" w:space="0" w:color="auto"/>
              <w:left w:val="single" w:sz="4" w:space="0" w:color="auto"/>
              <w:bottom w:val="single" w:sz="4" w:space="0" w:color="auto"/>
              <w:right w:val="single" w:sz="4" w:space="0" w:color="auto"/>
            </w:tcBorders>
            <w:hideMark/>
          </w:tcPr>
          <w:p w14:paraId="40FC4627" w14:textId="77777777" w:rsidR="00F17312" w:rsidRDefault="00F17312" w:rsidP="00F17312">
            <w:pPr>
              <w:keepNext/>
              <w:keepLines/>
              <w:spacing w:after="0"/>
              <w:jc w:val="center"/>
              <w:rPr>
                <w:rFonts w:ascii="Arial" w:hAnsi="Arial" w:cs="Arial"/>
                <w:sz w:val="18"/>
                <w:szCs w:val="18"/>
                <w:lang w:eastAsia="zh-CN"/>
              </w:rPr>
            </w:pPr>
            <w:r>
              <w:rPr>
                <w:rFonts w:ascii="Arial" w:hAnsi="Arial"/>
                <w:sz w:val="18"/>
              </w:rPr>
              <w:t>O</w:t>
            </w:r>
          </w:p>
        </w:tc>
        <w:tc>
          <w:tcPr>
            <w:tcW w:w="1106" w:type="dxa"/>
            <w:tcBorders>
              <w:top w:val="single" w:sz="4" w:space="0" w:color="auto"/>
              <w:left w:val="single" w:sz="4" w:space="0" w:color="auto"/>
              <w:bottom w:val="single" w:sz="4" w:space="0" w:color="auto"/>
              <w:right w:val="single" w:sz="4" w:space="0" w:color="auto"/>
            </w:tcBorders>
            <w:hideMark/>
          </w:tcPr>
          <w:p w14:paraId="291C2601"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37EAB40E" w14:textId="77777777" w:rsidR="00F17312" w:rsidRDefault="00F17312" w:rsidP="00F17312">
            <w:pPr>
              <w:keepNext/>
              <w:keepLines/>
              <w:spacing w:after="0"/>
              <w:jc w:val="center"/>
              <w:rPr>
                <w:rFonts w:ascii="Arial" w:hAnsi="Arial" w:cs="Arial"/>
                <w:bCs/>
                <w:color w:val="333333"/>
                <w:sz w:val="18"/>
                <w:szCs w:val="18"/>
                <w:lang w:eastAsia="zh-CN"/>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420A3FB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E3A7BDD"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lang w:eastAsia="zh-CN"/>
              </w:rPr>
              <w:t>T</w:t>
            </w:r>
          </w:p>
        </w:tc>
      </w:tr>
      <w:tr w:rsidR="00F17312" w14:paraId="5E309A42"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7737F75E" w14:textId="77777777" w:rsidR="00F17312" w:rsidRDefault="00F17312" w:rsidP="00F17312">
            <w:pPr>
              <w:keepNext/>
              <w:keepLines/>
              <w:spacing w:after="0"/>
              <w:rPr>
                <w:rFonts w:ascii="Courier New" w:hAnsi="Courier New" w:cs="Courier New"/>
                <w:szCs w:val="18"/>
              </w:rPr>
            </w:pPr>
            <w:r>
              <w:rPr>
                <w:rFonts w:ascii="Courier New" w:hAnsi="Courier New" w:cs="Courier New"/>
                <w:szCs w:val="18"/>
              </w:rPr>
              <w:t>rimRSMonitoringWindowPeriodicity</w:t>
            </w:r>
          </w:p>
        </w:tc>
        <w:tc>
          <w:tcPr>
            <w:tcW w:w="900" w:type="dxa"/>
            <w:tcBorders>
              <w:top w:val="single" w:sz="4" w:space="0" w:color="auto"/>
              <w:left w:val="single" w:sz="4" w:space="0" w:color="auto"/>
              <w:bottom w:val="single" w:sz="4" w:space="0" w:color="auto"/>
              <w:right w:val="single" w:sz="4" w:space="0" w:color="auto"/>
            </w:tcBorders>
            <w:hideMark/>
          </w:tcPr>
          <w:p w14:paraId="3919D4CC" w14:textId="77777777" w:rsidR="00F17312" w:rsidRDefault="00F17312" w:rsidP="00F17312">
            <w:pPr>
              <w:keepNext/>
              <w:keepLines/>
              <w:spacing w:after="0"/>
              <w:jc w:val="center"/>
              <w:rPr>
                <w:rFonts w:ascii="Arial" w:hAnsi="Arial" w:cs="Arial"/>
                <w:sz w:val="18"/>
                <w:szCs w:val="18"/>
                <w:lang w:eastAsia="zh-CN"/>
              </w:rPr>
            </w:pPr>
            <w:r>
              <w:rPr>
                <w:rFonts w:ascii="Arial" w:hAnsi="Arial"/>
                <w:sz w:val="18"/>
              </w:rPr>
              <w:t>O</w:t>
            </w:r>
          </w:p>
        </w:tc>
        <w:tc>
          <w:tcPr>
            <w:tcW w:w="1106" w:type="dxa"/>
            <w:tcBorders>
              <w:top w:val="single" w:sz="4" w:space="0" w:color="auto"/>
              <w:left w:val="single" w:sz="4" w:space="0" w:color="auto"/>
              <w:bottom w:val="single" w:sz="4" w:space="0" w:color="auto"/>
              <w:right w:val="single" w:sz="4" w:space="0" w:color="auto"/>
            </w:tcBorders>
            <w:hideMark/>
          </w:tcPr>
          <w:p w14:paraId="2F05757F"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7F794560" w14:textId="77777777" w:rsidR="00F17312" w:rsidRDefault="00F17312" w:rsidP="00F17312">
            <w:pPr>
              <w:keepNext/>
              <w:keepLines/>
              <w:spacing w:after="0"/>
              <w:jc w:val="center"/>
              <w:rPr>
                <w:rFonts w:ascii="Arial" w:hAnsi="Arial" w:cs="Arial"/>
                <w:bCs/>
                <w:color w:val="333333"/>
                <w:sz w:val="18"/>
                <w:szCs w:val="18"/>
                <w:lang w:eastAsia="zh-CN"/>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67759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E16726E"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lang w:eastAsia="zh-CN"/>
              </w:rPr>
              <w:t>T</w:t>
            </w:r>
          </w:p>
        </w:tc>
      </w:tr>
      <w:tr w:rsidR="00F17312" w14:paraId="76AA8DF5"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099ACDF1" w14:textId="77777777" w:rsidR="00F17312" w:rsidRDefault="00F17312" w:rsidP="00F17312">
            <w:pPr>
              <w:keepNext/>
              <w:keepLines/>
              <w:spacing w:after="0"/>
              <w:rPr>
                <w:rFonts w:ascii="Courier New" w:hAnsi="Courier New" w:cs="Courier New"/>
                <w:szCs w:val="18"/>
              </w:rPr>
            </w:pPr>
            <w:r>
              <w:rPr>
                <w:rFonts w:ascii="Courier New" w:hAnsi="Courier New" w:cs="Courier New"/>
                <w:szCs w:val="18"/>
              </w:rPr>
              <w:t>rimRSMonitoringOccasionInterval</w:t>
            </w:r>
          </w:p>
        </w:tc>
        <w:tc>
          <w:tcPr>
            <w:tcW w:w="900" w:type="dxa"/>
            <w:tcBorders>
              <w:top w:val="single" w:sz="4" w:space="0" w:color="auto"/>
              <w:left w:val="single" w:sz="4" w:space="0" w:color="auto"/>
              <w:bottom w:val="single" w:sz="4" w:space="0" w:color="auto"/>
              <w:right w:val="single" w:sz="4" w:space="0" w:color="auto"/>
            </w:tcBorders>
            <w:hideMark/>
          </w:tcPr>
          <w:p w14:paraId="12DB429D" w14:textId="77777777" w:rsidR="00F17312" w:rsidRDefault="00F17312" w:rsidP="00F17312">
            <w:pPr>
              <w:keepNext/>
              <w:keepLines/>
              <w:spacing w:after="0"/>
              <w:jc w:val="center"/>
              <w:rPr>
                <w:rFonts w:ascii="Arial" w:hAnsi="Arial" w:cs="Arial"/>
                <w:sz w:val="18"/>
                <w:szCs w:val="18"/>
                <w:lang w:eastAsia="zh-CN"/>
              </w:rPr>
            </w:pPr>
            <w:r>
              <w:rPr>
                <w:rFonts w:ascii="Arial" w:hAnsi="Arial"/>
                <w:sz w:val="18"/>
              </w:rPr>
              <w:t>O</w:t>
            </w:r>
          </w:p>
        </w:tc>
        <w:tc>
          <w:tcPr>
            <w:tcW w:w="1106" w:type="dxa"/>
            <w:tcBorders>
              <w:top w:val="single" w:sz="4" w:space="0" w:color="auto"/>
              <w:left w:val="single" w:sz="4" w:space="0" w:color="auto"/>
              <w:bottom w:val="single" w:sz="4" w:space="0" w:color="auto"/>
              <w:right w:val="single" w:sz="4" w:space="0" w:color="auto"/>
            </w:tcBorders>
            <w:hideMark/>
          </w:tcPr>
          <w:p w14:paraId="00972D06"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42A6E432" w14:textId="77777777" w:rsidR="00F17312" w:rsidRDefault="00F17312" w:rsidP="00F17312">
            <w:pPr>
              <w:keepNext/>
              <w:keepLines/>
              <w:spacing w:after="0"/>
              <w:jc w:val="center"/>
              <w:rPr>
                <w:rFonts w:ascii="Arial" w:hAnsi="Arial" w:cs="Arial"/>
                <w:bCs/>
                <w:color w:val="333333"/>
                <w:sz w:val="18"/>
                <w:szCs w:val="18"/>
                <w:lang w:eastAsia="zh-CN"/>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178D21AB"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C515159"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lang w:eastAsia="zh-CN"/>
              </w:rPr>
              <w:t>T</w:t>
            </w:r>
          </w:p>
        </w:tc>
      </w:tr>
      <w:tr w:rsidR="00F17312" w14:paraId="0FAE336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0814ECEA" w14:textId="77777777" w:rsidR="00F17312" w:rsidRDefault="00F17312" w:rsidP="00F17312">
            <w:pPr>
              <w:keepNext/>
              <w:keepLines/>
              <w:spacing w:after="0"/>
              <w:rPr>
                <w:rFonts w:ascii="Courier New" w:hAnsi="Courier New" w:cs="Courier New"/>
                <w:szCs w:val="18"/>
              </w:rPr>
            </w:pPr>
            <w:r>
              <w:rPr>
                <w:rFonts w:ascii="Courier New" w:hAnsi="Courier New" w:cs="Courier New"/>
                <w:szCs w:val="18"/>
              </w:rPr>
              <w:t>rimRSMonitoringOccasionStartingOffset</w:t>
            </w:r>
          </w:p>
        </w:tc>
        <w:tc>
          <w:tcPr>
            <w:tcW w:w="900" w:type="dxa"/>
            <w:tcBorders>
              <w:top w:val="single" w:sz="4" w:space="0" w:color="auto"/>
              <w:left w:val="single" w:sz="4" w:space="0" w:color="auto"/>
              <w:bottom w:val="single" w:sz="4" w:space="0" w:color="auto"/>
              <w:right w:val="single" w:sz="4" w:space="0" w:color="auto"/>
            </w:tcBorders>
            <w:hideMark/>
          </w:tcPr>
          <w:p w14:paraId="25D178B1" w14:textId="77777777" w:rsidR="00F17312" w:rsidRDefault="00F17312" w:rsidP="00F17312">
            <w:pPr>
              <w:keepNext/>
              <w:keepLines/>
              <w:spacing w:after="0"/>
              <w:jc w:val="center"/>
              <w:rPr>
                <w:rFonts w:ascii="Arial" w:hAnsi="Arial" w:cs="Arial"/>
                <w:sz w:val="18"/>
                <w:szCs w:val="18"/>
                <w:lang w:eastAsia="zh-CN"/>
              </w:rPr>
            </w:pPr>
            <w:r>
              <w:rPr>
                <w:rFonts w:ascii="Arial" w:hAnsi="Arial"/>
                <w:sz w:val="18"/>
              </w:rPr>
              <w:t>O</w:t>
            </w:r>
          </w:p>
        </w:tc>
        <w:tc>
          <w:tcPr>
            <w:tcW w:w="1106" w:type="dxa"/>
            <w:tcBorders>
              <w:top w:val="single" w:sz="4" w:space="0" w:color="auto"/>
              <w:left w:val="single" w:sz="4" w:space="0" w:color="auto"/>
              <w:bottom w:val="single" w:sz="4" w:space="0" w:color="auto"/>
              <w:right w:val="single" w:sz="4" w:space="0" w:color="auto"/>
            </w:tcBorders>
            <w:hideMark/>
          </w:tcPr>
          <w:p w14:paraId="700FF42A"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F16F59B" w14:textId="77777777" w:rsidR="00F17312" w:rsidRDefault="00F17312" w:rsidP="00F17312">
            <w:pPr>
              <w:keepNext/>
              <w:keepLines/>
              <w:spacing w:after="0"/>
              <w:jc w:val="center"/>
              <w:rPr>
                <w:rFonts w:ascii="Arial" w:hAnsi="Arial" w:cs="Arial"/>
                <w:bCs/>
                <w:color w:val="333333"/>
                <w:sz w:val="18"/>
                <w:szCs w:val="18"/>
                <w:lang w:eastAsia="zh-CN"/>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1ED9090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073B796E"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lang w:eastAsia="zh-CN"/>
              </w:rPr>
              <w:t>T</w:t>
            </w:r>
          </w:p>
        </w:tc>
      </w:tr>
      <w:tr w:rsidR="00F17312" w14:paraId="2CBC92F5"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tcPr>
          <w:p w14:paraId="28F7947F" w14:textId="77777777" w:rsidR="00F17312" w:rsidRDefault="00F17312" w:rsidP="00F17312">
            <w:pPr>
              <w:keepNext/>
              <w:keepLines/>
              <w:spacing w:after="0"/>
              <w:rPr>
                <w:rFonts w:ascii="Courier New" w:hAnsi="Courier New" w:cs="Courier New"/>
                <w:szCs w:val="18"/>
              </w:rPr>
            </w:pPr>
          </w:p>
        </w:tc>
        <w:tc>
          <w:tcPr>
            <w:tcW w:w="900" w:type="dxa"/>
            <w:tcBorders>
              <w:top w:val="single" w:sz="4" w:space="0" w:color="auto"/>
              <w:left w:val="single" w:sz="4" w:space="0" w:color="auto"/>
              <w:bottom w:val="single" w:sz="4" w:space="0" w:color="auto"/>
              <w:right w:val="single" w:sz="4" w:space="0" w:color="auto"/>
            </w:tcBorders>
          </w:tcPr>
          <w:p w14:paraId="3D0892F2" w14:textId="77777777" w:rsidR="00F17312" w:rsidRDefault="00F17312" w:rsidP="00F17312">
            <w:pPr>
              <w:keepNext/>
              <w:keepLines/>
              <w:spacing w:after="0"/>
              <w:jc w:val="center"/>
              <w:rPr>
                <w:rFonts w:ascii="Arial" w:hAnsi="Arial" w:cs="Arial"/>
                <w:sz w:val="18"/>
                <w:szCs w:val="18"/>
                <w:lang w:eastAsia="zh-CN"/>
              </w:rPr>
            </w:pPr>
          </w:p>
        </w:tc>
        <w:tc>
          <w:tcPr>
            <w:tcW w:w="1106" w:type="dxa"/>
            <w:tcBorders>
              <w:top w:val="single" w:sz="4" w:space="0" w:color="auto"/>
              <w:left w:val="single" w:sz="4" w:space="0" w:color="auto"/>
              <w:bottom w:val="single" w:sz="4" w:space="0" w:color="auto"/>
              <w:right w:val="single" w:sz="4" w:space="0" w:color="auto"/>
            </w:tcBorders>
          </w:tcPr>
          <w:p w14:paraId="0CFA1A58" w14:textId="77777777" w:rsidR="00F17312" w:rsidRDefault="00F17312" w:rsidP="00F17312">
            <w:pPr>
              <w:keepNext/>
              <w:keepLines/>
              <w:spacing w:after="0"/>
              <w:jc w:val="center"/>
              <w:rPr>
                <w:rFonts w:ascii="Arial" w:hAnsi="Arial" w:cs="Arial"/>
                <w:sz w:val="18"/>
                <w:szCs w:val="18"/>
                <w:lang w:eastAsia="zh-CN"/>
              </w:rPr>
            </w:pPr>
          </w:p>
        </w:tc>
        <w:tc>
          <w:tcPr>
            <w:tcW w:w="1022" w:type="dxa"/>
            <w:tcBorders>
              <w:top w:val="single" w:sz="4" w:space="0" w:color="auto"/>
              <w:left w:val="single" w:sz="4" w:space="0" w:color="auto"/>
              <w:bottom w:val="single" w:sz="4" w:space="0" w:color="auto"/>
              <w:right w:val="single" w:sz="4" w:space="0" w:color="auto"/>
            </w:tcBorders>
          </w:tcPr>
          <w:p w14:paraId="71D15FEF" w14:textId="77777777" w:rsidR="00F17312" w:rsidRDefault="00F17312" w:rsidP="00F17312">
            <w:pPr>
              <w:keepNext/>
              <w:keepLines/>
              <w:spacing w:after="0"/>
              <w:jc w:val="center"/>
              <w:rPr>
                <w:rFonts w:ascii="Arial" w:hAnsi="Arial" w:cs="Arial"/>
                <w:bCs/>
                <w:color w:val="333333"/>
                <w:sz w:val="18"/>
                <w:szCs w:val="18"/>
                <w:lang w:eastAsia="zh-CN"/>
              </w:rPr>
            </w:pPr>
          </w:p>
        </w:tc>
        <w:tc>
          <w:tcPr>
            <w:tcW w:w="1059" w:type="dxa"/>
            <w:tcBorders>
              <w:top w:val="single" w:sz="4" w:space="0" w:color="auto"/>
              <w:left w:val="single" w:sz="4" w:space="0" w:color="auto"/>
              <w:bottom w:val="single" w:sz="4" w:space="0" w:color="auto"/>
              <w:right w:val="single" w:sz="4" w:space="0" w:color="auto"/>
            </w:tcBorders>
          </w:tcPr>
          <w:p w14:paraId="085A35FC"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07D5B63A" w14:textId="77777777" w:rsidR="00F17312" w:rsidRDefault="00F17312" w:rsidP="00F17312">
            <w:pPr>
              <w:keepNext/>
              <w:keepLines/>
              <w:spacing w:after="0"/>
              <w:jc w:val="center"/>
              <w:rPr>
                <w:rFonts w:ascii="Arial" w:hAnsi="Arial" w:cs="Arial"/>
                <w:sz w:val="18"/>
                <w:szCs w:val="18"/>
                <w:lang w:eastAsia="zh-CN"/>
              </w:rPr>
            </w:pP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F17312">
      <w:pPr>
        <w:keepNext/>
        <w:keepLines/>
        <w:spacing w:before="120"/>
        <w:ind w:left="1418" w:hanging="1418"/>
        <w:rPr>
          <w:rFonts w:ascii="Arial" w:hAnsi="Arial"/>
          <w:sz w:val="24"/>
        </w:rPr>
      </w:pPr>
      <w:r>
        <w:rPr>
          <w:rFonts w:ascii="Arial" w:hAnsi="Arial"/>
          <w:sz w:val="24"/>
          <w:lang w:eastAsia="zh-CN"/>
        </w:rPr>
        <w:t>4.3.</w:t>
      </w:r>
      <w:r>
        <w:rPr>
          <w:rFonts w:ascii="Arial" w:hAnsi="Arial"/>
          <w:sz w:val="24"/>
        </w:rPr>
        <w:t>56.3</w:t>
      </w:r>
      <w:r>
        <w:rPr>
          <w:rFonts w:ascii="Arial" w:hAnsi="Arial"/>
          <w:sz w:val="24"/>
        </w:rPr>
        <w:tab/>
        <w:t>Attribute constraints</w:t>
      </w:r>
    </w:p>
    <w:p w14:paraId="3F683CB1" w14:textId="77777777" w:rsidR="00F17312" w:rsidRDefault="00F17312" w:rsidP="00F17312">
      <w:r>
        <w:t xml:space="preserve">None. </w:t>
      </w:r>
    </w:p>
    <w:p w14:paraId="1CED1BF5" w14:textId="77777777" w:rsidR="00F17312" w:rsidRDefault="00F17312" w:rsidP="00F17312">
      <w:pPr>
        <w:keepNext/>
        <w:keepLines/>
        <w:spacing w:before="120"/>
        <w:ind w:left="1418" w:hanging="1418"/>
        <w:rPr>
          <w:rFonts w:ascii="Arial" w:hAnsi="Arial"/>
          <w:sz w:val="24"/>
        </w:rPr>
      </w:pPr>
      <w:r>
        <w:rPr>
          <w:rFonts w:ascii="Arial" w:hAnsi="Arial"/>
          <w:sz w:val="24"/>
        </w:rPr>
        <w:t>4.3.56.4</w:t>
      </w:r>
      <w:r>
        <w:rPr>
          <w:rFonts w:ascii="Arial" w:hAnsi="Arial"/>
          <w:sz w:val="24"/>
        </w:rP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353" w:name="_Toc59182685"/>
      <w:bookmarkStart w:id="1354" w:name="_Toc59184151"/>
      <w:bookmarkStart w:id="1355" w:name="_Toc59195086"/>
      <w:bookmarkStart w:id="1356" w:name="_Toc59439512"/>
      <w:bookmarkStart w:id="1357" w:name="_Toc67989935"/>
      <w:r>
        <w:t>4.3.57</w:t>
      </w:r>
      <w:r>
        <w:tab/>
      </w:r>
      <w:r>
        <w:rPr>
          <w:rFonts w:ascii="Courier New" w:hAnsi="Courier New"/>
          <w:lang w:eastAsia="zh-CN"/>
        </w:rPr>
        <w:t>DANRManagementFunction</w:t>
      </w:r>
      <w:bookmarkEnd w:id="1353"/>
      <w:bookmarkEnd w:id="1354"/>
      <w:bookmarkEnd w:id="1355"/>
      <w:bookmarkEnd w:id="1356"/>
      <w:bookmarkEnd w:id="1357"/>
    </w:p>
    <w:p w14:paraId="7A938C81" w14:textId="77777777" w:rsidR="00F17312" w:rsidRDefault="00F17312" w:rsidP="00F17312">
      <w:pPr>
        <w:pStyle w:val="Heading4"/>
      </w:pPr>
      <w:bookmarkStart w:id="1358" w:name="_Toc59182686"/>
      <w:bookmarkStart w:id="1359" w:name="_Toc59184152"/>
      <w:bookmarkStart w:id="1360" w:name="_Toc59195087"/>
      <w:bookmarkStart w:id="1361" w:name="_Toc59439513"/>
      <w:bookmarkStart w:id="1362" w:name="_Toc67989936"/>
      <w:r>
        <w:t>4.3.57</w:t>
      </w:r>
      <w:r>
        <w:rPr>
          <w:lang w:eastAsia="zh-CN"/>
        </w:rPr>
        <w:t>.1</w:t>
      </w:r>
      <w:r>
        <w:tab/>
        <w:t>Definition</w:t>
      </w:r>
      <w:bookmarkEnd w:id="1358"/>
      <w:bookmarkEnd w:id="1359"/>
      <w:bookmarkEnd w:id="1360"/>
      <w:bookmarkEnd w:id="1361"/>
      <w:bookmarkEnd w:id="1362"/>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363" w:name="_Toc59182687"/>
      <w:bookmarkStart w:id="1364" w:name="_Toc59184153"/>
      <w:bookmarkStart w:id="1365" w:name="_Toc59195088"/>
      <w:bookmarkStart w:id="1366" w:name="_Toc59439514"/>
      <w:bookmarkStart w:id="1367" w:name="_Toc67989937"/>
      <w:r>
        <w:t>4.3.57</w:t>
      </w:r>
      <w:r>
        <w:rPr>
          <w:lang w:eastAsia="zh-CN"/>
        </w:rPr>
        <w:t>.2</w:t>
      </w:r>
      <w:r>
        <w:tab/>
        <w:t>Attributes</w:t>
      </w:r>
      <w:bookmarkEnd w:id="1363"/>
      <w:bookmarkEnd w:id="1364"/>
      <w:bookmarkEnd w:id="1365"/>
      <w:bookmarkEnd w:id="1366"/>
      <w:bookmarkEnd w:id="1367"/>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77777777" w:rsidR="00F17312" w:rsidRDefault="00F17312" w:rsidP="00F17312">
            <w:pPr>
              <w:pStyle w:val="TAH"/>
              <w:rPr>
                <w:rFonts w:cs="Arial"/>
                <w:szCs w:val="18"/>
              </w:rPr>
            </w:pPr>
            <w:r>
              <w:rPr>
                <w:rFonts w:cs="Arial"/>
                <w:szCs w:val="18"/>
              </w:rPr>
              <w:t>Support Qualifier</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368" w:name="_Toc59182688"/>
      <w:bookmarkStart w:id="1369" w:name="_Toc59184154"/>
      <w:bookmarkStart w:id="1370" w:name="_Toc59195089"/>
      <w:bookmarkStart w:id="1371" w:name="_Toc59439515"/>
      <w:bookmarkStart w:id="1372" w:name="_Toc67989938"/>
    </w:p>
    <w:p w14:paraId="51048EC1" w14:textId="54FF1741" w:rsidR="00F17312" w:rsidRDefault="00F17312" w:rsidP="00F17312">
      <w:pPr>
        <w:pStyle w:val="Heading4"/>
      </w:pPr>
      <w:r>
        <w:t>4.3.57</w:t>
      </w:r>
      <w:r>
        <w:rPr>
          <w:lang w:eastAsia="zh-CN"/>
        </w:rPr>
        <w:t>.3</w:t>
      </w:r>
      <w:r>
        <w:tab/>
        <w:t>Attribute constraints</w:t>
      </w:r>
      <w:bookmarkEnd w:id="1368"/>
      <w:bookmarkEnd w:id="1369"/>
      <w:bookmarkEnd w:id="1370"/>
      <w:bookmarkEnd w:id="1371"/>
      <w:bookmarkEnd w:id="1372"/>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373" w:name="_Toc59182689"/>
      <w:bookmarkStart w:id="1374" w:name="_Toc59184155"/>
      <w:bookmarkStart w:id="1375" w:name="_Toc59195090"/>
      <w:bookmarkStart w:id="1376" w:name="_Toc59439516"/>
      <w:bookmarkStart w:id="1377" w:name="_Toc67989939"/>
      <w:r>
        <w:t>4.3.57</w:t>
      </w:r>
      <w:r>
        <w:rPr>
          <w:lang w:eastAsia="zh-CN"/>
        </w:rPr>
        <w:t>.4</w:t>
      </w:r>
      <w:r>
        <w:tab/>
        <w:t>Notifications</w:t>
      </w:r>
      <w:bookmarkEnd w:id="1373"/>
      <w:bookmarkEnd w:id="1374"/>
      <w:bookmarkEnd w:id="1375"/>
      <w:bookmarkEnd w:id="1376"/>
      <w:bookmarkEnd w:id="1377"/>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378" w:name="_Toc59182690"/>
      <w:bookmarkStart w:id="1379" w:name="_Toc59184156"/>
      <w:bookmarkStart w:id="1380" w:name="_Toc59195091"/>
      <w:bookmarkStart w:id="1381" w:name="_Toc59439517"/>
      <w:bookmarkStart w:id="1382" w:name="_Toc67989940"/>
      <w:r>
        <w:t>4.3.58</w:t>
      </w:r>
      <w:r>
        <w:tab/>
      </w:r>
      <w:r>
        <w:rPr>
          <w:rFonts w:ascii="Courier New" w:hAnsi="Courier New"/>
          <w:lang w:eastAsia="zh-CN"/>
        </w:rPr>
        <w:t>DESManagementFunction</w:t>
      </w:r>
      <w:bookmarkEnd w:id="1378"/>
      <w:bookmarkEnd w:id="1379"/>
      <w:bookmarkEnd w:id="1380"/>
      <w:bookmarkEnd w:id="1381"/>
      <w:bookmarkEnd w:id="1382"/>
    </w:p>
    <w:p w14:paraId="3ABA2FEB" w14:textId="77777777" w:rsidR="00F17312" w:rsidRDefault="00F17312" w:rsidP="00F17312">
      <w:pPr>
        <w:pStyle w:val="Heading4"/>
      </w:pPr>
      <w:bookmarkStart w:id="1383" w:name="_Toc59182691"/>
      <w:bookmarkStart w:id="1384" w:name="_Toc59184157"/>
      <w:bookmarkStart w:id="1385" w:name="_Toc59195092"/>
      <w:bookmarkStart w:id="1386" w:name="_Toc59439518"/>
      <w:bookmarkStart w:id="1387" w:name="_Toc67989941"/>
      <w:r>
        <w:t>4.3.58.1</w:t>
      </w:r>
      <w:r>
        <w:tab/>
        <w:t>Definition</w:t>
      </w:r>
      <w:bookmarkEnd w:id="1383"/>
      <w:bookmarkEnd w:id="1384"/>
      <w:bookmarkEnd w:id="1385"/>
      <w:bookmarkEnd w:id="1386"/>
      <w:bookmarkEnd w:id="1387"/>
    </w:p>
    <w:p w14:paraId="13CD287C" w14:textId="729230BD" w:rsidR="00F17312" w:rsidRDefault="00F17312" w:rsidP="00F17312">
      <w:r>
        <w:t>This IOC represents the management capabilities of Distributed SON Energy Saving (ES) functions (see clause 6.2.3.0 in TS 28.310 [71]). This is provided for Energy Saving purposes.</w:t>
      </w:r>
    </w:p>
    <w:p w14:paraId="4096D5EB" w14:textId="77777777" w:rsidR="00F17312" w:rsidRDefault="00F17312" w:rsidP="00F17312">
      <w:pPr>
        <w:pStyle w:val="NO"/>
      </w:pPr>
      <w:r>
        <w:t xml:space="preserve">NOTE: in the case where multiple </w:t>
      </w:r>
      <w:r>
        <w:rPr>
          <w:rFonts w:ascii="Courier New" w:hAnsi="Courier New" w:cs="Courier New"/>
        </w:rPr>
        <w:t>DESManagement</w:t>
      </w:r>
      <w:r>
        <w:t xml:space="preserve"> MOIs exist at different levels of the containment tree, the D</w:t>
      </w:r>
      <w:r>
        <w:rPr>
          <w:rFonts w:ascii="Courier New" w:hAnsi="Courier New" w:cs="Courier New"/>
        </w:rPr>
        <w:t>ESManagement</w:t>
      </w:r>
      <w:r>
        <w:t xml:space="preserve"> MOI at the lower level overrides the D</w:t>
      </w:r>
      <w:r>
        <w:rPr>
          <w:rFonts w:ascii="Courier New" w:hAnsi="Courier New" w:cs="Courier New"/>
        </w:rPr>
        <w:t>ESManagement</w:t>
      </w:r>
      <w:r>
        <w:t xml:space="preserve"> MOIs at higher level(s) of the same containment tree.</w:t>
      </w:r>
    </w:p>
    <w:p w14:paraId="75996D0A" w14:textId="77777777" w:rsidR="00F17312" w:rsidRDefault="00F17312" w:rsidP="00F17312">
      <w:pPr>
        <w:pStyle w:val="Heading4"/>
      </w:pPr>
      <w:bookmarkStart w:id="1388" w:name="_Toc59182692"/>
      <w:bookmarkStart w:id="1389" w:name="_Toc59184158"/>
      <w:bookmarkStart w:id="1390" w:name="_Toc59195093"/>
      <w:bookmarkStart w:id="1391" w:name="_Toc59439519"/>
      <w:bookmarkStart w:id="1392" w:name="_Toc67989942"/>
      <w:r>
        <w:t>4.3.58.2</w:t>
      </w:r>
      <w:r>
        <w:tab/>
        <w:t>Attributes</w:t>
      </w:r>
      <w:bookmarkEnd w:id="1388"/>
      <w:bookmarkEnd w:id="1389"/>
      <w:bookmarkEnd w:id="1390"/>
      <w:bookmarkEnd w:id="1391"/>
      <w:bookmarkEnd w:id="1392"/>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77777777" w:rsidR="00F17312" w:rsidRDefault="00F17312" w:rsidP="00F1731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393" w:name="_Toc59182693"/>
      <w:bookmarkStart w:id="1394" w:name="_Toc59184159"/>
      <w:bookmarkStart w:id="1395" w:name="_Toc59195094"/>
      <w:bookmarkStart w:id="1396" w:name="_Toc59439520"/>
      <w:bookmarkStart w:id="1397" w:name="_Toc67989943"/>
      <w:r>
        <w:t>4.3.58.3</w:t>
      </w:r>
      <w:r>
        <w:tab/>
        <w:t>Attribute constraints</w:t>
      </w:r>
      <w:bookmarkEnd w:id="1393"/>
      <w:bookmarkEnd w:id="1394"/>
      <w:bookmarkEnd w:id="1395"/>
      <w:bookmarkEnd w:id="1396"/>
      <w:bookmarkEnd w:id="1397"/>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77777777"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Support Qualifier</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77777777"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Support Qualifier</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77777777"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Support Qualifier</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7777777"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Support Qualifier</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77777777"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Support Qualifier</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77777777"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Support Qualifier</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bl>
    <w:p w14:paraId="425E5FE8" w14:textId="77777777" w:rsidR="00F17312" w:rsidRDefault="00F17312" w:rsidP="00F17312"/>
    <w:p w14:paraId="3992126F" w14:textId="77777777" w:rsidR="00F17312" w:rsidRDefault="00F17312" w:rsidP="00F17312">
      <w:pPr>
        <w:pStyle w:val="Heading4"/>
      </w:pPr>
      <w:bookmarkStart w:id="1398" w:name="_Toc59182694"/>
      <w:bookmarkStart w:id="1399" w:name="_Toc59184160"/>
      <w:bookmarkStart w:id="1400" w:name="_Toc59195095"/>
      <w:bookmarkStart w:id="1401" w:name="_Toc59439521"/>
      <w:bookmarkStart w:id="1402" w:name="_Toc67989944"/>
      <w:r>
        <w:t>4.3.58.4</w:t>
      </w:r>
      <w:r>
        <w:tab/>
        <w:t>Notification</w:t>
      </w:r>
      <w:bookmarkEnd w:id="1398"/>
      <w:bookmarkEnd w:id="1399"/>
      <w:bookmarkEnd w:id="1400"/>
      <w:bookmarkEnd w:id="1401"/>
      <w:bookmarkEnd w:id="1402"/>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403" w:name="_Toc59182695"/>
      <w:bookmarkStart w:id="1404" w:name="_Toc59184161"/>
      <w:bookmarkStart w:id="1405" w:name="_Toc59195096"/>
      <w:bookmarkStart w:id="1406" w:name="_Toc59439522"/>
      <w:bookmarkStart w:id="1407" w:name="_Toc67989945"/>
      <w:r>
        <w:rPr>
          <w:lang w:eastAsia="zh-CN"/>
        </w:rPr>
        <w:t>4.3.59</w:t>
      </w:r>
      <w:r>
        <w:rPr>
          <w:lang w:eastAsia="zh-CN"/>
        </w:rPr>
        <w:tab/>
      </w:r>
      <w:r>
        <w:rPr>
          <w:rFonts w:ascii="Courier New" w:hAnsi="Courier New"/>
          <w:lang w:eastAsia="zh-CN"/>
        </w:rPr>
        <w:t>DRACHOptimizationFunction</w:t>
      </w:r>
      <w:bookmarkEnd w:id="1403"/>
      <w:bookmarkEnd w:id="1404"/>
      <w:bookmarkEnd w:id="1405"/>
      <w:bookmarkEnd w:id="1406"/>
      <w:bookmarkEnd w:id="1407"/>
    </w:p>
    <w:p w14:paraId="5A07B176" w14:textId="77777777" w:rsidR="00F17312" w:rsidRDefault="00F17312" w:rsidP="00F17312">
      <w:pPr>
        <w:pStyle w:val="Heading4"/>
      </w:pPr>
      <w:bookmarkStart w:id="1408" w:name="_Toc59182696"/>
      <w:bookmarkStart w:id="1409" w:name="_Toc59184162"/>
      <w:bookmarkStart w:id="1410" w:name="_Toc59195097"/>
      <w:bookmarkStart w:id="1411" w:name="_Toc59439523"/>
      <w:bookmarkStart w:id="1412" w:name="_Toc67989946"/>
      <w:r>
        <w:rPr>
          <w:lang w:eastAsia="zh-CN"/>
        </w:rPr>
        <w:t>4</w:t>
      </w:r>
      <w:r>
        <w:t>.3.59.1</w:t>
      </w:r>
      <w:r>
        <w:tab/>
        <w:t>Definition</w:t>
      </w:r>
      <w:bookmarkEnd w:id="1408"/>
      <w:bookmarkEnd w:id="1409"/>
      <w:bookmarkEnd w:id="1410"/>
      <w:bookmarkEnd w:id="1411"/>
      <w:bookmarkEnd w:id="1412"/>
    </w:p>
    <w:p w14:paraId="742FEDAE" w14:textId="77777777" w:rsidR="00F17312" w:rsidRDefault="00F17312" w:rsidP="00F17312">
      <w:r>
        <w:t xml:space="preserve">This IOC contains attributes to support the D-SON function of RACH optimization (See clause 7.1.1 in TS 28.313 [57]). </w:t>
      </w:r>
    </w:p>
    <w:p w14:paraId="6DBE290A" w14:textId="77777777" w:rsidR="00F17312" w:rsidRDefault="00F17312" w:rsidP="00F17312">
      <w:pPr>
        <w:pStyle w:val="NO"/>
      </w:pPr>
      <w:r>
        <w:t xml:space="preserve">NOTE: in the case where multiple </w:t>
      </w:r>
      <w:r>
        <w:rPr>
          <w:rFonts w:ascii="Courier New" w:hAnsi="Courier New" w:cs="Courier New"/>
        </w:rPr>
        <w:t>DRACHOptimization</w:t>
      </w:r>
      <w:r>
        <w:t xml:space="preserve"> MOIs exist at different levels of the containment tree, the </w:t>
      </w:r>
      <w:r>
        <w:rPr>
          <w:rFonts w:ascii="Courier New" w:hAnsi="Courier New" w:cs="Courier New"/>
        </w:rPr>
        <w:t>DRACHOptimization</w:t>
      </w:r>
      <w:r>
        <w:t xml:space="preserve"> MOI at the lower level overrides the </w:t>
      </w:r>
      <w:r>
        <w:rPr>
          <w:rFonts w:ascii="Courier New" w:hAnsi="Courier New" w:cs="Courier New"/>
        </w:rPr>
        <w:t>DRACHOptimization</w:t>
      </w:r>
      <w:r>
        <w:t xml:space="preserve"> MOIs at higher level(s) of the same containment tree.</w:t>
      </w:r>
    </w:p>
    <w:p w14:paraId="33395626" w14:textId="77777777" w:rsidR="00F17312" w:rsidRDefault="00F17312" w:rsidP="00F17312">
      <w:pPr>
        <w:pStyle w:val="Heading4"/>
      </w:pPr>
      <w:bookmarkStart w:id="1413" w:name="_Toc59182697"/>
      <w:bookmarkStart w:id="1414" w:name="_Toc59184163"/>
      <w:bookmarkStart w:id="1415" w:name="_Toc59195098"/>
      <w:bookmarkStart w:id="1416" w:name="_Toc59439524"/>
      <w:bookmarkStart w:id="1417" w:name="_Toc67989947"/>
      <w:r>
        <w:rPr>
          <w:lang w:eastAsia="zh-CN"/>
        </w:rPr>
        <w:t>4</w:t>
      </w:r>
      <w:r>
        <w:t>.3.59.2</w:t>
      </w:r>
      <w:r>
        <w:tab/>
        <w:t>Attributes</w:t>
      </w:r>
      <w:bookmarkEnd w:id="1413"/>
      <w:bookmarkEnd w:id="1414"/>
      <w:bookmarkEnd w:id="1415"/>
      <w:bookmarkEnd w:id="1416"/>
      <w:bookmarkEnd w:id="1417"/>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77777777" w:rsidR="00F17312" w:rsidRDefault="00F17312" w:rsidP="00F17312">
            <w:pPr>
              <w:pStyle w:val="TAH"/>
            </w:pPr>
            <w:r>
              <w:t>Support Qualifier</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F17312"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77777777" w:rsidR="00F17312" w:rsidRDefault="00F17312" w:rsidP="00F17312">
            <w:pPr>
              <w:pStyle w:val="TAL"/>
              <w:rPr>
                <w:rFonts w:ascii="Courier New" w:hAnsi="Courier New" w:cs="Courier New"/>
              </w:rPr>
            </w:pPr>
            <w:r>
              <w:rPr>
                <w:rFonts w:ascii="Courier New" w:hAnsi="Courier New" w:cs="Courier New"/>
                <w:snapToGrid w:val="0"/>
                <w:lang w:eastAsia="zh-CN"/>
              </w:rPr>
              <w:t>ueAccProbilityDist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F17312" w:rsidRDefault="00F17312" w:rsidP="00F17312">
            <w:pPr>
              <w:pStyle w:val="TAL"/>
              <w:jc w:val="center"/>
            </w:pPr>
            <w:r>
              <w:t>T</w:t>
            </w:r>
          </w:p>
        </w:tc>
      </w:tr>
      <w:tr w:rsidR="00F17312"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77777777" w:rsidR="00F17312" w:rsidRDefault="00F17312" w:rsidP="00F17312">
            <w:pPr>
              <w:pStyle w:val="TAL"/>
              <w:rPr>
                <w:rFonts w:ascii="Courier New" w:hAnsi="Courier New" w:cs="Courier New"/>
                <w:snapToGrid w:val="0"/>
                <w:lang w:eastAsia="zh-CN"/>
              </w:rPr>
            </w:pPr>
            <w:r>
              <w:rPr>
                <w:rFonts w:ascii="Courier New" w:hAnsi="Courier New" w:cs="Courier New"/>
                <w:snapToGrid w:val="0"/>
                <w:lang w:eastAsia="zh-CN"/>
              </w:rPr>
              <w:t>ueAccDelayProbilityDist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F17312" w:rsidRDefault="00F17312" w:rsidP="00F17312">
            <w:pPr>
              <w:pStyle w:val="TAL"/>
              <w:jc w:val="center"/>
              <w:rPr>
                <w:lang w:eastAsia="zh-CN"/>
              </w:rPr>
            </w:pPr>
            <w:r>
              <w:t>T</w:t>
            </w:r>
          </w:p>
        </w:tc>
      </w:tr>
      <w:tr w:rsidR="00F17312"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77777777" w:rsidR="00F17312" w:rsidRDefault="00F17312" w:rsidP="00F17312">
            <w:pPr>
              <w:pStyle w:val="TAL"/>
              <w:rPr>
                <w:rFonts w:ascii="Courier New" w:hAnsi="Courier New"/>
                <w:lang w:eastAsia="zh-CN"/>
              </w:rPr>
            </w:pPr>
            <w:r>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F17312" w:rsidRDefault="00F17312" w:rsidP="00F17312">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F17312" w:rsidRDefault="00F17312" w:rsidP="00F17312">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418" w:name="_Toc59182698"/>
      <w:bookmarkStart w:id="1419" w:name="_Toc59184164"/>
      <w:bookmarkStart w:id="1420" w:name="_Toc59195099"/>
      <w:bookmarkStart w:id="1421" w:name="_Toc59439525"/>
      <w:bookmarkStart w:id="1422" w:name="_Toc67989948"/>
      <w:r>
        <w:t>4.3.59.3</w:t>
      </w:r>
      <w:r>
        <w:tab/>
        <w:t>Attribute constraints</w:t>
      </w:r>
      <w:bookmarkEnd w:id="1418"/>
      <w:bookmarkEnd w:id="1419"/>
      <w:bookmarkEnd w:id="1420"/>
      <w:bookmarkEnd w:id="1421"/>
      <w:bookmarkEnd w:id="1422"/>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423" w:name="_Toc59182699"/>
      <w:bookmarkStart w:id="1424" w:name="_Toc59184165"/>
      <w:bookmarkStart w:id="1425" w:name="_Toc59195100"/>
      <w:bookmarkStart w:id="1426" w:name="_Toc59439526"/>
      <w:bookmarkStart w:id="1427" w:name="_Toc67989949"/>
      <w:r>
        <w:rPr>
          <w:lang w:eastAsia="zh-CN"/>
        </w:rPr>
        <w:t>4</w:t>
      </w:r>
      <w:r>
        <w:t>.3.59.4</w:t>
      </w:r>
      <w:r>
        <w:tab/>
        <w:t>Notifications</w:t>
      </w:r>
      <w:bookmarkEnd w:id="1423"/>
      <w:bookmarkEnd w:id="1424"/>
      <w:bookmarkEnd w:id="1425"/>
      <w:bookmarkEnd w:id="1426"/>
      <w:bookmarkEnd w:id="1427"/>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428" w:name="_Toc59182700"/>
      <w:bookmarkStart w:id="1429" w:name="_Toc59184166"/>
      <w:bookmarkStart w:id="1430" w:name="_Toc59195101"/>
      <w:bookmarkStart w:id="1431" w:name="_Toc59439527"/>
      <w:bookmarkStart w:id="1432" w:name="_Toc67989950"/>
      <w:r>
        <w:rPr>
          <w:lang w:eastAsia="zh-CN"/>
        </w:rPr>
        <w:t>4.3.60</w:t>
      </w:r>
      <w:r>
        <w:rPr>
          <w:lang w:eastAsia="zh-CN"/>
        </w:rPr>
        <w:tab/>
      </w:r>
      <w:r>
        <w:rPr>
          <w:rFonts w:ascii="Courier New" w:hAnsi="Courier New"/>
          <w:lang w:eastAsia="zh-CN"/>
        </w:rPr>
        <w:t>DMROFunction</w:t>
      </w:r>
      <w:bookmarkEnd w:id="1428"/>
      <w:bookmarkEnd w:id="1429"/>
      <w:bookmarkEnd w:id="1430"/>
      <w:bookmarkEnd w:id="1431"/>
      <w:bookmarkEnd w:id="1432"/>
    </w:p>
    <w:p w14:paraId="48F20D2C" w14:textId="77777777" w:rsidR="00F17312" w:rsidRDefault="00F17312" w:rsidP="00F17312">
      <w:pPr>
        <w:pStyle w:val="Heading4"/>
      </w:pPr>
      <w:bookmarkStart w:id="1433" w:name="_Toc59182701"/>
      <w:bookmarkStart w:id="1434" w:name="_Toc59184167"/>
      <w:bookmarkStart w:id="1435" w:name="_Toc59195102"/>
      <w:bookmarkStart w:id="1436" w:name="_Toc59439528"/>
      <w:bookmarkStart w:id="1437" w:name="_Toc67989951"/>
      <w:r>
        <w:rPr>
          <w:lang w:eastAsia="zh-CN"/>
        </w:rPr>
        <w:t>4</w:t>
      </w:r>
      <w:r>
        <w:t>.3.60.1</w:t>
      </w:r>
      <w:r>
        <w:tab/>
        <w:t>Definition</w:t>
      </w:r>
      <w:bookmarkEnd w:id="1433"/>
      <w:bookmarkEnd w:id="1434"/>
      <w:bookmarkEnd w:id="1435"/>
      <w:bookmarkEnd w:id="1436"/>
      <w:bookmarkEnd w:id="1437"/>
    </w:p>
    <w:p w14:paraId="08F01F83" w14:textId="77777777" w:rsidR="00F17312" w:rsidRDefault="00F17312" w:rsidP="00F17312">
      <w:r>
        <w:t xml:space="preserve">This IOC contains attributes to support the D-SON function of MRO (See clause 7.1.2 in TS 28.313 [57]). </w:t>
      </w:r>
    </w:p>
    <w:p w14:paraId="7EF5A5D9" w14:textId="4AD37811" w:rsidR="00F17312" w:rsidRDefault="00F17312" w:rsidP="00F17312">
      <w:pPr>
        <w:pStyle w:val="NO"/>
      </w:pPr>
      <w:r>
        <w:t>NOTE</w:t>
      </w:r>
      <w:r>
        <w:tab/>
        <w:t xml:space="preserve">In the case where multiple </w:t>
      </w:r>
      <w:r>
        <w:rPr>
          <w:rFonts w:ascii="Courier New" w:hAnsi="Courier New" w:cs="Courier New"/>
        </w:rPr>
        <w:t>DMRO</w:t>
      </w:r>
      <w:r>
        <w:t xml:space="preserve"> MOIs exist at different levels of the containment tree, the </w:t>
      </w:r>
      <w:r>
        <w:rPr>
          <w:rFonts w:ascii="Courier New" w:hAnsi="Courier New" w:cs="Courier New"/>
        </w:rPr>
        <w:t>DMRO</w:t>
      </w:r>
      <w:r>
        <w:t xml:space="preserve"> MOI at the lower level overrides the </w:t>
      </w:r>
      <w:r>
        <w:rPr>
          <w:rFonts w:ascii="Courier New" w:hAnsi="Courier New" w:cs="Courier New"/>
        </w:rPr>
        <w:t>DMRO</w:t>
      </w:r>
      <w:r>
        <w:t xml:space="preserve"> MOIs at higher level(s) of the same containment tree.</w:t>
      </w:r>
    </w:p>
    <w:p w14:paraId="30E87E0E" w14:textId="77777777" w:rsidR="00F17312" w:rsidRDefault="00F17312" w:rsidP="00F17312">
      <w:pPr>
        <w:pStyle w:val="Heading4"/>
      </w:pPr>
      <w:bookmarkStart w:id="1438" w:name="_Toc59182702"/>
      <w:bookmarkStart w:id="1439" w:name="_Toc59184168"/>
      <w:bookmarkStart w:id="1440" w:name="_Toc59195103"/>
      <w:bookmarkStart w:id="1441" w:name="_Toc59439529"/>
      <w:bookmarkStart w:id="1442" w:name="_Toc67989952"/>
      <w:r>
        <w:rPr>
          <w:lang w:eastAsia="zh-CN"/>
        </w:rPr>
        <w:t>4</w:t>
      </w:r>
      <w:r>
        <w:t>.3.60.2</w:t>
      </w:r>
      <w:r>
        <w:tab/>
        <w:t>Attributes</w:t>
      </w:r>
      <w:bookmarkEnd w:id="1438"/>
      <w:bookmarkEnd w:id="1439"/>
      <w:bookmarkEnd w:id="1440"/>
      <w:bookmarkEnd w:id="1441"/>
      <w:bookmarkEnd w:id="1442"/>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77777777" w:rsidR="00F17312" w:rsidRDefault="00F17312" w:rsidP="00F17312">
            <w:pPr>
              <w:pStyle w:val="TAH"/>
            </w:pPr>
            <w:r>
              <w:t>Support Qualifier</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F17312" w14:paraId="1B1E3B5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7F1C964" w14:textId="77777777" w:rsidR="00F17312" w:rsidRDefault="00F17312" w:rsidP="00F17312">
            <w:pPr>
              <w:pStyle w:val="TAL"/>
              <w:rPr>
                <w:rFonts w:ascii="Courier New" w:hAnsi="Courier New" w:cs="Courier New"/>
              </w:rPr>
            </w:pPr>
            <w:r>
              <w:rPr>
                <w:rFonts w:ascii="Courier New" w:hAnsi="Courier New" w:cs="Courier New"/>
              </w:rPr>
              <w:t>maximumDeviationHoTrigger</w:t>
            </w:r>
          </w:p>
        </w:tc>
        <w:tc>
          <w:tcPr>
            <w:tcW w:w="992" w:type="dxa"/>
            <w:tcBorders>
              <w:top w:val="single" w:sz="4" w:space="0" w:color="auto"/>
              <w:left w:val="single" w:sz="4" w:space="0" w:color="auto"/>
              <w:bottom w:val="single" w:sz="4" w:space="0" w:color="auto"/>
              <w:right w:val="single" w:sz="4" w:space="0" w:color="auto"/>
            </w:tcBorders>
            <w:hideMark/>
          </w:tcPr>
          <w:p w14:paraId="01C7CB1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8C5CE1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780722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5A7D6D9"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2EA21C3" w14:textId="77777777" w:rsidR="00F17312" w:rsidRDefault="00F17312" w:rsidP="00F17312">
            <w:pPr>
              <w:pStyle w:val="TAL"/>
              <w:jc w:val="center"/>
            </w:pPr>
            <w:r>
              <w:t>T</w:t>
            </w:r>
          </w:p>
        </w:tc>
      </w:tr>
      <w:tr w:rsidR="00F17312" w14:paraId="035C25E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bl>
    <w:p w14:paraId="217C849A" w14:textId="77777777" w:rsidR="00F17312" w:rsidRDefault="00F17312" w:rsidP="00F17312"/>
    <w:p w14:paraId="40F7C2B0" w14:textId="77777777" w:rsidR="00F17312" w:rsidRDefault="00F17312" w:rsidP="00F17312">
      <w:pPr>
        <w:pStyle w:val="Heading4"/>
      </w:pPr>
      <w:bookmarkStart w:id="1443" w:name="_Toc59182703"/>
      <w:bookmarkStart w:id="1444" w:name="_Toc59184169"/>
      <w:bookmarkStart w:id="1445" w:name="_Toc59195104"/>
      <w:bookmarkStart w:id="1446" w:name="_Toc59439530"/>
      <w:bookmarkStart w:id="1447" w:name="_Toc67989953"/>
      <w:r>
        <w:t>4.3.60.3</w:t>
      </w:r>
      <w:r>
        <w:tab/>
        <w:t>Attribute constraints</w:t>
      </w:r>
      <w:bookmarkEnd w:id="1443"/>
      <w:bookmarkEnd w:id="1444"/>
      <w:bookmarkEnd w:id="1445"/>
      <w:bookmarkEnd w:id="1446"/>
      <w:bookmarkEnd w:id="1447"/>
    </w:p>
    <w:p w14:paraId="7BF4C35C" w14:textId="77777777" w:rsidR="00F17312" w:rsidRDefault="00F17312" w:rsidP="00F17312">
      <w:pPr>
        <w:rPr>
          <w:lang w:eastAsia="zh-CN"/>
        </w:rPr>
      </w:pPr>
      <w:r>
        <w:rPr>
          <w:lang w:eastAsia="zh-CN"/>
        </w:rPr>
        <w:t>None.</w:t>
      </w:r>
    </w:p>
    <w:p w14:paraId="77F79010" w14:textId="77777777" w:rsidR="00F17312" w:rsidRDefault="00F17312" w:rsidP="00F17312">
      <w:pPr>
        <w:pStyle w:val="Heading4"/>
      </w:pPr>
      <w:bookmarkStart w:id="1448" w:name="_Toc59182704"/>
      <w:bookmarkStart w:id="1449" w:name="_Toc59184170"/>
      <w:bookmarkStart w:id="1450" w:name="_Toc59195105"/>
      <w:bookmarkStart w:id="1451" w:name="_Toc59439531"/>
      <w:bookmarkStart w:id="1452" w:name="_Toc67989954"/>
      <w:r>
        <w:rPr>
          <w:lang w:eastAsia="zh-CN"/>
        </w:rPr>
        <w:t>4</w:t>
      </w:r>
      <w:r>
        <w:t>.3.60.4</w:t>
      </w:r>
      <w:r>
        <w:tab/>
        <w:t>Notifications</w:t>
      </w:r>
      <w:bookmarkEnd w:id="1448"/>
      <w:bookmarkEnd w:id="1449"/>
      <w:bookmarkEnd w:id="1450"/>
      <w:bookmarkEnd w:id="1451"/>
      <w:bookmarkEnd w:id="1452"/>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453" w:name="_Toc59182705"/>
      <w:bookmarkStart w:id="1454" w:name="_Toc59184171"/>
      <w:bookmarkStart w:id="1455" w:name="_Toc59195106"/>
      <w:bookmarkStart w:id="1456" w:name="_Toc59439532"/>
      <w:bookmarkStart w:id="1457" w:name="_Toc67989955"/>
      <w:r>
        <w:rPr>
          <w:lang w:eastAsia="zh-CN"/>
        </w:rPr>
        <w:t>4.</w:t>
      </w:r>
      <w:r>
        <w:t>3.61</w:t>
      </w:r>
      <w:r>
        <w:tab/>
      </w:r>
      <w:r>
        <w:rPr>
          <w:rFonts w:ascii="Courier New" w:hAnsi="Courier New"/>
          <w:lang w:eastAsia="zh-CN"/>
        </w:rPr>
        <w:t>DPCIConfigurationFunction</w:t>
      </w:r>
      <w:bookmarkEnd w:id="1453"/>
      <w:bookmarkEnd w:id="1454"/>
      <w:bookmarkEnd w:id="1455"/>
      <w:bookmarkEnd w:id="1456"/>
      <w:bookmarkEnd w:id="1457"/>
    </w:p>
    <w:p w14:paraId="0B0ED5A5" w14:textId="77777777" w:rsidR="00F17312" w:rsidRDefault="00F17312" w:rsidP="00F17312">
      <w:pPr>
        <w:pStyle w:val="Heading4"/>
      </w:pPr>
      <w:bookmarkStart w:id="1458" w:name="_Toc59182706"/>
      <w:bookmarkStart w:id="1459" w:name="_Toc59184172"/>
      <w:bookmarkStart w:id="1460" w:name="_Toc59195107"/>
      <w:bookmarkStart w:id="1461" w:name="_Toc59439533"/>
      <w:bookmarkStart w:id="1462" w:name="_Toc67989956"/>
      <w:r>
        <w:rPr>
          <w:lang w:eastAsia="zh-CN"/>
        </w:rPr>
        <w:t>4.3.61.1</w:t>
      </w:r>
      <w:r>
        <w:tab/>
        <w:t>Definition</w:t>
      </w:r>
      <w:bookmarkEnd w:id="1458"/>
      <w:bookmarkEnd w:id="1459"/>
      <w:bookmarkEnd w:id="1460"/>
      <w:bookmarkEnd w:id="1461"/>
      <w:bookmarkEnd w:id="1462"/>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77777777" w:rsidR="00F17312" w:rsidRDefault="00F17312" w:rsidP="00F17312">
      <w:pPr>
        <w:pStyle w:val="NO"/>
      </w:pPr>
      <w:r>
        <w:t xml:space="preserve">NOTE: in the case where multiple </w:t>
      </w:r>
      <w:r>
        <w:rPr>
          <w:rFonts w:ascii="Courier New" w:hAnsi="Courier New" w:cs="Courier New"/>
        </w:rPr>
        <w:t>DPCIConfiguration</w:t>
      </w:r>
      <w:r>
        <w:t xml:space="preserve"> MOIs exist at different levels of the containment tree, the </w:t>
      </w:r>
      <w:r>
        <w:rPr>
          <w:rFonts w:ascii="Courier New" w:hAnsi="Courier New" w:cs="Courier New"/>
        </w:rPr>
        <w:t>DPCIConfiguration</w:t>
      </w:r>
      <w:r>
        <w:t xml:space="preserve"> MOI at the lower level overrides the </w:t>
      </w:r>
      <w:r>
        <w:rPr>
          <w:rFonts w:ascii="Courier New" w:hAnsi="Courier New" w:cs="Courier New"/>
        </w:rPr>
        <w:t>DPCIConfiguration</w:t>
      </w:r>
      <w:r>
        <w:t xml:space="preserve"> MOIs at higher level(s) of the same containment tree.</w:t>
      </w:r>
    </w:p>
    <w:p w14:paraId="6273831E" w14:textId="77777777" w:rsidR="00F17312" w:rsidRDefault="00F17312" w:rsidP="00F17312">
      <w:pPr>
        <w:pStyle w:val="Heading4"/>
      </w:pPr>
      <w:bookmarkStart w:id="1463" w:name="_Toc59182707"/>
      <w:bookmarkStart w:id="1464" w:name="_Toc59184173"/>
      <w:bookmarkStart w:id="1465" w:name="_Toc59195108"/>
      <w:bookmarkStart w:id="1466" w:name="_Toc59439534"/>
      <w:bookmarkStart w:id="1467" w:name="_Toc67989957"/>
      <w:r>
        <w:rPr>
          <w:lang w:eastAsia="zh-CN"/>
        </w:rPr>
        <w:t>4.3.61.2</w:t>
      </w:r>
      <w:r>
        <w:tab/>
        <w:t>Attributes</w:t>
      </w:r>
      <w:bookmarkEnd w:id="1463"/>
      <w:bookmarkEnd w:id="1464"/>
      <w:bookmarkEnd w:id="1465"/>
      <w:bookmarkEnd w:id="1466"/>
      <w:bookmarkEnd w:id="1467"/>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77777777" w:rsidR="00F17312" w:rsidRDefault="00F17312" w:rsidP="00F17312">
            <w:pPr>
              <w:pStyle w:val="TAH"/>
              <w:rPr>
                <w:rFonts w:cs="Arial"/>
                <w:szCs w:val="18"/>
              </w:rPr>
            </w:pPr>
            <w:r>
              <w:rPr>
                <w:rFonts w:cs="Arial"/>
                <w:szCs w:val="18"/>
              </w:rPr>
              <w:t>Support Qualifier</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468" w:name="_Toc59182708"/>
      <w:bookmarkStart w:id="1469" w:name="_Toc59184174"/>
      <w:bookmarkStart w:id="1470" w:name="_Toc59195109"/>
      <w:bookmarkStart w:id="1471" w:name="_Toc59439535"/>
      <w:bookmarkStart w:id="1472" w:name="_Toc67989958"/>
      <w:r>
        <w:rPr>
          <w:lang w:eastAsia="zh-CN"/>
        </w:rPr>
        <w:t>4.3.61.</w:t>
      </w:r>
      <w:r>
        <w:t>3</w:t>
      </w:r>
      <w:r>
        <w:tab/>
        <w:t>Attribute constraints</w:t>
      </w:r>
      <w:bookmarkEnd w:id="1468"/>
      <w:bookmarkEnd w:id="1469"/>
      <w:bookmarkEnd w:id="1470"/>
      <w:bookmarkEnd w:id="1471"/>
      <w:bookmarkEnd w:id="1472"/>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473" w:name="_Toc59182709"/>
      <w:bookmarkStart w:id="1474" w:name="_Toc59184175"/>
      <w:bookmarkStart w:id="1475" w:name="_Toc59195110"/>
      <w:bookmarkStart w:id="1476" w:name="_Toc59439536"/>
      <w:bookmarkStart w:id="1477" w:name="_Toc67989959"/>
      <w:r>
        <w:rPr>
          <w:lang w:eastAsia="zh-CN"/>
        </w:rPr>
        <w:t>4.3.61.4</w:t>
      </w:r>
      <w:r>
        <w:tab/>
        <w:t>Notifications</w:t>
      </w:r>
      <w:bookmarkEnd w:id="1473"/>
      <w:bookmarkEnd w:id="1474"/>
      <w:bookmarkEnd w:id="1475"/>
      <w:bookmarkEnd w:id="1476"/>
      <w:bookmarkEnd w:id="1477"/>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478" w:name="_Toc59182710"/>
      <w:bookmarkStart w:id="1479" w:name="_Toc59184176"/>
      <w:bookmarkStart w:id="1480" w:name="_Toc59195111"/>
      <w:bookmarkStart w:id="1481" w:name="_Toc59439537"/>
      <w:bookmarkStart w:id="1482" w:name="_Toc67989960"/>
      <w:r>
        <w:rPr>
          <w:lang w:eastAsia="zh-CN"/>
        </w:rPr>
        <w:t>4.3.62</w:t>
      </w:r>
      <w:r>
        <w:rPr>
          <w:lang w:eastAsia="zh-CN"/>
        </w:rPr>
        <w:tab/>
      </w:r>
      <w:r>
        <w:rPr>
          <w:rFonts w:ascii="Courier New" w:hAnsi="Courier New"/>
          <w:lang w:eastAsia="zh-CN"/>
        </w:rPr>
        <w:t>CPCIConfigurationFunction</w:t>
      </w:r>
      <w:bookmarkEnd w:id="1478"/>
      <w:bookmarkEnd w:id="1479"/>
      <w:bookmarkEnd w:id="1480"/>
      <w:bookmarkEnd w:id="1481"/>
      <w:bookmarkEnd w:id="1482"/>
    </w:p>
    <w:p w14:paraId="2D49F80C" w14:textId="77777777" w:rsidR="00F17312" w:rsidRDefault="00F17312" w:rsidP="00F17312">
      <w:pPr>
        <w:pStyle w:val="Heading4"/>
      </w:pPr>
      <w:bookmarkStart w:id="1483" w:name="_Toc59182711"/>
      <w:bookmarkStart w:id="1484" w:name="_Toc59184177"/>
      <w:bookmarkStart w:id="1485" w:name="_Toc59195112"/>
      <w:bookmarkStart w:id="1486" w:name="_Toc59439538"/>
      <w:bookmarkStart w:id="1487" w:name="_Toc67989961"/>
      <w:r>
        <w:rPr>
          <w:lang w:eastAsia="zh-CN"/>
        </w:rPr>
        <w:t>4</w:t>
      </w:r>
      <w:r>
        <w:t>.3.62.1</w:t>
      </w:r>
      <w:r>
        <w:tab/>
        <w:t>Definition</w:t>
      </w:r>
      <w:bookmarkEnd w:id="1483"/>
      <w:bookmarkEnd w:id="1484"/>
      <w:bookmarkEnd w:id="1485"/>
      <w:bookmarkEnd w:id="1486"/>
      <w:bookmarkEnd w:id="1487"/>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787CBED3" w:rsidR="00F17312" w:rsidRDefault="00F17312" w:rsidP="00F17312">
      <w:pPr>
        <w:pStyle w:val="NO"/>
      </w:pPr>
      <w:r>
        <w:t>NOTE:</w:t>
      </w:r>
      <w:r>
        <w:tab/>
        <w:t xml:space="preserve">In the case where multiple </w:t>
      </w:r>
      <w:r>
        <w:rPr>
          <w:rFonts w:ascii="Courier New" w:hAnsi="Courier New" w:cs="Courier New"/>
        </w:rPr>
        <w:t>CPCIConfiguration</w:t>
      </w:r>
      <w:r>
        <w:t xml:space="preserve"> MOIs exist at different levels of the containment tree, the </w:t>
      </w:r>
      <w:r>
        <w:rPr>
          <w:rFonts w:ascii="Courier New" w:hAnsi="Courier New" w:cs="Courier New"/>
        </w:rPr>
        <w:t>CPCIConfiguration</w:t>
      </w:r>
      <w:r>
        <w:t xml:space="preserve"> MOI at the lower level overrides the </w:t>
      </w:r>
      <w:r>
        <w:rPr>
          <w:rFonts w:ascii="Courier New" w:hAnsi="Courier New" w:cs="Courier New"/>
        </w:rPr>
        <w:t>CPCIConfiguration</w:t>
      </w:r>
      <w:r>
        <w:t xml:space="preserve"> MOIs at higher level(s) of the same containment tree.</w:t>
      </w:r>
    </w:p>
    <w:p w14:paraId="4DB541DF" w14:textId="77777777" w:rsidR="00F17312" w:rsidRDefault="00F17312" w:rsidP="00F17312">
      <w:pPr>
        <w:pStyle w:val="Heading4"/>
      </w:pPr>
      <w:bookmarkStart w:id="1488" w:name="_Toc59182712"/>
      <w:bookmarkStart w:id="1489" w:name="_Toc59184178"/>
      <w:bookmarkStart w:id="1490" w:name="_Toc59195113"/>
      <w:bookmarkStart w:id="1491" w:name="_Toc59439539"/>
      <w:bookmarkStart w:id="1492" w:name="_Toc67989962"/>
      <w:r>
        <w:rPr>
          <w:lang w:eastAsia="zh-CN"/>
        </w:rPr>
        <w:t>4</w:t>
      </w:r>
      <w:r>
        <w:t>.3.62.2</w:t>
      </w:r>
      <w:r>
        <w:tab/>
        <w:t>Attributes</w:t>
      </w:r>
      <w:bookmarkEnd w:id="1488"/>
      <w:bookmarkEnd w:id="1489"/>
      <w:bookmarkEnd w:id="1490"/>
      <w:bookmarkEnd w:id="1491"/>
      <w:bookmarkEnd w:id="1492"/>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77777777" w:rsidR="00F17312" w:rsidRDefault="00F17312" w:rsidP="00F17312">
            <w:pPr>
              <w:pStyle w:val="TAH"/>
            </w:pPr>
            <w:r>
              <w:t>Support Qualifier</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493" w:name="_Toc59182713"/>
      <w:bookmarkStart w:id="1494" w:name="_Toc59184179"/>
      <w:bookmarkStart w:id="1495" w:name="_Toc59195114"/>
      <w:bookmarkStart w:id="1496" w:name="_Toc59439540"/>
      <w:bookmarkStart w:id="1497" w:name="_Toc67989963"/>
      <w:r>
        <w:t>4.3.62.3</w:t>
      </w:r>
      <w:r>
        <w:tab/>
        <w:t>Attribute constraints</w:t>
      </w:r>
      <w:bookmarkEnd w:id="1493"/>
      <w:bookmarkEnd w:id="1494"/>
      <w:bookmarkEnd w:id="1495"/>
      <w:bookmarkEnd w:id="1496"/>
      <w:bookmarkEnd w:id="1497"/>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498" w:name="_Toc59182714"/>
      <w:bookmarkStart w:id="1499" w:name="_Toc59184180"/>
      <w:bookmarkStart w:id="1500" w:name="_Toc59195115"/>
      <w:bookmarkStart w:id="1501" w:name="_Toc59439541"/>
      <w:bookmarkStart w:id="1502" w:name="_Toc67989964"/>
      <w:r>
        <w:rPr>
          <w:lang w:eastAsia="zh-CN"/>
        </w:rPr>
        <w:t>4</w:t>
      </w:r>
      <w:r>
        <w:t>.3.62.4</w:t>
      </w:r>
      <w:r>
        <w:tab/>
        <w:t>Notifications</w:t>
      </w:r>
      <w:bookmarkEnd w:id="1498"/>
      <w:bookmarkEnd w:id="1499"/>
      <w:bookmarkEnd w:id="1500"/>
      <w:bookmarkEnd w:id="1501"/>
      <w:bookmarkEnd w:id="1502"/>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503" w:name="_Toc59182715"/>
      <w:bookmarkStart w:id="1504" w:name="_Toc59184181"/>
      <w:bookmarkStart w:id="1505" w:name="_Toc59195116"/>
      <w:bookmarkStart w:id="1506" w:name="_Toc59439542"/>
      <w:bookmarkStart w:id="1507" w:name="_Toc67989965"/>
      <w:r>
        <w:t>4.3.63</w:t>
      </w:r>
      <w:r>
        <w:tab/>
      </w:r>
      <w:r>
        <w:rPr>
          <w:rFonts w:ascii="Courier New" w:hAnsi="Courier New"/>
          <w:lang w:eastAsia="zh-CN"/>
        </w:rPr>
        <w:t>CESManagementFunction</w:t>
      </w:r>
      <w:bookmarkEnd w:id="1503"/>
      <w:bookmarkEnd w:id="1504"/>
      <w:bookmarkEnd w:id="1505"/>
      <w:bookmarkEnd w:id="1506"/>
      <w:bookmarkEnd w:id="1507"/>
    </w:p>
    <w:p w14:paraId="1861858D" w14:textId="77777777" w:rsidR="00F17312" w:rsidRDefault="00F17312" w:rsidP="00F17312">
      <w:pPr>
        <w:pStyle w:val="Heading4"/>
      </w:pPr>
      <w:bookmarkStart w:id="1508" w:name="_Toc59182716"/>
      <w:bookmarkStart w:id="1509" w:name="_Toc59184182"/>
      <w:bookmarkStart w:id="1510" w:name="_Toc59195117"/>
      <w:bookmarkStart w:id="1511" w:name="_Toc59439543"/>
      <w:bookmarkStart w:id="1512" w:name="_Toc67989966"/>
      <w:r>
        <w:t>4.3.63.1</w:t>
      </w:r>
      <w:r>
        <w:tab/>
        <w:t>Definition</w:t>
      </w:r>
      <w:bookmarkEnd w:id="1508"/>
      <w:bookmarkEnd w:id="1509"/>
      <w:bookmarkEnd w:id="1510"/>
      <w:bookmarkEnd w:id="1511"/>
      <w:bookmarkEnd w:id="1512"/>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77777777" w:rsidR="00F17312" w:rsidRDefault="00F17312" w:rsidP="00F17312">
      <w:pPr>
        <w:pStyle w:val="NO"/>
      </w:pPr>
      <w:r>
        <w:t xml:space="preserve">NOTE: in the case where multiple </w:t>
      </w:r>
      <w:r>
        <w:rPr>
          <w:rFonts w:ascii="Courier New" w:hAnsi="Courier New" w:cs="Courier New"/>
        </w:rPr>
        <w:t>CESManagement</w:t>
      </w:r>
      <w:r>
        <w:t xml:space="preserve"> MOIs exist at different levels of the containment tree, the </w:t>
      </w:r>
      <w:r>
        <w:rPr>
          <w:rFonts w:ascii="Courier New" w:hAnsi="Courier New" w:cs="Courier New"/>
        </w:rPr>
        <w:t>CESManagement</w:t>
      </w:r>
      <w:r>
        <w:t xml:space="preserve"> MOI at the lower level overrides the </w:t>
      </w:r>
      <w:r>
        <w:rPr>
          <w:rFonts w:ascii="Courier New" w:hAnsi="Courier New" w:cs="Courier New"/>
        </w:rPr>
        <w:t>ESManagement</w:t>
      </w:r>
      <w:r>
        <w:t xml:space="preserve"> MOIs at higher level(s) of the same containment tree.</w:t>
      </w:r>
    </w:p>
    <w:p w14:paraId="612016BC" w14:textId="77777777" w:rsidR="00F17312" w:rsidRDefault="00F17312" w:rsidP="00F17312">
      <w:pPr>
        <w:pStyle w:val="Heading4"/>
      </w:pPr>
      <w:bookmarkStart w:id="1513" w:name="_Toc59182717"/>
      <w:bookmarkStart w:id="1514" w:name="_Toc59184183"/>
      <w:bookmarkStart w:id="1515" w:name="_Toc59195118"/>
      <w:bookmarkStart w:id="1516" w:name="_Toc59439544"/>
      <w:bookmarkStart w:id="1517" w:name="_Toc67989967"/>
      <w:r>
        <w:t>4.3.63.2</w:t>
      </w:r>
      <w:r>
        <w:tab/>
        <w:t>Attributes</w:t>
      </w:r>
      <w:bookmarkEnd w:id="1513"/>
      <w:bookmarkEnd w:id="1514"/>
      <w:bookmarkEnd w:id="1515"/>
      <w:bookmarkEnd w:id="1516"/>
      <w:bookmarkEnd w:id="1517"/>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77777777" w:rsidR="00F17312" w:rsidRDefault="00F17312" w:rsidP="00F1731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518" w:name="_Toc59182718"/>
      <w:bookmarkStart w:id="1519" w:name="_Toc59184184"/>
      <w:bookmarkStart w:id="1520" w:name="_Toc59195119"/>
      <w:bookmarkStart w:id="1521" w:name="_Toc59439545"/>
      <w:bookmarkStart w:id="1522" w:name="_Toc67989968"/>
      <w:r>
        <w:t>4.3.63.3</w:t>
      </w:r>
      <w:r>
        <w:tab/>
        <w:t>Attribute constraints</w:t>
      </w:r>
      <w:bookmarkEnd w:id="1518"/>
      <w:bookmarkEnd w:id="1519"/>
      <w:bookmarkEnd w:id="1520"/>
      <w:bookmarkEnd w:id="1521"/>
      <w:bookmarkEnd w:id="1522"/>
    </w:p>
    <w:tbl>
      <w:tblPr>
        <w:tblW w:w="0" w:type="auto"/>
        <w:jc w:val="center"/>
        <w:tblLook w:val="01E0" w:firstRow="1" w:lastRow="1" w:firstColumn="1" w:lastColumn="1" w:noHBand="0" w:noVBand="0"/>
      </w:tblPr>
      <w:tblGrid>
        <w:gridCol w:w="6026"/>
        <w:gridCol w:w="3605"/>
      </w:tblGrid>
      <w:tr w:rsidR="006C6844" w14:paraId="1798D98A" w14:textId="77777777" w:rsidTr="00DF679C">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DF679C">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DF679C">
            <w:pPr>
              <w:pStyle w:val="TAH"/>
            </w:pPr>
            <w:r>
              <w:t>Definition</w:t>
            </w:r>
          </w:p>
        </w:tc>
      </w:tr>
      <w:tr w:rsidR="006C6844" w14:paraId="20B1D002" w14:textId="77777777" w:rsidTr="00DF679C">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77777777" w:rsidR="006C6844" w:rsidRDefault="006C6844" w:rsidP="00DF679C">
            <w:pPr>
              <w:pStyle w:val="TAL"/>
              <w:rPr>
                <w:rFonts w:ascii="Courier" w:hAnsi="Courier"/>
                <w:lang w:eastAsia="zh-CN"/>
              </w:rPr>
            </w:pPr>
            <w:r>
              <w:rPr>
                <w:rFonts w:ascii="Courier New" w:hAnsi="Courier New" w:cs="Courier New"/>
              </w:rPr>
              <w:t>intraRatEsActivationOriginalCellLoadParameters</w:t>
            </w:r>
            <w:r>
              <w:rPr>
                <w:rFonts w:cs="Arial"/>
              </w:rPr>
              <w:t xml:space="preserve"> Support Qualifier</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DF679C">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DF679C">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77777777" w:rsidR="006C6844" w:rsidRDefault="006C6844" w:rsidP="00DF679C">
            <w:pPr>
              <w:pStyle w:val="TAL"/>
              <w:rPr>
                <w:rFonts w:ascii="Courier" w:hAnsi="Courier"/>
                <w:lang w:eastAsia="zh-CN"/>
              </w:rPr>
            </w:pPr>
            <w:r>
              <w:rPr>
                <w:rFonts w:ascii="Courier New" w:hAnsi="Courier New" w:cs="Courier New"/>
              </w:rPr>
              <w:t>intraRatEsActivationCandidateCellsLoadParameters</w:t>
            </w:r>
            <w:r>
              <w:rPr>
                <w:rFonts w:cs="Arial"/>
              </w:rPr>
              <w:t xml:space="preserve"> Support Qualifier</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DF679C">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DF679C">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77777777" w:rsidR="006C6844" w:rsidRDefault="006C6844" w:rsidP="00DF679C">
            <w:pPr>
              <w:pStyle w:val="TAL"/>
              <w:rPr>
                <w:rFonts w:ascii="Courier" w:hAnsi="Courier"/>
                <w:lang w:eastAsia="zh-CN"/>
              </w:rPr>
            </w:pPr>
            <w:r>
              <w:rPr>
                <w:rFonts w:ascii="Courier New" w:hAnsi="Courier New" w:cs="Courier New"/>
              </w:rPr>
              <w:t>intraRatEsDeactivationCandidateCellsLoadParameters</w:t>
            </w:r>
            <w:r>
              <w:rPr>
                <w:rFonts w:cs="Arial"/>
              </w:rPr>
              <w:t xml:space="preserve"> Support Qualifier</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DF679C">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DF679C">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77777777" w:rsidR="006C6844" w:rsidRDefault="006C6844" w:rsidP="00DF679C">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Support Qualifier</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DF679C">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DF679C">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7777777" w:rsidR="006C6844" w:rsidRDefault="006C6844" w:rsidP="00DF679C">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Support Qualifier</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DF679C">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DF679C">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77777777" w:rsidR="006C6844" w:rsidRDefault="006C6844" w:rsidP="00DF679C">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Support Qualifier</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DF679C">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523" w:name="_Toc59182719"/>
      <w:bookmarkStart w:id="1524" w:name="_Toc59184185"/>
      <w:bookmarkStart w:id="1525" w:name="_Toc59195120"/>
      <w:bookmarkStart w:id="1526" w:name="_Toc59439546"/>
      <w:bookmarkStart w:id="1527" w:name="_Toc67989969"/>
      <w:r>
        <w:t>4.3.63.4</w:t>
      </w:r>
      <w:r>
        <w:tab/>
        <w:t>Notification</w:t>
      </w:r>
      <w:bookmarkEnd w:id="1523"/>
      <w:bookmarkEnd w:id="1524"/>
      <w:bookmarkEnd w:id="1525"/>
      <w:bookmarkEnd w:id="1526"/>
      <w:bookmarkEnd w:id="1527"/>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528" w:name="_Toc59182720"/>
      <w:bookmarkStart w:id="1529" w:name="_Toc59184186"/>
      <w:bookmarkStart w:id="1530" w:name="_Toc59195121"/>
      <w:bookmarkStart w:id="1531" w:name="_Toc59439547"/>
      <w:bookmarkStart w:id="1532" w:name="_Toc67989970"/>
      <w:r>
        <w:t>4.3.64</w:t>
      </w:r>
      <w:r>
        <w:tab/>
      </w:r>
      <w:r>
        <w:rPr>
          <w:rFonts w:ascii="Courier New" w:hAnsi="Courier New" w:cs="Courier New"/>
        </w:rPr>
        <w:t>AddressWithVlan &lt;&lt;dataType&gt;&gt;</w:t>
      </w:r>
      <w:bookmarkEnd w:id="1528"/>
      <w:bookmarkEnd w:id="1529"/>
      <w:bookmarkEnd w:id="1530"/>
      <w:bookmarkEnd w:id="1531"/>
      <w:bookmarkEnd w:id="1532"/>
    </w:p>
    <w:p w14:paraId="493127A2" w14:textId="77777777" w:rsidR="00F17312" w:rsidRDefault="00F17312" w:rsidP="00F17312">
      <w:pPr>
        <w:pStyle w:val="Heading4"/>
      </w:pPr>
      <w:bookmarkStart w:id="1533" w:name="_Toc59182721"/>
      <w:bookmarkStart w:id="1534" w:name="_Toc59184187"/>
      <w:bookmarkStart w:id="1535" w:name="_Toc59195122"/>
      <w:bookmarkStart w:id="1536" w:name="_Toc59439548"/>
      <w:bookmarkStart w:id="1537" w:name="_Toc67989971"/>
      <w:r>
        <w:rPr>
          <w:lang w:eastAsia="zh-CN"/>
        </w:rPr>
        <w:t>4</w:t>
      </w:r>
      <w:r>
        <w:t>.3.64.1</w:t>
      </w:r>
      <w:r>
        <w:tab/>
        <w:t>Definition</w:t>
      </w:r>
      <w:bookmarkEnd w:id="1533"/>
      <w:bookmarkEnd w:id="1534"/>
      <w:bookmarkEnd w:id="1535"/>
      <w:bookmarkEnd w:id="1536"/>
      <w:bookmarkEnd w:id="1537"/>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538" w:name="_Toc59182722"/>
      <w:bookmarkStart w:id="1539" w:name="_Toc59184188"/>
      <w:bookmarkStart w:id="1540" w:name="_Toc59195123"/>
      <w:bookmarkStart w:id="1541" w:name="_Toc59439549"/>
      <w:bookmarkStart w:id="1542" w:name="_Toc67989972"/>
      <w:r>
        <w:rPr>
          <w:lang w:eastAsia="zh-CN"/>
        </w:rPr>
        <w:t>4</w:t>
      </w:r>
      <w:r>
        <w:t>.3.64.2</w:t>
      </w:r>
      <w:r>
        <w:tab/>
        <w:t>Attributes</w:t>
      </w:r>
      <w:bookmarkEnd w:id="1538"/>
      <w:bookmarkEnd w:id="1539"/>
      <w:bookmarkEnd w:id="1540"/>
      <w:bookmarkEnd w:id="1541"/>
      <w:bookmarkEnd w:id="1542"/>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77777777" w:rsidR="00F17312" w:rsidRDefault="00F17312" w:rsidP="00F17312">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543" w:name="_Toc59182723"/>
      <w:bookmarkStart w:id="1544" w:name="_Toc59184189"/>
      <w:bookmarkStart w:id="1545" w:name="_Toc59195124"/>
      <w:bookmarkStart w:id="1546" w:name="_Toc59439550"/>
      <w:bookmarkStart w:id="1547" w:name="_Toc67989973"/>
    </w:p>
    <w:p w14:paraId="7405DA34" w14:textId="77777777" w:rsidR="00F17312" w:rsidRDefault="00F17312" w:rsidP="00F17312">
      <w:pPr>
        <w:pStyle w:val="Heading4"/>
      </w:pPr>
      <w:r>
        <w:rPr>
          <w:lang w:eastAsia="zh-CN"/>
        </w:rPr>
        <w:t>4</w:t>
      </w:r>
      <w:r>
        <w:t>.3.64.3</w:t>
      </w:r>
      <w:r>
        <w:tab/>
        <w:t>Attribute constraints</w:t>
      </w:r>
      <w:bookmarkEnd w:id="1543"/>
      <w:bookmarkEnd w:id="1544"/>
      <w:bookmarkEnd w:id="1545"/>
      <w:bookmarkEnd w:id="1546"/>
      <w:bookmarkEnd w:id="1547"/>
    </w:p>
    <w:p w14:paraId="1F90F24E" w14:textId="77777777" w:rsidR="00F17312" w:rsidRDefault="00F17312" w:rsidP="00F17312">
      <w:r>
        <w:t>None</w:t>
      </w:r>
    </w:p>
    <w:p w14:paraId="16AC6617" w14:textId="77777777" w:rsidR="00F17312" w:rsidRDefault="00F17312" w:rsidP="00F17312">
      <w:pPr>
        <w:pStyle w:val="Heading4"/>
      </w:pPr>
      <w:bookmarkStart w:id="1548" w:name="_Toc59182724"/>
      <w:bookmarkStart w:id="1549" w:name="_Toc59184190"/>
      <w:bookmarkStart w:id="1550" w:name="_Toc59195125"/>
      <w:bookmarkStart w:id="1551" w:name="_Toc59439551"/>
      <w:bookmarkStart w:id="1552" w:name="_Toc67989974"/>
      <w:r>
        <w:rPr>
          <w:lang w:eastAsia="zh-CN"/>
        </w:rPr>
        <w:t>4</w:t>
      </w:r>
      <w:r>
        <w:t>.3.64.4</w:t>
      </w:r>
      <w:r>
        <w:tab/>
        <w:t>Notifications</w:t>
      </w:r>
      <w:bookmarkEnd w:id="1548"/>
      <w:bookmarkEnd w:id="1549"/>
      <w:bookmarkEnd w:id="1550"/>
      <w:bookmarkEnd w:id="1551"/>
      <w:bookmarkEnd w:id="1552"/>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553" w:name="_Toc59182725"/>
      <w:bookmarkStart w:id="1554" w:name="_Toc59184191"/>
      <w:bookmarkStart w:id="1555" w:name="_Toc59195126"/>
      <w:bookmarkStart w:id="1556" w:name="_Toc59439552"/>
      <w:bookmarkStart w:id="1557" w:name="_Toc67989975"/>
      <w:r>
        <w:rPr>
          <w:lang w:eastAsia="zh-CN"/>
        </w:rPr>
        <w:t>4.3.65</w:t>
      </w:r>
      <w:r>
        <w:rPr>
          <w:lang w:eastAsia="zh-CN"/>
        </w:rPr>
        <w:tab/>
        <w:t xml:space="preserve">TceIDMappingInfo  </w:t>
      </w:r>
      <w:r>
        <w:rPr>
          <w:rFonts w:ascii="Courier New" w:hAnsi="Courier New" w:cs="Courier New"/>
          <w:lang w:eastAsia="zh-CN"/>
        </w:rPr>
        <w:t>&lt;&lt;dataType&gt;&gt;</w:t>
      </w:r>
      <w:bookmarkEnd w:id="1553"/>
      <w:bookmarkEnd w:id="1554"/>
      <w:bookmarkEnd w:id="1555"/>
      <w:bookmarkEnd w:id="1556"/>
      <w:bookmarkEnd w:id="1557"/>
    </w:p>
    <w:p w14:paraId="735AC26E" w14:textId="77777777" w:rsidR="00F17312" w:rsidRDefault="00F17312" w:rsidP="00F17312">
      <w:pPr>
        <w:pStyle w:val="Heading4"/>
      </w:pPr>
      <w:bookmarkStart w:id="1558" w:name="_Toc59182726"/>
      <w:bookmarkStart w:id="1559" w:name="_Toc59184192"/>
      <w:bookmarkStart w:id="1560" w:name="_Toc59195127"/>
      <w:bookmarkStart w:id="1561" w:name="_Toc59439553"/>
      <w:bookmarkStart w:id="1562" w:name="_Toc67989976"/>
      <w:r>
        <w:t>4.3.65.1</w:t>
      </w:r>
      <w:r>
        <w:tab/>
        <w:t>Definition</w:t>
      </w:r>
      <w:bookmarkEnd w:id="1558"/>
      <w:bookmarkEnd w:id="1559"/>
      <w:bookmarkEnd w:id="1560"/>
      <w:bookmarkEnd w:id="1561"/>
      <w:bookmarkEnd w:id="1562"/>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563" w:name="_Toc59182727"/>
      <w:bookmarkStart w:id="1564" w:name="_Toc59184193"/>
      <w:bookmarkStart w:id="1565" w:name="_Toc59195128"/>
      <w:bookmarkStart w:id="1566" w:name="_Toc59439554"/>
      <w:bookmarkStart w:id="1567" w:name="_Toc67989977"/>
      <w:r>
        <w:t>4</w:t>
      </w:r>
      <w:r>
        <w:rPr>
          <w:lang w:eastAsia="zh-CN"/>
        </w:rPr>
        <w:t>.</w:t>
      </w:r>
      <w:r>
        <w:t>3.65.2</w:t>
      </w:r>
      <w:r>
        <w:tab/>
        <w:t>Attributes</w:t>
      </w:r>
      <w:bookmarkEnd w:id="1563"/>
      <w:bookmarkEnd w:id="1564"/>
      <w:bookmarkEnd w:id="1565"/>
      <w:bookmarkEnd w:id="1566"/>
      <w:bookmarkEnd w:id="1567"/>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77777777" w:rsidR="00F17312" w:rsidRDefault="00F17312" w:rsidP="00F17312">
            <w:pPr>
              <w:pStyle w:val="TAH"/>
              <w:rPr>
                <w:rFonts w:cs="Arial"/>
                <w:szCs w:val="18"/>
              </w:rPr>
            </w:pPr>
            <w:r>
              <w:rPr>
                <w:rFonts w:cs="Arial"/>
                <w:szCs w:val="18"/>
              </w:rPr>
              <w:t>Support Qualifier</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568" w:name="_Toc59182728"/>
      <w:bookmarkStart w:id="1569" w:name="_Toc59184194"/>
      <w:bookmarkStart w:id="1570" w:name="_Toc59195129"/>
      <w:bookmarkStart w:id="1571" w:name="_Toc59439555"/>
      <w:bookmarkStart w:id="1572" w:name="_Toc67989978"/>
    </w:p>
    <w:p w14:paraId="5F188A17" w14:textId="77777777" w:rsidR="00F17312" w:rsidRDefault="00F17312" w:rsidP="00F17312">
      <w:pPr>
        <w:pStyle w:val="Heading4"/>
      </w:pPr>
      <w:r>
        <w:t>4.3.65.3</w:t>
      </w:r>
      <w:r>
        <w:tab/>
        <w:t>Attribute constraints</w:t>
      </w:r>
      <w:bookmarkEnd w:id="1568"/>
      <w:bookmarkEnd w:id="1569"/>
      <w:bookmarkEnd w:id="1570"/>
      <w:bookmarkEnd w:id="1571"/>
      <w:bookmarkEnd w:id="1572"/>
    </w:p>
    <w:p w14:paraId="4B76705E" w14:textId="77777777" w:rsidR="00F17312" w:rsidRDefault="00F17312" w:rsidP="00F17312">
      <w:pPr>
        <w:keepNext/>
      </w:pPr>
      <w:r>
        <w:t>None.</w:t>
      </w:r>
    </w:p>
    <w:p w14:paraId="19C1A217" w14:textId="77777777" w:rsidR="00F17312" w:rsidRDefault="00F17312" w:rsidP="00F17312">
      <w:pPr>
        <w:pStyle w:val="Heading4"/>
      </w:pPr>
      <w:bookmarkStart w:id="1573" w:name="_Toc59182729"/>
      <w:bookmarkStart w:id="1574" w:name="_Toc59184195"/>
      <w:bookmarkStart w:id="1575" w:name="_Toc59195130"/>
      <w:bookmarkStart w:id="1576" w:name="_Toc59439556"/>
      <w:bookmarkStart w:id="1577" w:name="_Toc67989979"/>
      <w:r>
        <w:rPr>
          <w:lang w:eastAsia="zh-CN"/>
        </w:rPr>
        <w:t>4</w:t>
      </w:r>
      <w:r>
        <w:t>.3.65.4</w:t>
      </w:r>
      <w:r>
        <w:tab/>
        <w:t>Notifications</w:t>
      </w:r>
      <w:bookmarkEnd w:id="1573"/>
      <w:bookmarkEnd w:id="1574"/>
      <w:bookmarkEnd w:id="1575"/>
      <w:bookmarkEnd w:id="1576"/>
      <w:bookmarkEnd w:id="1577"/>
    </w:p>
    <w:p w14:paraId="3473FAF6"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31D2C938" w14:textId="77777777" w:rsidR="00F17312" w:rsidRDefault="00F17312" w:rsidP="00F17312">
      <w:pPr>
        <w:pStyle w:val="Heading2"/>
      </w:pPr>
      <w:bookmarkStart w:id="1578" w:name="_Toc59182730"/>
      <w:bookmarkStart w:id="1579" w:name="_Toc59184196"/>
      <w:bookmarkStart w:id="1580" w:name="_Toc59195131"/>
      <w:bookmarkStart w:id="1581" w:name="_Toc59439557"/>
      <w:bookmarkStart w:id="1582" w:name="_Toc67989980"/>
      <w:r>
        <w:t>4.4</w:t>
      </w:r>
      <w:r>
        <w:tab/>
        <w:t>Attribute definitions</w:t>
      </w:r>
      <w:bookmarkEnd w:id="1578"/>
      <w:bookmarkEnd w:id="1579"/>
      <w:bookmarkEnd w:id="1580"/>
      <w:bookmarkEnd w:id="1581"/>
      <w:bookmarkEnd w:id="1582"/>
    </w:p>
    <w:p w14:paraId="7E7E4594" w14:textId="75751457" w:rsidR="00F17312" w:rsidRDefault="00F17312" w:rsidP="00F17312">
      <w:pPr>
        <w:pStyle w:val="Heading3"/>
        <w:rPr>
          <w:lang w:eastAsia="zh-CN"/>
        </w:rPr>
      </w:pPr>
      <w:bookmarkStart w:id="1583" w:name="_Toc59182731"/>
      <w:bookmarkStart w:id="1584" w:name="_Toc59184197"/>
      <w:bookmarkStart w:id="1585" w:name="_Toc59195132"/>
      <w:bookmarkStart w:id="1586" w:name="_Toc59439558"/>
      <w:bookmarkStart w:id="1587" w:name="_Toc67989981"/>
      <w:r>
        <w:rPr>
          <w:lang w:eastAsia="zh-CN"/>
        </w:rPr>
        <w:t>4.4.1</w:t>
      </w:r>
      <w:r>
        <w:rPr>
          <w:lang w:eastAsia="zh-CN"/>
        </w:rPr>
        <w:tab/>
        <w:t>Attribute properties</w:t>
      </w:r>
      <w:bookmarkEnd w:id="1583"/>
      <w:bookmarkEnd w:id="1584"/>
      <w:bookmarkEnd w:id="1585"/>
      <w:bookmarkEnd w:id="1586"/>
      <w:bookmarkEnd w:id="1587"/>
    </w:p>
    <w:p w14:paraId="279A377B"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77777777" w:rsidR="00F17312" w:rsidRDefault="00F17312" w:rsidP="00F17312">
            <w:pPr>
              <w:spacing w:after="0"/>
              <w:rPr>
                <w:rFonts w:ascii="Courier New" w:hAnsi="Courier New" w:cs="Courier New"/>
                <w:color w:val="000000"/>
                <w:sz w:val="18"/>
                <w:szCs w:val="18"/>
              </w:rPr>
            </w:pP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77777777"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77777777" w:rsidR="00F17312" w:rsidRDefault="00F17312" w:rsidP="00F17312">
            <w:pPr>
              <w:pStyle w:val="TAL"/>
              <w:rPr>
                <w:color w:val="000000"/>
              </w:rPr>
            </w:pPr>
            <w:r>
              <w:rPr>
                <w:color w:val="000000"/>
              </w:rPr>
              <w:t>multiplicity: 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77777777" w:rsidR="00F17312" w:rsidRDefault="00F17312" w:rsidP="00F17312">
            <w:pPr>
              <w:pStyle w:val="TAL"/>
            </w:pPr>
            <w:r>
              <w:rPr>
                <w:color w:val="000000"/>
              </w:rPr>
              <w:t>isNullable: True</w:t>
            </w:r>
          </w:p>
        </w:tc>
      </w:tr>
      <w:tr w:rsidR="00F17312" w14:paraId="420FA6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77777777" w:rsidR="00F17312" w:rsidRDefault="00F17312" w:rsidP="00F1731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77777777" w:rsidR="00F17312" w:rsidRDefault="00F17312" w:rsidP="00F17312">
            <w:pPr>
              <w:pStyle w:val="TAL"/>
              <w:rPr>
                <w:color w:val="000000"/>
              </w:rPr>
            </w:pPr>
            <w:r>
              <w:rPr>
                <w:color w:val="000000"/>
              </w:rPr>
              <w:t>multiplicity: 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77777777" w:rsidR="00F17312" w:rsidRDefault="00F17312" w:rsidP="00F17312">
            <w:pPr>
              <w:pStyle w:val="TAL"/>
            </w:pPr>
            <w:r>
              <w:rPr>
                <w:color w:val="000000"/>
              </w:rPr>
              <w:t>isNullable: True</w:t>
            </w:r>
          </w:p>
        </w:tc>
      </w:tr>
      <w:tr w:rsidR="00F17312" w14:paraId="40C423B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77777777" w:rsidR="00F17312" w:rsidRDefault="00F17312" w:rsidP="00F17312">
            <w:pPr>
              <w:pStyle w:val="TAL"/>
              <w:rPr>
                <w:rFonts w:cs="Arial"/>
                <w:szCs w:val="18"/>
                <w:lang w:eastAsia="zh-CN"/>
              </w:rPr>
            </w:pPr>
            <w:r>
              <w:rPr>
                <w:rFonts w:cs="Arial"/>
                <w:szCs w:val="18"/>
                <w:lang w:eastAsia="zh-CN"/>
              </w:rPr>
              <w:t>For example, please see subclause 6.6.2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77777777" w:rsidR="00F17312" w:rsidRDefault="00F17312" w:rsidP="00F17312">
            <w:pPr>
              <w:pStyle w:val="TAL"/>
              <w:rPr>
                <w:color w:val="000000"/>
              </w:rPr>
            </w:pPr>
            <w:r>
              <w:rPr>
                <w:color w:val="000000"/>
              </w:rPr>
              <w:t>multiplicity: 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77777777" w:rsidR="00F17312" w:rsidRDefault="00F17312" w:rsidP="00F17312">
            <w:pPr>
              <w:pStyle w:val="TAL"/>
            </w:pPr>
            <w:r>
              <w:rPr>
                <w:color w:val="000000"/>
              </w:rPr>
              <w:t>isNullable: True</w:t>
            </w:r>
          </w:p>
        </w:tc>
      </w:tr>
      <w:tr w:rsidR="00F17312" w14:paraId="0A51B68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77777777"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77777777" w:rsidR="00F17312" w:rsidRDefault="00F17312" w:rsidP="00F17312">
            <w:pPr>
              <w:pStyle w:val="TAL"/>
              <w:rPr>
                <w:color w:val="000000"/>
              </w:rPr>
            </w:pPr>
            <w:r>
              <w:rPr>
                <w:color w:val="000000"/>
              </w:rPr>
              <w:t>multiplicity: 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77777777" w:rsidR="00F17312" w:rsidRDefault="00F17312" w:rsidP="00F17312">
            <w:pPr>
              <w:pStyle w:val="TAL"/>
            </w:pPr>
            <w:r>
              <w:rPr>
                <w:color w:val="000000"/>
              </w:rPr>
              <w:t>isNullable: True</w:t>
            </w:r>
          </w:p>
        </w:tc>
      </w:tr>
      <w:tr w:rsidR="00F17312" w14:paraId="0A4DAC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77777777" w:rsidR="00F17312" w:rsidRDefault="00F17312" w:rsidP="00F17312">
            <w:pPr>
              <w:pStyle w:val="TAL"/>
              <w:rPr>
                <w:color w:val="000000"/>
              </w:rPr>
            </w:pPr>
            <w:r>
              <w:rPr>
                <w:color w:val="000000"/>
              </w:rPr>
              <w:t>type: string</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77777777" w:rsidR="00F17312" w:rsidRDefault="00F17312" w:rsidP="00F17312">
            <w:pPr>
              <w:pStyle w:val="TAL"/>
              <w:rPr>
                <w:color w:val="000000"/>
              </w:rPr>
            </w:pPr>
            <w:r>
              <w:rPr>
                <w:color w:val="000000"/>
              </w:rPr>
              <w:t>isNullable: True</w:t>
            </w:r>
          </w:p>
          <w:p w14:paraId="6313D134" w14:textId="77777777" w:rsidR="00F17312" w:rsidRDefault="00F17312" w:rsidP="00F17312">
            <w:pPr>
              <w:pStyle w:val="TAL"/>
            </w:pPr>
          </w:p>
        </w:tc>
      </w:tr>
      <w:tr w:rsidR="00F17312" w14:paraId="1D2C884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77777777" w:rsidR="00F17312" w:rsidRDefault="00F17312" w:rsidP="00F1731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77777777" w:rsidR="00F17312" w:rsidRDefault="00F17312" w:rsidP="00F17312">
            <w:pPr>
              <w:pStyle w:val="TAL"/>
              <w:rPr>
                <w:color w:val="000000"/>
              </w:rPr>
            </w:pPr>
            <w:r>
              <w:rPr>
                <w:color w:val="000000"/>
              </w:rPr>
              <w:t>multiplicity: 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77777777" w:rsidR="00F17312" w:rsidRDefault="00F17312" w:rsidP="00F17312">
            <w:pPr>
              <w:pStyle w:val="TAL"/>
            </w:pPr>
            <w:r>
              <w:rPr>
                <w:color w:val="000000"/>
              </w:rPr>
              <w:t>isNullable: True</w:t>
            </w:r>
          </w:p>
        </w:tc>
      </w:tr>
      <w:tr w:rsidR="00F17312" w14:paraId="5604EB0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lang w:val="en-GB"/>
              </w:rPr>
            </w:pPr>
            <w:r>
              <w:rPr>
                <w:rStyle w:val="spellingerror"/>
                <w:rFonts w:ascii="Courier New" w:eastAsia="SimSun" w:hAnsi="Courier New" w:cs="Courier New"/>
                <w:color w:val="181818"/>
                <w:spacing w:val="-6"/>
                <w:position w:val="2"/>
                <w:sz w:val="18"/>
                <w:szCs w:val="18"/>
                <w:lang w:val="en-GB"/>
              </w:rPr>
              <w:t>bSChannelBwDL</w:t>
            </w:r>
            <w:r>
              <w:rPr>
                <w:rStyle w:val="normaltextrun1"/>
                <w:rFonts w:ascii="Courier New" w:hAnsi="Courier New" w:cs="Courier New"/>
                <w:color w:val="181818"/>
                <w:spacing w:val="-6"/>
                <w:position w:val="2"/>
                <w:szCs w:val="18"/>
                <w:lang w:val="en-GB"/>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lang w:val="en-GB"/>
              </w:rPr>
            </w:pPr>
            <w:r>
              <w:rPr>
                <w:rStyle w:val="spellingerror"/>
                <w:rFonts w:ascii="Courier New" w:eastAsia="SimSun" w:hAnsi="Courier New" w:cs="Courier New"/>
                <w:color w:val="181818"/>
                <w:spacing w:val="-6"/>
                <w:position w:val="2"/>
                <w:sz w:val="18"/>
                <w:szCs w:val="18"/>
                <w:lang w:val="en-GB"/>
              </w:rPr>
              <w:t>bSChannelBwUL</w:t>
            </w:r>
            <w:r>
              <w:rPr>
                <w:rStyle w:val="normaltextrun1"/>
                <w:rFonts w:ascii="Courier New" w:hAnsi="Courier New" w:cs="Courier New"/>
                <w:color w:val="181818"/>
                <w:spacing w:val="-6"/>
                <w:position w:val="2"/>
                <w:szCs w:val="18"/>
                <w:lang w:val="en-GB"/>
              </w:rPr>
              <w:t xml:space="preserve"> </w:t>
            </w:r>
          </w:p>
          <w:p w14:paraId="1675AB9E"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lang w:val="en-GB"/>
              </w:rPr>
            </w:pPr>
            <w:r>
              <w:rPr>
                <w:rStyle w:val="spellingerror"/>
                <w:rFonts w:ascii="Courier New" w:eastAsia="SimSun" w:hAnsi="Courier New" w:cs="Courier New"/>
                <w:color w:val="181818"/>
                <w:spacing w:val="-6"/>
                <w:position w:val="2"/>
                <w:sz w:val="18"/>
                <w:szCs w:val="18"/>
                <w:lang w:val="en-GB"/>
              </w:rPr>
              <w:t>bSChannelBwSUL</w:t>
            </w:r>
            <w:r>
              <w:rPr>
                <w:rStyle w:val="normaltextrun1"/>
                <w:rFonts w:ascii="Courier New" w:hAnsi="Courier New" w:cs="Courier New"/>
                <w:color w:val="181818"/>
                <w:spacing w:val="-6"/>
                <w:position w:val="2"/>
                <w:szCs w:val="18"/>
                <w:lang w:val="en-GB"/>
              </w:rPr>
              <w:t xml:space="preserve"> </w:t>
            </w:r>
          </w:p>
          <w:p w14:paraId="79ED72E2"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77777777" w:rsidR="00F17312" w:rsidRDefault="00F17312" w:rsidP="00F17312">
            <w:pPr>
              <w:tabs>
                <w:tab w:val="decimal" w:pos="0"/>
              </w:tabs>
              <w:rPr>
                <w:rFonts w:ascii="Arial" w:hAnsi="Arial"/>
                <w:sz w:val="18"/>
              </w:rPr>
            </w:pPr>
            <w:r>
              <w:rPr>
                <w:rFonts w:ascii="Arial" w:hAnsi="Arial"/>
                <w:sz w:val="18"/>
              </w:rPr>
              <w:t>This is the maximum emitted isotroptic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1588" w:name="localEndPoint"/>
            <w:r>
              <w:rPr>
                <w:rFonts w:ascii="Courier New" w:hAnsi="Courier New" w:cs="Courier New"/>
              </w:rPr>
              <w:t>local</w:t>
            </w:r>
            <w:bookmarkEnd w:id="1588"/>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77777777" w:rsidR="00F17312" w:rsidRDefault="00F17312" w:rsidP="00F17312">
            <w:pPr>
              <w:pStyle w:val="TAL"/>
            </w:pPr>
            <w:r>
              <w:t xml:space="preserve">isOrdered: </w:t>
            </w:r>
            <w:r>
              <w:rPr>
                <w:rFonts w:eastAsia="DengXian" w:cs="Arial"/>
              </w:rPr>
              <w:t>False</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1589" w:name="remoteEndPoint"/>
            <w:r>
              <w:rPr>
                <w:rFonts w:ascii="Courier New" w:hAnsi="Courier New" w:cs="Courier New"/>
              </w:rPr>
              <w:t>remote</w:t>
            </w:r>
            <w:bookmarkEnd w:id="1589"/>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77777777"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77777777"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77777777" w:rsidR="00F17312" w:rsidRDefault="00F17312" w:rsidP="00F17312">
            <w:pPr>
              <w:pStyle w:val="TAL"/>
            </w:pPr>
            <w:r>
              <w:t>isUnique: True</w:t>
            </w:r>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F17312" w14:paraId="6B6D4B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F17312" w14:paraId="1903BF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F17312" w:rsidRDefault="00F17312" w:rsidP="00F17312">
            <w:pPr>
              <w:spacing w:after="0"/>
              <w:rPr>
                <w:rFonts w:ascii="Courier New" w:hAnsi="Courier New" w:cs="Courier New"/>
                <w:color w:val="000000"/>
                <w:sz w:val="18"/>
                <w:szCs w:val="18"/>
              </w:rPr>
            </w:pPr>
          </w:p>
          <w:p w14:paraId="321CA50A"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FF44F1F" w14:textId="77777777" w:rsidR="00F17312" w:rsidRDefault="00F17312" w:rsidP="00F17312">
            <w:pPr>
              <w:pStyle w:val="TAL"/>
              <w:rPr>
                <w:lang w:eastAsia="zh-CN"/>
              </w:rPr>
            </w:pPr>
            <w:r>
              <w:t xml:space="preserve">This holds the identity of the common Tracking Area Code for the PLMNs. </w:t>
            </w:r>
          </w:p>
          <w:p w14:paraId="2A8C0D9D" w14:textId="77777777" w:rsidR="00F17312" w:rsidRDefault="00F17312" w:rsidP="00F17312">
            <w:pPr>
              <w:pStyle w:val="TAL"/>
              <w:rPr>
                <w:lang w:eastAsia="zh-CN"/>
              </w:rPr>
            </w:pPr>
          </w:p>
          <w:p w14:paraId="59F30019" w14:textId="77777777" w:rsidR="00F17312" w:rsidRDefault="00F17312" w:rsidP="00F17312">
            <w:pPr>
              <w:pStyle w:val="TAL"/>
              <w:rPr>
                <w:lang w:eastAsia="zh-CN"/>
              </w:rPr>
            </w:pPr>
            <w:r>
              <w:rPr>
                <w:lang w:eastAsia="zh-CN"/>
              </w:rPr>
              <w:t>allowedValues:</w:t>
            </w:r>
          </w:p>
          <w:p w14:paraId="5A57A489" w14:textId="77777777" w:rsidR="00F17312" w:rsidRDefault="00F17312" w:rsidP="00F17312">
            <w:pPr>
              <w:pStyle w:val="TAL"/>
              <w:ind w:left="284"/>
              <w:rPr>
                <w:lang w:eastAsia="zh-CN"/>
              </w:rPr>
            </w:pPr>
            <w:r>
              <w:t>a)</w:t>
            </w:r>
            <w:r>
              <w:tab/>
              <w:t xml:space="preserve">It is the TAC or Extended-TAC. </w:t>
            </w:r>
          </w:p>
          <w:p w14:paraId="6F4FF35C" w14:textId="77777777" w:rsidR="00F17312" w:rsidRDefault="00F17312" w:rsidP="00F17312">
            <w:pPr>
              <w:pStyle w:val="TAL"/>
              <w:ind w:left="284"/>
            </w:pPr>
            <w:r>
              <w:t>b)</w:t>
            </w:r>
            <w:r>
              <w:tab/>
              <w:t>A cell can only broadcast one TAC or Extended-TAC. See TS 36.300, subclause 10.1.7 (PLMNID and TAC relation).</w:t>
            </w:r>
          </w:p>
          <w:p w14:paraId="6937F739" w14:textId="77777777" w:rsidR="00F17312" w:rsidRDefault="00F17312" w:rsidP="00F17312">
            <w:pPr>
              <w:pStyle w:val="TAL"/>
              <w:ind w:left="284"/>
            </w:pPr>
            <w:r>
              <w:t>c)</w:t>
            </w:r>
            <w:r>
              <w:tab/>
              <w:t>TAC is defined in subclause 19.4.2.3 of 3GPP TS 23.003</w:t>
            </w:r>
          </w:p>
          <w:p w14:paraId="231427A4" w14:textId="77777777" w:rsidR="00F17312" w:rsidRDefault="00F17312" w:rsidP="00F17312">
            <w:pPr>
              <w:pStyle w:val="TAL"/>
              <w:ind w:left="568"/>
            </w:pPr>
            <w:r>
              <w:t>[13] and Extended-TAC is defined in subclause 9.3.1.29 of 3GPP TS 38.473 [8].</w:t>
            </w:r>
          </w:p>
          <w:p w14:paraId="57418190" w14:textId="77777777" w:rsidR="00F17312" w:rsidRDefault="00F17312" w:rsidP="00F17312">
            <w:pPr>
              <w:pStyle w:val="TAL"/>
              <w:ind w:left="284"/>
            </w:pPr>
            <w:r>
              <w:t>d)</w:t>
            </w:r>
            <w:r>
              <w:tab/>
              <w:t>For a 5G SA (Stand Alone), it has a non-null value.</w:t>
            </w:r>
          </w:p>
          <w:p w14:paraId="071459FE"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2CD0F3C" w14:textId="77777777" w:rsidR="00F17312" w:rsidRDefault="00F17312" w:rsidP="00F17312">
            <w:pPr>
              <w:pStyle w:val="TAL"/>
            </w:pPr>
            <w:r>
              <w:t>type: Integer</w:t>
            </w:r>
          </w:p>
          <w:p w14:paraId="7FCE3FD8" w14:textId="77777777" w:rsidR="00F17312" w:rsidRDefault="00F17312" w:rsidP="00F17312">
            <w:pPr>
              <w:pStyle w:val="TAL"/>
            </w:pPr>
            <w:r>
              <w:t>multiplicity: 1</w:t>
            </w:r>
          </w:p>
          <w:p w14:paraId="26743383" w14:textId="77777777" w:rsidR="00F17312" w:rsidRDefault="00F17312" w:rsidP="00F17312">
            <w:pPr>
              <w:pStyle w:val="TAL"/>
            </w:pPr>
            <w:r>
              <w:t>isOrdered: N/A</w:t>
            </w:r>
          </w:p>
          <w:p w14:paraId="52E8EDBF" w14:textId="77777777" w:rsidR="00F17312" w:rsidRDefault="00F17312" w:rsidP="00F17312">
            <w:pPr>
              <w:pStyle w:val="TAL"/>
            </w:pPr>
            <w:r>
              <w:t>isUnique: N/A</w:t>
            </w:r>
          </w:p>
          <w:p w14:paraId="4CF5AB54" w14:textId="77777777" w:rsidR="00F17312" w:rsidRDefault="00F17312" w:rsidP="00F17312">
            <w:pPr>
              <w:pStyle w:val="TAL"/>
            </w:pPr>
            <w:r>
              <w:t>defaultValue: NULL</w:t>
            </w:r>
          </w:p>
          <w:p w14:paraId="07BA816C" w14:textId="77777777" w:rsidR="00F17312" w:rsidRDefault="00F17312" w:rsidP="00F17312">
            <w:pPr>
              <w:pStyle w:val="TAL"/>
            </w:pPr>
            <w:r>
              <w:t>isNullable: True</w:t>
            </w:r>
          </w:p>
        </w:tc>
      </w:tr>
      <w:tr w:rsidR="00F17312" w14:paraId="25EFD79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F17312" w:rsidRDefault="00F17312" w:rsidP="00F17312">
            <w:pPr>
              <w:pStyle w:val="TAL"/>
              <w:rPr>
                <w:rFonts w:cs="Arial"/>
                <w:iCs/>
                <w:szCs w:val="18"/>
              </w:rPr>
            </w:pPr>
            <w:r>
              <w:rPr>
                <w:rFonts w:cs="Arial"/>
                <w:iCs/>
                <w:szCs w:val="18"/>
              </w:rPr>
              <w:t>It specifies the PLMN identifier to be used as part of the global RAN node identity.</w:t>
            </w:r>
          </w:p>
          <w:p w14:paraId="4F547A5B" w14:textId="77777777" w:rsidR="00F17312" w:rsidRDefault="00F17312" w:rsidP="00F17312">
            <w:pPr>
              <w:pStyle w:val="TAL"/>
              <w:rPr>
                <w:rFonts w:cs="Arial"/>
                <w:iCs/>
                <w:szCs w:val="18"/>
              </w:rPr>
            </w:pPr>
          </w:p>
          <w:p w14:paraId="76E6E3A6" w14:textId="77777777" w:rsidR="00F17312" w:rsidRDefault="00F17312" w:rsidP="00F17312">
            <w:pPr>
              <w:pStyle w:val="TAL"/>
              <w:rPr>
                <w:szCs w:val="18"/>
                <w:lang w:eastAsia="zh-CN"/>
              </w:rPr>
            </w:pPr>
            <w:r>
              <w:rPr>
                <w:szCs w:val="18"/>
                <w:lang w:eastAsia="zh-CN"/>
              </w:rPr>
              <w:t>allowedValues: Not applicable.</w:t>
            </w:r>
          </w:p>
          <w:p w14:paraId="12B85B68"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5B7A9E21"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0A113594"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51411D38" w14:textId="77777777" w:rsidR="00F17312" w:rsidRDefault="00F17312" w:rsidP="00F17312">
            <w:pPr>
              <w:keepNext/>
              <w:keepLines/>
              <w:spacing w:after="0"/>
              <w:rPr>
                <w:rFonts w:ascii="Arial" w:hAnsi="Arial"/>
                <w:sz w:val="18"/>
                <w:szCs w:val="18"/>
              </w:rPr>
            </w:pPr>
            <w:r>
              <w:rPr>
                <w:rFonts w:ascii="Arial" w:hAnsi="Arial"/>
                <w:sz w:val="18"/>
                <w:szCs w:val="18"/>
              </w:rPr>
              <w:t>isUnique: N/A</w:t>
            </w:r>
          </w:p>
          <w:p w14:paraId="4A0ADEDC"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147EE2" w14:textId="77777777" w:rsidR="00F17312" w:rsidRDefault="00F17312" w:rsidP="00F17312">
            <w:pPr>
              <w:pStyle w:val="TAL"/>
              <w:rPr>
                <w:szCs w:val="18"/>
              </w:rPr>
            </w:pPr>
            <w:r>
              <w:rPr>
                <w:szCs w:val="18"/>
              </w:rPr>
              <w:t>isNullable: False</w:t>
            </w:r>
          </w:p>
          <w:p w14:paraId="1354593B" w14:textId="77777777" w:rsidR="00F17312" w:rsidRDefault="00F17312" w:rsidP="00F17312">
            <w:pPr>
              <w:pStyle w:val="TAL"/>
            </w:pPr>
          </w:p>
        </w:tc>
      </w:tr>
      <w:tr w:rsidR="00F17312" w14:paraId="3ECD24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F17312" w:rsidRDefault="00F17312" w:rsidP="00F17312">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F17312" w:rsidRDefault="00F17312" w:rsidP="00F17312">
            <w:pPr>
              <w:pStyle w:val="TAL"/>
              <w:rPr>
                <w:rFonts w:cs="Arial"/>
                <w:szCs w:val="18"/>
              </w:rPr>
            </w:pPr>
          </w:p>
          <w:p w14:paraId="062938B6" w14:textId="77777777" w:rsidR="00F17312" w:rsidRDefault="00F17312" w:rsidP="00F17312">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7245A19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745455FF"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6274107F"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9A9B187"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0C5645" w14:textId="77777777" w:rsidR="00F17312" w:rsidRDefault="00F17312" w:rsidP="00F17312">
            <w:pPr>
              <w:pStyle w:val="TAL"/>
              <w:rPr>
                <w:szCs w:val="18"/>
              </w:rPr>
            </w:pPr>
            <w:r>
              <w:rPr>
                <w:szCs w:val="18"/>
              </w:rPr>
              <w:t>isNullable: False</w:t>
            </w:r>
          </w:p>
          <w:p w14:paraId="5A5660D1" w14:textId="77777777" w:rsidR="00F17312" w:rsidRDefault="00F17312" w:rsidP="00F17312">
            <w:pPr>
              <w:pStyle w:val="TAL"/>
            </w:pPr>
          </w:p>
        </w:tc>
      </w:tr>
      <w:tr w:rsidR="00F17312" w14:paraId="32FF4D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77777777" w:rsidR="00F17312" w:rsidRDefault="00F17312" w:rsidP="00F17312">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p>
          <w:p w14:paraId="5A6608BB" w14:textId="77777777" w:rsidR="00F17312" w:rsidRDefault="00F17312" w:rsidP="00F17312">
            <w:pPr>
              <w:pStyle w:val="TAL"/>
              <w:rPr>
                <w:rFonts w:cs="Arial"/>
                <w:iCs/>
                <w:szCs w:val="18"/>
              </w:rPr>
            </w:pPr>
          </w:p>
          <w:p w14:paraId="1769DF74" w14:textId="77777777" w:rsidR="00F17312" w:rsidRDefault="00F17312" w:rsidP="00F17312">
            <w:pPr>
              <w:pStyle w:val="TAL"/>
              <w:rPr>
                <w:rFonts w:cs="Arial"/>
                <w:szCs w:val="18"/>
              </w:rPr>
            </w:pPr>
          </w:p>
          <w:p w14:paraId="53AE1FBC" w14:textId="77777777" w:rsidR="00F17312" w:rsidRDefault="00F17312" w:rsidP="00F17312">
            <w:pPr>
              <w:pStyle w:val="TAL"/>
              <w:rPr>
                <w:szCs w:val="18"/>
                <w:lang w:eastAsia="zh-CN"/>
              </w:rPr>
            </w:pPr>
            <w:r>
              <w:rPr>
                <w:szCs w:val="18"/>
                <w:lang w:eastAsia="zh-CN"/>
              </w:rPr>
              <w:t>allowedValues: Not applicable.</w:t>
            </w:r>
          </w:p>
          <w:p w14:paraId="5A044AC8" w14:textId="77777777" w:rsidR="00F17312" w:rsidRDefault="00F17312" w:rsidP="00F17312">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675AE9F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25CDE5D2"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66F67B42"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8E3883E"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6BEE7043" w14:textId="77777777" w:rsidR="00F17312" w:rsidRDefault="00F17312" w:rsidP="00F17312">
            <w:pPr>
              <w:pStyle w:val="TAL"/>
              <w:rPr>
                <w:szCs w:val="18"/>
              </w:rPr>
            </w:pPr>
            <w:r>
              <w:rPr>
                <w:szCs w:val="18"/>
              </w:rPr>
              <w:t>isNullable: False</w:t>
            </w:r>
          </w:p>
          <w:p w14:paraId="3555ADF5" w14:textId="77777777" w:rsidR="00F17312" w:rsidRDefault="00F17312" w:rsidP="00F17312">
            <w:pPr>
              <w:keepNext/>
              <w:keepLines/>
              <w:spacing w:after="0"/>
              <w:rPr>
                <w:rFonts w:ascii="Arial" w:hAnsi="Arial"/>
                <w:sz w:val="18"/>
                <w:szCs w:val="18"/>
              </w:rPr>
            </w:pPr>
          </w:p>
        </w:tc>
      </w:tr>
      <w:tr w:rsidR="00F17312" w14:paraId="77680C2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3594024" w14:textId="77777777" w:rsidR="00F17312" w:rsidRDefault="00F17312" w:rsidP="00F17312">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1FE8163" w14:textId="77777777" w:rsidR="00F17312" w:rsidRDefault="00F17312" w:rsidP="00F17312">
            <w:pPr>
              <w:pStyle w:val="TAL"/>
              <w:rPr>
                <w:rFonts w:cs="Arial"/>
                <w:szCs w:val="18"/>
              </w:rPr>
            </w:pPr>
          </w:p>
          <w:p w14:paraId="4BB6AAC6" w14:textId="77777777" w:rsidR="00F17312" w:rsidRDefault="00F17312" w:rsidP="00F17312">
            <w:pPr>
              <w:pStyle w:val="TAL"/>
              <w:rPr>
                <w:szCs w:val="18"/>
                <w:lang w:eastAsia="zh-CN"/>
              </w:rPr>
            </w:pPr>
            <w:r>
              <w:rPr>
                <w:szCs w:val="18"/>
                <w:lang w:eastAsia="zh-CN"/>
              </w:rPr>
              <w:t>allowedValues: Not applicable.</w:t>
            </w:r>
          </w:p>
          <w:p w14:paraId="39C258D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3A0CA69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1260F8C2" w14:textId="77777777" w:rsidR="00F17312" w:rsidRDefault="00F17312" w:rsidP="00F17312">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392D12F2"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13C8DE8" w14:textId="77777777" w:rsidR="00F17312" w:rsidRDefault="00F17312" w:rsidP="00F17312">
            <w:pPr>
              <w:pStyle w:val="TAL"/>
              <w:rPr>
                <w:szCs w:val="18"/>
              </w:rPr>
            </w:pPr>
            <w:r>
              <w:rPr>
                <w:szCs w:val="18"/>
              </w:rPr>
              <w:t>isNullable: False</w:t>
            </w:r>
          </w:p>
          <w:p w14:paraId="5B1CB567" w14:textId="77777777" w:rsidR="00F17312" w:rsidRDefault="00F17312" w:rsidP="00F17312">
            <w:pPr>
              <w:pStyle w:val="TAL"/>
            </w:pPr>
          </w:p>
        </w:tc>
      </w:tr>
      <w:tr w:rsidR="00F17312" w14:paraId="34470C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F17312" w:rsidRDefault="00F17312" w:rsidP="00F17312">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F17312" w:rsidRDefault="00F17312" w:rsidP="00F17312">
            <w:pPr>
              <w:pStyle w:val="TAL"/>
              <w:rPr>
                <w:szCs w:val="18"/>
                <w:lang w:eastAsia="zh-CN"/>
              </w:rPr>
            </w:pPr>
            <w:r>
              <w:rPr>
                <w:szCs w:val="18"/>
                <w:lang w:eastAsia="zh-CN"/>
              </w:rPr>
              <w:t>allowedValues: Not applicable.</w:t>
            </w:r>
          </w:p>
          <w:p w14:paraId="25A38E92"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F17312" w:rsidRDefault="00F17312" w:rsidP="00F17312">
            <w:pPr>
              <w:keepNext/>
              <w:keepLines/>
              <w:spacing w:after="0"/>
              <w:rPr>
                <w:rFonts w:ascii="Arial" w:hAnsi="Arial"/>
                <w:sz w:val="18"/>
                <w:szCs w:val="18"/>
              </w:rPr>
            </w:pPr>
            <w:r>
              <w:rPr>
                <w:rFonts w:ascii="Arial" w:hAnsi="Arial"/>
                <w:sz w:val="18"/>
                <w:szCs w:val="18"/>
              </w:rPr>
              <w:t>Type: PLMNId</w:t>
            </w:r>
          </w:p>
          <w:p w14:paraId="588F941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1732602D"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02A05BF1"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5CF3EBDD"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4AC69C9" w14:textId="77777777" w:rsidR="00F17312" w:rsidRDefault="00F17312" w:rsidP="00F17312">
            <w:pPr>
              <w:pStyle w:val="TAL"/>
              <w:rPr>
                <w:szCs w:val="18"/>
              </w:rPr>
            </w:pPr>
            <w:r>
              <w:rPr>
                <w:szCs w:val="18"/>
              </w:rPr>
              <w:t>isNullable: False</w:t>
            </w:r>
          </w:p>
          <w:p w14:paraId="35630F19" w14:textId="77777777" w:rsidR="00F17312" w:rsidRDefault="00F17312" w:rsidP="00F17312">
            <w:pPr>
              <w:pStyle w:val="TAL"/>
            </w:pPr>
          </w:p>
        </w:tc>
      </w:tr>
      <w:tr w:rsidR="00F17312" w14:paraId="686A41C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F17312" w:rsidRDefault="00F17312" w:rsidP="00F17312">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F17312" w:rsidRDefault="00F17312" w:rsidP="00F17312">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F17312" w:rsidRDefault="00F17312" w:rsidP="00F17312">
            <w:pPr>
              <w:pStyle w:val="a"/>
              <w:rPr>
                <w:sz w:val="18"/>
                <w:szCs w:val="18"/>
              </w:rPr>
            </w:pPr>
          </w:p>
          <w:p w14:paraId="04E2AD1D" w14:textId="77777777" w:rsidR="00F17312" w:rsidRDefault="00F17312" w:rsidP="00F17312">
            <w:pPr>
              <w:pStyle w:val="a"/>
              <w:rPr>
                <w:sz w:val="18"/>
                <w:szCs w:val="18"/>
              </w:rPr>
            </w:pPr>
            <w:r>
              <w:rPr>
                <w:sz w:val="18"/>
                <w:szCs w:val="18"/>
              </w:rPr>
              <w:t>allowedValues: N/A</w:t>
            </w:r>
          </w:p>
          <w:p w14:paraId="0717D44E" w14:textId="77777777" w:rsidR="00F17312" w:rsidRDefault="00F17312" w:rsidP="00F17312">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F17312" w:rsidRDefault="00F17312" w:rsidP="00F17312">
            <w:pPr>
              <w:keepNext/>
              <w:keepLines/>
              <w:spacing w:after="0"/>
              <w:rPr>
                <w:rFonts w:ascii="Arial" w:hAnsi="Arial"/>
                <w:sz w:val="18"/>
              </w:rPr>
            </w:pPr>
            <w:r>
              <w:rPr>
                <w:rFonts w:ascii="Arial" w:hAnsi="Arial"/>
                <w:sz w:val="18"/>
              </w:rPr>
              <w:t>type: RRMPolicyMember</w:t>
            </w:r>
          </w:p>
          <w:p w14:paraId="6891559C" w14:textId="77777777" w:rsidR="00F17312" w:rsidRDefault="00F17312" w:rsidP="00F17312">
            <w:pPr>
              <w:keepNext/>
              <w:keepLines/>
              <w:spacing w:after="0"/>
              <w:rPr>
                <w:rFonts w:ascii="Arial" w:hAnsi="Arial"/>
                <w:sz w:val="18"/>
              </w:rPr>
            </w:pPr>
            <w:r>
              <w:rPr>
                <w:rFonts w:ascii="Arial" w:hAnsi="Arial"/>
                <w:sz w:val="18"/>
              </w:rPr>
              <w:t>multiplicity: 1..*</w:t>
            </w:r>
          </w:p>
          <w:p w14:paraId="2A8E2F72" w14:textId="77777777" w:rsidR="00F17312" w:rsidRDefault="00F17312" w:rsidP="00F17312">
            <w:pPr>
              <w:keepNext/>
              <w:keepLines/>
              <w:spacing w:after="0"/>
              <w:rPr>
                <w:rFonts w:ascii="Arial" w:hAnsi="Arial"/>
                <w:sz w:val="18"/>
              </w:rPr>
            </w:pPr>
            <w:r>
              <w:rPr>
                <w:rFonts w:ascii="Arial" w:hAnsi="Arial"/>
                <w:sz w:val="18"/>
              </w:rPr>
              <w:t>isOrdered: N/A</w:t>
            </w:r>
          </w:p>
          <w:p w14:paraId="2BBEDFDD" w14:textId="77777777" w:rsidR="00F17312" w:rsidRDefault="00F17312" w:rsidP="00F17312">
            <w:pPr>
              <w:keepNext/>
              <w:keepLines/>
              <w:spacing w:after="0"/>
              <w:rPr>
                <w:rFonts w:ascii="Arial" w:hAnsi="Arial"/>
                <w:sz w:val="18"/>
              </w:rPr>
            </w:pPr>
            <w:r>
              <w:rPr>
                <w:rFonts w:ascii="Arial" w:hAnsi="Arial"/>
                <w:sz w:val="18"/>
              </w:rPr>
              <w:t>isUnique: True</w:t>
            </w:r>
          </w:p>
          <w:p w14:paraId="549EE4A5" w14:textId="77777777" w:rsidR="00F17312" w:rsidRDefault="00F17312" w:rsidP="00F17312">
            <w:pPr>
              <w:keepNext/>
              <w:keepLines/>
              <w:spacing w:after="0"/>
              <w:rPr>
                <w:rFonts w:ascii="Arial" w:hAnsi="Arial"/>
                <w:sz w:val="18"/>
              </w:rPr>
            </w:pPr>
            <w:r>
              <w:rPr>
                <w:rFonts w:ascii="Arial" w:hAnsi="Arial"/>
                <w:sz w:val="18"/>
              </w:rPr>
              <w:t>defaultValue: None</w:t>
            </w:r>
          </w:p>
          <w:p w14:paraId="6EB67318" w14:textId="77777777" w:rsidR="00F17312" w:rsidRDefault="00F17312" w:rsidP="00F17312">
            <w:pPr>
              <w:keepNext/>
              <w:keepLines/>
              <w:spacing w:after="0"/>
              <w:rPr>
                <w:rFonts w:ascii="Arial" w:hAnsi="Arial"/>
                <w:sz w:val="18"/>
                <w:szCs w:val="18"/>
              </w:rPr>
            </w:pPr>
            <w:r>
              <w:rPr>
                <w:rFonts w:ascii="Arial" w:hAnsi="Arial"/>
                <w:sz w:val="18"/>
              </w:rPr>
              <w:t>isNullable: False</w:t>
            </w:r>
          </w:p>
        </w:tc>
      </w:tr>
      <w:tr w:rsidR="00F17312" w14:paraId="1AF40E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F17312" w:rsidRDefault="00F17312" w:rsidP="00F17312">
            <w:pPr>
              <w:spacing w:after="0"/>
              <w:rPr>
                <w:rFonts w:ascii="Courier New" w:hAnsi="Courier New" w:cs="Courier New"/>
                <w:bCs/>
                <w:color w:val="333333"/>
                <w:sz w:val="18"/>
                <w:szCs w:val="18"/>
              </w:rPr>
            </w:pPr>
          </w:p>
          <w:p w14:paraId="5B25F396"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F17312" w:rsidRDefault="00F17312" w:rsidP="00F17312">
            <w:pPr>
              <w:pStyle w:val="TAL"/>
            </w:pPr>
            <w:r>
              <w:t xml:space="preserve">The resource type of interest for an RRM Policy. </w:t>
            </w:r>
          </w:p>
          <w:p w14:paraId="1ABBD979" w14:textId="77777777" w:rsidR="00F17312" w:rsidRDefault="00F17312" w:rsidP="00F17312">
            <w:pPr>
              <w:pStyle w:val="TAL"/>
            </w:pPr>
          </w:p>
          <w:p w14:paraId="3392AB1C" w14:textId="77777777" w:rsidR="00F17312" w:rsidRDefault="00F17312" w:rsidP="00F17312">
            <w:pPr>
              <w:pStyle w:val="a"/>
              <w:rPr>
                <w:sz w:val="18"/>
                <w:szCs w:val="18"/>
              </w:rPr>
            </w:pPr>
            <w:r>
              <w:rPr>
                <w:sz w:val="18"/>
                <w:szCs w:val="18"/>
              </w:rPr>
              <w:t>allowedValues:</w:t>
            </w:r>
          </w:p>
          <w:p w14:paraId="1CBB14D6" w14:textId="77777777" w:rsidR="00F17312" w:rsidRDefault="00F17312" w:rsidP="00F17312">
            <w:pPr>
              <w:pStyle w:val="a"/>
              <w:rPr>
                <w:sz w:val="18"/>
                <w:szCs w:val="18"/>
              </w:rPr>
            </w:pPr>
            <w:r>
              <w:rPr>
                <w:sz w:val="18"/>
                <w:szCs w:val="18"/>
              </w:rPr>
              <w:t>PRB (for NRCellDU, GNBDUFunction)</w:t>
            </w:r>
          </w:p>
          <w:p w14:paraId="501B0A0B" w14:textId="77777777" w:rsidR="00F17312" w:rsidRDefault="00F17312" w:rsidP="00F17312">
            <w:pPr>
              <w:pStyle w:val="a"/>
              <w:rPr>
                <w:sz w:val="18"/>
                <w:szCs w:val="18"/>
              </w:rPr>
            </w:pPr>
            <w:r>
              <w:rPr>
                <w:sz w:val="18"/>
                <w:szCs w:val="18"/>
              </w:rPr>
              <w:t>RRC connected users (for NRCellCU, GNBCUCPFunction)</w:t>
            </w:r>
          </w:p>
          <w:p w14:paraId="385D1998" w14:textId="77777777" w:rsidR="00F17312" w:rsidRDefault="00F17312" w:rsidP="00F17312">
            <w:pPr>
              <w:pStyle w:val="a"/>
              <w:rPr>
                <w:sz w:val="18"/>
                <w:szCs w:val="18"/>
              </w:rPr>
            </w:pPr>
            <w:r>
              <w:rPr>
                <w:sz w:val="18"/>
                <w:szCs w:val="18"/>
              </w:rPr>
              <w:t>DRB (for GNBCUUPFunction)</w:t>
            </w:r>
          </w:p>
          <w:p w14:paraId="66ABAEA3" w14:textId="77777777" w:rsidR="00F17312" w:rsidRDefault="00F17312" w:rsidP="00F17312">
            <w:pPr>
              <w:rPr>
                <w:rFonts w:ascii="Arial" w:hAnsi="Arial" w:cs="Arial"/>
                <w:iCs/>
                <w:sz w:val="18"/>
                <w:szCs w:val="18"/>
              </w:rPr>
            </w:pPr>
          </w:p>
          <w:p w14:paraId="63579BEC" w14:textId="77777777" w:rsidR="00F17312" w:rsidRDefault="00F17312" w:rsidP="00F17312">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77777777" w:rsidR="00F17312" w:rsidRDefault="00F17312" w:rsidP="00F17312">
            <w:pPr>
              <w:pStyle w:val="TAL"/>
            </w:pPr>
            <w:r>
              <w:t>type: String</w:t>
            </w:r>
          </w:p>
          <w:p w14:paraId="799D7DD1" w14:textId="77777777" w:rsidR="00F17312" w:rsidRDefault="00F17312" w:rsidP="00F17312">
            <w:pPr>
              <w:pStyle w:val="TAL"/>
            </w:pPr>
            <w:r>
              <w:t>multiplicity: 1</w:t>
            </w:r>
          </w:p>
          <w:p w14:paraId="29F0B06A" w14:textId="77777777" w:rsidR="00F17312" w:rsidRDefault="00F17312" w:rsidP="00F17312">
            <w:pPr>
              <w:pStyle w:val="TAL"/>
            </w:pPr>
            <w:r>
              <w:t>isOrdered: N/A</w:t>
            </w:r>
          </w:p>
          <w:p w14:paraId="11ACA528" w14:textId="77777777" w:rsidR="00F17312" w:rsidRDefault="00F17312" w:rsidP="00F17312">
            <w:pPr>
              <w:pStyle w:val="TAL"/>
            </w:pPr>
            <w:r>
              <w:t>isUnique: N/A</w:t>
            </w:r>
          </w:p>
          <w:p w14:paraId="2748B06C" w14:textId="77777777" w:rsidR="00F17312" w:rsidRDefault="00F17312" w:rsidP="00F17312">
            <w:pPr>
              <w:pStyle w:val="TAL"/>
            </w:pPr>
            <w:r>
              <w:t>defaultValue: None</w:t>
            </w:r>
          </w:p>
          <w:p w14:paraId="2AA4DE40" w14:textId="77777777" w:rsidR="00F17312" w:rsidRDefault="00F17312" w:rsidP="00F17312">
            <w:pPr>
              <w:pStyle w:val="TAL"/>
            </w:pPr>
            <w:r>
              <w:t>isNullable: False</w:t>
            </w:r>
          </w:p>
          <w:p w14:paraId="11EF0DE0" w14:textId="77777777" w:rsidR="00F17312" w:rsidRDefault="00F17312" w:rsidP="00F17312">
            <w:pPr>
              <w:keepNext/>
              <w:keepLines/>
              <w:spacing w:after="0"/>
              <w:rPr>
                <w:rFonts w:ascii="Arial" w:hAnsi="Arial"/>
                <w:sz w:val="18"/>
                <w:szCs w:val="18"/>
              </w:rPr>
            </w:pPr>
          </w:p>
        </w:tc>
      </w:tr>
      <w:tr w:rsidR="00F17312" w14:paraId="10CF9AE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F17312" w:rsidRDefault="00F17312" w:rsidP="00F17312">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F17312" w:rsidRDefault="00F17312" w:rsidP="00F17312">
            <w:pPr>
              <w:pStyle w:val="TAL"/>
            </w:pPr>
            <w:r>
              <w:t>It represents the list of S-NSSAI the managed object is supporting. The S-NSSAI is defined in 3GPP TS 23.003 [13].</w:t>
            </w:r>
          </w:p>
          <w:p w14:paraId="5DE8EF16" w14:textId="77777777" w:rsidR="00F17312" w:rsidRDefault="00F17312" w:rsidP="00F17312">
            <w:pPr>
              <w:pStyle w:val="TAL"/>
            </w:pPr>
          </w:p>
          <w:p w14:paraId="4C2913CE" w14:textId="77777777" w:rsidR="00F17312" w:rsidRDefault="00F17312" w:rsidP="00F17312">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F17312" w:rsidRDefault="00F17312" w:rsidP="00F17312">
            <w:pPr>
              <w:keepNext/>
              <w:keepLines/>
              <w:spacing w:after="0"/>
            </w:pPr>
            <w:r>
              <w:rPr>
                <w:rFonts w:ascii="Arial" w:hAnsi="Arial"/>
                <w:sz w:val="18"/>
              </w:rPr>
              <w:t xml:space="preserve">type: </w:t>
            </w:r>
            <w:r>
              <w:rPr>
                <w:rFonts w:ascii="Arial" w:hAnsi="Arial" w:cs="Arial"/>
                <w:sz w:val="18"/>
                <w:szCs w:val="18"/>
              </w:rPr>
              <w:t>S-NSSAI</w:t>
            </w:r>
          </w:p>
          <w:p w14:paraId="46CCFCEC" w14:textId="77777777" w:rsidR="00F17312" w:rsidRDefault="00F17312" w:rsidP="00F17312">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77777777" w:rsidR="00F17312" w:rsidRDefault="00F17312" w:rsidP="00F17312">
            <w:pPr>
              <w:keepNext/>
              <w:keepLines/>
              <w:spacing w:after="0"/>
              <w:rPr>
                <w:rFonts w:ascii="Arial" w:hAnsi="Arial"/>
                <w:sz w:val="18"/>
              </w:rPr>
            </w:pPr>
            <w:r>
              <w:rPr>
                <w:rFonts w:ascii="Arial" w:hAnsi="Arial"/>
                <w:sz w:val="18"/>
              </w:rPr>
              <w:t>isOrdered: N/A</w:t>
            </w:r>
          </w:p>
          <w:p w14:paraId="12702B5D" w14:textId="77777777" w:rsidR="00F17312" w:rsidRDefault="00F17312" w:rsidP="00F17312">
            <w:pPr>
              <w:keepNext/>
              <w:keepLines/>
              <w:spacing w:after="0"/>
              <w:rPr>
                <w:rFonts w:ascii="Arial" w:hAnsi="Arial"/>
                <w:sz w:val="18"/>
              </w:rPr>
            </w:pPr>
            <w:r>
              <w:rPr>
                <w:rFonts w:ascii="Arial" w:hAnsi="Arial"/>
                <w:sz w:val="18"/>
              </w:rPr>
              <w:t>isUnique: N/A</w:t>
            </w:r>
          </w:p>
          <w:p w14:paraId="743C5B5C" w14:textId="77777777" w:rsidR="00F17312" w:rsidRDefault="00F17312" w:rsidP="00F17312">
            <w:pPr>
              <w:keepNext/>
              <w:keepLines/>
              <w:spacing w:after="0"/>
              <w:rPr>
                <w:rFonts w:ascii="Arial" w:hAnsi="Arial"/>
                <w:sz w:val="18"/>
              </w:rPr>
            </w:pPr>
            <w:r>
              <w:rPr>
                <w:rFonts w:ascii="Arial" w:hAnsi="Arial"/>
                <w:sz w:val="18"/>
              </w:rPr>
              <w:t>defaultValue: None</w:t>
            </w:r>
          </w:p>
          <w:p w14:paraId="4A89CAB0" w14:textId="77777777" w:rsidR="00F17312" w:rsidRDefault="00F17312" w:rsidP="00F17312">
            <w:pPr>
              <w:keepNext/>
              <w:keepLines/>
              <w:spacing w:after="0"/>
              <w:rPr>
                <w:rFonts w:ascii="Arial" w:hAnsi="Arial"/>
                <w:sz w:val="18"/>
              </w:rPr>
            </w:pPr>
            <w:r>
              <w:rPr>
                <w:rFonts w:ascii="Arial" w:hAnsi="Arial"/>
                <w:sz w:val="18"/>
              </w:rPr>
              <w:t>allowedValues: N/A</w:t>
            </w:r>
          </w:p>
          <w:p w14:paraId="23319BEE" w14:textId="77777777" w:rsidR="00F17312" w:rsidRDefault="00F17312" w:rsidP="00F17312">
            <w:pPr>
              <w:pStyle w:val="TAL"/>
            </w:pPr>
            <w:r>
              <w:t>isNullable: False</w:t>
            </w:r>
          </w:p>
          <w:p w14:paraId="4137B2B5" w14:textId="77777777" w:rsidR="00F17312" w:rsidRDefault="00F17312" w:rsidP="00F17312">
            <w:pPr>
              <w:pStyle w:val="TAL"/>
            </w:pPr>
          </w:p>
        </w:tc>
      </w:tr>
      <w:tr w:rsidR="00F17312" w14:paraId="23CFAD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F17312" w:rsidRDefault="00F17312" w:rsidP="00F17312">
            <w:pPr>
              <w:pStyle w:val="TAL"/>
              <w:rPr>
                <w:rFonts w:cs="Arial"/>
                <w:snapToGrid w:val="0"/>
                <w:szCs w:val="18"/>
              </w:rPr>
            </w:pPr>
            <w:r>
              <w:rPr>
                <w:rFonts w:cs="Arial"/>
                <w:snapToGrid w:val="0"/>
                <w:szCs w:val="18"/>
              </w:rPr>
              <w:t>This attribute specifies the Slice/Service type (SST) of the network slice.</w:t>
            </w:r>
          </w:p>
          <w:p w14:paraId="59BDD60C" w14:textId="77777777" w:rsidR="00F17312" w:rsidRDefault="00F17312" w:rsidP="00F17312">
            <w:pPr>
              <w:pStyle w:val="TAL"/>
              <w:rPr>
                <w:rFonts w:cs="Arial"/>
                <w:snapToGrid w:val="0"/>
                <w:szCs w:val="18"/>
              </w:rPr>
            </w:pPr>
          </w:p>
          <w:p w14:paraId="62C96EFC"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F17312" w:rsidRDefault="00F17312" w:rsidP="00F17312">
            <w:pPr>
              <w:keepNext/>
              <w:keepLines/>
              <w:spacing w:after="0"/>
              <w:rPr>
                <w:rFonts w:ascii="Arial" w:hAnsi="Arial"/>
                <w:sz w:val="18"/>
              </w:rPr>
            </w:pPr>
            <w:r>
              <w:rPr>
                <w:rFonts w:ascii="Arial" w:hAnsi="Arial"/>
                <w:sz w:val="18"/>
              </w:rPr>
              <w:t>type: Integer</w:t>
            </w:r>
          </w:p>
          <w:p w14:paraId="5D96702C" w14:textId="77777777" w:rsidR="00F17312" w:rsidRDefault="00F17312" w:rsidP="00F17312">
            <w:pPr>
              <w:keepNext/>
              <w:keepLines/>
              <w:spacing w:after="0"/>
              <w:rPr>
                <w:rFonts w:ascii="Arial" w:hAnsi="Arial"/>
                <w:sz w:val="18"/>
              </w:rPr>
            </w:pPr>
            <w:r>
              <w:rPr>
                <w:rFonts w:ascii="Arial" w:hAnsi="Arial"/>
                <w:sz w:val="18"/>
              </w:rPr>
              <w:t>multiplicity: 1</w:t>
            </w:r>
          </w:p>
          <w:p w14:paraId="6F5A25CB" w14:textId="77777777" w:rsidR="00F17312" w:rsidRDefault="00F17312" w:rsidP="00F17312">
            <w:pPr>
              <w:keepNext/>
              <w:keepLines/>
              <w:spacing w:after="0"/>
              <w:rPr>
                <w:rFonts w:ascii="Arial" w:hAnsi="Arial"/>
                <w:sz w:val="18"/>
              </w:rPr>
            </w:pPr>
            <w:r>
              <w:rPr>
                <w:rFonts w:ascii="Arial" w:hAnsi="Arial"/>
                <w:sz w:val="18"/>
              </w:rPr>
              <w:t>isOrdered: N/A</w:t>
            </w:r>
          </w:p>
          <w:p w14:paraId="7068C678" w14:textId="77777777" w:rsidR="00F17312" w:rsidRDefault="00F17312" w:rsidP="00F17312">
            <w:pPr>
              <w:keepNext/>
              <w:keepLines/>
              <w:spacing w:after="0"/>
              <w:rPr>
                <w:rFonts w:ascii="Arial" w:hAnsi="Arial"/>
                <w:sz w:val="18"/>
              </w:rPr>
            </w:pPr>
            <w:r>
              <w:rPr>
                <w:rFonts w:ascii="Arial" w:hAnsi="Arial"/>
                <w:sz w:val="18"/>
              </w:rPr>
              <w:t>isUnique: N/A</w:t>
            </w:r>
          </w:p>
          <w:p w14:paraId="7E92CED2" w14:textId="77777777" w:rsidR="00F17312" w:rsidRDefault="00F17312" w:rsidP="00F17312">
            <w:pPr>
              <w:keepNext/>
              <w:keepLines/>
              <w:spacing w:after="0"/>
              <w:rPr>
                <w:rFonts w:ascii="Arial" w:hAnsi="Arial"/>
                <w:sz w:val="18"/>
              </w:rPr>
            </w:pPr>
            <w:r>
              <w:rPr>
                <w:rFonts w:ascii="Arial" w:hAnsi="Arial"/>
                <w:sz w:val="18"/>
              </w:rPr>
              <w:t>defaultValue: None</w:t>
            </w:r>
          </w:p>
          <w:p w14:paraId="61153769" w14:textId="77777777" w:rsidR="00F17312" w:rsidRDefault="00F17312" w:rsidP="00F17312">
            <w:pPr>
              <w:keepNext/>
              <w:keepLines/>
              <w:spacing w:after="0"/>
              <w:rPr>
                <w:rFonts w:ascii="Arial" w:hAnsi="Arial"/>
                <w:sz w:val="18"/>
              </w:rPr>
            </w:pPr>
            <w:r>
              <w:rPr>
                <w:rFonts w:ascii="Arial" w:hAnsi="Arial"/>
                <w:sz w:val="18"/>
              </w:rPr>
              <w:t>allowedValues: N/A</w:t>
            </w:r>
          </w:p>
          <w:p w14:paraId="05FBB15B" w14:textId="77777777" w:rsidR="00F17312" w:rsidRDefault="00F17312" w:rsidP="00F17312">
            <w:pPr>
              <w:pStyle w:val="TAL"/>
            </w:pPr>
            <w:r>
              <w:t>isNullable: False</w:t>
            </w:r>
          </w:p>
        </w:tc>
      </w:tr>
      <w:tr w:rsidR="00F17312" w14:paraId="176FBA9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F17312" w:rsidRDefault="00F17312" w:rsidP="00F17312">
            <w:pPr>
              <w:pStyle w:val="TAL"/>
            </w:pPr>
            <w:r>
              <w:t>This attribute specifies the Slice Differentiator (SD), which is optional information that complements the slice/service type(s) to differentiate amongst multiple Network Slices.</w:t>
            </w:r>
          </w:p>
          <w:p w14:paraId="26F67FD7" w14:textId="77777777" w:rsidR="00F17312" w:rsidRDefault="00F17312" w:rsidP="00F17312">
            <w:pPr>
              <w:pStyle w:val="TAL"/>
            </w:pPr>
          </w:p>
          <w:p w14:paraId="599325E2"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F17312" w:rsidRDefault="00F17312" w:rsidP="00F17312">
            <w:pPr>
              <w:keepNext/>
              <w:keepLines/>
              <w:spacing w:after="0"/>
              <w:rPr>
                <w:rFonts w:ascii="Arial" w:hAnsi="Arial"/>
                <w:sz w:val="18"/>
              </w:rPr>
            </w:pPr>
            <w:r>
              <w:rPr>
                <w:rFonts w:ascii="Arial" w:hAnsi="Arial"/>
                <w:sz w:val="18"/>
              </w:rPr>
              <w:t>type: String</w:t>
            </w:r>
          </w:p>
          <w:p w14:paraId="7DC4A4DB" w14:textId="77777777" w:rsidR="00F17312" w:rsidRDefault="00F17312" w:rsidP="00F17312">
            <w:pPr>
              <w:keepNext/>
              <w:keepLines/>
              <w:spacing w:after="0"/>
              <w:rPr>
                <w:rFonts w:ascii="Arial" w:hAnsi="Arial"/>
                <w:sz w:val="18"/>
              </w:rPr>
            </w:pPr>
            <w:r>
              <w:rPr>
                <w:rFonts w:ascii="Arial" w:hAnsi="Arial"/>
                <w:sz w:val="18"/>
              </w:rPr>
              <w:t>multiplicity: 1</w:t>
            </w:r>
          </w:p>
          <w:p w14:paraId="7BF55B91" w14:textId="77777777" w:rsidR="00F17312" w:rsidRDefault="00F17312" w:rsidP="00F17312">
            <w:pPr>
              <w:keepNext/>
              <w:keepLines/>
              <w:spacing w:after="0"/>
              <w:rPr>
                <w:rFonts w:ascii="Arial" w:hAnsi="Arial"/>
                <w:sz w:val="18"/>
              </w:rPr>
            </w:pPr>
            <w:r>
              <w:rPr>
                <w:rFonts w:ascii="Arial" w:hAnsi="Arial"/>
                <w:sz w:val="18"/>
              </w:rPr>
              <w:t>isOrdered: N/A</w:t>
            </w:r>
          </w:p>
          <w:p w14:paraId="0EC6CD2E" w14:textId="77777777" w:rsidR="00F17312" w:rsidRDefault="00F17312" w:rsidP="00F17312">
            <w:pPr>
              <w:keepNext/>
              <w:keepLines/>
              <w:spacing w:after="0"/>
              <w:rPr>
                <w:rFonts w:ascii="Arial" w:hAnsi="Arial"/>
                <w:sz w:val="18"/>
              </w:rPr>
            </w:pPr>
            <w:r>
              <w:rPr>
                <w:rFonts w:ascii="Arial" w:hAnsi="Arial"/>
                <w:sz w:val="18"/>
              </w:rPr>
              <w:t>isUnique: N/A</w:t>
            </w:r>
          </w:p>
          <w:p w14:paraId="7BBA08CB" w14:textId="77777777" w:rsidR="00F17312" w:rsidRDefault="00F17312" w:rsidP="00F17312">
            <w:pPr>
              <w:keepNext/>
              <w:keepLines/>
              <w:spacing w:after="0"/>
              <w:rPr>
                <w:rFonts w:ascii="Arial" w:hAnsi="Arial"/>
                <w:sz w:val="18"/>
              </w:rPr>
            </w:pPr>
            <w:r>
              <w:rPr>
                <w:rFonts w:ascii="Arial" w:hAnsi="Arial"/>
                <w:sz w:val="18"/>
              </w:rPr>
              <w:t>defaultValue: None</w:t>
            </w:r>
          </w:p>
          <w:p w14:paraId="2AF03E98" w14:textId="77777777" w:rsidR="00F17312" w:rsidRDefault="00F17312" w:rsidP="00F17312">
            <w:pPr>
              <w:keepNext/>
              <w:keepLines/>
              <w:spacing w:after="0"/>
              <w:rPr>
                <w:rFonts w:ascii="Arial" w:hAnsi="Arial"/>
                <w:sz w:val="18"/>
              </w:rPr>
            </w:pPr>
            <w:r>
              <w:rPr>
                <w:rFonts w:ascii="Arial" w:hAnsi="Arial"/>
                <w:sz w:val="18"/>
              </w:rPr>
              <w:t>allowedValues: N/A</w:t>
            </w:r>
          </w:p>
          <w:p w14:paraId="5D9E27F5" w14:textId="77777777" w:rsidR="00F17312" w:rsidRDefault="00F17312" w:rsidP="00F17312">
            <w:pPr>
              <w:pStyle w:val="TAL"/>
            </w:pPr>
            <w:r>
              <w:t>isNullable: False</w:t>
            </w:r>
          </w:p>
        </w:tc>
      </w:tr>
      <w:tr w:rsidR="00F17312" w14:paraId="34DF872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rRMPolicyMaxRatio</w:t>
            </w:r>
          </w:p>
        </w:tc>
        <w:tc>
          <w:tcPr>
            <w:tcW w:w="5523" w:type="dxa"/>
            <w:tcBorders>
              <w:top w:val="single" w:sz="4" w:space="0" w:color="auto"/>
              <w:left w:val="single" w:sz="4" w:space="0" w:color="auto"/>
              <w:bottom w:val="single" w:sz="4" w:space="0" w:color="auto"/>
              <w:right w:val="single" w:sz="4" w:space="0" w:color="auto"/>
            </w:tcBorders>
          </w:tcPr>
          <w:p w14:paraId="45B87954" w14:textId="77777777" w:rsidR="00F17312" w:rsidRDefault="00F17312" w:rsidP="00F17312">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5113535F" w14:textId="77777777" w:rsidR="00F17312" w:rsidRDefault="00F17312" w:rsidP="00F17312">
            <w:pPr>
              <w:pStyle w:val="TAL"/>
              <w:rPr>
                <w:szCs w:val="18"/>
              </w:rPr>
            </w:pPr>
          </w:p>
          <w:p w14:paraId="6D7244C4" w14:textId="77777777"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MangedEntity can be greater than 100.</w:t>
            </w:r>
          </w:p>
          <w:p w14:paraId="53C50A90" w14:textId="77777777" w:rsidR="00F17312" w:rsidRDefault="00F17312" w:rsidP="00F17312">
            <w:pPr>
              <w:pStyle w:val="TAL"/>
              <w:rPr>
                <w:szCs w:val="18"/>
              </w:rPr>
            </w:pPr>
            <w:r>
              <w:rPr>
                <w:szCs w:val="18"/>
                <w:lang w:eastAsia="zh-CN"/>
              </w:rPr>
              <w:t>Default value: 100</w:t>
            </w:r>
          </w:p>
          <w:p w14:paraId="49331DCA" w14:textId="77777777" w:rsidR="00F17312" w:rsidRDefault="00F17312" w:rsidP="00F17312">
            <w:pPr>
              <w:pStyle w:val="TAL"/>
              <w:rPr>
                <w:szCs w:val="18"/>
              </w:rPr>
            </w:pPr>
            <w:r>
              <w:rPr>
                <w:szCs w:val="18"/>
              </w:rPr>
              <w:t>allowedValues:</w:t>
            </w:r>
          </w:p>
          <w:p w14:paraId="490AA24D" w14:textId="77777777" w:rsidR="00F17312" w:rsidRDefault="00F17312" w:rsidP="00F17312">
            <w:pPr>
              <w:pStyle w:val="TAL"/>
              <w:rPr>
                <w:szCs w:val="18"/>
              </w:rPr>
            </w:pPr>
            <w:r>
              <w:rPr>
                <w:szCs w:val="18"/>
              </w:rPr>
              <w:t>0 : 100</w:t>
            </w:r>
          </w:p>
          <w:p w14:paraId="38014E99" w14:textId="77777777" w:rsidR="00F17312" w:rsidRDefault="00F17312" w:rsidP="00F17312">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310944" w14:textId="77777777" w:rsidR="00F17312" w:rsidRDefault="00F17312" w:rsidP="00F17312">
            <w:pPr>
              <w:pStyle w:val="TAL"/>
            </w:pPr>
            <w:r>
              <w:t>type: Integer</w:t>
            </w:r>
          </w:p>
          <w:p w14:paraId="653D4CB1" w14:textId="77777777" w:rsidR="00F17312" w:rsidRDefault="00F17312" w:rsidP="00F17312">
            <w:pPr>
              <w:pStyle w:val="TAL"/>
            </w:pPr>
            <w:r>
              <w:t>multiplicity: 1</w:t>
            </w:r>
          </w:p>
          <w:p w14:paraId="7BB41E14" w14:textId="77777777" w:rsidR="00F17312" w:rsidRDefault="00F17312" w:rsidP="00F17312">
            <w:pPr>
              <w:pStyle w:val="TAL"/>
            </w:pPr>
            <w:r>
              <w:t>isOrdered: N/A</w:t>
            </w:r>
          </w:p>
          <w:p w14:paraId="47F2E82A" w14:textId="77777777" w:rsidR="00F17312" w:rsidRDefault="00F17312" w:rsidP="00F17312">
            <w:pPr>
              <w:pStyle w:val="TAL"/>
            </w:pPr>
            <w:r>
              <w:t>isUnique: N/A</w:t>
            </w:r>
          </w:p>
          <w:p w14:paraId="4CC179AF" w14:textId="77777777" w:rsidR="00F17312" w:rsidRDefault="00F17312" w:rsidP="00F17312">
            <w:pPr>
              <w:pStyle w:val="TAL"/>
            </w:pPr>
            <w:r>
              <w:t>defaultValue: True</w:t>
            </w:r>
          </w:p>
          <w:p w14:paraId="35661407" w14:textId="77777777" w:rsidR="00F17312" w:rsidRDefault="00F17312" w:rsidP="00F17312">
            <w:pPr>
              <w:pStyle w:val="TAL"/>
            </w:pPr>
            <w:r>
              <w:t>allowedValues: N/A</w:t>
            </w:r>
          </w:p>
          <w:p w14:paraId="281B2823" w14:textId="77777777" w:rsidR="00F17312" w:rsidRDefault="00F17312" w:rsidP="00F17312">
            <w:pPr>
              <w:pStyle w:val="TAL"/>
            </w:pPr>
            <w:r>
              <w:t>isNullable: False</w:t>
            </w:r>
          </w:p>
        </w:tc>
      </w:tr>
      <w:tr w:rsidR="00F17312" w14:paraId="28FE40F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7BA6396E" w14:textId="77777777" w:rsidR="00F17312" w:rsidRDefault="00F17312" w:rsidP="00F17312">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32F619C9" w14:textId="77777777" w:rsidR="00F17312" w:rsidRDefault="00F17312" w:rsidP="00F17312">
            <w:pPr>
              <w:jc w:val="both"/>
            </w:pPr>
            <w:bookmarkStart w:id="1590" w:name="OLE_LINK18"/>
          </w:p>
          <w:p w14:paraId="2648125B" w14:textId="77777777"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MangedEntity shall be less or equal 100. </w:t>
            </w:r>
            <w:bookmarkEnd w:id="1590"/>
          </w:p>
          <w:p w14:paraId="35F4FAD6" w14:textId="77777777" w:rsidR="00F17312" w:rsidRDefault="00F17312" w:rsidP="00F17312">
            <w:pPr>
              <w:pStyle w:val="TAL"/>
            </w:pPr>
            <w:r>
              <w:rPr>
                <w:szCs w:val="18"/>
                <w:lang w:eastAsia="zh-CN"/>
              </w:rPr>
              <w:t>Default value: 0</w:t>
            </w:r>
          </w:p>
          <w:p w14:paraId="1247AC0D" w14:textId="77777777" w:rsidR="00F17312" w:rsidRDefault="00F17312" w:rsidP="00F17312">
            <w:pPr>
              <w:pStyle w:val="TAL"/>
            </w:pPr>
            <w:r>
              <w:t xml:space="preserve">allowedValues: </w:t>
            </w:r>
          </w:p>
          <w:p w14:paraId="62A02D10" w14:textId="77777777" w:rsidR="00F17312" w:rsidRDefault="00F17312" w:rsidP="00F17312">
            <w:pPr>
              <w:pStyle w:val="TAL"/>
            </w:pPr>
            <w:r>
              <w:t>0 : 100</w:t>
            </w:r>
          </w:p>
          <w:p w14:paraId="35ED9D73" w14:textId="77777777" w:rsidR="00F17312" w:rsidRDefault="00F17312" w:rsidP="00F17312">
            <w:pPr>
              <w:pStyle w:val="TAL"/>
            </w:pPr>
          </w:p>
          <w:p w14:paraId="77BE080F" w14:textId="77777777" w:rsidR="00F17312" w:rsidRDefault="00F17312" w:rsidP="00F17312">
            <w:pPr>
              <w:pStyle w:val="TAL"/>
            </w:pPr>
            <w:r>
              <w:t>NOTE: Void.</w:t>
            </w:r>
          </w:p>
          <w:p w14:paraId="50482BF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BCCBBE9" w14:textId="77777777" w:rsidR="00F17312" w:rsidRDefault="00F17312" w:rsidP="00F17312">
            <w:pPr>
              <w:pStyle w:val="TAL"/>
            </w:pPr>
            <w:r>
              <w:t>type: Integer</w:t>
            </w:r>
          </w:p>
          <w:p w14:paraId="7851D785" w14:textId="77777777" w:rsidR="00F17312" w:rsidRDefault="00F17312" w:rsidP="00F17312">
            <w:pPr>
              <w:pStyle w:val="TAL"/>
            </w:pPr>
            <w:r>
              <w:t>multiplicity: 1</w:t>
            </w:r>
          </w:p>
          <w:p w14:paraId="76C60F83" w14:textId="77777777" w:rsidR="00F17312" w:rsidRDefault="00F17312" w:rsidP="00F17312">
            <w:pPr>
              <w:pStyle w:val="TAL"/>
            </w:pPr>
            <w:r>
              <w:t>isOrdered: N/A</w:t>
            </w:r>
          </w:p>
          <w:p w14:paraId="274DFAB8" w14:textId="77777777" w:rsidR="00F17312" w:rsidRDefault="00F17312" w:rsidP="00F17312">
            <w:pPr>
              <w:pStyle w:val="TAL"/>
            </w:pPr>
            <w:r>
              <w:t>isUnique: N/A</w:t>
            </w:r>
          </w:p>
          <w:p w14:paraId="75982E7F" w14:textId="77777777" w:rsidR="00F17312" w:rsidRDefault="00F17312" w:rsidP="00F17312">
            <w:pPr>
              <w:pStyle w:val="TAL"/>
            </w:pPr>
            <w:r>
              <w:t>defaultValue: True</w:t>
            </w:r>
          </w:p>
          <w:p w14:paraId="6A3CAD2E" w14:textId="77777777" w:rsidR="00F17312" w:rsidRDefault="00F17312" w:rsidP="00F17312">
            <w:pPr>
              <w:pStyle w:val="TAL"/>
            </w:pPr>
            <w:r>
              <w:t>allowedValues: N/A</w:t>
            </w:r>
          </w:p>
          <w:p w14:paraId="34CC9F0B" w14:textId="77777777" w:rsidR="00F17312" w:rsidRDefault="00F17312" w:rsidP="00F17312">
            <w:pPr>
              <w:pStyle w:val="TAL"/>
            </w:pPr>
            <w:r>
              <w:t>isNullable: False</w:t>
            </w:r>
          </w:p>
        </w:tc>
      </w:tr>
      <w:tr w:rsidR="00F17312" w14:paraId="27F0A0F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0398ADA2" w14:textId="77777777" w:rsidR="00F17312" w:rsidRDefault="00F17312" w:rsidP="00F17312">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349E4B7" w14:textId="77777777" w:rsidR="00F17312" w:rsidRDefault="00F17312" w:rsidP="00F17312">
            <w:pPr>
              <w:pStyle w:val="TAL"/>
            </w:pPr>
          </w:p>
          <w:p w14:paraId="14D7F130" w14:textId="77777777" w:rsidR="00F17312" w:rsidRDefault="00F17312" w:rsidP="00F17312">
            <w:pPr>
              <w:jc w:val="both"/>
            </w:pPr>
            <w:r>
              <w:t xml:space="preserve">The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MangedEntity shall be less or equal 100.</w:t>
            </w:r>
          </w:p>
          <w:p w14:paraId="3B4C7476" w14:textId="77777777" w:rsidR="00F17312" w:rsidRDefault="00F17312" w:rsidP="00F17312">
            <w:pPr>
              <w:pStyle w:val="TAL"/>
            </w:pPr>
            <w:r>
              <w:rPr>
                <w:szCs w:val="18"/>
                <w:lang w:eastAsia="zh-CN"/>
              </w:rPr>
              <w:t>Default value: 0</w:t>
            </w:r>
          </w:p>
          <w:p w14:paraId="7F1CAB47" w14:textId="77777777" w:rsidR="00F17312" w:rsidRDefault="00F17312" w:rsidP="00F17312">
            <w:pPr>
              <w:pStyle w:val="TAL"/>
            </w:pPr>
            <w:r>
              <w:t xml:space="preserve">allowedValues:0 : 100 </w:t>
            </w:r>
          </w:p>
          <w:p w14:paraId="09E3CFE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3AAEC25" w14:textId="77777777" w:rsidR="00F17312" w:rsidRDefault="00F17312" w:rsidP="00F17312">
            <w:pPr>
              <w:pStyle w:val="TAL"/>
            </w:pPr>
            <w:r>
              <w:t>type: Integer</w:t>
            </w:r>
          </w:p>
          <w:p w14:paraId="4F31EF27" w14:textId="77777777" w:rsidR="00F17312" w:rsidRDefault="00F17312" w:rsidP="00F17312">
            <w:pPr>
              <w:pStyle w:val="TAL"/>
            </w:pPr>
            <w:r>
              <w:t>multiplicity: 1</w:t>
            </w:r>
          </w:p>
          <w:p w14:paraId="49B08F59" w14:textId="77777777" w:rsidR="00F17312" w:rsidRDefault="00F17312" w:rsidP="00F17312">
            <w:pPr>
              <w:pStyle w:val="TAL"/>
            </w:pPr>
            <w:r>
              <w:t>isOrdered: N/A</w:t>
            </w:r>
          </w:p>
          <w:p w14:paraId="15781D8E" w14:textId="77777777" w:rsidR="00F17312" w:rsidRDefault="00F17312" w:rsidP="00F17312">
            <w:pPr>
              <w:pStyle w:val="TAL"/>
            </w:pPr>
            <w:r>
              <w:t>isUnique: N/A</w:t>
            </w:r>
          </w:p>
          <w:p w14:paraId="3C128A5B" w14:textId="77777777" w:rsidR="00F17312" w:rsidRDefault="00F17312" w:rsidP="00F17312">
            <w:pPr>
              <w:pStyle w:val="TAL"/>
            </w:pPr>
            <w:r>
              <w:t>defaultValue: TRUE</w:t>
            </w:r>
          </w:p>
          <w:p w14:paraId="2E52A09F" w14:textId="77777777" w:rsidR="00F17312" w:rsidRDefault="00F17312" w:rsidP="00F17312">
            <w:pPr>
              <w:pStyle w:val="TAL"/>
            </w:pPr>
            <w:r>
              <w:t>allowedValues: N/A</w:t>
            </w:r>
          </w:p>
          <w:p w14:paraId="32E8CC41" w14:textId="77777777" w:rsidR="00F17312" w:rsidRDefault="00F17312" w:rsidP="00F17312">
            <w:pPr>
              <w:pStyle w:val="TAL"/>
            </w:pPr>
            <w:r>
              <w:t>isNullable: False</w:t>
            </w:r>
          </w:p>
        </w:tc>
      </w:tr>
      <w:tr w:rsidR="00F17312" w14:paraId="3AF74E8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F17312" w:rsidRDefault="00F17312" w:rsidP="00F17312">
            <w:pPr>
              <w:pStyle w:val="TAL"/>
              <w:rPr>
                <w:rFonts w:eastAsia="Batang"/>
              </w:rPr>
            </w:pPr>
            <w:r>
              <w:rPr>
                <w:rFonts w:eastAsia="Batang"/>
              </w:rPr>
              <w:t>Subcarrier spacing configuration for a BWP. See subclause 5 in TS 38.104 [12].</w:t>
            </w:r>
          </w:p>
          <w:p w14:paraId="540DFAC8" w14:textId="77777777" w:rsidR="00F17312" w:rsidRDefault="00F17312" w:rsidP="00F17312">
            <w:pPr>
              <w:pStyle w:val="TAL"/>
              <w:rPr>
                <w:rFonts w:eastAsia="Batang"/>
              </w:rPr>
            </w:pPr>
          </w:p>
          <w:p w14:paraId="375AB043" w14:textId="77777777" w:rsidR="00F17312" w:rsidRDefault="00F17312" w:rsidP="00F17312">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F17312" w:rsidRDefault="00F17312" w:rsidP="00F17312">
            <w:pPr>
              <w:pStyle w:val="TAL"/>
            </w:pPr>
            <w:r>
              <w:t>type: Integer</w:t>
            </w:r>
          </w:p>
          <w:p w14:paraId="0E61686D" w14:textId="77777777" w:rsidR="00F17312" w:rsidRDefault="00F17312" w:rsidP="00F17312">
            <w:pPr>
              <w:pStyle w:val="TAL"/>
            </w:pPr>
            <w:r>
              <w:t>multiplicity: 1</w:t>
            </w:r>
          </w:p>
          <w:p w14:paraId="49EFD9EA" w14:textId="77777777" w:rsidR="00F17312" w:rsidRDefault="00F17312" w:rsidP="00F17312">
            <w:pPr>
              <w:pStyle w:val="TAL"/>
            </w:pPr>
            <w:r>
              <w:t>isOrdered: N/A</w:t>
            </w:r>
          </w:p>
          <w:p w14:paraId="1187C851" w14:textId="77777777" w:rsidR="00F17312" w:rsidRDefault="00F17312" w:rsidP="00F17312">
            <w:pPr>
              <w:pStyle w:val="TAL"/>
            </w:pPr>
            <w:r>
              <w:t>isUnique: N/A</w:t>
            </w:r>
          </w:p>
          <w:p w14:paraId="211C8AE4" w14:textId="77777777" w:rsidR="00F17312" w:rsidRDefault="00F17312" w:rsidP="00F17312">
            <w:pPr>
              <w:pStyle w:val="TAL"/>
            </w:pPr>
            <w:r>
              <w:t>defaultValue: None</w:t>
            </w:r>
          </w:p>
          <w:p w14:paraId="5F0920E5" w14:textId="77777777" w:rsidR="00F17312" w:rsidRDefault="00F17312" w:rsidP="00F17312">
            <w:pPr>
              <w:keepNext/>
              <w:keepLines/>
              <w:spacing w:after="0"/>
              <w:rPr>
                <w:rFonts w:ascii="Arial" w:hAnsi="Arial"/>
                <w:sz w:val="18"/>
              </w:rPr>
            </w:pPr>
            <w:r>
              <w:rPr>
                <w:rFonts w:ascii="Arial" w:hAnsi="Arial"/>
                <w:sz w:val="18"/>
              </w:rPr>
              <w:t>isNullable: False</w:t>
            </w:r>
          </w:p>
          <w:p w14:paraId="7C3FE9BF" w14:textId="77777777" w:rsidR="00F17312" w:rsidRDefault="00F17312" w:rsidP="00F17312">
            <w:pPr>
              <w:pStyle w:val="TAL"/>
            </w:pPr>
          </w:p>
        </w:tc>
      </w:tr>
      <w:tr w:rsidR="00F17312" w14:paraId="5160A7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F17312" w:rsidRDefault="00F17312" w:rsidP="00F17312">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F17312" w:rsidRDefault="00F17312" w:rsidP="00F17312">
            <w:pPr>
              <w:pStyle w:val="TAL"/>
            </w:pPr>
            <w:r>
              <w:t>Indicates if the transmission direction is downlink (DL), uplink (UL) or both downlink and uplink (DL and UL).</w:t>
            </w:r>
          </w:p>
          <w:p w14:paraId="7DB23584" w14:textId="77777777" w:rsidR="00F17312" w:rsidRDefault="00F17312" w:rsidP="00F17312">
            <w:pPr>
              <w:pStyle w:val="TAL"/>
            </w:pPr>
          </w:p>
          <w:p w14:paraId="38BBF30D" w14:textId="77777777" w:rsidR="00F17312" w:rsidRDefault="00F17312" w:rsidP="00F17312">
            <w:pPr>
              <w:pStyle w:val="TAL"/>
            </w:pPr>
            <w:r>
              <w:t xml:space="preserve">allowedValues: </w:t>
            </w:r>
          </w:p>
          <w:p w14:paraId="1D681B5B" w14:textId="77777777" w:rsidR="00F17312" w:rsidRDefault="00F17312" w:rsidP="00F17312">
            <w:pPr>
              <w:pStyle w:val="TAL"/>
              <w:rPr>
                <w:rFonts w:eastAsia="Batang"/>
              </w:rPr>
            </w:pPr>
            <w:r>
              <w:t xml:space="preserve">     DL, UL, DL and 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F17312" w:rsidRDefault="00F17312" w:rsidP="00F17312">
            <w:pPr>
              <w:pStyle w:val="TAL"/>
            </w:pPr>
            <w:r>
              <w:t>type: ENUM</w:t>
            </w:r>
          </w:p>
          <w:p w14:paraId="78083D90" w14:textId="77777777" w:rsidR="00F17312" w:rsidRDefault="00F17312" w:rsidP="00F17312">
            <w:pPr>
              <w:pStyle w:val="TAL"/>
            </w:pPr>
            <w:r>
              <w:t>multiplicity: 1</w:t>
            </w:r>
          </w:p>
          <w:p w14:paraId="6F2EB27F" w14:textId="77777777" w:rsidR="00F17312" w:rsidRDefault="00F17312" w:rsidP="00F17312">
            <w:pPr>
              <w:pStyle w:val="TAL"/>
            </w:pPr>
            <w:r>
              <w:t>isOrdered: N/A</w:t>
            </w:r>
          </w:p>
          <w:p w14:paraId="6D82B5A2" w14:textId="77777777" w:rsidR="00F17312" w:rsidRDefault="00F17312" w:rsidP="00F17312">
            <w:pPr>
              <w:pStyle w:val="TAL"/>
            </w:pPr>
            <w:r>
              <w:t>isUnique: N/A</w:t>
            </w:r>
          </w:p>
          <w:p w14:paraId="4A7EFFA9" w14:textId="77777777" w:rsidR="00F17312" w:rsidRDefault="00F17312" w:rsidP="00F17312">
            <w:pPr>
              <w:pStyle w:val="TAL"/>
            </w:pPr>
            <w:r>
              <w:t>defaultValue: None</w:t>
            </w:r>
          </w:p>
          <w:p w14:paraId="0522E152" w14:textId="77777777" w:rsidR="00F17312" w:rsidRDefault="00F17312" w:rsidP="00F17312">
            <w:pPr>
              <w:pStyle w:val="TAL"/>
            </w:pPr>
            <w:r>
              <w:t>isNullable: False</w:t>
            </w:r>
          </w:p>
          <w:p w14:paraId="262AC1FC" w14:textId="77777777" w:rsidR="00F17312" w:rsidRDefault="00F17312" w:rsidP="00F17312">
            <w:pPr>
              <w:pStyle w:val="TAL"/>
            </w:pPr>
          </w:p>
        </w:tc>
      </w:tr>
      <w:tr w:rsidR="00F17312" w14:paraId="6ACB28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F17312" w:rsidRDefault="00F17312" w:rsidP="00F17312">
            <w:pPr>
              <w:pStyle w:val="TAL"/>
            </w:pPr>
            <w:r>
              <w:t>It identifies whether the object is used for downlink, uplink or supplementary uplink.</w:t>
            </w:r>
          </w:p>
          <w:p w14:paraId="6F5E6338" w14:textId="77777777" w:rsidR="00F17312" w:rsidRDefault="00F17312" w:rsidP="00F17312">
            <w:pPr>
              <w:pStyle w:val="TAL"/>
            </w:pPr>
          </w:p>
          <w:p w14:paraId="13114153" w14:textId="77777777" w:rsidR="00F17312" w:rsidRDefault="00F17312" w:rsidP="00F17312">
            <w:pPr>
              <w:pStyle w:val="TAL"/>
            </w:pPr>
            <w:r>
              <w:t>allowedValues:</w:t>
            </w:r>
          </w:p>
          <w:p w14:paraId="1803D742" w14:textId="77777777" w:rsidR="00F17312" w:rsidRDefault="00F17312" w:rsidP="00F17312">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F17312" w:rsidRDefault="00F17312" w:rsidP="00F17312">
            <w:pPr>
              <w:pStyle w:val="TAL"/>
            </w:pPr>
            <w:r>
              <w:t>type: ENUM</w:t>
            </w:r>
          </w:p>
          <w:p w14:paraId="6A2D9343" w14:textId="77777777" w:rsidR="00F17312" w:rsidRDefault="00F17312" w:rsidP="00F17312">
            <w:pPr>
              <w:pStyle w:val="TAL"/>
            </w:pPr>
            <w:r>
              <w:t>multiplicity: 1</w:t>
            </w:r>
          </w:p>
          <w:p w14:paraId="717763FA" w14:textId="77777777" w:rsidR="00F17312" w:rsidRDefault="00F17312" w:rsidP="00F17312">
            <w:pPr>
              <w:pStyle w:val="TAL"/>
            </w:pPr>
            <w:r>
              <w:t>isOrdered: N/A</w:t>
            </w:r>
          </w:p>
          <w:p w14:paraId="0C436A94" w14:textId="77777777" w:rsidR="00F17312" w:rsidRDefault="00F17312" w:rsidP="00F17312">
            <w:pPr>
              <w:pStyle w:val="TAL"/>
            </w:pPr>
            <w:r>
              <w:t>isUnique: N/A</w:t>
            </w:r>
          </w:p>
          <w:p w14:paraId="115C73E1" w14:textId="77777777" w:rsidR="00F17312" w:rsidRDefault="00F17312" w:rsidP="00F17312">
            <w:pPr>
              <w:pStyle w:val="TAL"/>
            </w:pPr>
            <w:r>
              <w:t>defaultValue: None</w:t>
            </w:r>
          </w:p>
          <w:p w14:paraId="22D6367D" w14:textId="77777777" w:rsidR="00F17312" w:rsidRDefault="00F17312" w:rsidP="00F17312">
            <w:pPr>
              <w:pStyle w:val="TAL"/>
            </w:pPr>
            <w:r>
              <w:t>isNullable: False</w:t>
            </w:r>
          </w:p>
          <w:p w14:paraId="0EF51249" w14:textId="77777777" w:rsidR="00F17312" w:rsidRDefault="00F17312" w:rsidP="00F17312">
            <w:pPr>
              <w:pStyle w:val="TAL"/>
            </w:pPr>
          </w:p>
        </w:tc>
      </w:tr>
      <w:tr w:rsidR="00F17312" w14:paraId="07A5378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F17312" w:rsidRDefault="00F17312" w:rsidP="00F17312">
            <w:pPr>
              <w:pStyle w:val="TAL"/>
              <w:rPr>
                <w:rFonts w:eastAsia="Batang" w:cs="Arial"/>
                <w:szCs w:val="18"/>
              </w:rPr>
            </w:pPr>
            <w:r>
              <w:rPr>
                <w:rFonts w:eastAsia="Batang" w:cs="Arial"/>
                <w:szCs w:val="18"/>
              </w:rPr>
              <w:t>It identifies whether the object is used for initial or other BWP.</w:t>
            </w:r>
          </w:p>
          <w:p w14:paraId="21B29B76" w14:textId="77777777" w:rsidR="00F17312" w:rsidRDefault="00F17312" w:rsidP="00F17312">
            <w:pPr>
              <w:pStyle w:val="TAL"/>
              <w:rPr>
                <w:rFonts w:eastAsia="Batang" w:cs="Arial"/>
                <w:szCs w:val="18"/>
              </w:rPr>
            </w:pPr>
          </w:p>
          <w:p w14:paraId="5C02D24F" w14:textId="77777777" w:rsidR="00F17312" w:rsidRDefault="00F17312" w:rsidP="00F17312">
            <w:pPr>
              <w:pStyle w:val="TAL"/>
            </w:pPr>
            <w:r>
              <w:t>allowedValues:</w:t>
            </w:r>
          </w:p>
          <w:p w14:paraId="734B15BC" w14:textId="77777777" w:rsidR="00F17312" w:rsidRDefault="00F17312" w:rsidP="00F17312">
            <w:pPr>
              <w:pStyle w:val="TAL"/>
            </w:pPr>
          </w:p>
          <w:p w14:paraId="228DC2DD" w14:textId="77777777" w:rsidR="00F17312" w:rsidRDefault="00F17312" w:rsidP="00F17312">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33794B9D" w14:textId="77777777" w:rsidR="00F17312" w:rsidRDefault="00F17312" w:rsidP="00F17312">
            <w:pPr>
              <w:pStyle w:val="TAL"/>
            </w:pPr>
            <w:r>
              <w:t>type: ENUM</w:t>
            </w:r>
          </w:p>
          <w:p w14:paraId="4F5689C5" w14:textId="77777777" w:rsidR="00F17312" w:rsidRDefault="00F17312" w:rsidP="00F17312">
            <w:pPr>
              <w:pStyle w:val="TAL"/>
            </w:pPr>
          </w:p>
          <w:p w14:paraId="45F02C33" w14:textId="77777777" w:rsidR="00F17312" w:rsidRDefault="00F17312" w:rsidP="00F17312">
            <w:pPr>
              <w:pStyle w:val="TAL"/>
            </w:pPr>
            <w:r>
              <w:t>multiplicity: 1</w:t>
            </w:r>
          </w:p>
          <w:p w14:paraId="29DC6E01" w14:textId="77777777" w:rsidR="00F17312" w:rsidRDefault="00F17312" w:rsidP="00F17312">
            <w:pPr>
              <w:pStyle w:val="TAL"/>
            </w:pPr>
            <w:r>
              <w:t>isOrdered: N/A</w:t>
            </w:r>
          </w:p>
          <w:p w14:paraId="0874EF2A" w14:textId="77777777" w:rsidR="00F17312" w:rsidRDefault="00F17312" w:rsidP="00F17312">
            <w:pPr>
              <w:pStyle w:val="TAL"/>
            </w:pPr>
            <w:r>
              <w:t>isUnique: N/A</w:t>
            </w:r>
          </w:p>
          <w:p w14:paraId="0907C6B9" w14:textId="77777777" w:rsidR="00F17312" w:rsidRDefault="00F17312" w:rsidP="00F17312">
            <w:pPr>
              <w:pStyle w:val="TAL"/>
            </w:pPr>
            <w:r>
              <w:t>defaultValue: None</w:t>
            </w:r>
          </w:p>
          <w:p w14:paraId="0A5F5DFC" w14:textId="77777777" w:rsidR="00F17312" w:rsidRDefault="00F17312" w:rsidP="00F17312">
            <w:pPr>
              <w:pStyle w:val="TAL"/>
            </w:pPr>
            <w:r>
              <w:t>isNullable: False</w:t>
            </w:r>
          </w:p>
        </w:tc>
      </w:tr>
      <w:tr w:rsidR="00F17312" w14:paraId="4D7D71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F17312" w:rsidRDefault="00F17312" w:rsidP="00F17312">
            <w:pPr>
              <w:pStyle w:val="TAL"/>
            </w:pPr>
            <w:r>
              <w:t xml:space="preserve">Offset in common resource blocks to common resource block 0 for the applicable subcarrier spacing for a BWP. This corresponds to N_BWP_start, see subclause 4.4.5 in TS 38.211 [32]. </w:t>
            </w:r>
          </w:p>
          <w:p w14:paraId="2EAEC4CE" w14:textId="77777777" w:rsidR="00F17312" w:rsidRDefault="00F17312" w:rsidP="00F17312">
            <w:pPr>
              <w:pStyle w:val="TAL"/>
            </w:pPr>
          </w:p>
          <w:p w14:paraId="01C0ECE7" w14:textId="77777777" w:rsidR="00F17312" w:rsidRDefault="00F17312" w:rsidP="00F17312">
            <w:pPr>
              <w:pStyle w:val="TAL"/>
            </w:pPr>
            <w:r>
              <w:t>allowedValues:</w:t>
            </w:r>
          </w:p>
          <w:p w14:paraId="614D1A21" w14:textId="77777777" w:rsidR="00F17312" w:rsidRDefault="00F17312" w:rsidP="00F17312">
            <w:pPr>
              <w:pStyle w:val="TAL"/>
            </w:pPr>
            <w:r>
              <w:t>0 to N_grid_size – 1, where N_grid_size equals the number of resource blocks for the BS channel bandwidth, given the subcarrier spacing of the BWP.</w:t>
            </w:r>
          </w:p>
          <w:p w14:paraId="65F0576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F17312" w:rsidRDefault="00F17312" w:rsidP="00F17312">
            <w:pPr>
              <w:pStyle w:val="TAL"/>
            </w:pPr>
            <w:r>
              <w:t>type: Integer</w:t>
            </w:r>
          </w:p>
          <w:p w14:paraId="69842156" w14:textId="77777777" w:rsidR="00F17312" w:rsidRDefault="00F17312" w:rsidP="00F17312">
            <w:pPr>
              <w:pStyle w:val="TAL"/>
            </w:pPr>
            <w:r>
              <w:t>multiplicity: 1</w:t>
            </w:r>
          </w:p>
          <w:p w14:paraId="0CFFE252" w14:textId="77777777" w:rsidR="00F17312" w:rsidRDefault="00F17312" w:rsidP="00F17312">
            <w:pPr>
              <w:pStyle w:val="TAL"/>
            </w:pPr>
            <w:r>
              <w:t>isOrdered: N/A</w:t>
            </w:r>
          </w:p>
          <w:p w14:paraId="4F9A23DA" w14:textId="77777777" w:rsidR="00F17312" w:rsidRDefault="00F17312" w:rsidP="00F17312">
            <w:pPr>
              <w:pStyle w:val="TAL"/>
            </w:pPr>
            <w:r>
              <w:t>isUnique: N/A</w:t>
            </w:r>
          </w:p>
          <w:p w14:paraId="675E47A5" w14:textId="77777777" w:rsidR="00F17312" w:rsidRDefault="00F17312" w:rsidP="00F17312">
            <w:pPr>
              <w:pStyle w:val="TAL"/>
            </w:pPr>
            <w:r>
              <w:t>defaultValue: None</w:t>
            </w:r>
          </w:p>
          <w:p w14:paraId="26EF82E6" w14:textId="77777777" w:rsidR="00F17312" w:rsidRDefault="00F17312" w:rsidP="00F17312">
            <w:pPr>
              <w:pStyle w:val="TAL"/>
            </w:pPr>
            <w:r>
              <w:t>isNullable: False</w:t>
            </w:r>
          </w:p>
        </w:tc>
      </w:tr>
      <w:tr w:rsidR="00F17312" w14:paraId="3B4BE3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F17312" w:rsidRDefault="00F17312" w:rsidP="00F17312">
            <w:pPr>
              <w:pStyle w:val="TAL"/>
            </w:pPr>
            <w:r>
              <w:t>Number of physical resource blocks for a BWP. This corresponds to N_BWP_size, see subclause 4.4.5 in TS 38.211 [32].</w:t>
            </w:r>
          </w:p>
          <w:p w14:paraId="30B8A7D6" w14:textId="77777777" w:rsidR="00F17312" w:rsidRDefault="00F17312" w:rsidP="00F17312">
            <w:pPr>
              <w:pStyle w:val="TAL"/>
            </w:pPr>
          </w:p>
          <w:p w14:paraId="370B8D11" w14:textId="77777777" w:rsidR="00F17312" w:rsidRDefault="00F17312" w:rsidP="00F17312">
            <w:pPr>
              <w:pStyle w:val="TAL"/>
            </w:pPr>
            <w:r>
              <w:t>allowedValues:</w:t>
            </w:r>
          </w:p>
          <w:p w14:paraId="512F9439" w14:textId="77777777" w:rsidR="00F17312" w:rsidRDefault="00F17312" w:rsidP="00F17312">
            <w:pPr>
              <w:pStyle w:val="TAL"/>
            </w:pPr>
            <w:r>
              <w:t>1 to N_grid_size – startRB of the BWP. Se startRB for definition of N_grid_size.</w:t>
            </w:r>
          </w:p>
          <w:p w14:paraId="295640C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F17312" w:rsidRDefault="00F17312" w:rsidP="00F17312">
            <w:pPr>
              <w:pStyle w:val="TAL"/>
            </w:pPr>
            <w:r>
              <w:t>type: Integer</w:t>
            </w:r>
          </w:p>
          <w:p w14:paraId="05B5597C" w14:textId="77777777" w:rsidR="00F17312" w:rsidRDefault="00F17312" w:rsidP="00F17312">
            <w:pPr>
              <w:pStyle w:val="TAL"/>
            </w:pPr>
            <w:r>
              <w:t>multiplicity: 1</w:t>
            </w:r>
          </w:p>
          <w:p w14:paraId="193697D5" w14:textId="77777777" w:rsidR="00F17312" w:rsidRDefault="00F17312" w:rsidP="00F17312">
            <w:pPr>
              <w:pStyle w:val="TAL"/>
            </w:pPr>
            <w:r>
              <w:t>isOrdered: N/A</w:t>
            </w:r>
          </w:p>
          <w:p w14:paraId="5E6B792E" w14:textId="77777777" w:rsidR="00F17312" w:rsidRDefault="00F17312" w:rsidP="00F17312">
            <w:pPr>
              <w:pStyle w:val="TAL"/>
            </w:pPr>
            <w:r>
              <w:t>isUnique: N/A</w:t>
            </w:r>
          </w:p>
          <w:p w14:paraId="5C14B965" w14:textId="77777777" w:rsidR="00F17312" w:rsidRDefault="00F17312" w:rsidP="00F17312">
            <w:pPr>
              <w:pStyle w:val="TAL"/>
            </w:pPr>
            <w:r>
              <w:t>defaultValue: None</w:t>
            </w:r>
          </w:p>
          <w:p w14:paraId="22192FCF" w14:textId="77777777" w:rsidR="00F17312" w:rsidRDefault="00F17312" w:rsidP="00F17312">
            <w:pPr>
              <w:pStyle w:val="TAL"/>
            </w:pPr>
            <w:r>
              <w:t>isNullable: False</w:t>
            </w:r>
          </w:p>
        </w:tc>
      </w:tr>
      <w:tr w:rsidR="00F17312" w14:paraId="1A9B85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F17312" w:rsidRDefault="00F17312" w:rsidP="00F17312">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F17312" w:rsidRDefault="00F17312" w:rsidP="00F17312">
            <w:pPr>
              <w:pStyle w:val="TAL"/>
              <w:rPr>
                <w:rFonts w:cs="Arial"/>
              </w:rPr>
            </w:pPr>
            <w:r>
              <w:rPr>
                <w:rFonts w:cs="Arial"/>
              </w:rPr>
              <w:t>This is the Target NR Cell Identifier.  It consists of NR Cell Identifier (NCI) and Physical Cell Identifier of the target NR cell (nRPCI).</w:t>
            </w:r>
          </w:p>
          <w:p w14:paraId="36601D3E" w14:textId="77777777" w:rsidR="00F17312" w:rsidRDefault="00F17312" w:rsidP="00F17312">
            <w:pPr>
              <w:pStyle w:val="TAL"/>
              <w:rPr>
                <w:rFonts w:cs="Arial"/>
              </w:rPr>
            </w:pPr>
          </w:p>
          <w:p w14:paraId="204EAD11" w14:textId="77777777" w:rsidR="00F17312" w:rsidRDefault="00F17312" w:rsidP="00F17312">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F17312" w:rsidRDefault="00F17312" w:rsidP="00F17312">
            <w:pPr>
              <w:pStyle w:val="TAL"/>
              <w:rPr>
                <w:rFonts w:cs="Arial"/>
                <w:szCs w:val="18"/>
              </w:rPr>
            </w:pPr>
          </w:p>
          <w:p w14:paraId="39E1AC55" w14:textId="77777777" w:rsidR="00F17312" w:rsidRDefault="00F17312" w:rsidP="00F17312">
            <w:pPr>
              <w:pStyle w:val="TAL"/>
              <w:rPr>
                <w:rFonts w:cs="Arial"/>
                <w:szCs w:val="18"/>
              </w:rPr>
            </w:pPr>
            <w:r>
              <w:rPr>
                <w:szCs w:val="18"/>
                <w:lang w:eastAsia="zh-CN"/>
              </w:rPr>
              <w:t xml:space="preserve">allowedValues: </w:t>
            </w:r>
            <w:r>
              <w:rPr>
                <w:lang w:eastAsia="zh-CN"/>
              </w:rPr>
              <w:t>Not applicable.</w:t>
            </w:r>
          </w:p>
          <w:p w14:paraId="219D059C"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F17312" w:rsidRDefault="00F17312" w:rsidP="00F17312">
            <w:pPr>
              <w:pStyle w:val="TAL"/>
              <w:rPr>
                <w:rFonts w:cs="Arial"/>
              </w:rPr>
            </w:pPr>
            <w:r>
              <w:rPr>
                <w:rFonts w:cs="Arial"/>
              </w:rPr>
              <w:t>type: Integer</w:t>
            </w:r>
          </w:p>
          <w:p w14:paraId="5E1FB47A" w14:textId="77777777" w:rsidR="00F17312" w:rsidRDefault="00F17312" w:rsidP="00F17312">
            <w:pPr>
              <w:pStyle w:val="TAL"/>
              <w:rPr>
                <w:rFonts w:cs="Arial"/>
              </w:rPr>
            </w:pPr>
            <w:r>
              <w:rPr>
                <w:rFonts w:cs="Arial"/>
              </w:rPr>
              <w:t>multiplicity: 1</w:t>
            </w:r>
          </w:p>
          <w:p w14:paraId="015B85B7" w14:textId="77777777" w:rsidR="00F17312" w:rsidRDefault="00F17312" w:rsidP="00F17312">
            <w:pPr>
              <w:pStyle w:val="TAL"/>
              <w:rPr>
                <w:rFonts w:cs="Arial"/>
              </w:rPr>
            </w:pPr>
            <w:r>
              <w:rPr>
                <w:rFonts w:cs="Arial"/>
              </w:rPr>
              <w:t>isOrdered: N/A</w:t>
            </w:r>
          </w:p>
          <w:p w14:paraId="2F256558" w14:textId="77777777" w:rsidR="00F17312" w:rsidRDefault="00F17312" w:rsidP="00F17312">
            <w:pPr>
              <w:pStyle w:val="TAL"/>
              <w:rPr>
                <w:rFonts w:cs="Arial"/>
              </w:rPr>
            </w:pPr>
            <w:r>
              <w:rPr>
                <w:rFonts w:cs="Arial"/>
              </w:rPr>
              <w:t>isUnique: N/A</w:t>
            </w:r>
          </w:p>
          <w:p w14:paraId="48ADACB9" w14:textId="77777777" w:rsidR="00F17312" w:rsidRDefault="00F17312" w:rsidP="00F17312">
            <w:pPr>
              <w:pStyle w:val="TAL"/>
              <w:rPr>
                <w:rFonts w:cs="Arial"/>
              </w:rPr>
            </w:pPr>
            <w:r>
              <w:rPr>
                <w:rFonts w:cs="Arial"/>
              </w:rPr>
              <w:t>defaultValue: None</w:t>
            </w:r>
          </w:p>
          <w:p w14:paraId="49C80CAF" w14:textId="77777777" w:rsidR="00F17312" w:rsidRDefault="00F17312" w:rsidP="00F17312">
            <w:pPr>
              <w:pStyle w:val="TAL"/>
            </w:pPr>
            <w:r>
              <w:rPr>
                <w:rFonts w:cs="Arial"/>
              </w:rPr>
              <w:t xml:space="preserve">isNullable: </w:t>
            </w:r>
            <w:r>
              <w:t>False</w:t>
            </w:r>
          </w:p>
        </w:tc>
      </w:tr>
      <w:tr w:rsidR="00F17312" w14:paraId="13DACA7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77777777" w:rsidR="00F17312" w:rsidRDefault="00F17312" w:rsidP="00F17312">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F17312" w:rsidRDefault="00F17312" w:rsidP="00F17312">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F17312" w:rsidRDefault="00F17312" w:rsidP="00F17312">
            <w:pPr>
              <w:pStyle w:val="TAL"/>
              <w:rPr>
                <w:szCs w:val="18"/>
              </w:rPr>
            </w:pPr>
          </w:p>
          <w:p w14:paraId="70E10BE0" w14:textId="77777777" w:rsidR="00F17312" w:rsidRDefault="00F17312" w:rsidP="00F17312">
            <w:pPr>
              <w:pStyle w:val="TAL"/>
              <w:rPr>
                <w:szCs w:val="18"/>
                <w:lang w:eastAsia="zh-CN"/>
              </w:rPr>
            </w:pPr>
            <w:r>
              <w:rPr>
                <w:szCs w:val="18"/>
                <w:lang w:eastAsia="zh-CN"/>
              </w:rPr>
              <w:t>allowedValues: Not applicable.</w:t>
            </w:r>
          </w:p>
          <w:p w14:paraId="04917A1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F17312" w:rsidRDefault="00F17312" w:rsidP="00F17312">
            <w:pPr>
              <w:pStyle w:val="TAL"/>
              <w:rPr>
                <w:rFonts w:cs="Arial"/>
              </w:rPr>
            </w:pPr>
            <w:r>
              <w:rPr>
                <w:rFonts w:cs="Arial"/>
              </w:rPr>
              <w:t>type: DN</w:t>
            </w:r>
          </w:p>
          <w:p w14:paraId="6BC71DBF" w14:textId="77777777" w:rsidR="00F17312" w:rsidRDefault="00F17312" w:rsidP="00F17312">
            <w:pPr>
              <w:pStyle w:val="TAL"/>
              <w:rPr>
                <w:rFonts w:cs="Arial"/>
              </w:rPr>
            </w:pPr>
            <w:r>
              <w:rPr>
                <w:rFonts w:cs="Arial"/>
              </w:rPr>
              <w:t>multiplicity: 1</w:t>
            </w:r>
          </w:p>
          <w:p w14:paraId="50CD1B8D" w14:textId="77777777" w:rsidR="00F17312" w:rsidRDefault="00F17312" w:rsidP="00F17312">
            <w:pPr>
              <w:pStyle w:val="TAL"/>
              <w:rPr>
                <w:rFonts w:cs="Arial"/>
              </w:rPr>
            </w:pPr>
            <w:r>
              <w:rPr>
                <w:rFonts w:cs="Arial"/>
              </w:rPr>
              <w:t>isOrdered: N/A</w:t>
            </w:r>
          </w:p>
          <w:p w14:paraId="67A6D11A" w14:textId="77777777" w:rsidR="00F17312" w:rsidRDefault="00F17312" w:rsidP="00F17312">
            <w:pPr>
              <w:pStyle w:val="TAL"/>
              <w:rPr>
                <w:rFonts w:cs="Arial"/>
                <w:lang w:eastAsia="zh-CN"/>
              </w:rPr>
            </w:pPr>
            <w:r>
              <w:rPr>
                <w:rFonts w:cs="Arial"/>
              </w:rPr>
              <w:t>isUnique: T</w:t>
            </w:r>
            <w:r>
              <w:rPr>
                <w:rFonts w:cs="Arial"/>
                <w:lang w:eastAsia="zh-CN"/>
              </w:rPr>
              <w:t>rue</w:t>
            </w:r>
          </w:p>
          <w:p w14:paraId="05B0CD55" w14:textId="77777777" w:rsidR="00F17312" w:rsidRDefault="00F17312" w:rsidP="00F17312">
            <w:pPr>
              <w:pStyle w:val="TAL"/>
              <w:rPr>
                <w:rFonts w:cs="Arial"/>
              </w:rPr>
            </w:pPr>
            <w:r>
              <w:rPr>
                <w:rFonts w:cs="Arial"/>
              </w:rPr>
              <w:t>defaultValue: None</w:t>
            </w:r>
          </w:p>
          <w:p w14:paraId="6AC1E528" w14:textId="77777777" w:rsidR="00F17312" w:rsidRDefault="00F17312" w:rsidP="00F17312">
            <w:pPr>
              <w:pStyle w:val="TAL"/>
              <w:rPr>
                <w:rFonts w:cs="Arial"/>
                <w:szCs w:val="18"/>
              </w:rPr>
            </w:pPr>
            <w:r>
              <w:rPr>
                <w:rFonts w:cs="Arial"/>
              </w:rPr>
              <w:t xml:space="preserve">isNullable: </w:t>
            </w:r>
            <w:r>
              <w:rPr>
                <w:rFonts w:cs="Arial"/>
                <w:szCs w:val="18"/>
              </w:rPr>
              <w:t>False</w:t>
            </w:r>
          </w:p>
          <w:p w14:paraId="2B8120F9" w14:textId="77777777" w:rsidR="00F17312" w:rsidRDefault="00F17312" w:rsidP="00F17312">
            <w:pPr>
              <w:pStyle w:val="TAL"/>
            </w:pPr>
          </w:p>
        </w:tc>
      </w:tr>
      <w:tr w:rsidR="00F17312" w14:paraId="3F3D7E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F17312" w:rsidRDefault="00F17312" w:rsidP="00F17312">
            <w:pPr>
              <w:rPr>
                <w:rFonts w:ascii="Arial" w:hAnsi="Arial" w:cs="Arial"/>
                <w:sz w:val="18"/>
                <w:szCs w:val="18"/>
              </w:rPr>
            </w:pPr>
            <w:r>
              <w:rPr>
                <w:rFonts w:ascii="Arial" w:hAnsi="Arial" w:cs="Arial"/>
                <w:sz w:val="18"/>
                <w:szCs w:val="18"/>
              </w:rPr>
              <w:t>Indicates cell defining SSB frequency domain position</w:t>
            </w:r>
          </w:p>
          <w:p w14:paraId="7ABB2F7D" w14:textId="77777777" w:rsidR="00F17312" w:rsidRDefault="00F17312" w:rsidP="00F17312">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F17312" w:rsidRDefault="00F17312" w:rsidP="00F17312">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F17312" w:rsidRDefault="00F17312" w:rsidP="00F17312">
            <w:pPr>
              <w:pStyle w:val="TAL"/>
            </w:pPr>
            <w:r>
              <w:t>type: Integer</w:t>
            </w:r>
          </w:p>
          <w:p w14:paraId="0036E9ED" w14:textId="77777777" w:rsidR="00F17312" w:rsidRDefault="00F17312" w:rsidP="00F17312">
            <w:pPr>
              <w:pStyle w:val="TAL"/>
            </w:pPr>
            <w:r>
              <w:t>multiplicity: 1</w:t>
            </w:r>
          </w:p>
          <w:p w14:paraId="55B8DD3F" w14:textId="77777777" w:rsidR="00F17312" w:rsidRDefault="00F17312" w:rsidP="00F17312">
            <w:pPr>
              <w:pStyle w:val="TAL"/>
            </w:pPr>
            <w:r>
              <w:t>isOrdered: N/A</w:t>
            </w:r>
          </w:p>
          <w:p w14:paraId="300CA3EA" w14:textId="77777777" w:rsidR="00F17312" w:rsidRDefault="00F17312" w:rsidP="00F17312">
            <w:pPr>
              <w:pStyle w:val="TAL"/>
            </w:pPr>
            <w:r>
              <w:t>isUnique: N/A</w:t>
            </w:r>
          </w:p>
          <w:p w14:paraId="6FF90AB1" w14:textId="77777777" w:rsidR="00F17312" w:rsidRDefault="00F17312" w:rsidP="00F17312">
            <w:pPr>
              <w:pStyle w:val="TAL"/>
            </w:pPr>
            <w:r>
              <w:t>defaultValue: None</w:t>
            </w:r>
          </w:p>
          <w:p w14:paraId="401C1B77" w14:textId="77777777" w:rsidR="00F17312" w:rsidRDefault="00F17312" w:rsidP="00F17312">
            <w:pPr>
              <w:pStyle w:val="TAL"/>
            </w:pPr>
            <w:r>
              <w:t>isNullable: False</w:t>
            </w:r>
          </w:p>
          <w:p w14:paraId="1156851E" w14:textId="77777777" w:rsidR="00F17312" w:rsidRDefault="00F17312" w:rsidP="00F17312">
            <w:pPr>
              <w:pStyle w:val="TAL"/>
              <w:rPr>
                <w:rFonts w:cs="Arial"/>
              </w:rPr>
            </w:pPr>
          </w:p>
        </w:tc>
      </w:tr>
      <w:tr w:rsidR="00F17312" w14:paraId="50D4605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F17312" w:rsidRDefault="00F17312" w:rsidP="00F17312">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F17312" w:rsidRDefault="00F17312" w:rsidP="00F17312">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F17312" w:rsidRDefault="00F17312" w:rsidP="00F17312">
            <w:pPr>
              <w:pStyle w:val="TAL"/>
              <w:rPr>
                <w:rFonts w:cs="Arial"/>
              </w:rPr>
            </w:pPr>
          </w:p>
          <w:p w14:paraId="46CC74E0"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2CAC868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F17312" w:rsidRDefault="00F17312" w:rsidP="00F17312">
            <w:pPr>
              <w:pStyle w:val="TAL"/>
              <w:rPr>
                <w:rFonts w:cs="Arial"/>
              </w:rPr>
            </w:pPr>
            <w:r>
              <w:rPr>
                <w:rFonts w:cs="Arial"/>
              </w:rPr>
              <w:t>type: DN</w:t>
            </w:r>
          </w:p>
          <w:p w14:paraId="442D9EBE" w14:textId="77777777" w:rsidR="00F17312" w:rsidRDefault="00F17312" w:rsidP="00F17312">
            <w:pPr>
              <w:pStyle w:val="TAL"/>
              <w:rPr>
                <w:rFonts w:cs="Arial"/>
              </w:rPr>
            </w:pPr>
            <w:r>
              <w:rPr>
                <w:rFonts w:cs="Arial"/>
              </w:rPr>
              <w:t>multiplicity: 1</w:t>
            </w:r>
          </w:p>
          <w:p w14:paraId="252FA83B" w14:textId="77777777" w:rsidR="00F17312" w:rsidRDefault="00F17312" w:rsidP="00F17312">
            <w:pPr>
              <w:pStyle w:val="TAL"/>
              <w:rPr>
                <w:rFonts w:cs="Arial"/>
              </w:rPr>
            </w:pPr>
            <w:r>
              <w:rPr>
                <w:rFonts w:cs="Arial"/>
              </w:rPr>
              <w:t>isOrdered: N/A</w:t>
            </w:r>
          </w:p>
          <w:p w14:paraId="3055A4AB" w14:textId="77777777" w:rsidR="00F17312" w:rsidRDefault="00F17312" w:rsidP="00F17312">
            <w:pPr>
              <w:pStyle w:val="TAL"/>
              <w:rPr>
                <w:rFonts w:cs="Arial"/>
                <w:lang w:eastAsia="zh-CN"/>
              </w:rPr>
            </w:pPr>
            <w:r>
              <w:rPr>
                <w:rFonts w:cs="Arial"/>
              </w:rPr>
              <w:t>isUnique: T</w:t>
            </w:r>
            <w:r>
              <w:rPr>
                <w:rFonts w:cs="Arial"/>
                <w:lang w:eastAsia="zh-CN"/>
              </w:rPr>
              <w:t>rue</w:t>
            </w:r>
          </w:p>
          <w:p w14:paraId="609B07AA" w14:textId="77777777" w:rsidR="00F17312" w:rsidRDefault="00F17312" w:rsidP="00F17312">
            <w:pPr>
              <w:pStyle w:val="TAL"/>
              <w:rPr>
                <w:rFonts w:cs="Arial"/>
              </w:rPr>
            </w:pPr>
            <w:r>
              <w:rPr>
                <w:rFonts w:cs="Arial"/>
              </w:rPr>
              <w:t>defaultValue: None</w:t>
            </w:r>
          </w:p>
          <w:p w14:paraId="3681F2E7" w14:textId="77777777" w:rsidR="00F17312" w:rsidRDefault="00F17312" w:rsidP="00F17312">
            <w:pPr>
              <w:pStyle w:val="TAL"/>
              <w:rPr>
                <w:rFonts w:cs="Arial"/>
                <w:szCs w:val="18"/>
              </w:rPr>
            </w:pPr>
            <w:r>
              <w:rPr>
                <w:rFonts w:cs="Arial"/>
              </w:rPr>
              <w:t xml:space="preserve">isNullable: </w:t>
            </w:r>
            <w:r>
              <w:rPr>
                <w:rFonts w:cs="Arial"/>
                <w:szCs w:val="18"/>
              </w:rPr>
              <w:t>False</w:t>
            </w:r>
          </w:p>
          <w:p w14:paraId="32506235" w14:textId="77777777" w:rsidR="00F17312" w:rsidRDefault="00F17312" w:rsidP="00F17312">
            <w:pPr>
              <w:pStyle w:val="TAL"/>
            </w:pPr>
          </w:p>
        </w:tc>
      </w:tr>
      <w:tr w:rsidR="00F17312" w14:paraId="17D4151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F17312" w:rsidRDefault="00F17312" w:rsidP="00F17312">
            <w:pPr>
              <w:spacing w:after="0"/>
              <w:rPr>
                <w:rFonts w:ascii="Courier New" w:hAnsi="Courier New" w:cs="Courier New"/>
                <w:sz w:val="18"/>
              </w:rPr>
            </w:pPr>
            <w:r>
              <w:rPr>
                <w:rFonts w:ascii="Courier New" w:hAnsi="Courier New" w:cs="Courier New"/>
                <w:sz w:val="18"/>
                <w:szCs w:val="18"/>
              </w:rPr>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F17312" w:rsidRDefault="00F17312" w:rsidP="00F17312">
            <w:pPr>
              <w:pStyle w:val="TAL"/>
              <w:rPr>
                <w:rFonts w:cs="Arial"/>
              </w:rPr>
            </w:pPr>
          </w:p>
          <w:p w14:paraId="5FD83EC9"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5ED890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F17312" w:rsidRDefault="00F17312" w:rsidP="00F17312">
            <w:pPr>
              <w:pStyle w:val="TAL"/>
              <w:rPr>
                <w:rFonts w:cs="Arial"/>
              </w:rPr>
            </w:pPr>
            <w:r>
              <w:rPr>
                <w:rFonts w:cs="Arial"/>
              </w:rPr>
              <w:t>type: DN</w:t>
            </w:r>
          </w:p>
          <w:p w14:paraId="5B81D4BD" w14:textId="77777777" w:rsidR="00F17312" w:rsidRDefault="00F17312" w:rsidP="00F17312">
            <w:pPr>
              <w:pStyle w:val="TAL"/>
              <w:rPr>
                <w:rFonts w:cs="Arial"/>
              </w:rPr>
            </w:pPr>
            <w:r>
              <w:rPr>
                <w:rFonts w:cs="Arial"/>
              </w:rPr>
              <w:t>multiplicity: 1</w:t>
            </w:r>
          </w:p>
          <w:p w14:paraId="1ECB317A" w14:textId="77777777" w:rsidR="00F17312" w:rsidRDefault="00F17312" w:rsidP="00F17312">
            <w:pPr>
              <w:pStyle w:val="TAL"/>
              <w:rPr>
                <w:rFonts w:cs="Arial"/>
              </w:rPr>
            </w:pPr>
            <w:r>
              <w:rPr>
                <w:rFonts w:cs="Arial"/>
              </w:rPr>
              <w:t>isOrdered: N/A</w:t>
            </w:r>
          </w:p>
          <w:p w14:paraId="7435CE7D" w14:textId="77777777" w:rsidR="00F17312" w:rsidRDefault="00F17312" w:rsidP="00F17312">
            <w:pPr>
              <w:pStyle w:val="TAL"/>
              <w:rPr>
                <w:rFonts w:cs="Arial"/>
                <w:lang w:eastAsia="zh-CN"/>
              </w:rPr>
            </w:pPr>
            <w:r>
              <w:rPr>
                <w:rFonts w:cs="Arial"/>
              </w:rPr>
              <w:t>isUnique: T</w:t>
            </w:r>
            <w:r>
              <w:rPr>
                <w:rFonts w:cs="Arial"/>
                <w:lang w:eastAsia="zh-CN"/>
              </w:rPr>
              <w:t>rue</w:t>
            </w:r>
          </w:p>
          <w:p w14:paraId="4F3F81F4" w14:textId="77777777" w:rsidR="00F17312" w:rsidRDefault="00F17312" w:rsidP="00F17312">
            <w:pPr>
              <w:pStyle w:val="TAL"/>
              <w:rPr>
                <w:rFonts w:cs="Arial"/>
              </w:rPr>
            </w:pPr>
            <w:r>
              <w:rPr>
                <w:rFonts w:cs="Arial"/>
              </w:rPr>
              <w:t>defaultValue: None</w:t>
            </w:r>
          </w:p>
          <w:p w14:paraId="526940E3" w14:textId="77777777" w:rsidR="00F17312" w:rsidRDefault="00F17312" w:rsidP="00F17312">
            <w:pPr>
              <w:pStyle w:val="TAL"/>
              <w:rPr>
                <w:rFonts w:cs="Arial"/>
                <w:szCs w:val="18"/>
              </w:rPr>
            </w:pPr>
            <w:r>
              <w:rPr>
                <w:rFonts w:cs="Arial"/>
              </w:rPr>
              <w:t xml:space="preserve">isNullable: </w:t>
            </w:r>
            <w:r>
              <w:rPr>
                <w:rFonts w:cs="Arial"/>
                <w:szCs w:val="18"/>
              </w:rPr>
              <w:t>False</w:t>
            </w:r>
          </w:p>
          <w:p w14:paraId="2AEB16BD" w14:textId="77777777" w:rsidR="00F17312" w:rsidRDefault="00F17312" w:rsidP="00F17312">
            <w:pPr>
              <w:pStyle w:val="TAL"/>
            </w:pPr>
          </w:p>
        </w:tc>
      </w:tr>
      <w:tr w:rsidR="00F17312" w14:paraId="4E699CA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F17312" w:rsidRDefault="00F17312" w:rsidP="00F17312">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77777777"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BWP.</w:t>
            </w:r>
          </w:p>
          <w:p w14:paraId="66C4761B" w14:textId="77777777" w:rsidR="00F17312" w:rsidRDefault="00F17312" w:rsidP="00F17312">
            <w:pPr>
              <w:pStyle w:val="TAL"/>
              <w:rPr>
                <w:rFonts w:cs="Arial"/>
              </w:rPr>
            </w:pPr>
          </w:p>
          <w:p w14:paraId="19F3E5AB"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3CBE8E4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F17312" w:rsidRDefault="00F17312" w:rsidP="00F17312">
            <w:pPr>
              <w:pStyle w:val="TAL"/>
              <w:rPr>
                <w:rFonts w:cs="Arial"/>
              </w:rPr>
            </w:pPr>
            <w:r>
              <w:rPr>
                <w:rFonts w:cs="Arial"/>
              </w:rPr>
              <w:t>type: DN</w:t>
            </w:r>
          </w:p>
          <w:p w14:paraId="2BF1F9E6" w14:textId="77777777" w:rsidR="00F17312" w:rsidRDefault="00F17312" w:rsidP="00F17312">
            <w:pPr>
              <w:pStyle w:val="TAL"/>
              <w:rPr>
                <w:rFonts w:cs="Arial"/>
              </w:rPr>
            </w:pPr>
            <w:r>
              <w:rPr>
                <w:rFonts w:cs="Arial"/>
              </w:rPr>
              <w:t>multiplicity: 1</w:t>
            </w:r>
          </w:p>
          <w:p w14:paraId="7D0CC4E4" w14:textId="77777777" w:rsidR="00F17312" w:rsidRDefault="00F17312" w:rsidP="00F17312">
            <w:pPr>
              <w:pStyle w:val="TAL"/>
              <w:rPr>
                <w:rFonts w:cs="Arial"/>
              </w:rPr>
            </w:pPr>
            <w:r>
              <w:rPr>
                <w:rFonts w:cs="Arial"/>
              </w:rPr>
              <w:t>isOrdered: N/A</w:t>
            </w:r>
          </w:p>
          <w:p w14:paraId="6DEA64F3" w14:textId="77777777" w:rsidR="00F17312" w:rsidRDefault="00F17312" w:rsidP="00F17312">
            <w:pPr>
              <w:pStyle w:val="TAL"/>
              <w:rPr>
                <w:rFonts w:cs="Arial"/>
                <w:lang w:eastAsia="zh-CN"/>
              </w:rPr>
            </w:pPr>
            <w:r>
              <w:rPr>
                <w:rFonts w:cs="Arial"/>
              </w:rPr>
              <w:t>isUnique: T</w:t>
            </w:r>
            <w:r>
              <w:rPr>
                <w:rFonts w:cs="Arial"/>
                <w:lang w:eastAsia="zh-CN"/>
              </w:rPr>
              <w:t>rue</w:t>
            </w:r>
          </w:p>
          <w:p w14:paraId="542F9D83" w14:textId="77777777" w:rsidR="00F17312" w:rsidRDefault="00F17312" w:rsidP="00F17312">
            <w:pPr>
              <w:pStyle w:val="TAL"/>
              <w:rPr>
                <w:rFonts w:cs="Arial"/>
              </w:rPr>
            </w:pPr>
            <w:r>
              <w:rPr>
                <w:rFonts w:cs="Arial"/>
              </w:rPr>
              <w:t>defaultValue: None</w:t>
            </w:r>
          </w:p>
          <w:p w14:paraId="41BA7F55" w14:textId="77777777" w:rsidR="00F17312" w:rsidRDefault="00F17312" w:rsidP="00F17312">
            <w:pPr>
              <w:pStyle w:val="TAL"/>
              <w:rPr>
                <w:rFonts w:cs="Arial"/>
                <w:szCs w:val="18"/>
              </w:rPr>
            </w:pPr>
            <w:r>
              <w:rPr>
                <w:rFonts w:cs="Arial"/>
              </w:rPr>
              <w:t xml:space="preserve">isNullable: </w:t>
            </w:r>
            <w:r>
              <w:rPr>
                <w:rFonts w:cs="Arial"/>
                <w:szCs w:val="18"/>
              </w:rPr>
              <w:t>False</w:t>
            </w:r>
          </w:p>
          <w:p w14:paraId="2AB3CA6E" w14:textId="77777777" w:rsidR="00F17312" w:rsidRDefault="00F17312" w:rsidP="00F17312">
            <w:pPr>
              <w:pStyle w:val="TAL"/>
            </w:pPr>
          </w:p>
        </w:tc>
      </w:tr>
      <w:tr w:rsidR="00F17312" w14:paraId="09CB33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F17312" w:rsidRDefault="00F17312" w:rsidP="00F17312">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77777777"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NSectorEquipmentFunction.</w:t>
            </w:r>
          </w:p>
          <w:p w14:paraId="65E39133" w14:textId="77777777" w:rsidR="00F17312" w:rsidRDefault="00F17312" w:rsidP="00F17312">
            <w:pPr>
              <w:pStyle w:val="TAL"/>
              <w:rPr>
                <w:rFonts w:cs="Arial"/>
              </w:rPr>
            </w:pPr>
          </w:p>
          <w:p w14:paraId="66464C7C"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31F10DA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F17312" w:rsidRDefault="00F17312" w:rsidP="00F17312">
            <w:pPr>
              <w:pStyle w:val="TAL"/>
              <w:rPr>
                <w:rFonts w:cs="Arial"/>
              </w:rPr>
            </w:pPr>
            <w:r>
              <w:rPr>
                <w:rFonts w:cs="Arial"/>
              </w:rPr>
              <w:t>type: DN</w:t>
            </w:r>
          </w:p>
          <w:p w14:paraId="7FA9FE0E" w14:textId="77777777" w:rsidR="00F17312" w:rsidRDefault="00F17312" w:rsidP="00F17312">
            <w:pPr>
              <w:pStyle w:val="TAL"/>
              <w:rPr>
                <w:rFonts w:cs="Arial"/>
              </w:rPr>
            </w:pPr>
            <w:r>
              <w:rPr>
                <w:rFonts w:cs="Arial"/>
              </w:rPr>
              <w:t>multiplicity: 1</w:t>
            </w:r>
          </w:p>
          <w:p w14:paraId="37846189" w14:textId="77777777" w:rsidR="00F17312" w:rsidRDefault="00F17312" w:rsidP="00F17312">
            <w:pPr>
              <w:pStyle w:val="TAL"/>
              <w:rPr>
                <w:rFonts w:cs="Arial"/>
              </w:rPr>
            </w:pPr>
            <w:r>
              <w:rPr>
                <w:rFonts w:cs="Arial"/>
              </w:rPr>
              <w:t>isOrdered: N/A</w:t>
            </w:r>
          </w:p>
          <w:p w14:paraId="6C9EA7BF" w14:textId="77777777" w:rsidR="00F17312" w:rsidRDefault="00F17312" w:rsidP="00F17312">
            <w:pPr>
              <w:pStyle w:val="TAL"/>
              <w:rPr>
                <w:rFonts w:cs="Arial"/>
                <w:lang w:eastAsia="zh-CN"/>
              </w:rPr>
            </w:pPr>
            <w:r>
              <w:rPr>
                <w:rFonts w:cs="Arial"/>
              </w:rPr>
              <w:t>isUnique: T</w:t>
            </w:r>
            <w:r>
              <w:rPr>
                <w:rFonts w:cs="Arial"/>
                <w:lang w:eastAsia="zh-CN"/>
              </w:rPr>
              <w:t>rue</w:t>
            </w:r>
          </w:p>
          <w:p w14:paraId="1D964892" w14:textId="77777777" w:rsidR="00F17312" w:rsidRDefault="00F17312" w:rsidP="00F17312">
            <w:pPr>
              <w:pStyle w:val="TAL"/>
              <w:rPr>
                <w:rFonts w:cs="Arial"/>
              </w:rPr>
            </w:pPr>
            <w:r>
              <w:rPr>
                <w:rFonts w:cs="Arial"/>
              </w:rPr>
              <w:t>defaultValue: None</w:t>
            </w:r>
          </w:p>
          <w:p w14:paraId="296AB805" w14:textId="77777777" w:rsidR="00F17312" w:rsidRDefault="00F17312" w:rsidP="00F17312">
            <w:pPr>
              <w:pStyle w:val="TAL"/>
              <w:rPr>
                <w:rFonts w:cs="Arial"/>
                <w:szCs w:val="18"/>
              </w:rPr>
            </w:pPr>
            <w:r>
              <w:rPr>
                <w:rFonts w:cs="Arial"/>
              </w:rPr>
              <w:t xml:space="preserve">isNullable: </w:t>
            </w:r>
            <w:r>
              <w:rPr>
                <w:rFonts w:cs="Arial"/>
                <w:szCs w:val="18"/>
              </w:rPr>
              <w:t>False</w:t>
            </w:r>
          </w:p>
          <w:p w14:paraId="7E226D62" w14:textId="77777777" w:rsidR="00F17312" w:rsidRDefault="00F17312" w:rsidP="00F17312">
            <w:pPr>
              <w:pStyle w:val="TAL"/>
            </w:pPr>
          </w:p>
        </w:tc>
      </w:tr>
      <w:tr w:rsidR="00F17312" w14:paraId="1F44D1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0721B833" w14:textId="77777777" w:rsidR="00F17312" w:rsidRDefault="00F17312" w:rsidP="00F17312">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F17312" w:rsidRDefault="00F17312" w:rsidP="00F17312">
            <w:pPr>
              <w:rPr>
                <w:rFonts w:eastAsia="DengXian" w:cs="Arial"/>
                <w:szCs w:val="18"/>
              </w:rPr>
            </w:pPr>
          </w:p>
          <w:p w14:paraId="3B6DF812"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4D2B03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BF1A7B" w14:textId="77777777" w:rsidR="00F17312" w:rsidRDefault="00F17312" w:rsidP="00F17312">
            <w:pPr>
              <w:pStyle w:val="TAL"/>
              <w:rPr>
                <w:szCs w:val="18"/>
                <w:lang w:eastAsia="zh-CN"/>
              </w:rPr>
            </w:pPr>
            <w:r>
              <w:rPr>
                <w:szCs w:val="18"/>
              </w:rPr>
              <w:t>type: QOffsetRangeList</w:t>
            </w:r>
          </w:p>
          <w:p w14:paraId="3B6794C2" w14:textId="77777777" w:rsidR="00F17312" w:rsidRDefault="00F17312" w:rsidP="00F17312">
            <w:pPr>
              <w:pStyle w:val="TAL"/>
              <w:rPr>
                <w:szCs w:val="18"/>
              </w:rPr>
            </w:pPr>
            <w:r>
              <w:rPr>
                <w:szCs w:val="18"/>
              </w:rPr>
              <w:t>multiplicity: 1</w:t>
            </w:r>
          </w:p>
          <w:p w14:paraId="0FC2B989" w14:textId="77777777" w:rsidR="00F17312" w:rsidRDefault="00F17312" w:rsidP="00F17312">
            <w:pPr>
              <w:pStyle w:val="TAL"/>
              <w:rPr>
                <w:szCs w:val="18"/>
              </w:rPr>
            </w:pPr>
            <w:r>
              <w:rPr>
                <w:szCs w:val="18"/>
              </w:rPr>
              <w:t>isOrdered: N/A</w:t>
            </w:r>
          </w:p>
          <w:p w14:paraId="3C547531" w14:textId="77777777" w:rsidR="00F17312" w:rsidRDefault="00F17312" w:rsidP="00F17312">
            <w:pPr>
              <w:pStyle w:val="TAL"/>
              <w:rPr>
                <w:szCs w:val="18"/>
              </w:rPr>
            </w:pPr>
            <w:r>
              <w:rPr>
                <w:szCs w:val="18"/>
              </w:rPr>
              <w:t>isUnique: N/A</w:t>
            </w:r>
          </w:p>
          <w:p w14:paraId="0F20AA07" w14:textId="77777777" w:rsidR="00F17312" w:rsidRDefault="00F17312" w:rsidP="00F17312">
            <w:pPr>
              <w:pStyle w:val="TAL"/>
              <w:rPr>
                <w:szCs w:val="18"/>
              </w:rPr>
            </w:pPr>
            <w:r>
              <w:rPr>
                <w:szCs w:val="18"/>
              </w:rPr>
              <w:t>defaultValue: N/A</w:t>
            </w:r>
          </w:p>
          <w:p w14:paraId="73277E1F" w14:textId="77777777" w:rsidR="00F17312" w:rsidRDefault="00F17312" w:rsidP="00F17312">
            <w:pPr>
              <w:pStyle w:val="TAL"/>
              <w:rPr>
                <w:rFonts w:cs="Arial"/>
                <w:szCs w:val="18"/>
              </w:rPr>
            </w:pPr>
            <w:r>
              <w:rPr>
                <w:szCs w:val="18"/>
              </w:rPr>
              <w:t xml:space="preserve">isNullable: </w:t>
            </w:r>
            <w:r>
              <w:rPr>
                <w:rFonts w:cs="Arial"/>
                <w:szCs w:val="18"/>
              </w:rPr>
              <w:t>False</w:t>
            </w:r>
          </w:p>
          <w:p w14:paraId="4D1E5236" w14:textId="77777777" w:rsidR="00F17312" w:rsidRDefault="00F17312" w:rsidP="00F17312">
            <w:pPr>
              <w:pStyle w:val="TAL"/>
            </w:pPr>
          </w:p>
        </w:tc>
      </w:tr>
      <w:tr w:rsidR="00F17312" w14:paraId="0B5059A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47E68C60" w14:textId="77777777" w:rsidR="00F17312" w:rsidRDefault="00F17312" w:rsidP="00F17312">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19F67171"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6AC8B4" w14:textId="77777777" w:rsidR="00F17312" w:rsidRDefault="00F17312" w:rsidP="00F17312">
            <w:pPr>
              <w:pStyle w:val="TAL"/>
              <w:rPr>
                <w:szCs w:val="18"/>
                <w:lang w:eastAsia="zh-CN"/>
              </w:rPr>
            </w:pPr>
            <w:r>
              <w:rPr>
                <w:szCs w:val="18"/>
              </w:rPr>
              <w:t xml:space="preserve">type: </w:t>
            </w:r>
            <w:r>
              <w:rPr>
                <w:szCs w:val="18"/>
                <w:lang w:eastAsia="zh-CN"/>
              </w:rPr>
              <w:t>Integer</w:t>
            </w:r>
          </w:p>
          <w:p w14:paraId="01A27444" w14:textId="77777777" w:rsidR="00F17312" w:rsidRDefault="00F17312" w:rsidP="00F17312">
            <w:pPr>
              <w:pStyle w:val="TAL"/>
              <w:rPr>
                <w:szCs w:val="18"/>
              </w:rPr>
            </w:pPr>
            <w:r>
              <w:rPr>
                <w:szCs w:val="18"/>
              </w:rPr>
              <w:t>multiplicity: 6</w:t>
            </w:r>
          </w:p>
          <w:p w14:paraId="50530422" w14:textId="77777777" w:rsidR="00F17312" w:rsidRDefault="00F17312" w:rsidP="00F17312">
            <w:pPr>
              <w:pStyle w:val="TAL"/>
              <w:rPr>
                <w:szCs w:val="18"/>
              </w:rPr>
            </w:pPr>
            <w:r>
              <w:rPr>
                <w:szCs w:val="18"/>
              </w:rPr>
              <w:t>isOrdered: True</w:t>
            </w:r>
          </w:p>
          <w:p w14:paraId="1BD2655F" w14:textId="77777777" w:rsidR="00F17312" w:rsidRDefault="00F17312" w:rsidP="00F17312">
            <w:pPr>
              <w:pStyle w:val="TAL"/>
              <w:rPr>
                <w:szCs w:val="18"/>
              </w:rPr>
            </w:pPr>
            <w:r>
              <w:rPr>
                <w:szCs w:val="18"/>
              </w:rPr>
              <w:t>isUnique: N/A</w:t>
            </w:r>
          </w:p>
          <w:p w14:paraId="7187A45B" w14:textId="77777777" w:rsidR="00F17312" w:rsidRDefault="00F17312" w:rsidP="00F17312">
            <w:pPr>
              <w:pStyle w:val="TAL"/>
              <w:rPr>
                <w:szCs w:val="18"/>
              </w:rPr>
            </w:pPr>
            <w:r>
              <w:rPr>
                <w:szCs w:val="18"/>
              </w:rPr>
              <w:t>defaultValue: 0</w:t>
            </w:r>
          </w:p>
          <w:p w14:paraId="7BB935C2" w14:textId="77777777" w:rsidR="00F17312" w:rsidRDefault="00F17312" w:rsidP="00F17312">
            <w:pPr>
              <w:pStyle w:val="TAL"/>
            </w:pPr>
            <w:r>
              <w:rPr>
                <w:szCs w:val="18"/>
              </w:rPr>
              <w:t xml:space="preserve">isNullable: </w:t>
            </w:r>
            <w:r>
              <w:rPr>
                <w:rFonts w:cs="Arial"/>
                <w:szCs w:val="18"/>
              </w:rPr>
              <w:t>False</w:t>
            </w:r>
          </w:p>
        </w:tc>
      </w:tr>
      <w:tr w:rsidR="00F17312" w14:paraId="190230C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F17312" w:rsidRDefault="000E3CB5" w:rsidP="00F17312">
            <w:pPr>
              <w:spacing w:after="0"/>
              <w:rPr>
                <w:rFonts w:ascii="Courier New" w:hAnsi="Courier New" w:cs="Courier New"/>
                <w:sz w:val="18"/>
              </w:rPr>
            </w:pPr>
            <w:r w:rsidRPr="000E3CB5">
              <w:rPr>
                <w:rFonts w:ascii="Courier New" w:hAnsi="Courier New" w:cs="Courier New"/>
                <w:bCs/>
                <w:sz w:val="18"/>
                <w:szCs w:val="18"/>
              </w:rPr>
              <w:t>blockList</w:t>
            </w:r>
            <w:r w:rsidR="00F17312">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5083AD9D" w14:textId="6080FD08"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0E3CB5">
              <w:rPr>
                <w:rFonts w:ascii="Arial" w:hAnsi="Arial" w:cs="Arial"/>
                <w:sz w:val="18"/>
                <w:szCs w:val="18"/>
              </w:rPr>
              <w:t xml:space="preserve">blocklisted </w:t>
            </w:r>
            <w:r>
              <w:rPr>
                <w:rFonts w:ascii="Arial" w:hAnsi="Arial" w:cs="Arial"/>
                <w:sz w:val="18"/>
                <w:szCs w:val="18"/>
              </w:rPr>
              <w:t>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F17312" w:rsidRDefault="00F17312" w:rsidP="00F17312">
            <w:pPr>
              <w:spacing w:after="0"/>
              <w:rPr>
                <w:rFonts w:ascii="Arial" w:hAnsi="Arial" w:cs="Arial"/>
                <w:sz w:val="18"/>
                <w:szCs w:val="18"/>
              </w:rPr>
            </w:pPr>
          </w:p>
          <w:p w14:paraId="60E33F79" w14:textId="77777777" w:rsidR="00F17312" w:rsidRDefault="00F17312" w:rsidP="00F17312">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F17312" w:rsidRDefault="00F17312" w:rsidP="00F17312">
            <w:pPr>
              <w:pStyle w:val="TAL"/>
              <w:rPr>
                <w:szCs w:val="18"/>
                <w:lang w:eastAsia="zh-CN"/>
              </w:rPr>
            </w:pPr>
            <w:r>
              <w:rPr>
                <w:szCs w:val="18"/>
              </w:rPr>
              <w:t>type: Integer</w:t>
            </w:r>
          </w:p>
          <w:p w14:paraId="6AF0E380" w14:textId="77777777" w:rsidR="00F17312" w:rsidRDefault="00F17312" w:rsidP="00F17312">
            <w:pPr>
              <w:pStyle w:val="TAL"/>
              <w:rPr>
                <w:szCs w:val="18"/>
              </w:rPr>
            </w:pPr>
            <w:r>
              <w:rPr>
                <w:szCs w:val="18"/>
              </w:rPr>
              <w:t>multiplicity: *</w:t>
            </w:r>
          </w:p>
          <w:p w14:paraId="365486AF" w14:textId="77777777" w:rsidR="00F17312" w:rsidRDefault="00F17312" w:rsidP="00F17312">
            <w:pPr>
              <w:pStyle w:val="TAL"/>
              <w:rPr>
                <w:szCs w:val="18"/>
              </w:rPr>
            </w:pPr>
            <w:r>
              <w:rPr>
                <w:szCs w:val="18"/>
              </w:rPr>
              <w:t>isOrdered: N/A</w:t>
            </w:r>
          </w:p>
          <w:p w14:paraId="63BFB1AD" w14:textId="77777777" w:rsidR="00F17312" w:rsidRDefault="00F17312" w:rsidP="00F17312">
            <w:pPr>
              <w:pStyle w:val="TAL"/>
              <w:rPr>
                <w:szCs w:val="18"/>
              </w:rPr>
            </w:pPr>
            <w:r>
              <w:rPr>
                <w:szCs w:val="18"/>
              </w:rPr>
              <w:t>isUnique: N/A</w:t>
            </w:r>
          </w:p>
          <w:p w14:paraId="4C102C56" w14:textId="77777777" w:rsidR="00F17312" w:rsidRDefault="00F17312" w:rsidP="00F17312">
            <w:pPr>
              <w:pStyle w:val="TAL"/>
              <w:rPr>
                <w:szCs w:val="18"/>
              </w:rPr>
            </w:pPr>
            <w:r>
              <w:rPr>
                <w:szCs w:val="18"/>
              </w:rPr>
              <w:t>defaultValue: None</w:t>
            </w:r>
          </w:p>
          <w:p w14:paraId="2381CE10" w14:textId="77777777" w:rsidR="00F17312" w:rsidRDefault="00F17312" w:rsidP="00F17312">
            <w:pPr>
              <w:pStyle w:val="TAL"/>
              <w:rPr>
                <w:rFonts w:cs="Arial"/>
                <w:szCs w:val="18"/>
              </w:rPr>
            </w:pPr>
            <w:r>
              <w:rPr>
                <w:szCs w:val="18"/>
              </w:rPr>
              <w:t xml:space="preserve">isNullable: </w:t>
            </w:r>
            <w:r>
              <w:rPr>
                <w:rFonts w:cs="Arial"/>
                <w:szCs w:val="18"/>
              </w:rPr>
              <w:t>False</w:t>
            </w:r>
          </w:p>
          <w:p w14:paraId="45CB0817" w14:textId="77777777" w:rsidR="00F17312" w:rsidRDefault="00F17312" w:rsidP="00F17312">
            <w:pPr>
              <w:pStyle w:val="TAL"/>
            </w:pPr>
          </w:p>
        </w:tc>
      </w:tr>
      <w:tr w:rsidR="00F17312" w14:paraId="46D6A9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F17312" w:rsidRDefault="000E3CB5" w:rsidP="00F17312">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3BF6B2A" w14:textId="4C87FF1B"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0E3CB5">
              <w:rPr>
                <w:rFonts w:ascii="Arial" w:hAnsi="Arial" w:cs="Arial"/>
                <w:sz w:val="18"/>
                <w:szCs w:val="18"/>
              </w:rPr>
              <w:t xml:space="preserve">blocklisted </w:t>
            </w:r>
            <w:r>
              <w:rPr>
                <w:rFonts w:ascii="Arial" w:hAnsi="Arial" w:cs="Arial"/>
                <w:sz w:val="18"/>
                <w:szCs w:val="18"/>
              </w:rPr>
              <w:t>in SIB4 and SIB5.</w:t>
            </w:r>
          </w:p>
          <w:p w14:paraId="517EE740" w14:textId="77777777" w:rsidR="00F17312" w:rsidRDefault="00F17312" w:rsidP="00F17312">
            <w:pPr>
              <w:spacing w:after="0"/>
              <w:rPr>
                <w:rFonts w:ascii="Arial" w:hAnsi="Arial" w:cs="Arial"/>
                <w:sz w:val="18"/>
                <w:szCs w:val="18"/>
              </w:rPr>
            </w:pPr>
          </w:p>
          <w:p w14:paraId="0C7A568C" w14:textId="77777777" w:rsidR="00F17312" w:rsidRDefault="00F17312" w:rsidP="00F17312">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F17312" w:rsidRDefault="00F17312" w:rsidP="00F17312">
            <w:pPr>
              <w:pStyle w:val="TAL"/>
              <w:rPr>
                <w:szCs w:val="18"/>
                <w:lang w:eastAsia="zh-CN"/>
              </w:rPr>
            </w:pPr>
            <w:r>
              <w:rPr>
                <w:szCs w:val="18"/>
              </w:rPr>
              <w:t xml:space="preserve">type: </w:t>
            </w:r>
            <w:r>
              <w:rPr>
                <w:szCs w:val="18"/>
                <w:lang w:eastAsia="zh-CN"/>
              </w:rPr>
              <w:t>Integer</w:t>
            </w:r>
          </w:p>
          <w:p w14:paraId="3FB23A06" w14:textId="77777777" w:rsidR="00F17312" w:rsidRDefault="00F17312" w:rsidP="00F17312">
            <w:pPr>
              <w:pStyle w:val="TAL"/>
              <w:rPr>
                <w:szCs w:val="18"/>
              </w:rPr>
            </w:pPr>
            <w:r>
              <w:rPr>
                <w:szCs w:val="18"/>
              </w:rPr>
              <w:t>multiplicity: 1</w:t>
            </w:r>
          </w:p>
          <w:p w14:paraId="3368D10C" w14:textId="77777777" w:rsidR="00F17312" w:rsidRDefault="00F17312" w:rsidP="00F17312">
            <w:pPr>
              <w:pStyle w:val="TAL"/>
              <w:rPr>
                <w:szCs w:val="18"/>
              </w:rPr>
            </w:pPr>
            <w:r>
              <w:rPr>
                <w:szCs w:val="18"/>
              </w:rPr>
              <w:t>isOrdered: N/A</w:t>
            </w:r>
          </w:p>
          <w:p w14:paraId="57287D2B" w14:textId="77777777" w:rsidR="00F17312" w:rsidRDefault="00F17312" w:rsidP="00F17312">
            <w:pPr>
              <w:pStyle w:val="TAL"/>
              <w:rPr>
                <w:szCs w:val="18"/>
              </w:rPr>
            </w:pPr>
            <w:r>
              <w:rPr>
                <w:szCs w:val="18"/>
              </w:rPr>
              <w:t>isUnique: N/A</w:t>
            </w:r>
          </w:p>
          <w:p w14:paraId="4756C339" w14:textId="77777777" w:rsidR="00F17312" w:rsidRDefault="00F17312" w:rsidP="00F17312">
            <w:pPr>
              <w:pStyle w:val="TAL"/>
              <w:rPr>
                <w:szCs w:val="18"/>
              </w:rPr>
            </w:pPr>
            <w:r>
              <w:rPr>
                <w:szCs w:val="18"/>
              </w:rPr>
              <w:t>defaultValue: None</w:t>
            </w:r>
          </w:p>
          <w:p w14:paraId="668C2B0F" w14:textId="77777777" w:rsidR="00F17312" w:rsidRDefault="00F17312" w:rsidP="00F17312">
            <w:pPr>
              <w:pStyle w:val="TAL"/>
              <w:rPr>
                <w:rFonts w:cs="Arial"/>
                <w:szCs w:val="18"/>
              </w:rPr>
            </w:pPr>
            <w:r>
              <w:rPr>
                <w:szCs w:val="18"/>
              </w:rPr>
              <w:t xml:space="preserve">isNullable: </w:t>
            </w:r>
            <w:r>
              <w:rPr>
                <w:rFonts w:cs="Arial"/>
                <w:szCs w:val="18"/>
              </w:rPr>
              <w:t>False</w:t>
            </w:r>
          </w:p>
          <w:p w14:paraId="2A5CD7FC" w14:textId="77777777" w:rsidR="00F17312" w:rsidRDefault="00F17312" w:rsidP="00F17312">
            <w:pPr>
              <w:pStyle w:val="TAL"/>
            </w:pPr>
          </w:p>
        </w:tc>
      </w:tr>
      <w:tr w:rsidR="00F17312" w14:paraId="509BC4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F17312" w:rsidRDefault="00F17312" w:rsidP="00F17312">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F17312" w:rsidRDefault="00F17312" w:rsidP="00F17312">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F17312" w:rsidRDefault="00F17312" w:rsidP="00F17312">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F17312" w:rsidRDefault="00F17312" w:rsidP="00F17312">
            <w:pPr>
              <w:pStyle w:val="TAL"/>
              <w:rPr>
                <w:rFonts w:cs="Arial"/>
                <w:szCs w:val="18"/>
              </w:rPr>
            </w:pPr>
            <w:r>
              <w:rPr>
                <w:rFonts w:cs="Arial"/>
                <w:szCs w:val="18"/>
              </w:rPr>
              <w:t>allowedValues: N/A</w:t>
            </w:r>
          </w:p>
          <w:p w14:paraId="7650DBF2"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F17312" w:rsidRDefault="00F17312" w:rsidP="00F17312">
            <w:pPr>
              <w:pStyle w:val="TAL"/>
              <w:rPr>
                <w:szCs w:val="18"/>
                <w:lang w:eastAsia="zh-CN"/>
              </w:rPr>
            </w:pPr>
            <w:r>
              <w:rPr>
                <w:szCs w:val="18"/>
              </w:rPr>
              <w:t xml:space="preserve">type: </w:t>
            </w:r>
            <w:r>
              <w:rPr>
                <w:szCs w:val="18"/>
                <w:lang w:eastAsia="zh-CN"/>
              </w:rPr>
              <w:t>Integer</w:t>
            </w:r>
          </w:p>
          <w:p w14:paraId="47AD1E0F" w14:textId="77777777" w:rsidR="00F17312" w:rsidRDefault="00F17312" w:rsidP="00F17312">
            <w:pPr>
              <w:pStyle w:val="TAL"/>
              <w:rPr>
                <w:szCs w:val="18"/>
              </w:rPr>
            </w:pPr>
            <w:r>
              <w:rPr>
                <w:szCs w:val="18"/>
              </w:rPr>
              <w:t>multiplicity: 1</w:t>
            </w:r>
          </w:p>
          <w:p w14:paraId="5766F087" w14:textId="77777777" w:rsidR="00F17312" w:rsidRDefault="00F17312" w:rsidP="00F17312">
            <w:pPr>
              <w:pStyle w:val="TAL"/>
              <w:rPr>
                <w:szCs w:val="18"/>
              </w:rPr>
            </w:pPr>
            <w:r>
              <w:rPr>
                <w:szCs w:val="18"/>
              </w:rPr>
              <w:t>isOrdered: N/A</w:t>
            </w:r>
          </w:p>
          <w:p w14:paraId="23264509" w14:textId="77777777" w:rsidR="00F17312" w:rsidRDefault="00F17312" w:rsidP="00F17312">
            <w:pPr>
              <w:pStyle w:val="TAL"/>
              <w:rPr>
                <w:szCs w:val="18"/>
              </w:rPr>
            </w:pPr>
            <w:r>
              <w:rPr>
                <w:szCs w:val="18"/>
              </w:rPr>
              <w:t>isUnique: N/A</w:t>
            </w:r>
          </w:p>
          <w:p w14:paraId="0E332385" w14:textId="77777777" w:rsidR="00F17312" w:rsidRDefault="00F17312" w:rsidP="00F17312">
            <w:pPr>
              <w:pStyle w:val="TAL"/>
              <w:rPr>
                <w:szCs w:val="18"/>
              </w:rPr>
            </w:pPr>
            <w:r>
              <w:rPr>
                <w:szCs w:val="18"/>
              </w:rPr>
              <w:t>defaultValue: 0None</w:t>
            </w:r>
          </w:p>
          <w:p w14:paraId="5AE65019" w14:textId="77777777" w:rsidR="00F17312" w:rsidRDefault="00F17312" w:rsidP="00F17312">
            <w:pPr>
              <w:pStyle w:val="TAL"/>
            </w:pPr>
            <w:r>
              <w:rPr>
                <w:szCs w:val="18"/>
              </w:rPr>
              <w:t xml:space="preserve">isNullable: </w:t>
            </w:r>
            <w:r>
              <w:rPr>
                <w:rFonts w:cs="Arial"/>
                <w:szCs w:val="18"/>
              </w:rPr>
              <w:t>False</w:t>
            </w:r>
          </w:p>
        </w:tc>
      </w:tr>
      <w:tr w:rsidR="00F17312" w14:paraId="1A7CB44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F17312" w:rsidRDefault="00F17312" w:rsidP="00F17312">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A1AE2A1" w14:textId="77777777" w:rsidR="00F17312" w:rsidRDefault="00F17312" w:rsidP="00F17312">
            <w:pPr>
              <w:spacing w:after="0"/>
              <w:rPr>
                <w:rFonts w:ascii="Arial" w:eastAsia="Calibri" w:hAnsi="Arial" w:cs="Arial"/>
                <w:sz w:val="18"/>
                <w:szCs w:val="18"/>
              </w:rPr>
            </w:pPr>
            <w:r>
              <w:rPr>
                <w:rFonts w:ascii="Arial" w:hAnsi="Arial" w:cs="Arial"/>
                <w:sz w:val="18"/>
                <w:szCs w:val="18"/>
              </w:rPr>
              <w:t>allowedValues: { 0.2, 0.4, 0.6, 0.8 }.</w:t>
            </w:r>
          </w:p>
          <w:p w14:paraId="447502C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F17312" w:rsidRDefault="00F17312" w:rsidP="00F17312">
            <w:pPr>
              <w:pStyle w:val="TAL"/>
              <w:rPr>
                <w:szCs w:val="18"/>
                <w:lang w:eastAsia="zh-CN"/>
              </w:rPr>
            </w:pPr>
            <w:r>
              <w:rPr>
                <w:szCs w:val="18"/>
              </w:rPr>
              <w:t xml:space="preserve">type: </w:t>
            </w:r>
            <w:r>
              <w:rPr>
                <w:szCs w:val="18"/>
                <w:lang w:eastAsia="zh-CN"/>
              </w:rPr>
              <w:t>Real</w:t>
            </w:r>
          </w:p>
          <w:p w14:paraId="0812BC6A" w14:textId="77777777" w:rsidR="00F17312" w:rsidRDefault="00F17312" w:rsidP="00F17312">
            <w:pPr>
              <w:pStyle w:val="TAL"/>
              <w:rPr>
                <w:szCs w:val="18"/>
              </w:rPr>
            </w:pPr>
            <w:r>
              <w:rPr>
                <w:szCs w:val="18"/>
              </w:rPr>
              <w:t>multiplicity: 1</w:t>
            </w:r>
          </w:p>
          <w:p w14:paraId="51D2F1CB" w14:textId="77777777" w:rsidR="00F17312" w:rsidRDefault="00F17312" w:rsidP="00F17312">
            <w:pPr>
              <w:pStyle w:val="TAL"/>
              <w:rPr>
                <w:szCs w:val="18"/>
              </w:rPr>
            </w:pPr>
            <w:r>
              <w:rPr>
                <w:szCs w:val="18"/>
              </w:rPr>
              <w:t>isOrdered: N/A</w:t>
            </w:r>
          </w:p>
          <w:p w14:paraId="2492D6EF" w14:textId="77777777" w:rsidR="00F17312" w:rsidRDefault="00F17312" w:rsidP="00F17312">
            <w:pPr>
              <w:pStyle w:val="TAL"/>
              <w:rPr>
                <w:szCs w:val="18"/>
              </w:rPr>
            </w:pPr>
            <w:r>
              <w:rPr>
                <w:szCs w:val="18"/>
              </w:rPr>
              <w:t>isUnique: N/A</w:t>
            </w:r>
          </w:p>
          <w:p w14:paraId="304C4EAA" w14:textId="77777777" w:rsidR="00F17312" w:rsidRDefault="00F17312" w:rsidP="00F17312">
            <w:pPr>
              <w:pStyle w:val="TAL"/>
              <w:rPr>
                <w:szCs w:val="18"/>
              </w:rPr>
            </w:pPr>
            <w:r>
              <w:rPr>
                <w:szCs w:val="18"/>
              </w:rPr>
              <w:t>defaultValue: None</w:t>
            </w:r>
          </w:p>
          <w:p w14:paraId="7A72A04D" w14:textId="77777777" w:rsidR="00F17312" w:rsidRDefault="00F17312" w:rsidP="00F17312">
            <w:pPr>
              <w:pStyle w:val="TAL"/>
            </w:pPr>
            <w:r>
              <w:rPr>
                <w:szCs w:val="18"/>
              </w:rPr>
              <w:t xml:space="preserve">isNullable: </w:t>
            </w:r>
            <w:r>
              <w:rPr>
                <w:rFonts w:cs="Arial"/>
                <w:szCs w:val="18"/>
              </w:rPr>
              <w:t>False</w:t>
            </w:r>
          </w:p>
        </w:tc>
      </w:tr>
      <w:tr w:rsidR="00F17312" w14:paraId="28782C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F17312" w:rsidRDefault="00F17312" w:rsidP="00F17312">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871D5A2" w14:textId="77777777" w:rsidR="00F17312" w:rsidRDefault="00F17312" w:rsidP="00F17312">
            <w:pPr>
              <w:spacing w:after="0"/>
              <w:rPr>
                <w:rFonts w:ascii="Arial" w:eastAsia="DengXian" w:hAnsi="Arial" w:cs="Arial"/>
                <w:sz w:val="18"/>
                <w:szCs w:val="18"/>
              </w:rPr>
            </w:pPr>
            <w:r>
              <w:rPr>
                <w:rFonts w:ascii="Arial" w:hAnsi="Arial" w:cs="Arial"/>
                <w:sz w:val="18"/>
                <w:szCs w:val="18"/>
              </w:rPr>
              <w:t xml:space="preserve">allowedValues:  { -30..33 }. </w:t>
            </w:r>
          </w:p>
          <w:p w14:paraId="021D8BA9" w14:textId="77777777" w:rsidR="00F17312" w:rsidRDefault="00F17312" w:rsidP="00F17312">
            <w:pPr>
              <w:spacing w:after="0"/>
              <w:rPr>
                <w:rFonts w:ascii="Arial" w:hAnsi="Arial" w:cs="Arial"/>
                <w:sz w:val="18"/>
                <w:szCs w:val="18"/>
                <w:highlight w:val="yellow"/>
              </w:rPr>
            </w:pPr>
          </w:p>
          <w:p w14:paraId="428383C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F17312" w:rsidRDefault="00F17312" w:rsidP="00F17312">
            <w:pPr>
              <w:pStyle w:val="TAL"/>
              <w:rPr>
                <w:szCs w:val="18"/>
                <w:lang w:eastAsia="zh-CN"/>
              </w:rPr>
            </w:pPr>
            <w:r>
              <w:rPr>
                <w:szCs w:val="18"/>
              </w:rPr>
              <w:t xml:space="preserve">type: </w:t>
            </w:r>
            <w:r>
              <w:rPr>
                <w:szCs w:val="18"/>
                <w:lang w:eastAsia="zh-CN"/>
              </w:rPr>
              <w:t>Integer</w:t>
            </w:r>
          </w:p>
          <w:p w14:paraId="559BCE07" w14:textId="77777777" w:rsidR="00F17312" w:rsidRDefault="00F17312" w:rsidP="00F17312">
            <w:pPr>
              <w:pStyle w:val="TAL"/>
              <w:rPr>
                <w:szCs w:val="18"/>
              </w:rPr>
            </w:pPr>
            <w:r>
              <w:rPr>
                <w:szCs w:val="18"/>
              </w:rPr>
              <w:t>multiplicity: 1</w:t>
            </w:r>
          </w:p>
          <w:p w14:paraId="553BC393" w14:textId="77777777" w:rsidR="00F17312" w:rsidRDefault="00F17312" w:rsidP="00F17312">
            <w:pPr>
              <w:pStyle w:val="TAL"/>
              <w:rPr>
                <w:szCs w:val="18"/>
              </w:rPr>
            </w:pPr>
            <w:r>
              <w:rPr>
                <w:szCs w:val="18"/>
              </w:rPr>
              <w:t>isOrdered: N/A</w:t>
            </w:r>
          </w:p>
          <w:p w14:paraId="70CAC0DB" w14:textId="77777777" w:rsidR="00F17312" w:rsidRDefault="00F17312" w:rsidP="00F17312">
            <w:pPr>
              <w:pStyle w:val="TAL"/>
              <w:rPr>
                <w:szCs w:val="18"/>
              </w:rPr>
            </w:pPr>
            <w:r>
              <w:rPr>
                <w:szCs w:val="18"/>
              </w:rPr>
              <w:t>isUnique: N/A</w:t>
            </w:r>
          </w:p>
          <w:p w14:paraId="2D558553" w14:textId="77777777" w:rsidR="00F17312" w:rsidRDefault="00F17312" w:rsidP="00F17312">
            <w:pPr>
              <w:pStyle w:val="TAL"/>
              <w:rPr>
                <w:szCs w:val="18"/>
              </w:rPr>
            </w:pPr>
            <w:r>
              <w:rPr>
                <w:szCs w:val="18"/>
              </w:rPr>
              <w:t>defaultValue: None</w:t>
            </w:r>
          </w:p>
          <w:p w14:paraId="44E88D0E" w14:textId="77777777" w:rsidR="00F17312" w:rsidRDefault="00F17312" w:rsidP="00F17312">
            <w:pPr>
              <w:pStyle w:val="TAL"/>
            </w:pPr>
            <w:r>
              <w:rPr>
                <w:szCs w:val="18"/>
              </w:rPr>
              <w:t xml:space="preserve">isNullable: </w:t>
            </w:r>
            <w:r>
              <w:rPr>
                <w:rFonts w:cs="Arial"/>
                <w:szCs w:val="18"/>
              </w:rPr>
              <w:t>False</w:t>
            </w:r>
          </w:p>
        </w:tc>
      </w:tr>
      <w:tr w:rsidR="00F17312" w14:paraId="5C430FA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9B66CD9" w14:textId="77777777" w:rsidR="00F17312" w:rsidRDefault="00F17312" w:rsidP="00F17312">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F17312" w:rsidRDefault="00F17312" w:rsidP="00F17312">
            <w:pPr>
              <w:spacing w:after="0"/>
              <w:rPr>
                <w:rFonts w:ascii="Arial" w:hAnsi="Arial" w:cs="Arial"/>
                <w:sz w:val="18"/>
                <w:szCs w:val="18"/>
              </w:rPr>
            </w:pPr>
          </w:p>
          <w:p w14:paraId="36DD5D8E" w14:textId="77777777" w:rsidR="00F17312" w:rsidRDefault="00F17312" w:rsidP="00F17312">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F17312" w:rsidRDefault="00F17312" w:rsidP="00F17312">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E997C4" w14:textId="77777777" w:rsidR="00F17312" w:rsidRDefault="00F17312" w:rsidP="00F17312">
            <w:pPr>
              <w:pStyle w:val="TAL"/>
              <w:rPr>
                <w:szCs w:val="18"/>
                <w:lang w:eastAsia="zh-CN"/>
              </w:rPr>
            </w:pPr>
            <w:r>
              <w:rPr>
                <w:szCs w:val="18"/>
              </w:rPr>
              <w:t>type: Integer</w:t>
            </w:r>
          </w:p>
          <w:p w14:paraId="57704259" w14:textId="77777777" w:rsidR="00F17312" w:rsidRDefault="00F17312" w:rsidP="00F17312">
            <w:pPr>
              <w:pStyle w:val="TAL"/>
              <w:rPr>
                <w:szCs w:val="18"/>
              </w:rPr>
            </w:pPr>
            <w:r>
              <w:rPr>
                <w:szCs w:val="18"/>
              </w:rPr>
              <w:t>multiplicity: 1</w:t>
            </w:r>
          </w:p>
          <w:p w14:paraId="08AE2BD3" w14:textId="77777777" w:rsidR="00F17312" w:rsidRDefault="00F17312" w:rsidP="00F17312">
            <w:pPr>
              <w:pStyle w:val="TAL"/>
              <w:rPr>
                <w:szCs w:val="18"/>
              </w:rPr>
            </w:pPr>
            <w:r>
              <w:rPr>
                <w:szCs w:val="18"/>
              </w:rPr>
              <w:t>isOrdered: N/A</w:t>
            </w:r>
          </w:p>
          <w:p w14:paraId="1CD3E8D0" w14:textId="77777777" w:rsidR="00F17312" w:rsidRDefault="00F17312" w:rsidP="00F17312">
            <w:pPr>
              <w:pStyle w:val="TAL"/>
              <w:rPr>
                <w:szCs w:val="18"/>
              </w:rPr>
            </w:pPr>
            <w:r>
              <w:rPr>
                <w:szCs w:val="18"/>
              </w:rPr>
              <w:t>isUnique: N/A</w:t>
            </w:r>
          </w:p>
          <w:p w14:paraId="08973F05" w14:textId="77777777" w:rsidR="00F17312" w:rsidRDefault="00F17312" w:rsidP="00F17312">
            <w:pPr>
              <w:pStyle w:val="TAL"/>
              <w:rPr>
                <w:szCs w:val="18"/>
              </w:rPr>
            </w:pPr>
            <w:r>
              <w:rPr>
                <w:szCs w:val="18"/>
              </w:rPr>
              <w:t>defaultValue: 0</w:t>
            </w:r>
          </w:p>
          <w:p w14:paraId="2D5952EC" w14:textId="77777777" w:rsidR="00F17312" w:rsidRDefault="00F17312" w:rsidP="00F17312">
            <w:pPr>
              <w:pStyle w:val="TAL"/>
              <w:rPr>
                <w:rFonts w:cs="Arial"/>
                <w:szCs w:val="18"/>
              </w:rPr>
            </w:pPr>
            <w:r>
              <w:rPr>
                <w:szCs w:val="18"/>
              </w:rPr>
              <w:t xml:space="preserve">isNullable: </w:t>
            </w:r>
            <w:r>
              <w:rPr>
                <w:rFonts w:cs="Arial"/>
                <w:szCs w:val="18"/>
              </w:rPr>
              <w:t>False</w:t>
            </w:r>
          </w:p>
          <w:p w14:paraId="56CEF2BD" w14:textId="77777777" w:rsidR="00F17312" w:rsidRDefault="00F17312" w:rsidP="00F17312">
            <w:pPr>
              <w:pStyle w:val="TAL"/>
            </w:pPr>
          </w:p>
        </w:tc>
      </w:tr>
      <w:tr w:rsidR="00F17312" w14:paraId="378BAC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D69F2"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64961352" w14:textId="77777777" w:rsidR="00F17312" w:rsidRDefault="00F17312" w:rsidP="00F17312">
            <w: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6C7029A5" w14:textId="77777777" w:rsidR="00F17312" w:rsidRDefault="00F17312" w:rsidP="00F17312"/>
          <w:p w14:paraId="25FA9E9F" w14:textId="77777777" w:rsidR="00F17312" w:rsidRDefault="00F17312" w:rsidP="00F17312">
            <w:pPr>
              <w:pStyle w:val="TAL"/>
            </w:pPr>
            <w:r>
              <w:rPr>
                <w:color w:val="000000"/>
              </w:rPr>
              <w:t>This is a list of enum values representing, in sequence: rsrpOffsetSSB, rsrqOffsetSSB, sinrOffsetSSB, rsrpOffsetCSI-RS, srqOffsetCSI-RS, sinrOffsetCSI-RS.</w:t>
            </w:r>
            <w:r>
              <w:t xml:space="preserve"> </w:t>
            </w:r>
          </w:p>
          <w:p w14:paraId="1AA40105" w14:textId="77777777" w:rsidR="00F17312" w:rsidRDefault="00F17312" w:rsidP="00F17312">
            <w:pPr>
              <w:pStyle w:val="TAL"/>
            </w:pPr>
          </w:p>
          <w:p w14:paraId="20C7ECB1" w14:textId="77777777" w:rsidR="00F17312" w:rsidRDefault="00F17312" w:rsidP="00F17312">
            <w:pPr>
              <w:pStyle w:val="TAL"/>
            </w:pPr>
            <w:r>
              <w:t>See Q-OffsetRangeList in subclause of subclause 6.3.1 of TS 38.331 [54].</w:t>
            </w:r>
          </w:p>
          <w:p w14:paraId="30D00DE8" w14:textId="77777777" w:rsidR="00F17312" w:rsidRDefault="00F17312" w:rsidP="00F17312">
            <w:pPr>
              <w:pStyle w:val="TAL"/>
            </w:pPr>
          </w:p>
          <w:p w14:paraId="38B23B53" w14:textId="77777777" w:rsidR="00F17312" w:rsidRDefault="00F17312" w:rsidP="00F17312">
            <w:pPr>
              <w:pStyle w:val="TAL"/>
              <w:rPr>
                <w:rFonts w:cs="Arial"/>
                <w:szCs w:val="18"/>
              </w:rPr>
            </w:pPr>
            <w:r>
              <w:rPr>
                <w:rFonts w:cs="Arial"/>
                <w:szCs w:val="18"/>
              </w:rPr>
              <w:t xml:space="preserve">allowedValues: </w:t>
            </w:r>
          </w:p>
          <w:p w14:paraId="289AA1EA" w14:textId="77777777" w:rsidR="00F17312" w:rsidRDefault="00F17312" w:rsidP="00F17312">
            <w:pPr>
              <w:pStyle w:val="TAL"/>
              <w:ind w:left="284"/>
              <w:rPr>
                <w:rFonts w:cs="Arial"/>
                <w:szCs w:val="18"/>
              </w:rPr>
            </w:pPr>
            <w:r>
              <w:rPr>
                <w:rFonts w:cs="Arial"/>
                <w:szCs w:val="18"/>
              </w:rPr>
              <w:t xml:space="preserve">{ -24, -22, -20, -18, -16, -14, -12, -10, -8, -6, -5, -4, -3, -2, -1, 0, 1, 2, 3, 4, 5, 6, 8, 10, 12, 14, 16, 18, 20, 22, 24 } </w:t>
            </w:r>
          </w:p>
          <w:p w14:paraId="4F4261C7"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7777777" w:rsidR="00F17312" w:rsidRDefault="00F17312" w:rsidP="00F17312">
            <w:pPr>
              <w:pStyle w:val="TAL"/>
            </w:pPr>
            <w:r>
              <w:t>type: ENUM</w:t>
            </w:r>
          </w:p>
          <w:p w14:paraId="6B42CA1B" w14:textId="77777777" w:rsidR="00F17312" w:rsidRDefault="00F17312" w:rsidP="00F17312">
            <w:pPr>
              <w:pStyle w:val="TAL"/>
            </w:pPr>
            <w:r>
              <w:t>multiplicity: 6</w:t>
            </w:r>
          </w:p>
          <w:p w14:paraId="7C506A69" w14:textId="77777777" w:rsidR="00F17312" w:rsidRDefault="00F17312" w:rsidP="00F17312">
            <w:pPr>
              <w:pStyle w:val="TAL"/>
            </w:pPr>
            <w:r>
              <w:t>isOrdered: True</w:t>
            </w:r>
          </w:p>
          <w:p w14:paraId="340F410C" w14:textId="77777777" w:rsidR="00F17312" w:rsidRDefault="00F17312" w:rsidP="00F17312">
            <w:pPr>
              <w:pStyle w:val="TAL"/>
            </w:pPr>
            <w:r>
              <w:t>isUnique: N/A</w:t>
            </w:r>
          </w:p>
          <w:p w14:paraId="483F296C" w14:textId="77777777" w:rsidR="00F17312" w:rsidRDefault="00F17312" w:rsidP="00F17312">
            <w:pPr>
              <w:pStyle w:val="TAL"/>
            </w:pPr>
            <w:r>
              <w:t>defaultValue: 0</w:t>
            </w:r>
          </w:p>
          <w:p w14:paraId="3A24F9B0" w14:textId="77777777" w:rsidR="00F17312" w:rsidRDefault="00F17312" w:rsidP="00F17312">
            <w:pPr>
              <w:pStyle w:val="TAL"/>
            </w:pPr>
            <w:r>
              <w:t>isNullable: False</w:t>
            </w:r>
          </w:p>
        </w:tc>
      </w:tr>
      <w:tr w:rsidR="00F17312" w14:paraId="2FF589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F17312" w:rsidRDefault="00F17312" w:rsidP="00F17312">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0B86B768" w14:textId="77777777" w:rsidR="00F17312" w:rsidRDefault="00F17312" w:rsidP="00F17312">
            <w:pPr>
              <w:pStyle w:val="TAL"/>
              <w:rPr>
                <w:rFonts w:cs="Arial"/>
                <w:szCs w:val="18"/>
              </w:rPr>
            </w:pPr>
            <w:r>
              <w:rPr>
                <w:rFonts w:cs="Arial"/>
                <w:szCs w:val="18"/>
              </w:rPr>
              <w:t xml:space="preserve">allowedValues: { -34..-3, 0 } </w:t>
            </w:r>
          </w:p>
          <w:p w14:paraId="4A36D3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F17312" w:rsidRDefault="00F17312" w:rsidP="00F17312">
            <w:pPr>
              <w:pStyle w:val="TAL"/>
              <w:rPr>
                <w:szCs w:val="18"/>
                <w:lang w:eastAsia="zh-CN"/>
              </w:rPr>
            </w:pPr>
            <w:r>
              <w:rPr>
                <w:szCs w:val="18"/>
              </w:rPr>
              <w:t xml:space="preserve">type: </w:t>
            </w:r>
            <w:r>
              <w:rPr>
                <w:szCs w:val="18"/>
                <w:lang w:eastAsia="zh-CN"/>
              </w:rPr>
              <w:t>Integer</w:t>
            </w:r>
          </w:p>
          <w:p w14:paraId="67FA18D3" w14:textId="77777777" w:rsidR="00F17312" w:rsidRDefault="00F17312" w:rsidP="00F17312">
            <w:pPr>
              <w:pStyle w:val="TAL"/>
              <w:rPr>
                <w:szCs w:val="18"/>
              </w:rPr>
            </w:pPr>
            <w:r>
              <w:rPr>
                <w:szCs w:val="18"/>
              </w:rPr>
              <w:t>multiplicity: 1</w:t>
            </w:r>
          </w:p>
          <w:p w14:paraId="00974972" w14:textId="77777777" w:rsidR="00F17312" w:rsidRDefault="00F17312" w:rsidP="00F17312">
            <w:pPr>
              <w:pStyle w:val="TAL"/>
              <w:rPr>
                <w:szCs w:val="18"/>
              </w:rPr>
            </w:pPr>
            <w:r>
              <w:rPr>
                <w:szCs w:val="18"/>
              </w:rPr>
              <w:t>isOrdered: N/A</w:t>
            </w:r>
          </w:p>
          <w:p w14:paraId="46E95861" w14:textId="77777777" w:rsidR="00F17312" w:rsidRDefault="00F17312" w:rsidP="00F17312">
            <w:pPr>
              <w:pStyle w:val="TAL"/>
              <w:rPr>
                <w:szCs w:val="18"/>
              </w:rPr>
            </w:pPr>
            <w:r>
              <w:rPr>
                <w:szCs w:val="18"/>
              </w:rPr>
              <w:t>isUnique: N/A</w:t>
            </w:r>
          </w:p>
          <w:p w14:paraId="00F06366" w14:textId="77777777" w:rsidR="00F17312" w:rsidRDefault="00F17312" w:rsidP="00F17312">
            <w:pPr>
              <w:pStyle w:val="TAL"/>
              <w:rPr>
                <w:szCs w:val="18"/>
              </w:rPr>
            </w:pPr>
            <w:r>
              <w:rPr>
                <w:szCs w:val="18"/>
              </w:rPr>
              <w:t>defaultValue: None</w:t>
            </w:r>
          </w:p>
          <w:p w14:paraId="2121FD0C" w14:textId="77777777" w:rsidR="00F17312" w:rsidRDefault="00F17312" w:rsidP="00F17312">
            <w:pPr>
              <w:pStyle w:val="TAL"/>
            </w:pPr>
            <w:r>
              <w:rPr>
                <w:szCs w:val="18"/>
              </w:rPr>
              <w:t xml:space="preserve">isNullable: </w:t>
            </w:r>
            <w:r>
              <w:rPr>
                <w:rFonts w:cs="Arial"/>
                <w:szCs w:val="18"/>
              </w:rPr>
              <w:t>False</w:t>
            </w:r>
          </w:p>
        </w:tc>
      </w:tr>
      <w:tr w:rsidR="00F17312" w14:paraId="13B391A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F17312" w:rsidRDefault="00F17312" w:rsidP="00F17312">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F17312" w:rsidRDefault="00F17312" w:rsidP="00F17312">
            <w:pPr>
              <w:spacing w:after="0"/>
              <w:rPr>
                <w:sz w:val="18"/>
                <w:szCs w:val="18"/>
              </w:rPr>
            </w:pPr>
          </w:p>
          <w:p w14:paraId="2C13E1F6" w14:textId="77777777" w:rsidR="00F17312" w:rsidRDefault="00F17312" w:rsidP="00F17312">
            <w:pPr>
              <w:pStyle w:val="TAL"/>
              <w:rPr>
                <w:szCs w:val="18"/>
              </w:rPr>
            </w:pPr>
            <w:r>
              <w:rPr>
                <w:rFonts w:cs="Arial"/>
                <w:szCs w:val="18"/>
              </w:rPr>
              <w:t>allowedValues:</w:t>
            </w:r>
            <w:r>
              <w:rPr>
                <w:szCs w:val="18"/>
              </w:rPr>
              <w:t xml:space="preserve"> { -140..-44 }.</w:t>
            </w:r>
          </w:p>
          <w:p w14:paraId="11D0661F"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F17312" w:rsidRDefault="00F17312" w:rsidP="00F17312">
            <w:pPr>
              <w:pStyle w:val="TAL"/>
              <w:rPr>
                <w:szCs w:val="18"/>
                <w:lang w:eastAsia="zh-CN"/>
              </w:rPr>
            </w:pPr>
            <w:r>
              <w:rPr>
                <w:szCs w:val="18"/>
              </w:rPr>
              <w:t xml:space="preserve">type: </w:t>
            </w:r>
            <w:r>
              <w:rPr>
                <w:szCs w:val="18"/>
                <w:lang w:eastAsia="zh-CN"/>
              </w:rPr>
              <w:t>Integer</w:t>
            </w:r>
          </w:p>
          <w:p w14:paraId="7920280A" w14:textId="77777777" w:rsidR="00F17312" w:rsidRDefault="00F17312" w:rsidP="00F17312">
            <w:pPr>
              <w:pStyle w:val="TAL"/>
              <w:rPr>
                <w:szCs w:val="18"/>
              </w:rPr>
            </w:pPr>
            <w:r>
              <w:rPr>
                <w:szCs w:val="18"/>
              </w:rPr>
              <w:t>multiplicity: 1</w:t>
            </w:r>
          </w:p>
          <w:p w14:paraId="61AD0284" w14:textId="77777777" w:rsidR="00F17312" w:rsidRDefault="00F17312" w:rsidP="00F17312">
            <w:pPr>
              <w:pStyle w:val="TAL"/>
              <w:rPr>
                <w:szCs w:val="18"/>
              </w:rPr>
            </w:pPr>
            <w:r>
              <w:rPr>
                <w:szCs w:val="18"/>
              </w:rPr>
              <w:t>isOrdered: N/A</w:t>
            </w:r>
          </w:p>
          <w:p w14:paraId="45466EAD" w14:textId="77777777" w:rsidR="00F17312" w:rsidRDefault="00F17312" w:rsidP="00F17312">
            <w:pPr>
              <w:pStyle w:val="TAL"/>
              <w:rPr>
                <w:szCs w:val="18"/>
              </w:rPr>
            </w:pPr>
            <w:r>
              <w:rPr>
                <w:szCs w:val="18"/>
              </w:rPr>
              <w:t>isUnique: N/A</w:t>
            </w:r>
          </w:p>
          <w:p w14:paraId="3A10ABD4" w14:textId="77777777" w:rsidR="00F17312" w:rsidRDefault="00F17312" w:rsidP="00F17312">
            <w:pPr>
              <w:pStyle w:val="TAL"/>
              <w:rPr>
                <w:szCs w:val="18"/>
              </w:rPr>
            </w:pPr>
            <w:r>
              <w:rPr>
                <w:szCs w:val="18"/>
              </w:rPr>
              <w:t>defaultValue: None</w:t>
            </w:r>
          </w:p>
          <w:p w14:paraId="2C9CBAB6" w14:textId="77777777" w:rsidR="00F17312" w:rsidRDefault="00F17312" w:rsidP="00F17312">
            <w:pPr>
              <w:pStyle w:val="TAL"/>
            </w:pPr>
            <w:r>
              <w:rPr>
                <w:szCs w:val="18"/>
              </w:rPr>
              <w:t xml:space="preserve">isNullable: </w:t>
            </w:r>
            <w:r>
              <w:rPr>
                <w:rFonts w:cs="Arial"/>
                <w:szCs w:val="18"/>
              </w:rPr>
              <w:t>False</w:t>
            </w:r>
          </w:p>
        </w:tc>
      </w:tr>
      <w:tr w:rsidR="00F17312" w14:paraId="25958E9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F17312" w:rsidRDefault="00F17312" w:rsidP="00F17312">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F17312" w:rsidRDefault="00F17312" w:rsidP="00F17312">
            <w:pPr>
              <w:pStyle w:val="TAL"/>
              <w:rPr>
                <w:rFonts w:cs="Arial"/>
                <w:szCs w:val="18"/>
              </w:rPr>
            </w:pPr>
            <w:r>
              <w:rPr>
                <w:rFonts w:cs="Arial"/>
                <w:szCs w:val="18"/>
              </w:rPr>
              <w:t xml:space="preserve">allowedValues: { 0..62 } </w:t>
            </w:r>
          </w:p>
          <w:p w14:paraId="0AFD526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F17312" w:rsidRDefault="00F17312" w:rsidP="00F17312">
            <w:pPr>
              <w:pStyle w:val="TAL"/>
              <w:rPr>
                <w:szCs w:val="18"/>
                <w:lang w:eastAsia="zh-CN"/>
              </w:rPr>
            </w:pPr>
            <w:r>
              <w:rPr>
                <w:szCs w:val="18"/>
              </w:rPr>
              <w:t xml:space="preserve">type: </w:t>
            </w:r>
            <w:r>
              <w:rPr>
                <w:szCs w:val="18"/>
                <w:lang w:eastAsia="zh-CN"/>
              </w:rPr>
              <w:t>Integer</w:t>
            </w:r>
          </w:p>
          <w:p w14:paraId="17E89702" w14:textId="77777777" w:rsidR="00F17312" w:rsidRDefault="00F17312" w:rsidP="00F17312">
            <w:pPr>
              <w:pStyle w:val="TAL"/>
              <w:rPr>
                <w:szCs w:val="18"/>
              </w:rPr>
            </w:pPr>
            <w:r>
              <w:rPr>
                <w:szCs w:val="18"/>
              </w:rPr>
              <w:t>multiplicity: 1</w:t>
            </w:r>
          </w:p>
          <w:p w14:paraId="50F5EE62" w14:textId="77777777" w:rsidR="00F17312" w:rsidRDefault="00F17312" w:rsidP="00F17312">
            <w:pPr>
              <w:pStyle w:val="TAL"/>
              <w:rPr>
                <w:szCs w:val="18"/>
              </w:rPr>
            </w:pPr>
            <w:r>
              <w:rPr>
                <w:szCs w:val="18"/>
              </w:rPr>
              <w:t>isOrdered: N/A</w:t>
            </w:r>
          </w:p>
          <w:p w14:paraId="05C70A75" w14:textId="77777777" w:rsidR="00F17312" w:rsidRDefault="00F17312" w:rsidP="00F17312">
            <w:pPr>
              <w:pStyle w:val="TAL"/>
              <w:rPr>
                <w:szCs w:val="18"/>
              </w:rPr>
            </w:pPr>
            <w:r>
              <w:rPr>
                <w:szCs w:val="18"/>
              </w:rPr>
              <w:t>isUnique: N/A</w:t>
            </w:r>
          </w:p>
          <w:p w14:paraId="3FE8F0B6" w14:textId="77777777" w:rsidR="00F17312" w:rsidRDefault="00F17312" w:rsidP="00F17312">
            <w:pPr>
              <w:pStyle w:val="TAL"/>
              <w:rPr>
                <w:szCs w:val="18"/>
              </w:rPr>
            </w:pPr>
            <w:r>
              <w:rPr>
                <w:szCs w:val="18"/>
              </w:rPr>
              <w:t>defaultValue: None</w:t>
            </w:r>
          </w:p>
          <w:p w14:paraId="66675786" w14:textId="77777777" w:rsidR="00F17312" w:rsidRDefault="00F17312" w:rsidP="00F17312">
            <w:pPr>
              <w:pStyle w:val="TAL"/>
            </w:pPr>
            <w:r>
              <w:rPr>
                <w:szCs w:val="18"/>
              </w:rPr>
              <w:t xml:space="preserve">isNullable: </w:t>
            </w:r>
            <w:r>
              <w:rPr>
                <w:rFonts w:cs="Arial"/>
                <w:szCs w:val="18"/>
              </w:rPr>
              <w:t>False</w:t>
            </w:r>
          </w:p>
        </w:tc>
      </w:tr>
      <w:tr w:rsidR="00F17312" w14:paraId="11B2123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77777777" w:rsidR="00F17312" w:rsidRDefault="00F17312" w:rsidP="00F17312">
            <w:pPr>
              <w:rPr>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r>
              <w:rPr>
                <w:rFonts w:ascii="Arial" w:hAnsi="Arial" w:cs="Arial"/>
                <w:sz w:val="18"/>
                <w:szCs w:val="18"/>
              </w:rPr>
              <w:t>ThreshX, HighQ in TS 38.304 [49].</w:t>
            </w:r>
            <w:r>
              <w:rPr>
                <w:sz w:val="18"/>
                <w:szCs w:val="18"/>
              </w:rPr>
              <w:t xml:space="preserve"> Its unit is 1 dB.</w:t>
            </w:r>
          </w:p>
          <w:p w14:paraId="5A6D210F" w14:textId="77777777" w:rsidR="00F17312" w:rsidRDefault="00F17312" w:rsidP="00F17312">
            <w:pPr>
              <w:pStyle w:val="TAL"/>
              <w:rPr>
                <w:rFonts w:cs="Arial"/>
                <w:szCs w:val="18"/>
              </w:rPr>
            </w:pPr>
            <w:r>
              <w:rPr>
                <w:rFonts w:cs="Arial"/>
                <w:szCs w:val="18"/>
              </w:rPr>
              <w:t>allowedValues: { 0..31 }</w:t>
            </w:r>
          </w:p>
          <w:p w14:paraId="279A2C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F17312" w:rsidRDefault="00F17312" w:rsidP="00F17312">
            <w:pPr>
              <w:pStyle w:val="TAL"/>
              <w:rPr>
                <w:szCs w:val="18"/>
                <w:lang w:eastAsia="zh-CN"/>
              </w:rPr>
            </w:pPr>
            <w:r>
              <w:rPr>
                <w:szCs w:val="18"/>
              </w:rPr>
              <w:t xml:space="preserve">type: </w:t>
            </w:r>
            <w:r>
              <w:rPr>
                <w:szCs w:val="18"/>
                <w:lang w:eastAsia="zh-CN"/>
              </w:rPr>
              <w:t>Integer</w:t>
            </w:r>
          </w:p>
          <w:p w14:paraId="7A11E0F0" w14:textId="77777777" w:rsidR="00F17312" w:rsidRDefault="00F17312" w:rsidP="00F17312">
            <w:pPr>
              <w:pStyle w:val="TAL"/>
              <w:rPr>
                <w:szCs w:val="18"/>
              </w:rPr>
            </w:pPr>
            <w:r>
              <w:rPr>
                <w:szCs w:val="18"/>
              </w:rPr>
              <w:t>multiplicity: 1</w:t>
            </w:r>
          </w:p>
          <w:p w14:paraId="1AEF4675" w14:textId="77777777" w:rsidR="00F17312" w:rsidRDefault="00F17312" w:rsidP="00F17312">
            <w:pPr>
              <w:pStyle w:val="TAL"/>
              <w:rPr>
                <w:szCs w:val="18"/>
              </w:rPr>
            </w:pPr>
            <w:r>
              <w:rPr>
                <w:szCs w:val="18"/>
              </w:rPr>
              <w:t>isOrdered: N/A</w:t>
            </w:r>
          </w:p>
          <w:p w14:paraId="686EC64D" w14:textId="77777777" w:rsidR="00F17312" w:rsidRDefault="00F17312" w:rsidP="00F17312">
            <w:pPr>
              <w:pStyle w:val="TAL"/>
              <w:rPr>
                <w:szCs w:val="18"/>
              </w:rPr>
            </w:pPr>
            <w:r>
              <w:rPr>
                <w:szCs w:val="18"/>
              </w:rPr>
              <w:t>isUnique: N/A</w:t>
            </w:r>
          </w:p>
          <w:p w14:paraId="7CBA62F8" w14:textId="77777777" w:rsidR="00F17312" w:rsidRDefault="00F17312" w:rsidP="00F17312">
            <w:pPr>
              <w:pStyle w:val="TAL"/>
              <w:rPr>
                <w:szCs w:val="18"/>
              </w:rPr>
            </w:pPr>
            <w:r>
              <w:rPr>
                <w:szCs w:val="18"/>
              </w:rPr>
              <w:t>defaultValue: None</w:t>
            </w:r>
          </w:p>
          <w:p w14:paraId="1573AC9F" w14:textId="77777777" w:rsidR="00F17312" w:rsidRDefault="00F17312" w:rsidP="00F17312">
            <w:pPr>
              <w:pStyle w:val="TAL"/>
            </w:pPr>
            <w:r>
              <w:rPr>
                <w:szCs w:val="18"/>
              </w:rPr>
              <w:t xml:space="preserve">isNullable: </w:t>
            </w:r>
            <w:r>
              <w:rPr>
                <w:rFonts w:cs="Arial"/>
                <w:szCs w:val="18"/>
              </w:rPr>
              <w:t>False</w:t>
            </w:r>
          </w:p>
        </w:tc>
      </w:tr>
      <w:tr w:rsidR="00F17312" w14:paraId="5B6BBF9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It corresponds to ThreshX,LowP in 3GPP TS 38.304 [49]. Its unit is 1 dB. Its resolution is 2.</w:t>
            </w:r>
          </w:p>
          <w:p w14:paraId="5C149C6B" w14:textId="77777777" w:rsidR="00F17312" w:rsidRDefault="00F17312" w:rsidP="00F17312">
            <w:pPr>
              <w:pStyle w:val="TAL"/>
              <w:rPr>
                <w:rFonts w:cs="Arial"/>
                <w:szCs w:val="18"/>
              </w:rPr>
            </w:pPr>
            <w:r>
              <w:rPr>
                <w:rFonts w:cs="Arial"/>
                <w:szCs w:val="18"/>
              </w:rPr>
              <w:t xml:space="preserve">allowedValues: { 0..62 } </w:t>
            </w:r>
          </w:p>
          <w:p w14:paraId="1DC1A02C"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F17312" w:rsidRDefault="00F17312" w:rsidP="00F17312">
            <w:pPr>
              <w:pStyle w:val="TAL"/>
              <w:rPr>
                <w:szCs w:val="18"/>
                <w:lang w:eastAsia="zh-CN"/>
              </w:rPr>
            </w:pPr>
            <w:r>
              <w:rPr>
                <w:szCs w:val="18"/>
              </w:rPr>
              <w:t xml:space="preserve">type: </w:t>
            </w:r>
            <w:r>
              <w:rPr>
                <w:szCs w:val="18"/>
                <w:lang w:eastAsia="zh-CN"/>
              </w:rPr>
              <w:t>Integer</w:t>
            </w:r>
          </w:p>
          <w:p w14:paraId="7F0A584B" w14:textId="77777777" w:rsidR="00F17312" w:rsidRDefault="00F17312" w:rsidP="00F17312">
            <w:pPr>
              <w:pStyle w:val="TAL"/>
              <w:rPr>
                <w:szCs w:val="18"/>
              </w:rPr>
            </w:pPr>
            <w:r>
              <w:rPr>
                <w:szCs w:val="18"/>
              </w:rPr>
              <w:t>multiplicity: 1</w:t>
            </w:r>
          </w:p>
          <w:p w14:paraId="4AEA3466" w14:textId="77777777" w:rsidR="00F17312" w:rsidRDefault="00F17312" w:rsidP="00F17312">
            <w:pPr>
              <w:pStyle w:val="TAL"/>
              <w:rPr>
                <w:szCs w:val="18"/>
              </w:rPr>
            </w:pPr>
            <w:r>
              <w:rPr>
                <w:szCs w:val="18"/>
              </w:rPr>
              <w:t>isOrdered: N/A</w:t>
            </w:r>
          </w:p>
          <w:p w14:paraId="15E91056" w14:textId="77777777" w:rsidR="00F17312" w:rsidRDefault="00F17312" w:rsidP="00F17312">
            <w:pPr>
              <w:pStyle w:val="TAL"/>
              <w:rPr>
                <w:szCs w:val="18"/>
              </w:rPr>
            </w:pPr>
            <w:r>
              <w:rPr>
                <w:szCs w:val="18"/>
              </w:rPr>
              <w:t>isUnique: N/A</w:t>
            </w:r>
          </w:p>
          <w:p w14:paraId="29248092" w14:textId="77777777" w:rsidR="00F17312" w:rsidRDefault="00F17312" w:rsidP="00F17312">
            <w:pPr>
              <w:pStyle w:val="TAL"/>
              <w:rPr>
                <w:szCs w:val="18"/>
              </w:rPr>
            </w:pPr>
            <w:r>
              <w:rPr>
                <w:szCs w:val="18"/>
              </w:rPr>
              <w:t>defaultValue: None</w:t>
            </w:r>
          </w:p>
          <w:p w14:paraId="786525E5" w14:textId="77777777" w:rsidR="00F17312" w:rsidRDefault="00F17312" w:rsidP="00F17312">
            <w:pPr>
              <w:pStyle w:val="TAL"/>
            </w:pPr>
            <w:r>
              <w:rPr>
                <w:szCs w:val="18"/>
              </w:rPr>
              <w:t xml:space="preserve">isNullable: </w:t>
            </w:r>
            <w:r>
              <w:rPr>
                <w:rFonts w:cs="Arial"/>
                <w:szCs w:val="18"/>
              </w:rPr>
              <w:t>False</w:t>
            </w:r>
          </w:p>
        </w:tc>
      </w:tr>
      <w:tr w:rsidR="00F17312" w14:paraId="51317A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r>
              <w:rPr>
                <w:rFonts w:ascii="Arial" w:eastAsia="SimSun" w:hAnsi="Arial" w:cs="Arial"/>
                <w:sz w:val="18"/>
                <w:szCs w:val="18"/>
                <w:lang w:eastAsia="zh-CN"/>
              </w:rPr>
              <w:t>ThreshX,Low in TS 38.304 [49]. Its unit is 1 dB.</w:t>
            </w:r>
          </w:p>
          <w:p w14:paraId="26EB2BDB" w14:textId="77777777" w:rsidR="00F17312" w:rsidRDefault="00F17312" w:rsidP="00F17312">
            <w:pPr>
              <w:pStyle w:val="TAL"/>
              <w:rPr>
                <w:rFonts w:cs="Arial"/>
                <w:szCs w:val="18"/>
              </w:rPr>
            </w:pPr>
            <w:r>
              <w:rPr>
                <w:rFonts w:cs="Arial"/>
                <w:szCs w:val="18"/>
              </w:rPr>
              <w:t>allowedValues: {0..31}.</w:t>
            </w:r>
          </w:p>
          <w:p w14:paraId="26FE25E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F17312" w:rsidRDefault="00F17312" w:rsidP="00F17312">
            <w:pPr>
              <w:pStyle w:val="TAL"/>
              <w:rPr>
                <w:szCs w:val="18"/>
                <w:lang w:eastAsia="zh-CN"/>
              </w:rPr>
            </w:pPr>
            <w:r>
              <w:rPr>
                <w:szCs w:val="18"/>
              </w:rPr>
              <w:t xml:space="preserve">type: </w:t>
            </w:r>
            <w:r>
              <w:rPr>
                <w:szCs w:val="18"/>
                <w:lang w:eastAsia="zh-CN"/>
              </w:rPr>
              <w:t>Integer</w:t>
            </w:r>
          </w:p>
          <w:p w14:paraId="6890D434" w14:textId="77777777" w:rsidR="00F17312" w:rsidRDefault="00F17312" w:rsidP="00F17312">
            <w:pPr>
              <w:pStyle w:val="TAL"/>
              <w:rPr>
                <w:szCs w:val="18"/>
              </w:rPr>
            </w:pPr>
            <w:r>
              <w:rPr>
                <w:szCs w:val="18"/>
              </w:rPr>
              <w:t>multiplicity: 1</w:t>
            </w:r>
          </w:p>
          <w:p w14:paraId="1729CCFF" w14:textId="77777777" w:rsidR="00F17312" w:rsidRDefault="00F17312" w:rsidP="00F17312">
            <w:pPr>
              <w:pStyle w:val="TAL"/>
              <w:rPr>
                <w:szCs w:val="18"/>
              </w:rPr>
            </w:pPr>
            <w:r>
              <w:rPr>
                <w:szCs w:val="18"/>
              </w:rPr>
              <w:t>isOrdered: N/A</w:t>
            </w:r>
          </w:p>
          <w:p w14:paraId="39AA2103" w14:textId="77777777" w:rsidR="00F17312" w:rsidRDefault="00F17312" w:rsidP="00F17312">
            <w:pPr>
              <w:pStyle w:val="TAL"/>
              <w:rPr>
                <w:szCs w:val="18"/>
              </w:rPr>
            </w:pPr>
            <w:r>
              <w:rPr>
                <w:szCs w:val="18"/>
              </w:rPr>
              <w:t>isUnique: N/A</w:t>
            </w:r>
          </w:p>
          <w:p w14:paraId="4EC149C7" w14:textId="77777777" w:rsidR="00F17312" w:rsidRDefault="00F17312" w:rsidP="00F17312">
            <w:pPr>
              <w:pStyle w:val="TAL"/>
              <w:rPr>
                <w:szCs w:val="18"/>
              </w:rPr>
            </w:pPr>
            <w:r>
              <w:rPr>
                <w:szCs w:val="18"/>
              </w:rPr>
              <w:t>defaultValue: None</w:t>
            </w:r>
          </w:p>
          <w:p w14:paraId="68384164" w14:textId="77777777" w:rsidR="00F17312" w:rsidRDefault="00F17312" w:rsidP="00F17312">
            <w:pPr>
              <w:pStyle w:val="TAL"/>
            </w:pPr>
            <w:r>
              <w:rPr>
                <w:szCs w:val="18"/>
              </w:rPr>
              <w:t xml:space="preserve">isNullable: </w:t>
            </w:r>
            <w:r>
              <w:rPr>
                <w:rFonts w:cs="Arial"/>
                <w:szCs w:val="18"/>
              </w:rPr>
              <w:t>False</w:t>
            </w:r>
          </w:p>
        </w:tc>
      </w:tr>
      <w:tr w:rsidR="00F17312" w14:paraId="4B222E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F17312" w:rsidRDefault="00F17312" w:rsidP="00F17312">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F17312" w:rsidRDefault="00F17312" w:rsidP="00F17312">
            <w:pPr>
              <w:pStyle w:val="TAL"/>
              <w:rPr>
                <w:szCs w:val="18"/>
                <w:lang w:eastAsia="zh-CN"/>
              </w:rPr>
            </w:pPr>
            <w:r>
              <w:rPr>
                <w:szCs w:val="18"/>
              </w:rPr>
              <w:t xml:space="preserve">type: </w:t>
            </w:r>
            <w:r>
              <w:rPr>
                <w:szCs w:val="18"/>
                <w:lang w:eastAsia="zh-CN"/>
              </w:rPr>
              <w:t>Integer</w:t>
            </w:r>
          </w:p>
          <w:p w14:paraId="62C2BFF9" w14:textId="77777777" w:rsidR="00F17312" w:rsidRDefault="00F17312" w:rsidP="00F17312">
            <w:pPr>
              <w:pStyle w:val="TAL"/>
              <w:rPr>
                <w:szCs w:val="18"/>
              </w:rPr>
            </w:pPr>
            <w:r>
              <w:rPr>
                <w:szCs w:val="18"/>
              </w:rPr>
              <w:t>multiplicity: 1</w:t>
            </w:r>
          </w:p>
          <w:p w14:paraId="644B97B6" w14:textId="77777777" w:rsidR="00F17312" w:rsidRDefault="00F17312" w:rsidP="00F17312">
            <w:pPr>
              <w:pStyle w:val="TAL"/>
              <w:rPr>
                <w:szCs w:val="18"/>
              </w:rPr>
            </w:pPr>
            <w:r>
              <w:rPr>
                <w:szCs w:val="18"/>
              </w:rPr>
              <w:t>isOrdered: N/A</w:t>
            </w:r>
          </w:p>
          <w:p w14:paraId="4308134F" w14:textId="77777777" w:rsidR="00F17312" w:rsidRDefault="00F17312" w:rsidP="00F17312">
            <w:pPr>
              <w:pStyle w:val="TAL"/>
              <w:rPr>
                <w:szCs w:val="18"/>
              </w:rPr>
            </w:pPr>
            <w:r>
              <w:rPr>
                <w:szCs w:val="18"/>
              </w:rPr>
              <w:t>isUnique: N/A</w:t>
            </w:r>
          </w:p>
          <w:p w14:paraId="27D990A6" w14:textId="77777777" w:rsidR="00F17312" w:rsidRDefault="00F17312" w:rsidP="00F17312">
            <w:pPr>
              <w:pStyle w:val="TAL"/>
              <w:rPr>
                <w:szCs w:val="18"/>
              </w:rPr>
            </w:pPr>
            <w:r>
              <w:rPr>
                <w:szCs w:val="18"/>
              </w:rPr>
              <w:t>defaultValue: None</w:t>
            </w:r>
          </w:p>
          <w:p w14:paraId="608EE6B3" w14:textId="77777777" w:rsidR="00F17312" w:rsidRDefault="00F17312" w:rsidP="00F17312">
            <w:pPr>
              <w:pStyle w:val="TAL"/>
              <w:rPr>
                <w:rFonts w:cs="Arial"/>
                <w:szCs w:val="18"/>
              </w:rPr>
            </w:pPr>
            <w:r>
              <w:rPr>
                <w:szCs w:val="18"/>
              </w:rPr>
              <w:t xml:space="preserve">isNullable: </w:t>
            </w:r>
            <w:r>
              <w:rPr>
                <w:rFonts w:cs="Arial"/>
                <w:szCs w:val="18"/>
              </w:rPr>
              <w:t>False</w:t>
            </w:r>
          </w:p>
          <w:p w14:paraId="65355C48" w14:textId="77777777" w:rsidR="00F17312" w:rsidRDefault="00F17312" w:rsidP="00F17312">
            <w:pPr>
              <w:pStyle w:val="TAL"/>
            </w:pPr>
          </w:p>
        </w:tc>
      </w:tr>
      <w:tr w:rsidR="00F17312" w14:paraId="441A80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F17312" w:rsidRDefault="00F17312" w:rsidP="00F17312">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F17312" w:rsidRDefault="00F17312" w:rsidP="00F17312">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F17312" w:rsidRDefault="00F17312" w:rsidP="00F17312">
            <w:pPr>
              <w:pStyle w:val="TAL"/>
              <w:rPr>
                <w:szCs w:val="18"/>
              </w:rPr>
            </w:pPr>
            <w:r>
              <w:rPr>
                <w:rFonts w:cs="Arial"/>
                <w:szCs w:val="18"/>
              </w:rPr>
              <w:br/>
              <w:t>allowedValues: {25, 50, 75, 100}.</w:t>
            </w:r>
            <w:r>
              <w:rPr>
                <w:szCs w:val="18"/>
              </w:rPr>
              <w:t xml:space="preserve"> </w:t>
            </w:r>
          </w:p>
          <w:p w14:paraId="15E3C09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F17312" w:rsidRDefault="00F17312" w:rsidP="00F17312">
            <w:pPr>
              <w:pStyle w:val="TAL"/>
              <w:rPr>
                <w:szCs w:val="18"/>
                <w:lang w:eastAsia="zh-CN"/>
              </w:rPr>
            </w:pPr>
            <w:r>
              <w:rPr>
                <w:szCs w:val="18"/>
              </w:rPr>
              <w:t xml:space="preserve">type: </w:t>
            </w:r>
            <w:r>
              <w:rPr>
                <w:szCs w:val="18"/>
                <w:lang w:eastAsia="zh-CN"/>
              </w:rPr>
              <w:t>Integer</w:t>
            </w:r>
          </w:p>
          <w:p w14:paraId="5678229C" w14:textId="77777777" w:rsidR="00F17312" w:rsidRDefault="00F17312" w:rsidP="00F17312">
            <w:pPr>
              <w:pStyle w:val="TAL"/>
              <w:rPr>
                <w:szCs w:val="18"/>
              </w:rPr>
            </w:pPr>
            <w:r>
              <w:rPr>
                <w:szCs w:val="18"/>
              </w:rPr>
              <w:t>multiplicity: 1</w:t>
            </w:r>
          </w:p>
          <w:p w14:paraId="59D4A4EB" w14:textId="77777777" w:rsidR="00F17312" w:rsidRDefault="00F17312" w:rsidP="00F17312">
            <w:pPr>
              <w:pStyle w:val="TAL"/>
              <w:rPr>
                <w:szCs w:val="18"/>
              </w:rPr>
            </w:pPr>
            <w:r>
              <w:rPr>
                <w:szCs w:val="18"/>
              </w:rPr>
              <w:t>isOrdered: N/A</w:t>
            </w:r>
          </w:p>
          <w:p w14:paraId="4DC7BAF0" w14:textId="77777777" w:rsidR="00F17312" w:rsidRDefault="00F17312" w:rsidP="00F17312">
            <w:pPr>
              <w:pStyle w:val="TAL"/>
              <w:rPr>
                <w:szCs w:val="18"/>
              </w:rPr>
            </w:pPr>
            <w:r>
              <w:rPr>
                <w:szCs w:val="18"/>
              </w:rPr>
              <w:t>isUnique: N/A</w:t>
            </w:r>
          </w:p>
          <w:p w14:paraId="025B74CA" w14:textId="77777777" w:rsidR="00F17312" w:rsidRDefault="00F17312" w:rsidP="00F17312">
            <w:pPr>
              <w:pStyle w:val="TAL"/>
              <w:rPr>
                <w:szCs w:val="18"/>
              </w:rPr>
            </w:pPr>
            <w:r>
              <w:rPr>
                <w:szCs w:val="18"/>
              </w:rPr>
              <w:t>defaultValue: None</w:t>
            </w:r>
          </w:p>
          <w:p w14:paraId="099C1691" w14:textId="77777777" w:rsidR="00F17312" w:rsidRDefault="00F17312" w:rsidP="00F17312">
            <w:pPr>
              <w:pStyle w:val="TAL"/>
            </w:pPr>
            <w:r>
              <w:rPr>
                <w:szCs w:val="18"/>
              </w:rPr>
              <w:t xml:space="preserve">isNullable: </w:t>
            </w:r>
            <w:r>
              <w:rPr>
                <w:rFonts w:cs="Arial"/>
                <w:szCs w:val="18"/>
              </w:rPr>
              <w:t>False</w:t>
            </w:r>
          </w:p>
        </w:tc>
      </w:tr>
      <w:tr w:rsidR="00F17312" w14:paraId="2D8B643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F17312" w:rsidRDefault="00F17312" w:rsidP="00F17312">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F17312" w:rsidRDefault="00F17312" w:rsidP="00F17312">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F17312" w:rsidRDefault="00F17312" w:rsidP="00F17312">
            <w:pPr>
              <w:pStyle w:val="TAL"/>
              <w:rPr>
                <w:szCs w:val="18"/>
                <w:lang w:eastAsia="zh-CN"/>
              </w:rPr>
            </w:pPr>
            <w:r>
              <w:rPr>
                <w:szCs w:val="18"/>
              </w:rPr>
              <w:t xml:space="preserve">type: </w:t>
            </w:r>
            <w:r>
              <w:rPr>
                <w:szCs w:val="18"/>
                <w:lang w:eastAsia="zh-CN"/>
              </w:rPr>
              <w:t>Integer</w:t>
            </w:r>
          </w:p>
          <w:p w14:paraId="609DB4EF" w14:textId="77777777" w:rsidR="00F17312" w:rsidRDefault="00F17312" w:rsidP="00F17312">
            <w:pPr>
              <w:pStyle w:val="TAL"/>
              <w:rPr>
                <w:szCs w:val="18"/>
              </w:rPr>
            </w:pPr>
            <w:r>
              <w:rPr>
                <w:szCs w:val="18"/>
              </w:rPr>
              <w:t>multiplicity: 1</w:t>
            </w:r>
          </w:p>
          <w:p w14:paraId="1D330BF8" w14:textId="77777777" w:rsidR="00F17312" w:rsidRDefault="00F17312" w:rsidP="00F17312">
            <w:pPr>
              <w:pStyle w:val="TAL"/>
              <w:rPr>
                <w:szCs w:val="18"/>
              </w:rPr>
            </w:pPr>
            <w:r>
              <w:rPr>
                <w:szCs w:val="18"/>
              </w:rPr>
              <w:t>isOrdered: N/A</w:t>
            </w:r>
          </w:p>
          <w:p w14:paraId="4A5EE616" w14:textId="77777777" w:rsidR="00F17312" w:rsidRDefault="00F17312" w:rsidP="00F17312">
            <w:pPr>
              <w:pStyle w:val="TAL"/>
              <w:rPr>
                <w:szCs w:val="18"/>
              </w:rPr>
            </w:pPr>
            <w:r>
              <w:rPr>
                <w:szCs w:val="18"/>
              </w:rPr>
              <w:t>isUnique: N/A</w:t>
            </w:r>
          </w:p>
          <w:p w14:paraId="35ADAE4A" w14:textId="77777777" w:rsidR="00F17312" w:rsidRDefault="00F17312" w:rsidP="00F17312">
            <w:pPr>
              <w:pStyle w:val="TAL"/>
              <w:rPr>
                <w:szCs w:val="18"/>
              </w:rPr>
            </w:pPr>
            <w:r>
              <w:rPr>
                <w:szCs w:val="18"/>
              </w:rPr>
              <w:t>defaultValue: None</w:t>
            </w:r>
          </w:p>
          <w:p w14:paraId="63040D9E" w14:textId="77777777" w:rsidR="00F17312" w:rsidRDefault="00F17312" w:rsidP="00F17312">
            <w:pPr>
              <w:pStyle w:val="TAL"/>
            </w:pPr>
            <w:r>
              <w:rPr>
                <w:szCs w:val="18"/>
              </w:rPr>
              <w:t xml:space="preserve">isNullable: </w:t>
            </w:r>
            <w:r>
              <w:rPr>
                <w:rFonts w:cs="Arial"/>
                <w:szCs w:val="18"/>
              </w:rPr>
              <w:t>False</w:t>
            </w:r>
          </w:p>
        </w:tc>
      </w:tr>
      <w:tr w:rsidR="00F17312" w14:paraId="7BBBFA0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F17312" w:rsidRDefault="00F17312" w:rsidP="00F17312">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F17312" w:rsidRDefault="00F17312" w:rsidP="00F17312">
            <w:pPr>
              <w:spacing w:after="0"/>
              <w:rPr>
                <w:rFonts w:ascii="Arial" w:hAnsi="Arial" w:cs="Arial"/>
                <w:sz w:val="18"/>
                <w:szCs w:val="18"/>
              </w:rPr>
            </w:pPr>
          </w:p>
          <w:p w14:paraId="21901C9E" w14:textId="77777777" w:rsidR="00F17312" w:rsidRDefault="00F17312" w:rsidP="00F17312">
            <w:pPr>
              <w:pStyle w:val="TAL"/>
              <w:rPr>
                <w:rFonts w:cs="Arial"/>
                <w:szCs w:val="18"/>
              </w:rPr>
            </w:pPr>
            <w:r>
              <w:rPr>
                <w:rFonts w:cs="Arial"/>
                <w:szCs w:val="18"/>
              </w:rPr>
              <w:t>allowedValues: {0.. 3279165}.</w:t>
            </w:r>
          </w:p>
          <w:p w14:paraId="30A6AC92" w14:textId="77777777" w:rsidR="00F17312" w:rsidRDefault="00F17312" w:rsidP="00F17312">
            <w:pPr>
              <w:pStyle w:val="TAL"/>
              <w:rPr>
                <w:rFonts w:cs="Arial"/>
                <w:szCs w:val="18"/>
                <w:highlight w:val="yellow"/>
              </w:rPr>
            </w:pPr>
          </w:p>
          <w:p w14:paraId="053733D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F17312" w:rsidRDefault="00F17312" w:rsidP="00F17312">
            <w:pPr>
              <w:pStyle w:val="TAL"/>
              <w:rPr>
                <w:szCs w:val="18"/>
                <w:lang w:eastAsia="zh-CN"/>
              </w:rPr>
            </w:pPr>
            <w:r>
              <w:rPr>
                <w:szCs w:val="18"/>
              </w:rPr>
              <w:t xml:space="preserve">type: </w:t>
            </w:r>
            <w:r>
              <w:rPr>
                <w:szCs w:val="18"/>
                <w:lang w:eastAsia="zh-CN"/>
              </w:rPr>
              <w:t>Integer</w:t>
            </w:r>
          </w:p>
          <w:p w14:paraId="166DFFF7" w14:textId="77777777" w:rsidR="00F17312" w:rsidRDefault="00F17312" w:rsidP="00F17312">
            <w:pPr>
              <w:pStyle w:val="TAL"/>
              <w:rPr>
                <w:szCs w:val="18"/>
              </w:rPr>
            </w:pPr>
            <w:r>
              <w:rPr>
                <w:szCs w:val="18"/>
              </w:rPr>
              <w:t>multiplicity: 1</w:t>
            </w:r>
          </w:p>
          <w:p w14:paraId="150165C9" w14:textId="77777777" w:rsidR="00F17312" w:rsidRDefault="00F17312" w:rsidP="00F17312">
            <w:pPr>
              <w:pStyle w:val="TAL"/>
              <w:rPr>
                <w:szCs w:val="18"/>
              </w:rPr>
            </w:pPr>
            <w:r>
              <w:rPr>
                <w:szCs w:val="18"/>
              </w:rPr>
              <w:t>isOrdered: N/A</w:t>
            </w:r>
          </w:p>
          <w:p w14:paraId="71AA90F1" w14:textId="77777777" w:rsidR="00F17312" w:rsidRDefault="00F17312" w:rsidP="00F17312">
            <w:pPr>
              <w:pStyle w:val="TAL"/>
              <w:rPr>
                <w:szCs w:val="18"/>
              </w:rPr>
            </w:pPr>
            <w:r>
              <w:rPr>
                <w:szCs w:val="18"/>
              </w:rPr>
              <w:t>isUnique: N/A</w:t>
            </w:r>
          </w:p>
          <w:p w14:paraId="37876998" w14:textId="77777777" w:rsidR="00F17312" w:rsidRDefault="00F17312" w:rsidP="00F17312">
            <w:pPr>
              <w:pStyle w:val="TAL"/>
              <w:rPr>
                <w:szCs w:val="18"/>
              </w:rPr>
            </w:pPr>
            <w:r>
              <w:rPr>
                <w:szCs w:val="18"/>
              </w:rPr>
              <w:t>defaultValue: None</w:t>
            </w:r>
          </w:p>
          <w:p w14:paraId="60EACE00" w14:textId="77777777" w:rsidR="00F17312" w:rsidRDefault="00F17312" w:rsidP="00F17312">
            <w:pPr>
              <w:pStyle w:val="TAL"/>
              <w:rPr>
                <w:rFonts w:cs="Arial"/>
                <w:szCs w:val="18"/>
              </w:rPr>
            </w:pPr>
            <w:r>
              <w:rPr>
                <w:szCs w:val="18"/>
              </w:rPr>
              <w:t xml:space="preserve">isNullable: </w:t>
            </w:r>
            <w:r>
              <w:rPr>
                <w:rFonts w:cs="Arial"/>
                <w:szCs w:val="18"/>
              </w:rPr>
              <w:t>False</w:t>
            </w:r>
          </w:p>
          <w:p w14:paraId="2AEDB16A" w14:textId="77777777" w:rsidR="00F17312" w:rsidRDefault="00F17312" w:rsidP="00F17312">
            <w:pPr>
              <w:pStyle w:val="TAL"/>
            </w:pPr>
          </w:p>
        </w:tc>
      </w:tr>
      <w:tr w:rsidR="00F17312" w14:paraId="2184D7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F17312" w:rsidRDefault="00F17312" w:rsidP="00F17312">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F17312" w:rsidRDefault="00F17312" w:rsidP="00F17312">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F17312" w:rsidRDefault="00F17312" w:rsidP="00F17312">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F17312" w:rsidRDefault="00F17312" w:rsidP="00F17312">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F17312" w:rsidRDefault="00F17312" w:rsidP="00F17312">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F17312" w:rsidRDefault="00F17312" w:rsidP="00F17312">
            <w:pPr>
              <w:pStyle w:val="TAL"/>
              <w:rPr>
                <w:color w:val="000000"/>
                <w:szCs w:val="18"/>
              </w:rPr>
            </w:pPr>
            <w:r>
              <w:rPr>
                <w:color w:val="000000"/>
                <w:szCs w:val="18"/>
              </w:rPr>
              <w:t>multiplicity: 1</w:t>
            </w:r>
          </w:p>
          <w:p w14:paraId="42A961DB" w14:textId="77777777" w:rsidR="00F17312" w:rsidRDefault="00F17312" w:rsidP="00F17312">
            <w:pPr>
              <w:pStyle w:val="TAL"/>
              <w:rPr>
                <w:color w:val="000000"/>
                <w:szCs w:val="18"/>
              </w:rPr>
            </w:pPr>
            <w:r>
              <w:rPr>
                <w:color w:val="000000"/>
                <w:szCs w:val="18"/>
              </w:rPr>
              <w:t>isOrdered: N/A</w:t>
            </w:r>
          </w:p>
          <w:p w14:paraId="771BE626" w14:textId="77777777" w:rsidR="00F17312" w:rsidRDefault="00F17312" w:rsidP="00F17312">
            <w:pPr>
              <w:pStyle w:val="TAL"/>
              <w:rPr>
                <w:color w:val="000000"/>
                <w:szCs w:val="18"/>
              </w:rPr>
            </w:pPr>
            <w:r>
              <w:rPr>
                <w:color w:val="000000"/>
                <w:szCs w:val="18"/>
              </w:rPr>
              <w:t>isUnique: N/A</w:t>
            </w:r>
          </w:p>
          <w:p w14:paraId="0459269C" w14:textId="77777777" w:rsidR="00F17312" w:rsidRDefault="00F17312" w:rsidP="00F17312">
            <w:pPr>
              <w:pStyle w:val="TAL"/>
              <w:rPr>
                <w:color w:val="000000"/>
                <w:szCs w:val="18"/>
              </w:rPr>
            </w:pPr>
            <w:r>
              <w:rPr>
                <w:color w:val="000000"/>
                <w:szCs w:val="18"/>
              </w:rPr>
              <w:t>defaultValue: None</w:t>
            </w:r>
          </w:p>
          <w:p w14:paraId="6B2AEA3D" w14:textId="77777777" w:rsidR="00F17312" w:rsidRDefault="00F17312" w:rsidP="00F17312">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F17312" w:rsidRDefault="00F17312" w:rsidP="00F17312">
            <w:pPr>
              <w:pStyle w:val="TAL"/>
            </w:pPr>
          </w:p>
        </w:tc>
      </w:tr>
      <w:tr w:rsidR="00F17312" w14:paraId="12A17E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F17312" w:rsidRDefault="00F17312" w:rsidP="00F17312">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F17312" w:rsidRDefault="00F17312" w:rsidP="00F17312">
            <w:pPr>
              <w:rPr>
                <w:rFonts w:ascii="Arial" w:eastAsia="Calibri" w:hAnsi="Arial" w:cs="Arial"/>
                <w:sz w:val="18"/>
                <w:szCs w:val="18"/>
              </w:rPr>
            </w:pPr>
            <w:r>
              <w:rPr>
                <w:rFonts w:ascii="Arial" w:hAnsi="Arial" w:cs="Arial"/>
                <w:sz w:val="18"/>
                <w:szCs w:val="18"/>
              </w:rPr>
              <w:t xml:space="preserve">allowedValues: {1..256 } </w:t>
            </w:r>
          </w:p>
          <w:p w14:paraId="3A82CBC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F17312" w:rsidRDefault="00F17312" w:rsidP="00F17312">
            <w:pPr>
              <w:pStyle w:val="TAL"/>
              <w:rPr>
                <w:szCs w:val="18"/>
                <w:lang w:eastAsia="zh-CN"/>
              </w:rPr>
            </w:pPr>
            <w:r>
              <w:rPr>
                <w:szCs w:val="18"/>
              </w:rPr>
              <w:t xml:space="preserve">type: </w:t>
            </w:r>
            <w:r>
              <w:rPr>
                <w:szCs w:val="18"/>
                <w:lang w:eastAsia="zh-CN"/>
              </w:rPr>
              <w:t>Integer</w:t>
            </w:r>
          </w:p>
          <w:p w14:paraId="2E35CBAD" w14:textId="77777777" w:rsidR="00F17312" w:rsidRDefault="00F17312" w:rsidP="00F17312">
            <w:pPr>
              <w:pStyle w:val="TAL"/>
              <w:rPr>
                <w:szCs w:val="18"/>
              </w:rPr>
            </w:pPr>
            <w:r>
              <w:rPr>
                <w:szCs w:val="18"/>
              </w:rPr>
              <w:t>multiplicity: 1</w:t>
            </w:r>
          </w:p>
          <w:p w14:paraId="60D37F3E" w14:textId="77777777" w:rsidR="00F17312" w:rsidRDefault="00F17312" w:rsidP="00F17312">
            <w:pPr>
              <w:pStyle w:val="TAL"/>
              <w:rPr>
                <w:szCs w:val="18"/>
              </w:rPr>
            </w:pPr>
            <w:r>
              <w:rPr>
                <w:szCs w:val="18"/>
              </w:rPr>
              <w:t>isOrdered: N/A</w:t>
            </w:r>
          </w:p>
          <w:p w14:paraId="2CC54DBC" w14:textId="77777777" w:rsidR="00F17312" w:rsidRDefault="00F17312" w:rsidP="00F17312">
            <w:pPr>
              <w:pStyle w:val="TAL"/>
              <w:rPr>
                <w:szCs w:val="18"/>
              </w:rPr>
            </w:pPr>
            <w:r>
              <w:rPr>
                <w:szCs w:val="18"/>
              </w:rPr>
              <w:t>isUnique: N/A</w:t>
            </w:r>
          </w:p>
          <w:p w14:paraId="2843E177" w14:textId="77777777" w:rsidR="00F17312" w:rsidRDefault="00F17312" w:rsidP="00F17312">
            <w:pPr>
              <w:pStyle w:val="TAL"/>
              <w:rPr>
                <w:szCs w:val="18"/>
              </w:rPr>
            </w:pPr>
            <w:r>
              <w:rPr>
                <w:szCs w:val="18"/>
              </w:rPr>
              <w:t>defaultValue: None</w:t>
            </w:r>
          </w:p>
          <w:p w14:paraId="4F2D6699" w14:textId="77777777" w:rsidR="00F17312" w:rsidRDefault="00F17312" w:rsidP="00F17312">
            <w:pPr>
              <w:pStyle w:val="TAL"/>
              <w:rPr>
                <w:rFonts w:cs="Arial"/>
                <w:szCs w:val="18"/>
              </w:rPr>
            </w:pPr>
            <w:r>
              <w:rPr>
                <w:szCs w:val="18"/>
              </w:rPr>
              <w:t xml:space="preserve">isNullable: </w:t>
            </w:r>
            <w:r>
              <w:rPr>
                <w:rFonts w:cs="Arial"/>
                <w:szCs w:val="18"/>
              </w:rPr>
              <w:t>False</w:t>
            </w:r>
          </w:p>
          <w:p w14:paraId="1BC5E9A7" w14:textId="77777777" w:rsidR="00F17312" w:rsidRDefault="00F17312" w:rsidP="00F17312">
            <w:pPr>
              <w:pStyle w:val="TAL"/>
            </w:pPr>
          </w:p>
        </w:tc>
      </w:tr>
      <w:tr w:rsidR="00F17312" w14:paraId="61B471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F17312" w:rsidRDefault="00F17312" w:rsidP="00F17312">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F17312" w:rsidRDefault="00F17312" w:rsidP="00F17312">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F17312" w:rsidRDefault="00F17312" w:rsidP="00F17312">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F17312" w:rsidRDefault="00F17312" w:rsidP="00F17312">
            <w:pPr>
              <w:pStyle w:val="TAL"/>
            </w:pPr>
            <w:r>
              <w:t>type: Integer</w:t>
            </w:r>
          </w:p>
          <w:p w14:paraId="5A8F6480" w14:textId="77777777" w:rsidR="00F17312" w:rsidRDefault="00F17312" w:rsidP="00F17312">
            <w:pPr>
              <w:pStyle w:val="TAL"/>
            </w:pPr>
            <w:r>
              <w:t>multiplicity: 1</w:t>
            </w:r>
          </w:p>
          <w:p w14:paraId="4A0F7AC2" w14:textId="77777777" w:rsidR="00F17312" w:rsidRDefault="00F17312" w:rsidP="00F17312">
            <w:pPr>
              <w:pStyle w:val="TAL"/>
            </w:pPr>
            <w:r>
              <w:t>isOrdered: N/A</w:t>
            </w:r>
          </w:p>
          <w:p w14:paraId="4EE552C5" w14:textId="77777777" w:rsidR="00F17312" w:rsidRDefault="00F17312" w:rsidP="00F17312">
            <w:pPr>
              <w:pStyle w:val="TAL"/>
            </w:pPr>
            <w:r>
              <w:t>isUnique: N/A</w:t>
            </w:r>
          </w:p>
          <w:p w14:paraId="4EA537CB" w14:textId="77777777" w:rsidR="00F17312" w:rsidRDefault="00F17312" w:rsidP="00F17312">
            <w:pPr>
              <w:pStyle w:val="TAL"/>
            </w:pPr>
            <w:r>
              <w:t>defaultValue: None</w:t>
            </w:r>
          </w:p>
          <w:p w14:paraId="335A33A0" w14:textId="77777777" w:rsidR="00F17312" w:rsidRDefault="00F17312" w:rsidP="00F17312">
            <w:pPr>
              <w:pStyle w:val="TAL"/>
            </w:pPr>
            <w:r>
              <w:t>isNullable: False</w:t>
            </w:r>
          </w:p>
          <w:p w14:paraId="267B428A" w14:textId="77777777" w:rsidR="00F17312" w:rsidRDefault="00F17312" w:rsidP="00F17312">
            <w:pPr>
              <w:pStyle w:val="TAL"/>
              <w:rPr>
                <w:rFonts w:cs="Arial"/>
              </w:rPr>
            </w:pPr>
          </w:p>
        </w:tc>
      </w:tr>
      <w:tr w:rsidR="00F17312" w14:paraId="0934B78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F17312" w:rsidRDefault="00F17312" w:rsidP="00F17312">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F17312" w:rsidRDefault="00F17312" w:rsidP="00F17312"/>
          <w:p w14:paraId="3E30B10F" w14:textId="77777777" w:rsidR="00F17312" w:rsidRDefault="00F17312" w:rsidP="00F17312"/>
          <w:p w14:paraId="6D055C2C" w14:textId="77777777" w:rsidR="00F17312" w:rsidRDefault="00F17312" w:rsidP="00F17312"/>
          <w:tbl>
            <w:tblPr>
              <w:tblW w:w="240" w:type="dxa"/>
              <w:tblLayout w:type="fixed"/>
              <w:tblLook w:val="04A0" w:firstRow="1" w:lastRow="0" w:firstColumn="1" w:lastColumn="0" w:noHBand="0" w:noVBand="1"/>
            </w:tblPr>
            <w:tblGrid>
              <w:gridCol w:w="240"/>
            </w:tblGrid>
            <w:tr w:rsidR="00F17312" w14:paraId="07AAA7D1" w14:textId="77777777" w:rsidTr="004535DD">
              <w:trPr>
                <w:trHeight w:val="167"/>
              </w:trPr>
              <w:tc>
                <w:tcPr>
                  <w:tcW w:w="235" w:type="dxa"/>
                  <w:tcBorders>
                    <w:top w:val="nil"/>
                    <w:left w:val="nil"/>
                    <w:bottom w:val="nil"/>
                    <w:right w:val="nil"/>
                  </w:tcBorders>
                </w:tcPr>
                <w:p w14:paraId="01ADE805" w14:textId="77777777" w:rsidR="00F17312" w:rsidRDefault="00F17312" w:rsidP="00F17312">
                  <w:pPr>
                    <w:pStyle w:val="TAL"/>
                    <w:rPr>
                      <w:color w:val="FFFFFF"/>
                    </w:rPr>
                  </w:pPr>
                </w:p>
              </w:tc>
            </w:tr>
          </w:tbl>
          <w:p w14:paraId="38F49F8C"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F17312" w:rsidRDefault="00F17312" w:rsidP="00F17312">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F17312" w:rsidRDefault="00F17312" w:rsidP="00F17312">
            <w:pPr>
              <w:spacing w:after="0"/>
              <w:rPr>
                <w:rFonts w:ascii="Arial" w:hAnsi="Arial" w:cs="Arial"/>
                <w:sz w:val="18"/>
                <w:szCs w:val="18"/>
              </w:rPr>
            </w:pPr>
          </w:p>
          <w:p w14:paraId="203EC33D"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F17312" w:rsidRDefault="00F17312" w:rsidP="00F17312">
            <w:pPr>
              <w:pStyle w:val="TAL"/>
              <w:ind w:left="284"/>
            </w:pPr>
            <w:r>
              <w:t>ssbPeriodicity5 ms 0..4,</w:t>
            </w:r>
          </w:p>
          <w:p w14:paraId="55676770" w14:textId="77777777" w:rsidR="00F17312" w:rsidRDefault="00F17312" w:rsidP="00F17312">
            <w:pPr>
              <w:pStyle w:val="TAL"/>
              <w:ind w:left="284"/>
            </w:pPr>
            <w:r>
              <w:t>ssbPeriodicity10 ms 0..9,</w:t>
            </w:r>
          </w:p>
          <w:p w14:paraId="7AF8067B" w14:textId="77777777" w:rsidR="00F17312" w:rsidRDefault="00F17312" w:rsidP="00F17312">
            <w:pPr>
              <w:pStyle w:val="TAL"/>
              <w:ind w:left="284"/>
            </w:pPr>
            <w:r>
              <w:t>ssbPeriodicity20 ms 0..19,</w:t>
            </w:r>
          </w:p>
          <w:p w14:paraId="181D91E0" w14:textId="77777777" w:rsidR="00F17312" w:rsidRDefault="00F17312" w:rsidP="00F17312">
            <w:pPr>
              <w:pStyle w:val="TAL"/>
              <w:ind w:left="284"/>
            </w:pPr>
            <w:r>
              <w:t>ssbPeriodicity40 ms 0..39,</w:t>
            </w:r>
          </w:p>
          <w:p w14:paraId="4171F526" w14:textId="77777777" w:rsidR="00F17312" w:rsidRDefault="00F17312" w:rsidP="00F17312">
            <w:pPr>
              <w:pStyle w:val="TAL"/>
              <w:ind w:left="284"/>
            </w:pPr>
            <w:r>
              <w:t>ssbPeriodicity80 ms 0..79,</w:t>
            </w:r>
          </w:p>
          <w:p w14:paraId="4BD6842D" w14:textId="77777777" w:rsidR="00F17312" w:rsidRDefault="00F17312" w:rsidP="00F17312">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F17312" w:rsidRDefault="00F17312" w:rsidP="00F17312">
            <w:pPr>
              <w:pStyle w:val="TAL"/>
            </w:pPr>
            <w:r>
              <w:t>type: Integer</w:t>
            </w:r>
          </w:p>
          <w:p w14:paraId="228E7BEA" w14:textId="77777777" w:rsidR="00F17312" w:rsidRDefault="00F17312" w:rsidP="00F17312">
            <w:pPr>
              <w:pStyle w:val="TAL"/>
            </w:pPr>
            <w:r>
              <w:t>multiplicity: 1</w:t>
            </w:r>
          </w:p>
          <w:p w14:paraId="4F3473B5" w14:textId="77777777" w:rsidR="00F17312" w:rsidRDefault="00F17312" w:rsidP="00F17312">
            <w:pPr>
              <w:pStyle w:val="TAL"/>
            </w:pPr>
            <w:r>
              <w:t>isOrdered: N/A</w:t>
            </w:r>
          </w:p>
          <w:p w14:paraId="2A47CD55" w14:textId="77777777" w:rsidR="00F17312" w:rsidRDefault="00F17312" w:rsidP="00F17312">
            <w:pPr>
              <w:pStyle w:val="TAL"/>
            </w:pPr>
            <w:r>
              <w:t>isUnique: N/A</w:t>
            </w:r>
          </w:p>
          <w:p w14:paraId="1F9D02E8" w14:textId="77777777" w:rsidR="00F17312" w:rsidRDefault="00F17312" w:rsidP="00F17312">
            <w:pPr>
              <w:pStyle w:val="TAL"/>
            </w:pPr>
            <w:r>
              <w:t>defaultValue: None</w:t>
            </w:r>
          </w:p>
          <w:p w14:paraId="65854DA1" w14:textId="77777777" w:rsidR="00F17312" w:rsidRDefault="00F17312" w:rsidP="00F17312">
            <w:pPr>
              <w:pStyle w:val="TAL"/>
            </w:pPr>
            <w:r>
              <w:t>isNullable: False</w:t>
            </w:r>
          </w:p>
          <w:p w14:paraId="4600010A" w14:textId="77777777" w:rsidR="00F17312" w:rsidRDefault="00F17312" w:rsidP="00F17312">
            <w:pPr>
              <w:pStyle w:val="TAL"/>
              <w:rPr>
                <w:rFonts w:cs="Arial"/>
              </w:rPr>
            </w:pPr>
          </w:p>
        </w:tc>
      </w:tr>
      <w:tr w:rsidR="00F17312" w14:paraId="75919FB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ssbDuration</w:t>
            </w:r>
          </w:p>
          <w:tbl>
            <w:tblPr>
              <w:tblW w:w="0" w:type="auto"/>
              <w:tblLayout w:type="fixed"/>
              <w:tblLook w:val="04A0" w:firstRow="1" w:lastRow="0" w:firstColumn="1" w:lastColumn="0" w:noHBand="0" w:noVBand="1"/>
            </w:tblPr>
            <w:tblGrid>
              <w:gridCol w:w="290"/>
            </w:tblGrid>
            <w:tr w:rsidR="00F17312" w14:paraId="72AAB6CD" w14:textId="77777777" w:rsidTr="004535DD">
              <w:trPr>
                <w:trHeight w:val="117"/>
              </w:trPr>
              <w:tc>
                <w:tcPr>
                  <w:tcW w:w="290" w:type="dxa"/>
                  <w:tcBorders>
                    <w:top w:val="nil"/>
                    <w:left w:val="nil"/>
                    <w:bottom w:val="nil"/>
                    <w:right w:val="nil"/>
                  </w:tcBorders>
                </w:tcPr>
                <w:p w14:paraId="040FF15A" w14:textId="77777777" w:rsidR="00F17312" w:rsidRDefault="00F17312" w:rsidP="00F17312">
                  <w:pPr>
                    <w:pStyle w:val="Default"/>
                    <w:rPr>
                      <w:sz w:val="18"/>
                      <w:szCs w:val="18"/>
                      <w:lang w:val="en-GB"/>
                    </w:rPr>
                  </w:pPr>
                </w:p>
              </w:tc>
            </w:tr>
          </w:tbl>
          <w:p w14:paraId="1A33BDA7"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F17312" w:rsidRDefault="00F17312" w:rsidP="00F17312">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F17312" w:rsidRDefault="00F17312" w:rsidP="00F17312">
            <w:pPr>
              <w:spacing w:after="0"/>
              <w:rPr>
                <w:rFonts w:ascii="Arial" w:hAnsi="Arial" w:cs="Arial"/>
                <w:sz w:val="18"/>
                <w:szCs w:val="18"/>
              </w:rPr>
            </w:pPr>
          </w:p>
          <w:p w14:paraId="06345B26"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F17312" w:rsidRDefault="00F17312" w:rsidP="00F17312">
            <w:pPr>
              <w:pStyle w:val="TAL"/>
            </w:pPr>
            <w:r>
              <w:t>type: Integer</w:t>
            </w:r>
          </w:p>
          <w:p w14:paraId="70841E75" w14:textId="77777777" w:rsidR="00F17312" w:rsidRDefault="00F17312" w:rsidP="00F17312">
            <w:pPr>
              <w:pStyle w:val="TAL"/>
            </w:pPr>
            <w:r>
              <w:t>multiplicity: 1</w:t>
            </w:r>
          </w:p>
          <w:p w14:paraId="17915070" w14:textId="77777777" w:rsidR="00F17312" w:rsidRDefault="00F17312" w:rsidP="00F17312">
            <w:pPr>
              <w:pStyle w:val="TAL"/>
            </w:pPr>
            <w:r>
              <w:t>isOrdered: N/A</w:t>
            </w:r>
          </w:p>
          <w:p w14:paraId="3CC79BC0" w14:textId="77777777" w:rsidR="00F17312" w:rsidRDefault="00F17312" w:rsidP="00F17312">
            <w:pPr>
              <w:pStyle w:val="TAL"/>
            </w:pPr>
            <w:r>
              <w:t>isUnique: N/A</w:t>
            </w:r>
          </w:p>
          <w:p w14:paraId="50AEDE07" w14:textId="77777777" w:rsidR="00F17312" w:rsidRDefault="00F17312" w:rsidP="00F17312">
            <w:pPr>
              <w:pStyle w:val="TAL"/>
            </w:pPr>
            <w:r>
              <w:t>defaultValue: None</w:t>
            </w:r>
          </w:p>
          <w:p w14:paraId="5F88A51B" w14:textId="77777777" w:rsidR="00F17312" w:rsidRDefault="00F17312" w:rsidP="00F17312">
            <w:pPr>
              <w:pStyle w:val="TAL"/>
            </w:pPr>
            <w:r>
              <w:t>isNullable: False</w:t>
            </w:r>
          </w:p>
          <w:p w14:paraId="1832F299" w14:textId="77777777" w:rsidR="00F17312" w:rsidRDefault="00F17312" w:rsidP="00F17312">
            <w:pPr>
              <w:pStyle w:val="TAL"/>
              <w:rPr>
                <w:rFonts w:cs="Arial"/>
              </w:rPr>
            </w:pPr>
          </w:p>
        </w:tc>
      </w:tr>
      <w:tr w:rsidR="00F17312" w14:paraId="2A8F5E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3651E2AD"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7E71C46F"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77777777" w:rsidR="00F17312" w:rsidRDefault="00F17312" w:rsidP="00F17312">
            <w:pPr>
              <w:pStyle w:val="TAL"/>
            </w:pPr>
            <w:r>
              <w:t xml:space="preserve">type: String </w:t>
            </w:r>
          </w:p>
          <w:p w14:paraId="5DBDF65B" w14:textId="77777777" w:rsidR="00F17312" w:rsidRDefault="00F17312" w:rsidP="00F17312">
            <w:pPr>
              <w:pStyle w:val="TAL"/>
            </w:pPr>
            <w:r>
              <w:t xml:space="preserve">multiplicity: </w:t>
            </w:r>
            <w:r>
              <w:rPr>
                <w:lang w:eastAsia="zh-CN"/>
              </w:rPr>
              <w:t>1</w:t>
            </w:r>
          </w:p>
          <w:p w14:paraId="5BA0E28A" w14:textId="77777777" w:rsidR="00F17312" w:rsidRDefault="00F17312" w:rsidP="00F17312">
            <w:pPr>
              <w:pStyle w:val="TAL"/>
            </w:pPr>
            <w:r>
              <w:t>isOrdered: N/A</w:t>
            </w:r>
          </w:p>
          <w:p w14:paraId="461FAE09" w14:textId="77777777" w:rsidR="00F17312" w:rsidRDefault="00F17312" w:rsidP="00F17312">
            <w:pPr>
              <w:pStyle w:val="TAL"/>
            </w:pPr>
            <w:r>
              <w:t>isUnique: N/A</w:t>
            </w:r>
          </w:p>
          <w:p w14:paraId="48646A4F" w14:textId="77777777" w:rsidR="00F17312" w:rsidRDefault="00F17312" w:rsidP="00F17312">
            <w:pPr>
              <w:pStyle w:val="TAL"/>
            </w:pPr>
            <w:r>
              <w:t>defaultValue: None</w:t>
            </w:r>
          </w:p>
          <w:p w14:paraId="4F4F26C6" w14:textId="77777777" w:rsidR="00F17312" w:rsidRDefault="00F17312" w:rsidP="00F17312">
            <w:pPr>
              <w:pStyle w:val="TAL"/>
            </w:pPr>
            <w:r>
              <w:t>isNullable: False</w:t>
            </w:r>
          </w:p>
        </w:tc>
      </w:tr>
      <w:tr w:rsidR="00F17312" w14:paraId="306A1F6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32EE026E"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6FE00E73" w14:textId="77777777" w:rsidR="00F17312" w:rsidRDefault="00F17312" w:rsidP="00F17312">
            <w:pPr>
              <w:spacing w:after="0"/>
              <w:rPr>
                <w:rStyle w:val="normaltextrun1"/>
                <w:color w:val="181818"/>
                <w:spacing w:val="-6"/>
                <w:position w:val="2"/>
              </w:rPr>
            </w:pPr>
          </w:p>
          <w:p w14:paraId="01973F7A"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77777777" w:rsidR="00F17312" w:rsidRDefault="00F17312" w:rsidP="00F17312">
            <w:pPr>
              <w:pStyle w:val="TAL"/>
            </w:pPr>
            <w:r>
              <w:t>type: String</w:t>
            </w:r>
          </w:p>
          <w:p w14:paraId="787F0EF4" w14:textId="77777777" w:rsidR="00F17312" w:rsidRDefault="00F17312" w:rsidP="00F17312">
            <w:pPr>
              <w:pStyle w:val="TAL"/>
            </w:pPr>
            <w:r>
              <w:t xml:space="preserve">multiplicity: </w:t>
            </w:r>
            <w:r>
              <w:rPr>
                <w:lang w:eastAsia="zh-CN"/>
              </w:rPr>
              <w:t>1</w:t>
            </w:r>
          </w:p>
          <w:p w14:paraId="3D6D96EC" w14:textId="77777777" w:rsidR="00F17312" w:rsidRDefault="00F17312" w:rsidP="00F17312">
            <w:pPr>
              <w:pStyle w:val="TAL"/>
            </w:pPr>
            <w:r>
              <w:t>isOrdered: N/A</w:t>
            </w:r>
          </w:p>
          <w:p w14:paraId="3043A9BC" w14:textId="77777777" w:rsidR="00F17312" w:rsidRDefault="00F17312" w:rsidP="00F17312">
            <w:pPr>
              <w:pStyle w:val="TAL"/>
            </w:pPr>
            <w:r>
              <w:t>isUnique: N/A</w:t>
            </w:r>
          </w:p>
          <w:p w14:paraId="2ED36E82" w14:textId="77777777" w:rsidR="00F17312" w:rsidRDefault="00F17312" w:rsidP="00F17312">
            <w:pPr>
              <w:pStyle w:val="TAL"/>
            </w:pPr>
            <w:r>
              <w:t>defaultValue: None</w:t>
            </w:r>
          </w:p>
          <w:p w14:paraId="00434992" w14:textId="77777777" w:rsidR="00F17312" w:rsidRDefault="00F17312" w:rsidP="00F17312">
            <w:pPr>
              <w:pStyle w:val="TAL"/>
            </w:pPr>
            <w:r>
              <w:t>isNullable: False</w:t>
            </w:r>
          </w:p>
        </w:tc>
      </w:tr>
      <w:tr w:rsidR="00F17312" w14:paraId="3FDCAF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F17312" w:rsidRDefault="00F17312" w:rsidP="00F17312">
            <w:pPr>
              <w:keepNext/>
              <w:keepLines/>
              <w:spacing w:after="0"/>
              <w:rPr>
                <w:rFonts w:ascii="Arial" w:hAnsi="Arial" w:cs="Arial"/>
                <w:sz w:val="18"/>
                <w:szCs w:val="18"/>
                <w:lang w:eastAsia="en-GB"/>
              </w:rPr>
            </w:pPr>
          </w:p>
          <w:p w14:paraId="6A29209F" w14:textId="77777777" w:rsidR="00F17312" w:rsidRDefault="00F17312" w:rsidP="00F17312">
            <w:pPr>
              <w:keepNext/>
              <w:keepLines/>
              <w:spacing w:after="0"/>
              <w:rPr>
                <w:rFonts w:ascii="Arial" w:hAnsi="Arial" w:cs="Arial"/>
                <w:sz w:val="18"/>
                <w:szCs w:val="18"/>
                <w:lang w:eastAsia="en-GB"/>
              </w:rPr>
            </w:pPr>
          </w:p>
          <w:p w14:paraId="46D550B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F17312" w:rsidRDefault="00F17312" w:rsidP="00F17312">
            <w:pPr>
              <w:pStyle w:val="TAL"/>
            </w:pPr>
            <w:r>
              <w:t>type: MappingSetIDBackhaulAddress</w:t>
            </w:r>
          </w:p>
          <w:p w14:paraId="6D0C8C31" w14:textId="77777777" w:rsidR="00F17312" w:rsidRDefault="00F17312" w:rsidP="00F17312">
            <w:pPr>
              <w:pStyle w:val="TAL"/>
            </w:pPr>
            <w:r>
              <w:t xml:space="preserve">multiplicity: </w:t>
            </w:r>
            <w:r>
              <w:rPr>
                <w:rFonts w:cs="Arial"/>
                <w:snapToGrid w:val="0"/>
                <w:szCs w:val="18"/>
              </w:rPr>
              <w:t>1..*</w:t>
            </w:r>
          </w:p>
          <w:p w14:paraId="156B3821" w14:textId="77777777" w:rsidR="00F17312" w:rsidRDefault="00F17312" w:rsidP="00F17312">
            <w:pPr>
              <w:pStyle w:val="TAL"/>
            </w:pPr>
            <w:r>
              <w:t>isOrdered: N/A</w:t>
            </w:r>
          </w:p>
          <w:p w14:paraId="4D550076" w14:textId="77777777" w:rsidR="00F17312" w:rsidRDefault="00F17312" w:rsidP="00F17312">
            <w:pPr>
              <w:pStyle w:val="TAL"/>
            </w:pPr>
            <w:r>
              <w:t>isUnique: N/A</w:t>
            </w:r>
          </w:p>
          <w:p w14:paraId="50FF8ABB" w14:textId="77777777" w:rsidR="00F17312" w:rsidRDefault="00F17312" w:rsidP="00F17312">
            <w:pPr>
              <w:pStyle w:val="TAL"/>
            </w:pPr>
            <w:r>
              <w:t>defaultValue: None</w:t>
            </w:r>
          </w:p>
          <w:p w14:paraId="7679F5EE" w14:textId="77777777" w:rsidR="00F17312" w:rsidRDefault="00F17312" w:rsidP="00F17312">
            <w:pPr>
              <w:pStyle w:val="TAL"/>
            </w:pPr>
            <w:r>
              <w:t>isNullable: False</w:t>
            </w:r>
          </w:p>
        </w:tc>
      </w:tr>
      <w:tr w:rsidR="00F17312" w14:paraId="24142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F17312" w:rsidRDefault="00F17312" w:rsidP="00F17312">
            <w:pPr>
              <w:keepNext/>
              <w:keepLines/>
              <w:spacing w:after="0"/>
              <w:rPr>
                <w:rFonts w:ascii="Arial" w:hAnsi="Arial" w:cs="Arial"/>
                <w:sz w:val="18"/>
                <w:szCs w:val="18"/>
                <w:lang w:eastAsia="en-GB"/>
              </w:rPr>
            </w:pPr>
          </w:p>
          <w:p w14:paraId="7113B617" w14:textId="77777777" w:rsidR="00F17312" w:rsidRDefault="00F17312" w:rsidP="00F17312">
            <w:pPr>
              <w:keepNext/>
              <w:keepLines/>
              <w:spacing w:after="0"/>
              <w:rPr>
                <w:rFonts w:ascii="Arial" w:hAnsi="Arial" w:cs="Arial"/>
                <w:sz w:val="18"/>
                <w:szCs w:val="18"/>
                <w:lang w:eastAsia="en-GB"/>
              </w:rPr>
            </w:pPr>
          </w:p>
          <w:p w14:paraId="1C3D7C2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F17312" w:rsidRDefault="00F17312" w:rsidP="00F17312">
            <w:pPr>
              <w:pStyle w:val="TAL"/>
            </w:pPr>
            <w:r>
              <w:t>type: BackhaulAddress</w:t>
            </w:r>
          </w:p>
          <w:p w14:paraId="70C7FDC2" w14:textId="77777777" w:rsidR="00F17312" w:rsidRDefault="00F17312" w:rsidP="00F17312">
            <w:pPr>
              <w:pStyle w:val="TAL"/>
            </w:pPr>
            <w:r>
              <w:t xml:space="preserve">multiplicity: </w:t>
            </w:r>
            <w:r>
              <w:rPr>
                <w:rFonts w:cs="Arial"/>
                <w:snapToGrid w:val="0"/>
                <w:szCs w:val="18"/>
              </w:rPr>
              <w:t>1</w:t>
            </w:r>
          </w:p>
          <w:p w14:paraId="435EF948" w14:textId="77777777" w:rsidR="00F17312" w:rsidRDefault="00F17312" w:rsidP="00F17312">
            <w:pPr>
              <w:pStyle w:val="TAL"/>
            </w:pPr>
            <w:r>
              <w:t>isOrdered: N/A</w:t>
            </w:r>
          </w:p>
          <w:p w14:paraId="2D8E1819" w14:textId="77777777" w:rsidR="00F17312" w:rsidRDefault="00F17312" w:rsidP="00F17312">
            <w:pPr>
              <w:pStyle w:val="TAL"/>
            </w:pPr>
            <w:r>
              <w:t>isUnique: N/A</w:t>
            </w:r>
          </w:p>
          <w:p w14:paraId="3F3F41DC" w14:textId="77777777" w:rsidR="00F17312" w:rsidRDefault="00F17312" w:rsidP="00F17312">
            <w:pPr>
              <w:pStyle w:val="TAL"/>
            </w:pPr>
            <w:r>
              <w:t>defaultValue: None</w:t>
            </w:r>
          </w:p>
          <w:p w14:paraId="78CE7966" w14:textId="77777777" w:rsidR="00F17312" w:rsidRDefault="00F17312" w:rsidP="00F17312">
            <w:pPr>
              <w:pStyle w:val="TAL"/>
            </w:pPr>
            <w:r>
              <w:t>isNullable: False</w:t>
            </w:r>
          </w:p>
        </w:tc>
      </w:tr>
      <w:tr w:rsidR="00F17312" w14:paraId="5B3C1F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F17312" w:rsidRDefault="00F17312" w:rsidP="00F17312">
            <w:pPr>
              <w:keepNext/>
              <w:keepLines/>
              <w:spacing w:after="0"/>
              <w:rPr>
                <w:rFonts w:ascii="Arial" w:hAnsi="Arial" w:cs="Arial"/>
                <w:sz w:val="18"/>
                <w:szCs w:val="18"/>
                <w:lang w:eastAsia="en-GB"/>
              </w:rPr>
            </w:pPr>
          </w:p>
          <w:p w14:paraId="4212D03F"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66CBDF38"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363F5B7C" w14:textId="77777777" w:rsidR="00F17312" w:rsidRDefault="00F17312" w:rsidP="00F17312">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F17312" w:rsidRDefault="00F17312" w:rsidP="00F17312">
            <w:pPr>
              <w:pStyle w:val="TAL"/>
            </w:pPr>
            <w:r>
              <w:t>type: Integer</w:t>
            </w:r>
          </w:p>
          <w:p w14:paraId="603A9D66" w14:textId="77777777" w:rsidR="00F17312" w:rsidRDefault="00F17312" w:rsidP="00F17312">
            <w:pPr>
              <w:pStyle w:val="TAL"/>
            </w:pPr>
            <w:r>
              <w:t xml:space="preserve">multiplicity: </w:t>
            </w:r>
            <w:r>
              <w:rPr>
                <w:lang w:eastAsia="zh-CN"/>
              </w:rPr>
              <w:t>1</w:t>
            </w:r>
          </w:p>
          <w:p w14:paraId="43B530B0" w14:textId="77777777" w:rsidR="00F17312" w:rsidRDefault="00F17312" w:rsidP="00F17312">
            <w:pPr>
              <w:pStyle w:val="TAL"/>
            </w:pPr>
            <w:r>
              <w:t>isOrdered: N/A</w:t>
            </w:r>
          </w:p>
          <w:p w14:paraId="1919B997" w14:textId="77777777" w:rsidR="00F17312" w:rsidRDefault="00F17312" w:rsidP="00F17312">
            <w:pPr>
              <w:pStyle w:val="TAL"/>
            </w:pPr>
            <w:r>
              <w:t>isUnique: N/A</w:t>
            </w:r>
          </w:p>
          <w:p w14:paraId="0AF18DAE" w14:textId="77777777" w:rsidR="00F17312" w:rsidRDefault="00F17312" w:rsidP="00F17312">
            <w:pPr>
              <w:pStyle w:val="TAL"/>
            </w:pPr>
            <w:r>
              <w:t>defaultValue: None</w:t>
            </w:r>
          </w:p>
          <w:p w14:paraId="6FD50C0C" w14:textId="77777777" w:rsidR="00F17312" w:rsidRDefault="00F17312" w:rsidP="00F17312">
            <w:pPr>
              <w:pStyle w:val="TAL"/>
            </w:pPr>
            <w:r>
              <w:t>isNullable: False</w:t>
            </w:r>
          </w:p>
        </w:tc>
      </w:tr>
      <w:tr w:rsidR="00F17312" w14:paraId="69FB8D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F17312" w:rsidRDefault="00F17312" w:rsidP="00F17312">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F17312" w:rsidRDefault="00F17312" w:rsidP="00F17312">
            <w:pPr>
              <w:pStyle w:val="TAL"/>
              <w:rPr>
                <w:lang w:eastAsia="zh-CN"/>
              </w:rPr>
            </w:pPr>
            <w:r>
              <w:t>type</w:t>
            </w:r>
            <w:r>
              <w:rPr>
                <w:lang w:eastAsia="zh-CN"/>
              </w:rPr>
              <w:t>: TAI</w:t>
            </w:r>
          </w:p>
          <w:p w14:paraId="78275AB4" w14:textId="77777777" w:rsidR="00F17312" w:rsidRDefault="00F17312" w:rsidP="00F17312">
            <w:pPr>
              <w:pStyle w:val="TAL"/>
            </w:pPr>
            <w:r>
              <w:t>multiplicity: 1</w:t>
            </w:r>
          </w:p>
          <w:p w14:paraId="18CFB14A" w14:textId="77777777" w:rsidR="00F17312" w:rsidRDefault="00F17312" w:rsidP="00F17312">
            <w:pPr>
              <w:pStyle w:val="TAL"/>
            </w:pPr>
            <w:r>
              <w:t>isOrdered: N/A</w:t>
            </w:r>
          </w:p>
          <w:p w14:paraId="72D12E22" w14:textId="77777777" w:rsidR="00F17312" w:rsidRDefault="00F17312" w:rsidP="00F17312">
            <w:pPr>
              <w:pStyle w:val="TAL"/>
            </w:pPr>
            <w:r>
              <w:t>isUnique: N/A</w:t>
            </w:r>
          </w:p>
          <w:p w14:paraId="5DE3CEC7" w14:textId="77777777" w:rsidR="00F17312" w:rsidRDefault="00F17312" w:rsidP="00F17312">
            <w:pPr>
              <w:pStyle w:val="TAL"/>
            </w:pPr>
            <w:r>
              <w:t>defaultValue: None</w:t>
            </w:r>
          </w:p>
          <w:p w14:paraId="07808F06" w14:textId="77777777" w:rsidR="00F17312" w:rsidRDefault="00F17312" w:rsidP="00F17312">
            <w:pPr>
              <w:pStyle w:val="TAL"/>
            </w:pPr>
            <w:r>
              <w:t>isNullable: False</w:t>
            </w:r>
          </w:p>
        </w:tc>
      </w:tr>
      <w:tr w:rsidR="00F17312" w14:paraId="4F6DD8A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F17312" w:rsidRDefault="00F17312" w:rsidP="00F17312">
            <w:pPr>
              <w:pStyle w:val="Default"/>
              <w:rPr>
                <w:rFonts w:ascii="Courier New" w:hAnsi="Courier New" w:cs="Courier New"/>
                <w:sz w:val="18"/>
                <w:szCs w:val="18"/>
                <w:lang w:val="en-GB" w:eastAsia="zh-CN"/>
              </w:rPr>
            </w:pPr>
            <w:r>
              <w:rPr>
                <w:rFonts w:ascii="Courier New" w:hAnsi="Courier New"/>
                <w:sz w:val="18"/>
                <w:lang w:val="en-GB"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F17312" w:rsidRDefault="00F17312" w:rsidP="00F17312">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F17312" w:rsidRDefault="00F17312" w:rsidP="00F17312">
            <w:pPr>
              <w:pStyle w:val="TAL"/>
            </w:pPr>
          </w:p>
          <w:p w14:paraId="68B65A76" w14:textId="77777777" w:rsidR="00F17312" w:rsidRDefault="00F17312" w:rsidP="00F17312">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F17312" w:rsidRDefault="00F17312" w:rsidP="00F17312">
            <w:pPr>
              <w:pStyle w:val="TAL"/>
            </w:pPr>
          </w:p>
          <w:p w14:paraId="7F74D0BA" w14:textId="77777777" w:rsidR="00F17312" w:rsidRDefault="00F17312" w:rsidP="00F17312">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F17312" w:rsidRDefault="00F17312" w:rsidP="00F17312">
            <w:pPr>
              <w:pStyle w:val="TAL"/>
              <w:rPr>
                <w:lang w:eastAsia="zh-CN"/>
              </w:rPr>
            </w:pPr>
          </w:p>
          <w:p w14:paraId="09B298B3" w14:textId="77777777" w:rsidR="00F17312" w:rsidRDefault="00F17312" w:rsidP="00F17312">
            <w:pPr>
              <w:pStyle w:val="TAL"/>
              <w:rPr>
                <w:lang w:eastAsia="zh-CN"/>
              </w:rPr>
            </w:pPr>
            <w:r>
              <w:rPr>
                <w:lang w:eastAsia="zh-CN"/>
              </w:rPr>
              <w:t>allowedValues: TRUE,FALSE</w:t>
            </w:r>
          </w:p>
          <w:p w14:paraId="2398B7F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F17312" w:rsidRDefault="00F17312" w:rsidP="00F17312">
            <w:pPr>
              <w:pStyle w:val="TAL"/>
            </w:pPr>
            <w:r>
              <w:t xml:space="preserve">type: </w:t>
            </w:r>
            <w:r>
              <w:rPr>
                <w:rFonts w:cs="Arial"/>
                <w:szCs w:val="18"/>
              </w:rPr>
              <w:t>Boolean</w:t>
            </w:r>
          </w:p>
          <w:p w14:paraId="3AB860AC" w14:textId="77777777" w:rsidR="00F17312" w:rsidRDefault="00F17312" w:rsidP="00F17312">
            <w:pPr>
              <w:pStyle w:val="TAL"/>
            </w:pPr>
            <w:r>
              <w:t>multiplicity: 1</w:t>
            </w:r>
          </w:p>
          <w:p w14:paraId="4E617A7A" w14:textId="77777777" w:rsidR="00F17312" w:rsidRDefault="00F17312" w:rsidP="00F17312">
            <w:pPr>
              <w:pStyle w:val="TAL"/>
            </w:pPr>
            <w:r>
              <w:t>isOrdered: N/A</w:t>
            </w:r>
          </w:p>
          <w:p w14:paraId="0CA48BEA" w14:textId="77777777" w:rsidR="00F17312" w:rsidRDefault="00F17312" w:rsidP="00F17312">
            <w:pPr>
              <w:pStyle w:val="TAL"/>
            </w:pPr>
            <w:r>
              <w:t>isUnique: N/A</w:t>
            </w:r>
          </w:p>
          <w:p w14:paraId="1F985193" w14:textId="77777777" w:rsidR="00F17312" w:rsidRDefault="00F17312" w:rsidP="00F17312">
            <w:pPr>
              <w:pStyle w:val="TAL"/>
            </w:pPr>
            <w:r>
              <w:t>defaultValue: None</w:t>
            </w:r>
          </w:p>
          <w:p w14:paraId="317E2568" w14:textId="77777777" w:rsidR="00F17312" w:rsidRDefault="00F17312" w:rsidP="00F17312">
            <w:pPr>
              <w:pStyle w:val="TAL"/>
            </w:pPr>
            <w:r>
              <w:t>isNullable: False</w:t>
            </w:r>
          </w:p>
        </w:tc>
      </w:tr>
      <w:tr w:rsidR="00F17312" w14:paraId="272A17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F17312" w:rsidRDefault="00F17312" w:rsidP="00F17312">
            <w:pPr>
              <w:pStyle w:val="TAL"/>
            </w:pPr>
            <w:r>
              <w:t>This indicates if HO is allowed or prohibited.</w:t>
            </w:r>
          </w:p>
          <w:p w14:paraId="7442A136" w14:textId="77777777" w:rsidR="00F17312" w:rsidRDefault="00F17312" w:rsidP="00F17312">
            <w:pPr>
              <w:pStyle w:val="TAL"/>
            </w:pPr>
          </w:p>
          <w:p w14:paraId="3B2F7C65" w14:textId="77777777" w:rsidR="00F17312" w:rsidRDefault="00F17312" w:rsidP="00F17312">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F17312" w:rsidRDefault="00F17312" w:rsidP="00F17312">
            <w:pPr>
              <w:pStyle w:val="TAL"/>
            </w:pPr>
          </w:p>
          <w:p w14:paraId="24157746" w14:textId="77777777" w:rsidR="00F17312" w:rsidRDefault="00F17312" w:rsidP="00F17312">
            <w:pPr>
              <w:pStyle w:val="TAL"/>
              <w:rPr>
                <w:lang w:eastAsia="zh-CN"/>
              </w:rPr>
            </w:pPr>
            <w:r>
              <w:t>If FALSE, handover shall not be allowed.</w:t>
            </w:r>
          </w:p>
          <w:p w14:paraId="668D7B7D" w14:textId="77777777" w:rsidR="00F17312" w:rsidRDefault="00F17312" w:rsidP="00F17312">
            <w:pPr>
              <w:pStyle w:val="TAL"/>
              <w:rPr>
                <w:lang w:eastAsia="zh-CN"/>
              </w:rPr>
            </w:pPr>
          </w:p>
          <w:p w14:paraId="5CC75A0D"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F17312" w:rsidRDefault="00F17312" w:rsidP="00F17312">
            <w:pPr>
              <w:pStyle w:val="TAL"/>
            </w:pPr>
            <w:r>
              <w:t xml:space="preserve">type: </w:t>
            </w:r>
            <w:r>
              <w:rPr>
                <w:rFonts w:cs="Arial"/>
                <w:szCs w:val="18"/>
              </w:rPr>
              <w:t>Boolean</w:t>
            </w:r>
          </w:p>
          <w:p w14:paraId="5176C14E" w14:textId="77777777" w:rsidR="00F17312" w:rsidRDefault="00F17312" w:rsidP="00F17312">
            <w:pPr>
              <w:pStyle w:val="TAL"/>
            </w:pPr>
            <w:r>
              <w:t>multiplicity: 1</w:t>
            </w:r>
          </w:p>
          <w:p w14:paraId="53E2BBDB" w14:textId="77777777" w:rsidR="00F17312" w:rsidRDefault="00F17312" w:rsidP="00F17312">
            <w:pPr>
              <w:pStyle w:val="TAL"/>
            </w:pPr>
            <w:r>
              <w:t>isOrdered: N/A</w:t>
            </w:r>
          </w:p>
          <w:p w14:paraId="3C4D9753" w14:textId="77777777" w:rsidR="00F17312" w:rsidRDefault="00F17312" w:rsidP="00F17312">
            <w:pPr>
              <w:pStyle w:val="TAL"/>
            </w:pPr>
            <w:r>
              <w:t>isUnique: N/A</w:t>
            </w:r>
          </w:p>
          <w:p w14:paraId="07B33208" w14:textId="77777777" w:rsidR="00F17312" w:rsidRDefault="00F17312" w:rsidP="00F17312">
            <w:pPr>
              <w:pStyle w:val="TAL"/>
            </w:pPr>
            <w:r>
              <w:t>defaultValue: None</w:t>
            </w:r>
          </w:p>
          <w:p w14:paraId="00931F72" w14:textId="77777777" w:rsidR="00F17312" w:rsidRDefault="00F17312" w:rsidP="00F17312">
            <w:pPr>
              <w:pStyle w:val="TAL"/>
            </w:pPr>
            <w:r>
              <w:t>isNullable: False</w:t>
            </w:r>
          </w:p>
        </w:tc>
      </w:tr>
      <w:tr w:rsidR="00F17312" w14:paraId="53E8930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F17312" w:rsidRDefault="00F17312" w:rsidP="00F17312">
            <w:pPr>
              <w:pStyle w:val="Default"/>
              <w:rPr>
                <w:rFonts w:ascii="Courier New" w:hAnsi="Courier New" w:cs="Courier New"/>
                <w:sz w:val="18"/>
                <w:szCs w:val="18"/>
                <w:lang w:val="en-GB" w:eastAsia="zh-CN"/>
              </w:rPr>
            </w:pPr>
            <w:r>
              <w:rPr>
                <w:rFonts w:ascii="Courier" w:hAnsi="Courier"/>
                <w:sz w:val="18"/>
                <w:szCs w:val="18"/>
                <w:lang w:val="en-GB"/>
              </w:rPr>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F17312" w:rsidRDefault="00F17312" w:rsidP="00F17312">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F17312" w:rsidRDefault="00F17312" w:rsidP="00F17312">
            <w:pPr>
              <w:pStyle w:val="TAL"/>
              <w:rPr>
                <w:lang w:eastAsia="zh-CN"/>
              </w:rPr>
            </w:pPr>
          </w:p>
          <w:p w14:paraId="61A91E2E" w14:textId="77777777" w:rsidR="00F17312" w:rsidRDefault="00F17312" w:rsidP="00F17312">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F17312" w:rsidRDefault="00F17312" w:rsidP="00F17312">
            <w:pPr>
              <w:pStyle w:val="TAL"/>
              <w:rPr>
                <w:lang w:eastAsia="zh-CN"/>
              </w:rPr>
            </w:pPr>
          </w:p>
          <w:p w14:paraId="4AF1E113" w14:textId="77777777" w:rsidR="00F17312" w:rsidRDefault="00F17312" w:rsidP="00F17312">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F17312" w:rsidRDefault="00F17312" w:rsidP="00F17312">
            <w:pPr>
              <w:pStyle w:val="TAL"/>
            </w:pPr>
            <w:r>
              <w:t>type: Boolean</w:t>
            </w:r>
          </w:p>
          <w:p w14:paraId="271C3C6B" w14:textId="77777777" w:rsidR="00F17312" w:rsidRDefault="00F17312" w:rsidP="00F17312">
            <w:pPr>
              <w:pStyle w:val="TAL"/>
            </w:pPr>
            <w:r>
              <w:t>multiplicity: 1</w:t>
            </w:r>
          </w:p>
          <w:p w14:paraId="01469A55" w14:textId="77777777" w:rsidR="00F17312" w:rsidRDefault="00F17312" w:rsidP="00F17312">
            <w:pPr>
              <w:pStyle w:val="TAL"/>
            </w:pPr>
            <w:r>
              <w:t>isOrdered: N/A</w:t>
            </w:r>
          </w:p>
          <w:p w14:paraId="0C9B70F8" w14:textId="77777777" w:rsidR="00F17312" w:rsidRDefault="00F17312" w:rsidP="00F17312">
            <w:pPr>
              <w:pStyle w:val="TAL"/>
            </w:pPr>
            <w:r>
              <w:t>isUnique: N/A</w:t>
            </w:r>
          </w:p>
          <w:p w14:paraId="42499583" w14:textId="77777777" w:rsidR="00F17312" w:rsidRDefault="00F17312" w:rsidP="00F17312">
            <w:pPr>
              <w:pStyle w:val="TAL"/>
            </w:pPr>
            <w:r>
              <w:t>defaultValue: None</w:t>
            </w:r>
          </w:p>
          <w:p w14:paraId="1BF9A982" w14:textId="77777777" w:rsidR="00F17312" w:rsidRDefault="00F17312" w:rsidP="00F17312">
            <w:pPr>
              <w:pStyle w:val="TAL"/>
            </w:pPr>
            <w:r>
              <w:t>isNullable: False</w:t>
            </w:r>
          </w:p>
        </w:tc>
      </w:tr>
      <w:tr w:rsidR="00F17312" w14:paraId="580A36B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F17312" w:rsidRDefault="00F17312" w:rsidP="00F17312">
            <w:pPr>
              <w:pStyle w:val="Default"/>
              <w:rPr>
                <w:rFonts w:ascii="Courier New" w:hAnsi="Courier New" w:cs="Courier New"/>
                <w:sz w:val="18"/>
                <w:szCs w:val="18"/>
                <w:lang w:val="en-GB" w:eastAsia="zh-CN"/>
              </w:rPr>
            </w:pPr>
            <w:r>
              <w:rPr>
                <w:rFonts w:ascii="Courier" w:hAnsi="Courier"/>
                <w:sz w:val="18"/>
                <w:szCs w:val="18"/>
                <w:lang w:val="en-GB"/>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F17312" w:rsidRDefault="00F17312" w:rsidP="00F17312">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F17312" w:rsidRDefault="00F17312" w:rsidP="00F17312">
            <w:pPr>
              <w:pStyle w:val="TAL"/>
              <w:rPr>
                <w:lang w:eastAsia="zh-CN"/>
              </w:rPr>
            </w:pPr>
          </w:p>
          <w:p w14:paraId="297ABE55" w14:textId="77777777" w:rsidR="00F17312" w:rsidRDefault="00F17312" w:rsidP="00F17312">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F17312" w:rsidRDefault="00F17312" w:rsidP="00F17312">
            <w:pPr>
              <w:pStyle w:val="TAL"/>
              <w:rPr>
                <w:szCs w:val="18"/>
                <w:lang w:eastAsia="zh-CN"/>
              </w:rPr>
            </w:pPr>
          </w:p>
          <w:p w14:paraId="2E54F36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F17312" w:rsidRDefault="00F17312" w:rsidP="00F17312">
            <w:pPr>
              <w:pStyle w:val="TAL"/>
            </w:pPr>
            <w:r>
              <w:t>type: Boolean</w:t>
            </w:r>
          </w:p>
          <w:p w14:paraId="3A3F7473" w14:textId="77777777" w:rsidR="00F17312" w:rsidRDefault="00F17312" w:rsidP="00F17312">
            <w:pPr>
              <w:pStyle w:val="TAL"/>
            </w:pPr>
            <w:r>
              <w:t>multiplicity: 1</w:t>
            </w:r>
          </w:p>
          <w:p w14:paraId="2F63234A" w14:textId="77777777" w:rsidR="00F17312" w:rsidRDefault="00F17312" w:rsidP="00F17312">
            <w:pPr>
              <w:pStyle w:val="TAL"/>
            </w:pPr>
            <w:r>
              <w:t>isOrdered: N/A</w:t>
            </w:r>
          </w:p>
          <w:p w14:paraId="094D9A9D" w14:textId="77777777" w:rsidR="00F17312" w:rsidRDefault="00F17312" w:rsidP="00F17312">
            <w:pPr>
              <w:pStyle w:val="TAL"/>
            </w:pPr>
            <w:r>
              <w:t>isUnique: N/A</w:t>
            </w:r>
          </w:p>
          <w:p w14:paraId="01312C84" w14:textId="77777777" w:rsidR="00F17312" w:rsidRDefault="00F17312" w:rsidP="00F17312">
            <w:pPr>
              <w:pStyle w:val="TAL"/>
            </w:pPr>
            <w:r>
              <w:t>defaultValue: None</w:t>
            </w:r>
          </w:p>
          <w:p w14:paraId="56856F43" w14:textId="77777777" w:rsidR="00F17312" w:rsidRDefault="00F17312" w:rsidP="00F17312">
            <w:pPr>
              <w:pStyle w:val="TAL"/>
            </w:pPr>
            <w:r>
              <w:t>isNullable: False</w:t>
            </w:r>
          </w:p>
        </w:tc>
      </w:tr>
      <w:tr w:rsidR="00F17312" w14:paraId="5BFA96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F17312" w:rsidRDefault="00F17312" w:rsidP="00F17312">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F17312" w:rsidRDefault="00F17312" w:rsidP="00F17312">
            <w:pPr>
              <w:pStyle w:val="TAL"/>
              <w:rPr>
                <w:rFonts w:cs="Arial"/>
                <w:szCs w:val="18"/>
                <w:lang w:eastAsia="zh-CN"/>
              </w:rPr>
            </w:pPr>
          </w:p>
          <w:p w14:paraId="3A75C023"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F17312" w:rsidRDefault="00F17312" w:rsidP="00F17312">
            <w:pPr>
              <w:pStyle w:val="TAL"/>
              <w:rPr>
                <w:rFonts w:cs="Arial"/>
                <w:szCs w:val="18"/>
                <w:lang w:eastAsia="zh-CN"/>
              </w:rPr>
            </w:pPr>
            <w:r>
              <w:t xml:space="preserve"> type: Boolean</w:t>
            </w:r>
          </w:p>
          <w:p w14:paraId="3575BCDA" w14:textId="77777777" w:rsidR="00F17312" w:rsidRDefault="00F17312" w:rsidP="00F17312">
            <w:pPr>
              <w:pStyle w:val="TAL"/>
              <w:rPr>
                <w:rFonts w:cs="Arial"/>
                <w:szCs w:val="18"/>
                <w:lang w:eastAsia="zh-CN"/>
              </w:rPr>
            </w:pPr>
            <w:r>
              <w:rPr>
                <w:rFonts w:cs="Arial"/>
                <w:szCs w:val="18"/>
                <w:lang w:eastAsia="zh-CN"/>
              </w:rPr>
              <w:t>multiplicity: 1</w:t>
            </w:r>
          </w:p>
          <w:p w14:paraId="00DACCB1" w14:textId="77777777" w:rsidR="00F17312" w:rsidRDefault="00F17312" w:rsidP="00F17312">
            <w:pPr>
              <w:pStyle w:val="TAL"/>
              <w:rPr>
                <w:rFonts w:cs="Arial"/>
                <w:szCs w:val="18"/>
                <w:lang w:eastAsia="zh-CN"/>
              </w:rPr>
            </w:pPr>
            <w:r>
              <w:rPr>
                <w:rFonts w:cs="Arial"/>
                <w:szCs w:val="18"/>
                <w:lang w:eastAsia="zh-CN"/>
              </w:rPr>
              <w:t>isOrdered: N/A</w:t>
            </w:r>
          </w:p>
          <w:p w14:paraId="64EB5F71" w14:textId="77777777" w:rsidR="00F17312" w:rsidRDefault="00F17312" w:rsidP="00F17312">
            <w:pPr>
              <w:pStyle w:val="TAL"/>
              <w:rPr>
                <w:rFonts w:cs="Arial"/>
                <w:szCs w:val="18"/>
                <w:lang w:eastAsia="zh-CN"/>
              </w:rPr>
            </w:pPr>
            <w:r>
              <w:rPr>
                <w:rFonts w:cs="Arial"/>
                <w:szCs w:val="18"/>
                <w:lang w:eastAsia="zh-CN"/>
              </w:rPr>
              <w:t>isUnique: N/A</w:t>
            </w:r>
          </w:p>
          <w:p w14:paraId="34B95449" w14:textId="77777777" w:rsidR="00F17312" w:rsidRDefault="00F17312" w:rsidP="00F17312">
            <w:pPr>
              <w:pStyle w:val="TAL"/>
              <w:rPr>
                <w:rFonts w:cs="Arial"/>
                <w:szCs w:val="18"/>
                <w:lang w:eastAsia="zh-CN"/>
              </w:rPr>
            </w:pPr>
            <w:r>
              <w:rPr>
                <w:rFonts w:cs="Arial"/>
                <w:szCs w:val="18"/>
                <w:lang w:eastAsia="zh-CN"/>
              </w:rPr>
              <w:t>defaultValue: None</w:t>
            </w:r>
          </w:p>
          <w:p w14:paraId="44E3387B" w14:textId="77777777" w:rsidR="00F17312" w:rsidRDefault="00F17312" w:rsidP="00F17312">
            <w:pPr>
              <w:pStyle w:val="TAL"/>
            </w:pPr>
            <w:r>
              <w:rPr>
                <w:rFonts w:cs="Arial"/>
                <w:szCs w:val="18"/>
                <w:lang w:eastAsia="zh-CN"/>
              </w:rPr>
              <w:t>isNullable: False</w:t>
            </w:r>
          </w:p>
        </w:tc>
      </w:tr>
      <w:tr w:rsidR="00F17312" w14:paraId="736D6E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F17312" w:rsidRDefault="00F17312" w:rsidP="00F17312">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F17312" w:rsidRDefault="00F17312" w:rsidP="00F17312">
            <w:pPr>
              <w:pStyle w:val="TAL"/>
              <w:rPr>
                <w:rFonts w:cs="Arial"/>
                <w:szCs w:val="18"/>
                <w:lang w:eastAsia="zh-CN"/>
              </w:rPr>
            </w:pPr>
          </w:p>
          <w:p w14:paraId="1B3ABF8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F17312" w:rsidRDefault="00F17312" w:rsidP="00F17312">
            <w:pPr>
              <w:pStyle w:val="TAL"/>
              <w:rPr>
                <w:rFonts w:cs="Arial"/>
                <w:szCs w:val="18"/>
                <w:lang w:eastAsia="zh-CN"/>
              </w:rPr>
            </w:pPr>
            <w:r>
              <w:t xml:space="preserve"> type: Boolean</w:t>
            </w:r>
          </w:p>
          <w:p w14:paraId="71E2C167" w14:textId="77777777" w:rsidR="00F17312" w:rsidRDefault="00F17312" w:rsidP="00F17312">
            <w:pPr>
              <w:pStyle w:val="TAL"/>
              <w:rPr>
                <w:rFonts w:cs="Arial"/>
                <w:szCs w:val="18"/>
                <w:lang w:eastAsia="zh-CN"/>
              </w:rPr>
            </w:pPr>
            <w:r>
              <w:rPr>
                <w:rFonts w:cs="Arial"/>
                <w:szCs w:val="18"/>
                <w:lang w:eastAsia="zh-CN"/>
              </w:rPr>
              <w:t>multiplicity: 1</w:t>
            </w:r>
          </w:p>
          <w:p w14:paraId="23228F52" w14:textId="77777777" w:rsidR="00F17312" w:rsidRDefault="00F17312" w:rsidP="00F17312">
            <w:pPr>
              <w:pStyle w:val="TAL"/>
              <w:rPr>
                <w:rFonts w:cs="Arial"/>
                <w:szCs w:val="18"/>
                <w:lang w:eastAsia="zh-CN"/>
              </w:rPr>
            </w:pPr>
            <w:r>
              <w:rPr>
                <w:rFonts w:cs="Arial"/>
                <w:szCs w:val="18"/>
                <w:lang w:eastAsia="zh-CN"/>
              </w:rPr>
              <w:t>isOrdered: N/A</w:t>
            </w:r>
          </w:p>
          <w:p w14:paraId="7FE0FCD9" w14:textId="77777777" w:rsidR="00F17312" w:rsidRDefault="00F17312" w:rsidP="00F17312">
            <w:pPr>
              <w:pStyle w:val="TAL"/>
              <w:rPr>
                <w:rFonts w:cs="Arial"/>
                <w:szCs w:val="18"/>
                <w:lang w:eastAsia="zh-CN"/>
              </w:rPr>
            </w:pPr>
            <w:r>
              <w:rPr>
                <w:rFonts w:cs="Arial"/>
                <w:szCs w:val="18"/>
                <w:lang w:eastAsia="zh-CN"/>
              </w:rPr>
              <w:t>isUnique: N/A</w:t>
            </w:r>
          </w:p>
          <w:p w14:paraId="75511CA5" w14:textId="77777777" w:rsidR="00F17312" w:rsidRDefault="00F17312" w:rsidP="00F17312">
            <w:pPr>
              <w:pStyle w:val="TAL"/>
              <w:rPr>
                <w:rFonts w:cs="Arial"/>
                <w:szCs w:val="18"/>
                <w:lang w:eastAsia="zh-CN"/>
              </w:rPr>
            </w:pPr>
            <w:r>
              <w:rPr>
                <w:rFonts w:cs="Arial"/>
                <w:szCs w:val="18"/>
                <w:lang w:eastAsia="zh-CN"/>
              </w:rPr>
              <w:t>defaultValue: None</w:t>
            </w:r>
          </w:p>
          <w:p w14:paraId="43C4E40C" w14:textId="77777777" w:rsidR="00F17312" w:rsidRDefault="00F17312" w:rsidP="00F17312">
            <w:pPr>
              <w:pStyle w:val="TAL"/>
            </w:pPr>
            <w:r>
              <w:rPr>
                <w:rFonts w:cs="Arial"/>
                <w:szCs w:val="18"/>
                <w:lang w:eastAsia="zh-CN"/>
              </w:rPr>
              <w:t>isNullable: False</w:t>
            </w:r>
          </w:p>
        </w:tc>
      </w:tr>
      <w:tr w:rsidR="00F17312" w14:paraId="0B4746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F17312" w:rsidRDefault="00F17312" w:rsidP="00F17312">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F17312" w:rsidRDefault="00F17312" w:rsidP="00F17312">
            <w:pPr>
              <w:pStyle w:val="TAL"/>
              <w:rPr>
                <w:lang w:eastAsia="zh-CN"/>
              </w:rPr>
            </w:pPr>
          </w:p>
          <w:p w14:paraId="7DCC8B2D" w14:textId="77777777" w:rsidR="00F17312" w:rsidRDefault="00F17312" w:rsidP="00F17312">
            <w:pPr>
              <w:keepNext/>
              <w:keepLines/>
              <w:spacing w:after="0"/>
              <w:rPr>
                <w:lang w:eastAsia="zh-CN"/>
              </w:rPr>
            </w:pPr>
            <w:r>
              <w:rPr>
                <w:lang w:eastAsia="zh-CN"/>
              </w:rPr>
              <w:t>allowedValues:</w:t>
            </w:r>
            <w:r>
              <w:t xml:space="preserve"> </w:t>
            </w:r>
            <w:r>
              <w:rPr>
                <w:lang w:eastAsia="zh-CN"/>
              </w:rPr>
              <w:t>toBeEnergySaving, toBeNotEnergySaving</w:t>
            </w:r>
          </w:p>
        </w:tc>
        <w:tc>
          <w:tcPr>
            <w:tcW w:w="2436" w:type="dxa"/>
            <w:tcBorders>
              <w:top w:val="single" w:sz="4" w:space="0" w:color="auto"/>
              <w:left w:val="single" w:sz="4" w:space="0" w:color="auto"/>
              <w:bottom w:val="single" w:sz="4" w:space="0" w:color="auto"/>
              <w:right w:val="single" w:sz="4" w:space="0" w:color="auto"/>
            </w:tcBorders>
            <w:hideMark/>
          </w:tcPr>
          <w:p w14:paraId="2B043097" w14:textId="77777777" w:rsidR="00F17312" w:rsidRDefault="00F17312" w:rsidP="00F17312">
            <w:pPr>
              <w:pStyle w:val="TAL"/>
            </w:pPr>
            <w:r>
              <w:t xml:space="preserve"> type: enumeration</w:t>
            </w:r>
          </w:p>
          <w:p w14:paraId="5AC8D26B" w14:textId="77777777" w:rsidR="00F17312" w:rsidRDefault="00F17312" w:rsidP="00F17312">
            <w:pPr>
              <w:pStyle w:val="TAL"/>
            </w:pPr>
            <w:r>
              <w:t>multiplicity: 1</w:t>
            </w:r>
          </w:p>
          <w:p w14:paraId="653D2A3C" w14:textId="77777777" w:rsidR="00F17312" w:rsidRDefault="00F17312" w:rsidP="00F17312">
            <w:pPr>
              <w:pStyle w:val="TAL"/>
            </w:pPr>
            <w:r>
              <w:t>isOrdered: N/A</w:t>
            </w:r>
          </w:p>
          <w:p w14:paraId="768A380E" w14:textId="77777777" w:rsidR="00F17312" w:rsidRDefault="00F17312" w:rsidP="00F17312">
            <w:pPr>
              <w:pStyle w:val="TAL"/>
            </w:pPr>
            <w:r>
              <w:t>isUnique: N/A</w:t>
            </w:r>
          </w:p>
          <w:p w14:paraId="2F955F62" w14:textId="77777777" w:rsidR="00F17312" w:rsidRDefault="00F17312" w:rsidP="00F17312">
            <w:pPr>
              <w:pStyle w:val="TAL"/>
            </w:pPr>
            <w:r>
              <w:t>defaultValue: None</w:t>
            </w:r>
          </w:p>
          <w:p w14:paraId="1078F477" w14:textId="77777777" w:rsidR="00F17312" w:rsidRDefault="00F17312" w:rsidP="00F17312">
            <w:pPr>
              <w:pStyle w:val="TAL"/>
            </w:pPr>
            <w:r>
              <w:t>isNullable: True</w:t>
            </w:r>
          </w:p>
        </w:tc>
      </w:tr>
      <w:tr w:rsidR="00F17312" w14:paraId="543BED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F17312" w:rsidRDefault="00F17312" w:rsidP="00F17312">
            <w:pPr>
              <w:pStyle w:val="TAL"/>
            </w:pPr>
            <w:r>
              <w:t xml:space="preserve">Specifies the status regarding the energy saving in the cell. </w:t>
            </w:r>
          </w:p>
          <w:p w14:paraId="5CBBB7DF" w14:textId="77777777" w:rsidR="00F17312" w:rsidRDefault="00F17312" w:rsidP="00F17312">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F17312" w:rsidRDefault="00F17312" w:rsidP="00F17312">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F17312" w:rsidRDefault="00F17312" w:rsidP="00F17312">
            <w:pPr>
              <w:pStyle w:val="TAL"/>
              <w:rPr>
                <w:lang w:eastAsia="zh-CN"/>
              </w:rPr>
            </w:pPr>
          </w:p>
          <w:p w14:paraId="0C9CEA49" w14:textId="77777777" w:rsidR="00F17312" w:rsidRDefault="00F17312" w:rsidP="00F17312">
            <w:pPr>
              <w:keepNext/>
              <w:keepLines/>
              <w:spacing w:after="0"/>
              <w:rPr>
                <w:rFonts w:cs="Arial"/>
                <w:szCs w:val="18"/>
                <w:lang w:eastAsia="zh-CN"/>
              </w:rPr>
            </w:pPr>
            <w:r>
              <w:rPr>
                <w:rFonts w:cs="Arial"/>
                <w:szCs w:val="18"/>
                <w:lang w:eastAsia="zh-CN"/>
              </w:rPr>
              <w:t>allowedValues:</w:t>
            </w:r>
            <w:r>
              <w:rPr>
                <w:rFonts w:cs="Arial"/>
                <w:szCs w:val="18"/>
              </w:rPr>
              <w:t xml:space="preserve"> </w:t>
            </w:r>
            <w:r>
              <w:rPr>
                <w:rFonts w:cs="Arial"/>
                <w:szCs w:val="18"/>
                <w:lang w:eastAsia="zh-CN"/>
              </w:rPr>
              <w:t>isNotEnergySaving, isEnergySaving.</w:t>
            </w:r>
          </w:p>
          <w:p w14:paraId="7AD4B02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77E7B8" w14:textId="77777777" w:rsidR="00F17312" w:rsidRDefault="00F17312" w:rsidP="00F17312">
            <w:pPr>
              <w:pStyle w:val="TAL"/>
            </w:pPr>
            <w:r>
              <w:t xml:space="preserve"> type: enumeration</w:t>
            </w:r>
          </w:p>
          <w:p w14:paraId="2F01665F" w14:textId="77777777" w:rsidR="00F17312" w:rsidRDefault="00F17312" w:rsidP="00F17312">
            <w:pPr>
              <w:pStyle w:val="TAL"/>
            </w:pPr>
            <w:r>
              <w:t>multiplicity: 1</w:t>
            </w:r>
          </w:p>
          <w:p w14:paraId="63C10CE5" w14:textId="77777777" w:rsidR="00F17312" w:rsidRDefault="00F17312" w:rsidP="00F17312">
            <w:pPr>
              <w:pStyle w:val="TAL"/>
            </w:pPr>
            <w:r>
              <w:t>isOrdered: N/A</w:t>
            </w:r>
          </w:p>
          <w:p w14:paraId="0018AADA" w14:textId="77777777" w:rsidR="00F17312" w:rsidRDefault="00F17312" w:rsidP="00F17312">
            <w:pPr>
              <w:pStyle w:val="TAL"/>
            </w:pPr>
            <w:r>
              <w:t>isUnique: N/A</w:t>
            </w:r>
          </w:p>
          <w:p w14:paraId="4D5F11C3" w14:textId="77777777" w:rsidR="00F17312" w:rsidRDefault="00F17312" w:rsidP="00F17312">
            <w:pPr>
              <w:pStyle w:val="TAL"/>
            </w:pPr>
            <w:r>
              <w:t>defaultValue: None</w:t>
            </w:r>
          </w:p>
          <w:p w14:paraId="533931E5" w14:textId="77777777" w:rsidR="00F17312" w:rsidRDefault="00F17312" w:rsidP="00F17312">
            <w:pPr>
              <w:pStyle w:val="TAL"/>
            </w:pPr>
            <w:r>
              <w:t>isNullable: True</w:t>
            </w:r>
          </w:p>
        </w:tc>
      </w:tr>
      <w:tr w:rsidR="00F17312" w14:paraId="435834A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5BAB0CCA" w14:textId="77777777" w:rsidR="00F17312" w:rsidRDefault="00F17312" w:rsidP="00F17312">
            <w:pPr>
              <w:pStyle w:val="TAL"/>
            </w:pPr>
            <w:r>
              <w:t>This attributes is relevant, if the cell acts as an original cell.</w:t>
            </w:r>
          </w:p>
          <w:p w14:paraId="4C1686C3" w14:textId="77777777" w:rsidR="00F17312" w:rsidRDefault="00F17312" w:rsidP="00F17312">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73CB777" w14:textId="77777777" w:rsidR="00F17312" w:rsidRDefault="00F17312" w:rsidP="00F17312">
            <w:pPr>
              <w:pStyle w:val="TAL"/>
              <w:rPr>
                <w:rFonts w:cs="Arial"/>
                <w:color w:val="000000"/>
                <w:szCs w:val="18"/>
                <w:lang w:eastAsia="zh-CN"/>
              </w:rPr>
            </w:pPr>
          </w:p>
          <w:p w14:paraId="0F5714CB" w14:textId="77777777" w:rsidR="00F17312" w:rsidRDefault="00F17312" w:rsidP="00F17312">
            <w:pPr>
              <w:pStyle w:val="TAL"/>
              <w:rPr>
                <w:rFonts w:cs="Arial"/>
                <w:szCs w:val="18"/>
                <w:lang w:eastAsia="zh-CN"/>
              </w:rPr>
            </w:pPr>
            <w:r>
              <w:rPr>
                <w:lang w:eastAsia="zh-CN"/>
              </w:rPr>
              <w:t>allowedValues:</w:t>
            </w:r>
            <w:r>
              <w:rPr>
                <w:rFonts w:cs="Arial"/>
                <w:szCs w:val="18"/>
              </w:rPr>
              <w:t xml:space="preserve"> </w:t>
            </w:r>
          </w:p>
          <w:p w14:paraId="1AC56AF1" w14:textId="77777777" w:rsidR="00F17312" w:rsidRDefault="00F17312" w:rsidP="00F17312">
            <w:pPr>
              <w:pStyle w:val="TAL"/>
              <w:rPr>
                <w:rFonts w:cs="Arial"/>
                <w:szCs w:val="18"/>
                <w:lang w:eastAsia="zh-CN"/>
              </w:rPr>
            </w:pPr>
            <w:r>
              <w:rPr>
                <w:rFonts w:cs="Arial"/>
                <w:szCs w:val="18"/>
              </w:rPr>
              <w:t>Threshold: Integer 0..100 (</w:t>
            </w:r>
            <w:r>
              <w:rPr>
                <w:rFonts w:cs="Arial"/>
                <w:szCs w:val="18"/>
                <w:lang w:eastAsia="zh-CN"/>
              </w:rPr>
              <w:t>Percentage of PRB usage, see 3GPP TS 36.314 [13])</w:t>
            </w:r>
          </w:p>
          <w:p w14:paraId="22A4660F"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17EC245E"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593BF899" w14:textId="77777777" w:rsidR="00F17312" w:rsidRDefault="00F17312" w:rsidP="00F17312">
            <w:pPr>
              <w:pStyle w:val="TAL"/>
              <w:rPr>
                <w:rFonts w:cs="Arial"/>
                <w:szCs w:val="18"/>
              </w:rPr>
            </w:pPr>
            <w:r>
              <w:rPr>
                <w:rFonts w:cs="Arial"/>
                <w:szCs w:val="18"/>
              </w:rPr>
              <w:t>multiplicity: 1</w:t>
            </w:r>
          </w:p>
          <w:p w14:paraId="6CBCE63D" w14:textId="77777777" w:rsidR="00F17312" w:rsidRDefault="00F17312" w:rsidP="00F17312">
            <w:pPr>
              <w:pStyle w:val="TAL"/>
              <w:rPr>
                <w:rFonts w:cs="Arial"/>
                <w:szCs w:val="18"/>
              </w:rPr>
            </w:pPr>
            <w:r>
              <w:rPr>
                <w:rFonts w:cs="Arial"/>
                <w:szCs w:val="18"/>
              </w:rPr>
              <w:t>isOrdered: N/A</w:t>
            </w:r>
          </w:p>
          <w:p w14:paraId="25D99824" w14:textId="77777777" w:rsidR="00F17312" w:rsidRDefault="00F17312" w:rsidP="00F17312">
            <w:pPr>
              <w:pStyle w:val="TAL"/>
              <w:rPr>
                <w:rFonts w:cs="Arial"/>
                <w:szCs w:val="18"/>
              </w:rPr>
            </w:pPr>
            <w:r>
              <w:rPr>
                <w:rFonts w:cs="Arial"/>
                <w:szCs w:val="18"/>
              </w:rPr>
              <w:t>isUnique: N/A</w:t>
            </w:r>
          </w:p>
          <w:p w14:paraId="27AE58CC" w14:textId="77777777" w:rsidR="00F17312" w:rsidRDefault="00F17312" w:rsidP="00F17312">
            <w:pPr>
              <w:pStyle w:val="TAL"/>
              <w:rPr>
                <w:rFonts w:cs="Arial"/>
                <w:szCs w:val="18"/>
              </w:rPr>
            </w:pPr>
            <w:r>
              <w:rPr>
                <w:rFonts w:cs="Arial"/>
                <w:szCs w:val="18"/>
              </w:rPr>
              <w:t>defaultValue: None</w:t>
            </w:r>
          </w:p>
          <w:p w14:paraId="66915B08" w14:textId="77777777" w:rsidR="00F17312" w:rsidRDefault="00F17312" w:rsidP="00F17312">
            <w:pPr>
              <w:pStyle w:val="TAL"/>
              <w:rPr>
                <w:rFonts w:cs="Arial"/>
                <w:szCs w:val="18"/>
              </w:rPr>
            </w:pPr>
            <w:r>
              <w:rPr>
                <w:rFonts w:cs="Arial"/>
                <w:szCs w:val="18"/>
              </w:rPr>
              <w:t>isNullable: True</w:t>
            </w:r>
          </w:p>
          <w:p w14:paraId="715E2256" w14:textId="77777777" w:rsidR="00F17312" w:rsidRDefault="00F17312" w:rsidP="00F17312">
            <w:pPr>
              <w:pStyle w:val="TAL"/>
            </w:pPr>
          </w:p>
        </w:tc>
      </w:tr>
      <w:tr w:rsidR="00F17312" w14:paraId="6BB2F3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075F4FEB" w14:textId="77777777" w:rsidR="00F17312" w:rsidRDefault="00F17312" w:rsidP="00F17312">
            <w:pPr>
              <w:pStyle w:val="TAL"/>
            </w:pPr>
            <w:r>
              <w:t>This attributes is relevant, if the cell acts as a candidate cell.</w:t>
            </w:r>
          </w:p>
          <w:p w14:paraId="6E89AAE2"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326D8901"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2F2DAA3B" w14:textId="77777777" w:rsidR="00F17312" w:rsidRDefault="00F17312" w:rsidP="00F17312">
            <w:pPr>
              <w:pStyle w:val="TAL"/>
              <w:rPr>
                <w:rFonts w:cs="Arial"/>
                <w:color w:val="000000"/>
                <w:szCs w:val="18"/>
                <w:lang w:eastAsia="zh-CN"/>
              </w:rPr>
            </w:pPr>
          </w:p>
          <w:p w14:paraId="05E85C20"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3E22DE10"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AADEC9E" w14:textId="77777777" w:rsidR="00F17312" w:rsidRDefault="00F17312" w:rsidP="00F17312">
            <w:pPr>
              <w:pStyle w:val="TAL"/>
              <w:rPr>
                <w:rFonts w:cs="Arial"/>
                <w:szCs w:val="18"/>
              </w:rPr>
            </w:pPr>
            <w:r>
              <w:rPr>
                <w:rFonts w:cs="Arial"/>
                <w:szCs w:val="18"/>
              </w:rPr>
              <w:t>type: data type</w:t>
            </w:r>
          </w:p>
          <w:p w14:paraId="5D5B5D50" w14:textId="77777777" w:rsidR="00F17312" w:rsidRDefault="00F17312" w:rsidP="00F17312">
            <w:pPr>
              <w:pStyle w:val="TAL"/>
              <w:rPr>
                <w:rFonts w:cs="Arial"/>
                <w:szCs w:val="18"/>
              </w:rPr>
            </w:pPr>
            <w:r>
              <w:rPr>
                <w:rFonts w:cs="Arial"/>
                <w:szCs w:val="18"/>
              </w:rPr>
              <w:t>multiplicity: 1</w:t>
            </w:r>
          </w:p>
          <w:p w14:paraId="15179FD4" w14:textId="77777777" w:rsidR="00F17312" w:rsidRDefault="00F17312" w:rsidP="00F17312">
            <w:pPr>
              <w:pStyle w:val="TAL"/>
              <w:rPr>
                <w:rFonts w:cs="Arial"/>
                <w:szCs w:val="18"/>
              </w:rPr>
            </w:pPr>
            <w:r>
              <w:rPr>
                <w:rFonts w:cs="Arial"/>
                <w:szCs w:val="18"/>
              </w:rPr>
              <w:t>isOrdered: N/A</w:t>
            </w:r>
          </w:p>
          <w:p w14:paraId="465B52B8" w14:textId="77777777" w:rsidR="00F17312" w:rsidRDefault="00F17312" w:rsidP="00F17312">
            <w:pPr>
              <w:pStyle w:val="TAL"/>
              <w:rPr>
                <w:rFonts w:cs="Arial"/>
                <w:szCs w:val="18"/>
              </w:rPr>
            </w:pPr>
            <w:r>
              <w:rPr>
                <w:rFonts w:cs="Arial"/>
                <w:szCs w:val="18"/>
              </w:rPr>
              <w:t>isUnique: N/A</w:t>
            </w:r>
          </w:p>
          <w:p w14:paraId="38813A5B" w14:textId="77777777" w:rsidR="00F17312" w:rsidRDefault="00F17312" w:rsidP="00F17312">
            <w:pPr>
              <w:pStyle w:val="TAL"/>
              <w:rPr>
                <w:rFonts w:cs="Arial"/>
                <w:szCs w:val="18"/>
              </w:rPr>
            </w:pPr>
            <w:r>
              <w:rPr>
                <w:rFonts w:cs="Arial"/>
                <w:szCs w:val="18"/>
              </w:rPr>
              <w:t>defaultValue: None</w:t>
            </w:r>
          </w:p>
          <w:p w14:paraId="50A882E9" w14:textId="77777777" w:rsidR="00F17312" w:rsidRDefault="00F17312" w:rsidP="00F17312">
            <w:pPr>
              <w:pStyle w:val="TAL"/>
            </w:pPr>
            <w:r>
              <w:rPr>
                <w:rFonts w:cs="Arial"/>
                <w:szCs w:val="18"/>
              </w:rPr>
              <w:t>isNullable: True</w:t>
            </w:r>
          </w:p>
        </w:tc>
      </w:tr>
      <w:tr w:rsidR="00F17312" w14:paraId="7B3382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8FB95BA" w14:textId="77777777" w:rsidR="00F17312" w:rsidRDefault="00F17312" w:rsidP="00F17312">
            <w:pPr>
              <w:pStyle w:val="TAL"/>
            </w:pPr>
            <w:r>
              <w:t>This attributes is relevant, if the cell acts as a candidate cell.</w:t>
            </w:r>
          </w:p>
          <w:p w14:paraId="06ABC74E"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0709C0CC"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C361433" w14:textId="77777777" w:rsidR="00F17312" w:rsidRDefault="00F17312" w:rsidP="00F17312">
            <w:pPr>
              <w:pStyle w:val="TAL"/>
              <w:rPr>
                <w:rFonts w:cs="Arial"/>
                <w:color w:val="000000"/>
                <w:szCs w:val="18"/>
                <w:lang w:eastAsia="zh-CN"/>
              </w:rPr>
            </w:pPr>
          </w:p>
          <w:p w14:paraId="61B1A3F2"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76EB5653"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D5B9F12" w14:textId="77777777" w:rsidR="00F17312" w:rsidRDefault="00F17312" w:rsidP="00F17312">
            <w:pPr>
              <w:pStyle w:val="TAL"/>
              <w:rPr>
                <w:rFonts w:cs="Arial"/>
                <w:szCs w:val="18"/>
              </w:rPr>
            </w:pPr>
            <w:r>
              <w:rPr>
                <w:rFonts w:cs="Arial"/>
                <w:szCs w:val="18"/>
              </w:rPr>
              <w:t>type: data type</w:t>
            </w:r>
          </w:p>
          <w:p w14:paraId="7EF2452F" w14:textId="77777777" w:rsidR="00F17312" w:rsidRDefault="00F17312" w:rsidP="00F17312">
            <w:pPr>
              <w:pStyle w:val="TAL"/>
              <w:rPr>
                <w:rFonts w:cs="Arial"/>
                <w:szCs w:val="18"/>
              </w:rPr>
            </w:pPr>
            <w:r>
              <w:rPr>
                <w:rFonts w:cs="Arial"/>
                <w:szCs w:val="18"/>
              </w:rPr>
              <w:t>multiplicity: 1</w:t>
            </w:r>
          </w:p>
          <w:p w14:paraId="2F551F80" w14:textId="77777777" w:rsidR="00F17312" w:rsidRDefault="00F17312" w:rsidP="00F17312">
            <w:pPr>
              <w:pStyle w:val="TAL"/>
              <w:rPr>
                <w:rFonts w:cs="Arial"/>
                <w:szCs w:val="18"/>
              </w:rPr>
            </w:pPr>
            <w:r>
              <w:rPr>
                <w:rFonts w:cs="Arial"/>
                <w:szCs w:val="18"/>
              </w:rPr>
              <w:t>isOrdered: N/A</w:t>
            </w:r>
          </w:p>
          <w:p w14:paraId="6FA63C0D" w14:textId="77777777" w:rsidR="00F17312" w:rsidRDefault="00F17312" w:rsidP="00F17312">
            <w:pPr>
              <w:pStyle w:val="TAL"/>
              <w:rPr>
                <w:rFonts w:cs="Arial"/>
                <w:szCs w:val="18"/>
              </w:rPr>
            </w:pPr>
            <w:r>
              <w:rPr>
                <w:rFonts w:cs="Arial"/>
                <w:szCs w:val="18"/>
              </w:rPr>
              <w:t>isUnique: N/A</w:t>
            </w:r>
          </w:p>
          <w:p w14:paraId="575AB4A9" w14:textId="77777777" w:rsidR="00F17312" w:rsidRDefault="00F17312" w:rsidP="00F17312">
            <w:pPr>
              <w:pStyle w:val="TAL"/>
              <w:rPr>
                <w:rFonts w:cs="Arial"/>
                <w:szCs w:val="18"/>
              </w:rPr>
            </w:pPr>
            <w:r>
              <w:rPr>
                <w:rFonts w:cs="Arial"/>
                <w:szCs w:val="18"/>
              </w:rPr>
              <w:t>defaultValue: None</w:t>
            </w:r>
          </w:p>
          <w:p w14:paraId="4DD18DA3" w14:textId="77777777" w:rsidR="00F17312" w:rsidRDefault="00F17312" w:rsidP="00F17312">
            <w:pPr>
              <w:pStyle w:val="TAL"/>
            </w:pPr>
            <w:r>
              <w:rPr>
                <w:rFonts w:cs="Arial"/>
                <w:szCs w:val="18"/>
              </w:rPr>
              <w:t>isNullable: True</w:t>
            </w:r>
          </w:p>
        </w:tc>
      </w:tr>
      <w:tr w:rsidR="00F17312" w14:paraId="3D077B9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7AE0E81C" w14:textId="77777777" w:rsidR="00F17312" w:rsidRDefault="00F17312" w:rsidP="00F17312">
            <w:pPr>
              <w:pStyle w:val="TAL"/>
              <w:rPr>
                <w:lang w:eastAsia="zh-CN"/>
              </w:rPr>
            </w:pPr>
            <w:r>
              <w:t xml:space="preserve">This attribute can be used to prevent a cell </w:t>
            </w:r>
            <w:r>
              <w:rPr>
                <w:lang w:eastAsia="zh-CN"/>
              </w:rPr>
              <w:t xml:space="preserve">entering </w:t>
            </w:r>
            <w:r>
              <w:t>energySaving state.</w:t>
            </w:r>
          </w:p>
          <w:p w14:paraId="213582D8" w14:textId="77777777" w:rsidR="00F17312" w:rsidRDefault="00F17312" w:rsidP="00F17312">
            <w:pPr>
              <w:pStyle w:val="TAL"/>
              <w:rPr>
                <w:szCs w:val="18"/>
                <w:lang w:eastAsia="zh-CN"/>
              </w:rPr>
            </w:pPr>
            <w:r>
              <w:rPr>
                <w:szCs w:val="18"/>
                <w:lang w:eastAsia="zh-CN"/>
              </w:rPr>
              <w:t xml:space="preserve">This attribute indicates a list of time periods during which inter-RAT energy saving is not allowed. </w:t>
            </w:r>
          </w:p>
          <w:p w14:paraId="1CE96F03" w14:textId="77777777" w:rsidR="00F17312" w:rsidRDefault="00F17312" w:rsidP="00F17312">
            <w:pPr>
              <w:pStyle w:val="TAL"/>
              <w:rPr>
                <w:szCs w:val="18"/>
                <w:lang w:eastAsia="zh-CN"/>
              </w:rPr>
            </w:pPr>
          </w:p>
          <w:p w14:paraId="42549810" w14:textId="77777777" w:rsidR="00F17312" w:rsidRDefault="00F17312" w:rsidP="00F17312">
            <w:pPr>
              <w:pStyle w:val="TAL"/>
              <w:rPr>
                <w:szCs w:val="18"/>
                <w:lang w:eastAsia="zh-CN"/>
              </w:rPr>
            </w:pPr>
            <w:r>
              <w:rPr>
                <w:szCs w:val="18"/>
                <w:lang w:eastAsia="zh-CN"/>
              </w:rPr>
              <w:t>Time period is valid on the specified day and time of every week.</w:t>
            </w:r>
          </w:p>
          <w:p w14:paraId="425A6CB6" w14:textId="77777777" w:rsidR="00F17312" w:rsidRDefault="00F17312" w:rsidP="00F17312">
            <w:pPr>
              <w:pStyle w:val="TAL"/>
              <w:rPr>
                <w:rFonts w:cs="Arial"/>
                <w:szCs w:val="18"/>
                <w:lang w:eastAsia="zh-CN"/>
              </w:rPr>
            </w:pPr>
          </w:p>
          <w:p w14:paraId="22096639" w14:textId="77777777" w:rsidR="00F17312" w:rsidRDefault="00F17312" w:rsidP="00F17312">
            <w:pPr>
              <w:pStyle w:val="TAL"/>
              <w:rPr>
                <w:rFonts w:cs="Arial"/>
                <w:szCs w:val="18"/>
              </w:rPr>
            </w:pPr>
            <w:r>
              <w:rPr>
                <w:rFonts w:cs="Arial"/>
                <w:szCs w:val="18"/>
              </w:rPr>
              <w:t>allowedValues:</w:t>
            </w:r>
            <w:r>
              <w:t xml:space="preserve"> </w:t>
            </w:r>
            <w:r>
              <w:rPr>
                <w:rFonts w:cs="Arial"/>
                <w:szCs w:val="18"/>
              </w:rPr>
              <w:t>The legal values are as follows:</w:t>
            </w:r>
          </w:p>
          <w:p w14:paraId="5DA365F5" w14:textId="77777777" w:rsidR="00F17312" w:rsidRDefault="00F17312" w:rsidP="00F17312">
            <w:pPr>
              <w:pStyle w:val="TAL"/>
              <w:rPr>
                <w:rFonts w:cs="Arial"/>
                <w:szCs w:val="18"/>
              </w:rPr>
            </w:pPr>
            <w:r>
              <w:rPr>
                <w:rFonts w:cs="Arial"/>
                <w:szCs w:val="18"/>
              </w:rPr>
              <w:t>startTime and endTime:</w:t>
            </w:r>
          </w:p>
          <w:p w14:paraId="608B4C42" w14:textId="77777777" w:rsidR="00F17312" w:rsidRDefault="00F17312" w:rsidP="00F17312">
            <w:pPr>
              <w:pStyle w:val="TAL"/>
              <w:rPr>
                <w:rFonts w:cs="Arial"/>
                <w:szCs w:val="18"/>
              </w:rPr>
            </w:pPr>
            <w:r>
              <w:rPr>
                <w:rFonts w:cs="Arial"/>
                <w:szCs w:val="18"/>
              </w:rPr>
              <w:t>All values that indicate valid UTC time. endTime should be later than startTime.</w:t>
            </w:r>
          </w:p>
          <w:p w14:paraId="5AF95B2A" w14:textId="77777777" w:rsidR="00F17312" w:rsidRDefault="00F17312" w:rsidP="00F17312">
            <w:pPr>
              <w:pStyle w:val="TAL"/>
              <w:rPr>
                <w:rFonts w:cs="Arial"/>
                <w:szCs w:val="18"/>
              </w:rPr>
            </w:pPr>
          </w:p>
          <w:p w14:paraId="2B2B3645" w14:textId="77777777" w:rsidR="00F17312" w:rsidRDefault="00F17312" w:rsidP="00F17312">
            <w:pPr>
              <w:pStyle w:val="TAL"/>
              <w:rPr>
                <w:rFonts w:cs="Arial"/>
                <w:szCs w:val="18"/>
              </w:rPr>
            </w:pPr>
            <w:r>
              <w:rPr>
                <w:rFonts w:cs="Arial"/>
                <w:szCs w:val="18"/>
              </w:rPr>
              <w:t>periodOfDay: structure of startTime and endTime.</w:t>
            </w:r>
          </w:p>
          <w:p w14:paraId="33CDD101" w14:textId="77777777" w:rsidR="00F17312" w:rsidRDefault="00F17312" w:rsidP="00F17312">
            <w:pPr>
              <w:pStyle w:val="TAL"/>
              <w:rPr>
                <w:rFonts w:cs="Arial"/>
                <w:szCs w:val="18"/>
              </w:rPr>
            </w:pPr>
          </w:p>
          <w:p w14:paraId="79D7E854" w14:textId="77777777" w:rsidR="00F17312" w:rsidRDefault="00F17312" w:rsidP="00F17312">
            <w:pPr>
              <w:pStyle w:val="TAL"/>
              <w:rPr>
                <w:rFonts w:cs="Arial"/>
                <w:szCs w:val="18"/>
              </w:rPr>
            </w:pPr>
            <w:r>
              <w:rPr>
                <w:rFonts w:cs="Arial"/>
                <w:szCs w:val="18"/>
              </w:rPr>
              <w:t xml:space="preserve">daysOfWeekList: list of weekday. </w:t>
            </w:r>
          </w:p>
          <w:p w14:paraId="6AF8DDF7" w14:textId="77777777" w:rsidR="00F17312" w:rsidRDefault="00F17312" w:rsidP="00F17312">
            <w:pPr>
              <w:pStyle w:val="TAL"/>
              <w:rPr>
                <w:rFonts w:cs="Arial"/>
                <w:szCs w:val="18"/>
              </w:rPr>
            </w:pPr>
            <w:r>
              <w:rPr>
                <w:rFonts w:cs="Arial"/>
                <w:szCs w:val="18"/>
              </w:rPr>
              <w:t>weekday: Monday, Tuesday, … Sunday.</w:t>
            </w:r>
          </w:p>
          <w:p w14:paraId="68684BE2" w14:textId="77777777" w:rsidR="00F17312" w:rsidRDefault="00F17312" w:rsidP="00F17312">
            <w:pPr>
              <w:pStyle w:val="TAL"/>
              <w:rPr>
                <w:rFonts w:cs="Arial"/>
                <w:szCs w:val="18"/>
              </w:rPr>
            </w:pPr>
          </w:p>
          <w:p w14:paraId="04340063" w14:textId="77777777" w:rsidR="00F17312" w:rsidRDefault="00F17312" w:rsidP="00F17312">
            <w:pPr>
              <w:pStyle w:val="TAL"/>
              <w:rPr>
                <w:rFonts w:cs="Arial"/>
                <w:szCs w:val="18"/>
              </w:rPr>
            </w:pPr>
            <w:r>
              <w:rPr>
                <w:rFonts w:cs="Arial"/>
                <w:szCs w:val="18"/>
              </w:rPr>
              <w:t xml:space="preserve">List of time periods: </w:t>
            </w:r>
          </w:p>
          <w:p w14:paraId="59FF7CED" w14:textId="77777777" w:rsidR="00F17312" w:rsidRDefault="00F17312" w:rsidP="00F17312">
            <w:pPr>
              <w:pStyle w:val="TAL"/>
              <w:rPr>
                <w:rFonts w:cs="Arial"/>
                <w:szCs w:val="18"/>
              </w:rPr>
            </w:pPr>
            <w:r>
              <w:rPr>
                <w:rFonts w:cs="Arial"/>
                <w:szCs w:val="18"/>
              </w:rPr>
              <w:t>{{ daysOfWeek</w:t>
            </w:r>
            <w:r>
              <w:rPr>
                <w:rFonts w:cs="Arial"/>
                <w:szCs w:val="18"/>
              </w:rPr>
              <w:tab/>
              <w:t>daysOfWeekList,</w:t>
            </w:r>
          </w:p>
          <w:p w14:paraId="39687B52" w14:textId="77777777" w:rsidR="00F17312" w:rsidRDefault="00F17312" w:rsidP="00F17312">
            <w:pPr>
              <w:keepNext/>
              <w:keepLines/>
              <w:spacing w:after="0"/>
              <w:rPr>
                <w:lang w:eastAsia="zh-CN"/>
              </w:rPr>
            </w:pPr>
            <w:r>
              <w:rPr>
                <w:rFonts w:cs="Arial"/>
                <w:szCs w:val="18"/>
              </w:rPr>
              <w:t>periodOfDay</w:t>
            </w:r>
            <w:r>
              <w:rPr>
                <w:rFonts w:cs="Arial"/>
                <w:szCs w:val="18"/>
              </w:rPr>
              <w:tab/>
              <w:t>dailyPeriod}}</w:t>
            </w:r>
          </w:p>
        </w:tc>
        <w:tc>
          <w:tcPr>
            <w:tcW w:w="2436" w:type="dxa"/>
            <w:tcBorders>
              <w:top w:val="single" w:sz="4" w:space="0" w:color="auto"/>
              <w:left w:val="single" w:sz="4" w:space="0" w:color="auto"/>
              <w:bottom w:val="single" w:sz="4" w:space="0" w:color="auto"/>
              <w:right w:val="single" w:sz="4" w:space="0" w:color="auto"/>
            </w:tcBorders>
            <w:hideMark/>
          </w:tcPr>
          <w:p w14:paraId="784FCFDA" w14:textId="77777777" w:rsidR="00F17312" w:rsidRDefault="00F17312" w:rsidP="00F17312">
            <w:pPr>
              <w:pStyle w:val="TAL"/>
              <w:rPr>
                <w:rFonts w:cs="Arial"/>
                <w:szCs w:val="18"/>
              </w:rPr>
            </w:pPr>
            <w:r>
              <w:rPr>
                <w:rFonts w:cs="Arial"/>
                <w:szCs w:val="18"/>
              </w:rPr>
              <w:t xml:space="preserve"> type: data type</w:t>
            </w:r>
          </w:p>
          <w:p w14:paraId="28E5E0F2" w14:textId="77777777" w:rsidR="00F17312" w:rsidRDefault="00F17312" w:rsidP="00F17312">
            <w:pPr>
              <w:pStyle w:val="TAL"/>
              <w:rPr>
                <w:rFonts w:cs="Arial"/>
                <w:szCs w:val="18"/>
                <w:lang w:eastAsia="zh-CN"/>
              </w:rPr>
            </w:pPr>
            <w:r>
              <w:rPr>
                <w:rFonts w:cs="Arial"/>
                <w:szCs w:val="18"/>
              </w:rPr>
              <w:t xml:space="preserve">multiplicity: </w:t>
            </w:r>
            <w:r>
              <w:rPr>
                <w:rFonts w:cs="Arial"/>
                <w:szCs w:val="18"/>
                <w:lang w:eastAsia="zh-CN"/>
              </w:rPr>
              <w:t>0..*</w:t>
            </w:r>
          </w:p>
          <w:p w14:paraId="15F37C68" w14:textId="77777777" w:rsidR="00F17312" w:rsidRDefault="00F17312" w:rsidP="00F17312">
            <w:pPr>
              <w:pStyle w:val="TAL"/>
              <w:rPr>
                <w:rFonts w:cs="Arial"/>
                <w:szCs w:val="18"/>
              </w:rPr>
            </w:pPr>
            <w:r>
              <w:rPr>
                <w:rFonts w:cs="Arial"/>
                <w:szCs w:val="18"/>
              </w:rPr>
              <w:t>isOrdered: N/A</w:t>
            </w:r>
          </w:p>
          <w:p w14:paraId="38F8691D" w14:textId="77777777" w:rsidR="00F17312" w:rsidRDefault="00F17312" w:rsidP="00F17312">
            <w:pPr>
              <w:pStyle w:val="TAL"/>
              <w:rPr>
                <w:rFonts w:cs="Arial"/>
                <w:szCs w:val="18"/>
              </w:rPr>
            </w:pPr>
            <w:r>
              <w:rPr>
                <w:rFonts w:cs="Arial"/>
                <w:szCs w:val="18"/>
              </w:rPr>
              <w:t>isUnique: N/A</w:t>
            </w:r>
          </w:p>
          <w:p w14:paraId="2CE55461" w14:textId="77777777" w:rsidR="00F17312" w:rsidRDefault="00F17312" w:rsidP="00F17312">
            <w:pPr>
              <w:pStyle w:val="TAL"/>
              <w:rPr>
                <w:rFonts w:cs="Arial"/>
                <w:szCs w:val="18"/>
              </w:rPr>
            </w:pPr>
            <w:r>
              <w:rPr>
                <w:rFonts w:cs="Arial"/>
                <w:szCs w:val="18"/>
              </w:rPr>
              <w:t>defaultValue: None</w:t>
            </w:r>
          </w:p>
          <w:p w14:paraId="74E2D4B8" w14:textId="77777777" w:rsidR="00F17312" w:rsidRDefault="00F17312" w:rsidP="00F17312">
            <w:pPr>
              <w:pStyle w:val="TAL"/>
            </w:pPr>
            <w:r>
              <w:rPr>
                <w:rFonts w:cs="Arial"/>
                <w:szCs w:val="18"/>
              </w:rPr>
              <w:t>isNullable: True</w:t>
            </w:r>
          </w:p>
        </w:tc>
      </w:tr>
      <w:tr w:rsidR="00F17312" w14:paraId="03E674A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20997D30" w14:textId="77777777" w:rsidR="00F17312" w:rsidRDefault="00F17312" w:rsidP="00F17312">
            <w:pPr>
              <w:pStyle w:val="TAL"/>
            </w:pPr>
            <w:r>
              <w:t>This attribute is relevant, if the cell acts as an original cell.</w:t>
            </w:r>
          </w:p>
          <w:p w14:paraId="3B644E83" w14:textId="77777777" w:rsidR="00F17312" w:rsidRDefault="00F17312" w:rsidP="00F17312">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1224DAA6" w14:textId="77777777" w:rsidR="00F17312" w:rsidRDefault="00F17312" w:rsidP="00F17312">
            <w:pPr>
              <w:pStyle w:val="TAL"/>
            </w:pPr>
          </w:p>
          <w:p w14:paraId="2AE4CABA" w14:textId="77777777" w:rsidR="00F17312" w:rsidRDefault="00F17312" w:rsidP="00F17312">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264212CB" w14:textId="77777777" w:rsidR="00F17312" w:rsidRDefault="00F17312" w:rsidP="00F17312">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4FD7CBB0" w14:textId="77777777" w:rsidR="00F17312" w:rsidRDefault="00F17312" w:rsidP="00F17312">
            <w:pPr>
              <w:pStyle w:val="TAL"/>
              <w:rPr>
                <w:lang w:eastAsia="zh-CN"/>
              </w:rPr>
            </w:pPr>
          </w:p>
          <w:p w14:paraId="24AE05E4" w14:textId="77777777" w:rsidR="00F17312" w:rsidRDefault="00F17312" w:rsidP="00F17312">
            <w:pPr>
              <w:pStyle w:val="TAL"/>
              <w:rPr>
                <w:lang w:eastAsia="zh-CN"/>
              </w:rPr>
            </w:pPr>
            <w:r>
              <w:rPr>
                <w:lang w:eastAsia="zh-CN"/>
              </w:rPr>
              <w:t>In case the original cell is a UTRAN cell, the load information refers to Cell Load Information Group IE (see 3GPP TS 36.413 [12] Annex B.1.5) and the following applies:</w:t>
            </w:r>
          </w:p>
          <w:p w14:paraId="4324C555" w14:textId="77777777" w:rsidR="00F17312" w:rsidRDefault="00F17312" w:rsidP="00F17312">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4B32EFC" w14:textId="77777777" w:rsidR="00F17312" w:rsidRDefault="00F17312" w:rsidP="00F17312">
            <w:pPr>
              <w:pStyle w:val="TAL"/>
              <w:rPr>
                <w:lang w:eastAsia="zh-CN"/>
              </w:rPr>
            </w:pPr>
          </w:p>
          <w:p w14:paraId="191E62F9" w14:textId="77777777" w:rsidR="00F17312" w:rsidRDefault="00F17312" w:rsidP="00F17312">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3DC7B3D0" w14:textId="77777777" w:rsidR="00F17312" w:rsidRDefault="00F17312" w:rsidP="00F17312">
            <w:pPr>
              <w:pStyle w:val="TAL"/>
              <w:rPr>
                <w:lang w:eastAsia="zh-CN"/>
              </w:rPr>
            </w:pPr>
          </w:p>
          <w:p w14:paraId="314A05BC" w14:textId="77777777" w:rsidR="00F17312" w:rsidRDefault="00F17312" w:rsidP="00F17312">
            <w:pPr>
              <w:pStyle w:val="LD"/>
              <w:rPr>
                <w:rFonts w:ascii="Arial" w:hAnsi="Arial" w:cs="Arial"/>
                <w:noProof w:val="0"/>
                <w:sz w:val="18"/>
                <w:szCs w:val="18"/>
                <w:lang w:eastAsia="zh-CN"/>
              </w:rPr>
            </w:pPr>
            <w:r>
              <w:rPr>
                <w:rFonts w:ascii="Arial" w:hAnsi="Arial" w:cs="Arial"/>
                <w:noProof w:val="0"/>
                <w:sz w:val="18"/>
                <w:szCs w:val="18"/>
                <w:lang w:eastAsia="zh-CN"/>
              </w:rPr>
              <w:t>allowedValues:</w:t>
            </w:r>
          </w:p>
          <w:p w14:paraId="7FCAC899" w14:textId="77777777" w:rsidR="00F17312" w:rsidRDefault="00F17312" w:rsidP="00F17312">
            <w:pPr>
              <w:pStyle w:val="LD"/>
              <w:rPr>
                <w:rFonts w:ascii="Arial" w:hAnsi="Arial" w:cs="Arial"/>
                <w:noProof w:val="0"/>
                <w:sz w:val="18"/>
                <w:szCs w:val="18"/>
                <w:lang w:eastAsia="zh-CN"/>
              </w:rPr>
            </w:pPr>
            <w:r>
              <w:rPr>
                <w:rFonts w:ascii="Arial" w:hAnsi="Arial" w:cs="Arial"/>
                <w:noProof w:val="0"/>
                <w:sz w:val="18"/>
                <w:szCs w:val="18"/>
                <w:lang w:eastAsia="zh-CN"/>
              </w:rPr>
              <w:t>Load</w:t>
            </w:r>
            <w:r>
              <w:rPr>
                <w:rFonts w:ascii="Arial" w:hAnsi="Arial" w:cs="Arial"/>
                <w:noProof w:val="0"/>
                <w:sz w:val="18"/>
                <w:szCs w:val="18"/>
              </w:rPr>
              <w:t xml:space="preserve">Threshold: Integer 0..10000 </w:t>
            </w:r>
          </w:p>
          <w:p w14:paraId="217E847A"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DAD0F9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433AFFF2" w14:textId="77777777" w:rsidR="00F17312" w:rsidRDefault="00F17312" w:rsidP="00F17312">
            <w:pPr>
              <w:pStyle w:val="TAL"/>
              <w:rPr>
                <w:rFonts w:cs="Arial"/>
                <w:szCs w:val="18"/>
              </w:rPr>
            </w:pPr>
            <w:r>
              <w:rPr>
                <w:rFonts w:cs="Arial"/>
                <w:szCs w:val="18"/>
              </w:rPr>
              <w:t>multiplicity: 1</w:t>
            </w:r>
          </w:p>
          <w:p w14:paraId="4979D1B0" w14:textId="77777777" w:rsidR="00F17312" w:rsidRDefault="00F17312" w:rsidP="00F17312">
            <w:pPr>
              <w:pStyle w:val="TAL"/>
              <w:rPr>
                <w:rFonts w:cs="Arial"/>
                <w:szCs w:val="18"/>
              </w:rPr>
            </w:pPr>
            <w:r>
              <w:rPr>
                <w:rFonts w:cs="Arial"/>
                <w:szCs w:val="18"/>
              </w:rPr>
              <w:t>isOrdered: N/A</w:t>
            </w:r>
          </w:p>
          <w:p w14:paraId="616E208E" w14:textId="77777777" w:rsidR="00F17312" w:rsidRDefault="00F17312" w:rsidP="00F17312">
            <w:pPr>
              <w:pStyle w:val="TAL"/>
              <w:rPr>
                <w:rFonts w:cs="Arial"/>
                <w:szCs w:val="18"/>
              </w:rPr>
            </w:pPr>
            <w:r>
              <w:rPr>
                <w:rFonts w:cs="Arial"/>
                <w:szCs w:val="18"/>
              </w:rPr>
              <w:t>isUnique: N/A</w:t>
            </w:r>
          </w:p>
          <w:p w14:paraId="58E3DCB3" w14:textId="77777777" w:rsidR="00F17312" w:rsidRDefault="00F17312" w:rsidP="00F17312">
            <w:pPr>
              <w:pStyle w:val="TAL"/>
              <w:rPr>
                <w:rFonts w:cs="Arial"/>
                <w:szCs w:val="18"/>
              </w:rPr>
            </w:pPr>
            <w:r>
              <w:rPr>
                <w:rFonts w:cs="Arial"/>
                <w:szCs w:val="18"/>
              </w:rPr>
              <w:t>defaultValue: None</w:t>
            </w:r>
          </w:p>
          <w:p w14:paraId="38969532" w14:textId="77777777" w:rsidR="00F17312" w:rsidRDefault="00F17312" w:rsidP="00F17312">
            <w:pPr>
              <w:pStyle w:val="TAL"/>
            </w:pPr>
            <w:r>
              <w:rPr>
                <w:rFonts w:cs="Arial"/>
                <w:szCs w:val="18"/>
              </w:rPr>
              <w:t>isNullable: True</w:t>
            </w:r>
          </w:p>
        </w:tc>
      </w:tr>
      <w:tr w:rsidR="00F17312" w14:paraId="6134B96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DEA4E00" w14:textId="77777777" w:rsidR="00F17312" w:rsidRDefault="00F17312" w:rsidP="00F17312">
            <w:pPr>
              <w:pStyle w:val="TAL"/>
              <w:rPr>
                <w:kern w:val="2"/>
              </w:rPr>
            </w:pPr>
            <w:r>
              <w:rPr>
                <w:kern w:val="2"/>
              </w:rPr>
              <w:t>This attribute is relevant, if the cell acts as a candidate cell.</w:t>
            </w:r>
          </w:p>
          <w:p w14:paraId="00BF34DD" w14:textId="77777777" w:rsidR="00F17312" w:rsidRDefault="00F17312" w:rsidP="00F17312">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25BB41D" w14:textId="77777777" w:rsidR="00F17312" w:rsidRDefault="00F17312" w:rsidP="00F17312">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53198E5B" w14:textId="77777777" w:rsidR="00F17312" w:rsidRDefault="00F17312" w:rsidP="00F17312">
            <w:pPr>
              <w:pStyle w:val="TAL"/>
              <w:rPr>
                <w:kern w:val="2"/>
              </w:rPr>
            </w:pPr>
          </w:p>
          <w:p w14:paraId="16772BDA" w14:textId="77777777" w:rsidR="00F17312" w:rsidRDefault="00F17312" w:rsidP="00F17312">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74DA0828" w14:textId="77777777" w:rsidR="00F17312" w:rsidRDefault="00F17312" w:rsidP="00F17312">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6B77EF0C" w14:textId="77777777" w:rsidR="00F17312" w:rsidRDefault="00F17312" w:rsidP="00F17312">
            <w:pPr>
              <w:pStyle w:val="TAL"/>
              <w:rPr>
                <w:kern w:val="2"/>
                <w:lang w:eastAsia="zh-CN"/>
              </w:rPr>
            </w:pPr>
          </w:p>
          <w:p w14:paraId="731A9DC3" w14:textId="77777777" w:rsidR="00F17312" w:rsidRDefault="00F17312" w:rsidP="00F17312">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5F232C29" w14:textId="77777777" w:rsidR="00F17312" w:rsidRDefault="00F17312" w:rsidP="00F17312">
            <w:pPr>
              <w:pStyle w:val="TAL"/>
              <w:rPr>
                <w:kern w:val="2"/>
                <w:lang w:eastAsia="zh-CN"/>
              </w:rPr>
            </w:pPr>
          </w:p>
          <w:p w14:paraId="63621781" w14:textId="77777777" w:rsidR="00F17312" w:rsidRDefault="00F17312" w:rsidP="00F17312">
            <w:pPr>
              <w:pStyle w:val="LD"/>
              <w:rPr>
                <w:rFonts w:ascii="Arial" w:hAnsi="Arial" w:cs="Arial"/>
                <w:noProof w:val="0"/>
                <w:sz w:val="18"/>
                <w:szCs w:val="18"/>
                <w:lang w:eastAsia="zh-CN"/>
              </w:rPr>
            </w:pPr>
            <w:r>
              <w:rPr>
                <w:rFonts w:ascii="Arial" w:hAnsi="Arial" w:cs="Arial"/>
                <w:noProof w:val="0"/>
                <w:sz w:val="18"/>
                <w:szCs w:val="18"/>
                <w:lang w:eastAsia="zh-CN"/>
              </w:rPr>
              <w:t>allowedValues:</w:t>
            </w:r>
          </w:p>
          <w:p w14:paraId="452C9E4F" w14:textId="77777777" w:rsidR="00F17312" w:rsidRDefault="00F17312" w:rsidP="00F17312">
            <w:pPr>
              <w:pStyle w:val="LD"/>
              <w:rPr>
                <w:rFonts w:ascii="Arial" w:hAnsi="Arial" w:cs="Arial"/>
                <w:noProof w:val="0"/>
                <w:sz w:val="18"/>
                <w:szCs w:val="18"/>
                <w:lang w:eastAsia="zh-CN"/>
              </w:rPr>
            </w:pPr>
            <w:r>
              <w:rPr>
                <w:rFonts w:ascii="Arial" w:hAnsi="Arial" w:cs="Arial"/>
                <w:noProof w:val="0"/>
                <w:sz w:val="18"/>
                <w:szCs w:val="18"/>
                <w:lang w:eastAsia="zh-CN"/>
              </w:rPr>
              <w:t>Load</w:t>
            </w:r>
            <w:r>
              <w:rPr>
                <w:rFonts w:ascii="Arial" w:hAnsi="Arial" w:cs="Arial"/>
                <w:noProof w:val="0"/>
                <w:sz w:val="18"/>
                <w:szCs w:val="18"/>
              </w:rPr>
              <w:t xml:space="preserve">Threshold: Integer 0..10000 </w:t>
            </w:r>
          </w:p>
          <w:p w14:paraId="5BC20C7F"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E664F2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75F6B3E0" w14:textId="77777777" w:rsidR="00F17312" w:rsidRDefault="00F17312" w:rsidP="00F17312">
            <w:pPr>
              <w:pStyle w:val="TAL"/>
              <w:rPr>
                <w:rFonts w:cs="Arial"/>
                <w:szCs w:val="18"/>
              </w:rPr>
            </w:pPr>
            <w:r>
              <w:rPr>
                <w:rFonts w:cs="Arial"/>
                <w:szCs w:val="18"/>
              </w:rPr>
              <w:t>multiplicity: 1</w:t>
            </w:r>
          </w:p>
          <w:p w14:paraId="145F8121" w14:textId="77777777" w:rsidR="00F17312" w:rsidRDefault="00F17312" w:rsidP="00F17312">
            <w:pPr>
              <w:pStyle w:val="TAL"/>
              <w:rPr>
                <w:rFonts w:cs="Arial"/>
                <w:szCs w:val="18"/>
              </w:rPr>
            </w:pPr>
            <w:r>
              <w:rPr>
                <w:rFonts w:cs="Arial"/>
                <w:szCs w:val="18"/>
              </w:rPr>
              <w:t>isOrdered: N/A</w:t>
            </w:r>
          </w:p>
          <w:p w14:paraId="2EE98011" w14:textId="77777777" w:rsidR="00F17312" w:rsidRDefault="00F17312" w:rsidP="00F17312">
            <w:pPr>
              <w:pStyle w:val="TAL"/>
              <w:rPr>
                <w:rFonts w:cs="Arial"/>
                <w:szCs w:val="18"/>
              </w:rPr>
            </w:pPr>
            <w:r>
              <w:rPr>
                <w:rFonts w:cs="Arial"/>
                <w:szCs w:val="18"/>
              </w:rPr>
              <w:t>isUnique: N/A</w:t>
            </w:r>
          </w:p>
          <w:p w14:paraId="4EE2E50A" w14:textId="77777777" w:rsidR="00F17312" w:rsidRDefault="00F17312" w:rsidP="00F17312">
            <w:pPr>
              <w:pStyle w:val="TAL"/>
              <w:rPr>
                <w:rFonts w:cs="Arial"/>
                <w:szCs w:val="18"/>
              </w:rPr>
            </w:pPr>
            <w:r>
              <w:rPr>
                <w:rFonts w:cs="Arial"/>
                <w:szCs w:val="18"/>
              </w:rPr>
              <w:t>defaultValue: None</w:t>
            </w:r>
          </w:p>
          <w:p w14:paraId="71799ACE" w14:textId="77777777" w:rsidR="00F17312" w:rsidRDefault="00F17312" w:rsidP="00F17312">
            <w:pPr>
              <w:pStyle w:val="TAL"/>
            </w:pPr>
            <w:r>
              <w:rPr>
                <w:rFonts w:cs="Arial"/>
                <w:szCs w:val="18"/>
              </w:rPr>
              <w:t>isNullable: True</w:t>
            </w:r>
          </w:p>
        </w:tc>
      </w:tr>
      <w:tr w:rsidR="00F17312" w14:paraId="50F8D95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1E72C42B" w14:textId="77777777" w:rsidR="00F17312" w:rsidRDefault="00F17312" w:rsidP="00F17312">
            <w:pPr>
              <w:pStyle w:val="TAL"/>
              <w:jc w:val="both"/>
            </w:pPr>
            <w:r>
              <w:t>This attribute is relevant, if the cell acts as a candidate cell.</w:t>
            </w:r>
          </w:p>
          <w:p w14:paraId="33DC70ED" w14:textId="77777777" w:rsidR="00F17312" w:rsidRDefault="00F17312" w:rsidP="00F17312">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AE4FCA1" w14:textId="77777777" w:rsidR="00F17312" w:rsidRDefault="00F17312" w:rsidP="00F17312">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DBC7FBC" w14:textId="77777777" w:rsidR="00F17312" w:rsidRDefault="00F17312" w:rsidP="00F17312">
            <w:pPr>
              <w:pStyle w:val="TAL"/>
              <w:jc w:val="both"/>
              <w:rPr>
                <w:rFonts w:cs="Arial"/>
                <w:szCs w:val="18"/>
              </w:rPr>
            </w:pPr>
          </w:p>
          <w:p w14:paraId="337D2192" w14:textId="77777777" w:rsidR="00F17312" w:rsidRDefault="00F17312" w:rsidP="00F17312">
            <w:pPr>
              <w:pStyle w:val="TAL"/>
              <w:rPr>
                <w:rStyle w:val="TALChar"/>
                <w:lang w:eastAsia="zh-CN"/>
              </w:rPr>
            </w:pPr>
            <w:r>
              <w:rPr>
                <w:rStyle w:val="TALChar"/>
              </w:rPr>
              <w:t>For the load see the definition of  interRatEsActivationCandidateCellParameters.</w:t>
            </w:r>
          </w:p>
          <w:p w14:paraId="627DA272" w14:textId="77777777" w:rsidR="00F17312" w:rsidRDefault="00F17312" w:rsidP="00F17312">
            <w:pPr>
              <w:pStyle w:val="TAL"/>
              <w:rPr>
                <w:rStyle w:val="TALChar"/>
                <w:lang w:eastAsia="zh-CN"/>
              </w:rPr>
            </w:pPr>
          </w:p>
          <w:p w14:paraId="08CDE967" w14:textId="77777777" w:rsidR="00F17312" w:rsidRDefault="00F17312" w:rsidP="00F17312">
            <w:pPr>
              <w:pStyle w:val="LD"/>
              <w:rPr>
                <w:rFonts w:cs="Arial"/>
                <w:noProof w:val="0"/>
                <w:szCs w:val="18"/>
              </w:rPr>
            </w:pPr>
            <w:r>
              <w:rPr>
                <w:rFonts w:ascii="Arial" w:hAnsi="Arial" w:cs="Arial"/>
                <w:noProof w:val="0"/>
                <w:sz w:val="18"/>
                <w:szCs w:val="18"/>
                <w:lang w:eastAsia="zh-CN"/>
              </w:rPr>
              <w:t>allowedValues:</w:t>
            </w:r>
          </w:p>
          <w:p w14:paraId="5E7FBCCE" w14:textId="77777777" w:rsidR="00F17312" w:rsidRDefault="00F17312" w:rsidP="00F17312">
            <w:pPr>
              <w:pStyle w:val="LD"/>
              <w:rPr>
                <w:rFonts w:ascii="Arial" w:hAnsi="Arial" w:cs="Arial"/>
                <w:noProof w:val="0"/>
                <w:sz w:val="18"/>
                <w:szCs w:val="18"/>
                <w:lang w:eastAsia="zh-CN"/>
              </w:rPr>
            </w:pPr>
            <w:r>
              <w:rPr>
                <w:rFonts w:ascii="Arial" w:hAnsi="Arial" w:cs="Arial"/>
                <w:noProof w:val="0"/>
                <w:sz w:val="18"/>
                <w:szCs w:val="18"/>
                <w:lang w:eastAsia="zh-CN"/>
              </w:rPr>
              <w:t>Load</w:t>
            </w:r>
            <w:r>
              <w:rPr>
                <w:rFonts w:ascii="Arial" w:hAnsi="Arial" w:cs="Arial"/>
                <w:noProof w:val="0"/>
                <w:sz w:val="18"/>
                <w:szCs w:val="18"/>
              </w:rPr>
              <w:t xml:space="preserve">Threshold: Integer 0..10000 </w:t>
            </w:r>
          </w:p>
          <w:p w14:paraId="657B0100"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AE258DB"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1877AD11" w14:textId="77777777" w:rsidR="00F17312" w:rsidRDefault="00F17312" w:rsidP="00F17312">
            <w:pPr>
              <w:pStyle w:val="TAL"/>
              <w:rPr>
                <w:rFonts w:cs="Arial"/>
                <w:szCs w:val="18"/>
              </w:rPr>
            </w:pPr>
            <w:r>
              <w:rPr>
                <w:rFonts w:cs="Arial"/>
                <w:szCs w:val="18"/>
              </w:rPr>
              <w:t>multiplicity: 1</w:t>
            </w:r>
          </w:p>
          <w:p w14:paraId="4237210B" w14:textId="77777777" w:rsidR="00F17312" w:rsidRDefault="00F17312" w:rsidP="00F17312">
            <w:pPr>
              <w:pStyle w:val="TAL"/>
              <w:rPr>
                <w:rFonts w:cs="Arial"/>
                <w:szCs w:val="18"/>
              </w:rPr>
            </w:pPr>
            <w:r>
              <w:rPr>
                <w:rFonts w:cs="Arial"/>
                <w:szCs w:val="18"/>
              </w:rPr>
              <w:t>isOrdered: N/A</w:t>
            </w:r>
          </w:p>
          <w:p w14:paraId="57FB81DB" w14:textId="77777777" w:rsidR="00F17312" w:rsidRDefault="00F17312" w:rsidP="00F17312">
            <w:pPr>
              <w:pStyle w:val="TAL"/>
              <w:rPr>
                <w:rFonts w:cs="Arial"/>
                <w:szCs w:val="18"/>
              </w:rPr>
            </w:pPr>
            <w:r>
              <w:rPr>
                <w:rFonts w:cs="Arial"/>
                <w:szCs w:val="18"/>
              </w:rPr>
              <w:t>isUnique: N/A</w:t>
            </w:r>
          </w:p>
          <w:p w14:paraId="66B186BF" w14:textId="77777777" w:rsidR="00F17312" w:rsidRDefault="00F17312" w:rsidP="00F17312">
            <w:pPr>
              <w:pStyle w:val="TAL"/>
              <w:rPr>
                <w:rFonts w:cs="Arial"/>
                <w:szCs w:val="18"/>
              </w:rPr>
            </w:pPr>
            <w:r>
              <w:rPr>
                <w:rFonts w:cs="Arial"/>
                <w:szCs w:val="18"/>
              </w:rPr>
              <w:t>defaultValue: None</w:t>
            </w:r>
          </w:p>
          <w:p w14:paraId="438B4592" w14:textId="77777777" w:rsidR="00F17312" w:rsidRDefault="00F17312" w:rsidP="00F17312">
            <w:pPr>
              <w:pStyle w:val="TAL"/>
            </w:pPr>
            <w:r>
              <w:rPr>
                <w:rFonts w:cs="Arial"/>
                <w:szCs w:val="18"/>
              </w:rPr>
              <w:t>isNullable: True</w:t>
            </w:r>
          </w:p>
        </w:tc>
      </w:tr>
      <w:tr w:rsidR="00F17312" w14:paraId="4565DE9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F17312" w:rsidRDefault="00F17312" w:rsidP="00F17312">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F17312" w:rsidRDefault="00F17312" w:rsidP="00F17312">
            <w:pPr>
              <w:pStyle w:val="TAL"/>
              <w:rPr>
                <w:lang w:eastAsia="zh-CN"/>
              </w:rPr>
            </w:pPr>
            <w:r>
              <w:t>If this parameter is absent, then probing is not done.</w:t>
            </w:r>
          </w:p>
          <w:p w14:paraId="033496AF" w14:textId="77777777" w:rsidR="00F17312" w:rsidRDefault="00F17312" w:rsidP="00F17312">
            <w:pPr>
              <w:pStyle w:val="TAL"/>
              <w:rPr>
                <w:rFonts w:cs="Arial"/>
                <w:sz w:val="16"/>
                <w:lang w:eastAsia="zh-CN"/>
              </w:rPr>
            </w:pPr>
          </w:p>
          <w:p w14:paraId="1385655C" w14:textId="77777777" w:rsidR="00F17312" w:rsidRDefault="00F17312" w:rsidP="00F17312">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77777777" w:rsidR="00F17312" w:rsidRDefault="00F17312" w:rsidP="00F17312">
            <w:pPr>
              <w:pStyle w:val="TAL"/>
              <w:rPr>
                <w:rFonts w:cs="Arial"/>
                <w:szCs w:val="18"/>
                <w:lang w:eastAsia="zh-CN"/>
              </w:rPr>
            </w:pPr>
            <w:r>
              <w:rPr>
                <w:rFonts w:cs="Arial"/>
                <w:szCs w:val="18"/>
                <w:lang w:eastAsia="zh-CN"/>
              </w:rPr>
              <w:t>type: enumeration</w:t>
            </w:r>
          </w:p>
          <w:p w14:paraId="0C69DA66" w14:textId="77777777" w:rsidR="00F17312" w:rsidRDefault="00F17312" w:rsidP="00F17312">
            <w:pPr>
              <w:pStyle w:val="TAL"/>
              <w:rPr>
                <w:rFonts w:cs="Arial"/>
                <w:szCs w:val="18"/>
                <w:lang w:eastAsia="zh-CN"/>
              </w:rPr>
            </w:pPr>
            <w:r>
              <w:rPr>
                <w:rFonts w:cs="Arial"/>
                <w:szCs w:val="18"/>
                <w:lang w:eastAsia="zh-CN"/>
              </w:rPr>
              <w:t>multiplicity: 1</w:t>
            </w:r>
          </w:p>
          <w:p w14:paraId="53EC23BD" w14:textId="77777777" w:rsidR="00F17312" w:rsidRDefault="00F17312" w:rsidP="00F17312">
            <w:pPr>
              <w:pStyle w:val="TAL"/>
              <w:rPr>
                <w:rFonts w:cs="Arial"/>
                <w:szCs w:val="18"/>
                <w:lang w:eastAsia="zh-CN"/>
              </w:rPr>
            </w:pPr>
            <w:r>
              <w:rPr>
                <w:rFonts w:cs="Arial"/>
                <w:szCs w:val="18"/>
                <w:lang w:eastAsia="zh-CN"/>
              </w:rPr>
              <w:t>isOrdered: N/A</w:t>
            </w:r>
          </w:p>
          <w:p w14:paraId="2523FBB4" w14:textId="77777777" w:rsidR="00F17312" w:rsidRDefault="00F17312" w:rsidP="00F17312">
            <w:pPr>
              <w:pStyle w:val="TAL"/>
              <w:rPr>
                <w:rFonts w:cs="Arial"/>
                <w:szCs w:val="18"/>
                <w:lang w:eastAsia="zh-CN"/>
              </w:rPr>
            </w:pPr>
            <w:r>
              <w:rPr>
                <w:rFonts w:cs="Arial"/>
                <w:szCs w:val="18"/>
                <w:lang w:eastAsia="zh-CN"/>
              </w:rPr>
              <w:t>isUnique: N/A</w:t>
            </w:r>
          </w:p>
          <w:p w14:paraId="707BED66" w14:textId="77777777" w:rsidR="00F17312" w:rsidRDefault="00F17312" w:rsidP="00F17312">
            <w:pPr>
              <w:pStyle w:val="TAL"/>
              <w:rPr>
                <w:rFonts w:cs="Arial"/>
                <w:szCs w:val="18"/>
                <w:lang w:eastAsia="zh-CN"/>
              </w:rPr>
            </w:pPr>
            <w:r>
              <w:rPr>
                <w:rFonts w:cs="Arial"/>
                <w:szCs w:val="18"/>
                <w:lang w:eastAsia="zh-CN"/>
              </w:rPr>
              <w:t>defaultValue: None</w:t>
            </w:r>
          </w:p>
          <w:p w14:paraId="5D4F470E" w14:textId="77777777" w:rsidR="00F17312" w:rsidRDefault="00F17312" w:rsidP="00F17312">
            <w:pPr>
              <w:pStyle w:val="TAL"/>
            </w:pPr>
            <w:r>
              <w:rPr>
                <w:rFonts w:cs="Arial"/>
                <w:szCs w:val="18"/>
                <w:lang w:eastAsia="zh-CN"/>
              </w:rPr>
              <w:t>isNullable: True</w:t>
            </w:r>
          </w:p>
        </w:tc>
      </w:tr>
      <w:tr w:rsidR="00F17312" w14:paraId="3F51B4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F17312" w:rsidRDefault="00F17312" w:rsidP="00F17312">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F17312" w:rsidRDefault="00F17312" w:rsidP="00F17312">
            <w:pPr>
              <w:pStyle w:val="TAL"/>
              <w:rPr>
                <w:szCs w:val="18"/>
                <w:lang w:eastAsia="zh-CN"/>
              </w:rPr>
            </w:pPr>
          </w:p>
          <w:p w14:paraId="6DE064F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F17312" w:rsidRDefault="00F17312" w:rsidP="00F17312">
            <w:pPr>
              <w:pStyle w:val="TAL"/>
              <w:rPr>
                <w:rFonts w:cs="Arial"/>
                <w:szCs w:val="18"/>
                <w:lang w:eastAsia="zh-CN"/>
              </w:rPr>
            </w:pPr>
            <w:r>
              <w:t>type: Boolean</w:t>
            </w:r>
          </w:p>
          <w:p w14:paraId="47D7B803" w14:textId="77777777" w:rsidR="00F17312" w:rsidRDefault="00F17312" w:rsidP="00F17312">
            <w:pPr>
              <w:pStyle w:val="TAL"/>
              <w:rPr>
                <w:rFonts w:cs="Arial"/>
                <w:szCs w:val="18"/>
                <w:lang w:eastAsia="zh-CN"/>
              </w:rPr>
            </w:pPr>
            <w:r>
              <w:rPr>
                <w:rFonts w:cs="Arial"/>
                <w:szCs w:val="18"/>
                <w:lang w:eastAsia="zh-CN"/>
              </w:rPr>
              <w:t>multiplicity: 1</w:t>
            </w:r>
          </w:p>
          <w:p w14:paraId="39BB1E90" w14:textId="77777777" w:rsidR="00F17312" w:rsidRDefault="00F17312" w:rsidP="00F17312">
            <w:pPr>
              <w:pStyle w:val="TAL"/>
              <w:rPr>
                <w:rFonts w:cs="Arial"/>
                <w:szCs w:val="18"/>
                <w:lang w:eastAsia="zh-CN"/>
              </w:rPr>
            </w:pPr>
            <w:r>
              <w:rPr>
                <w:rFonts w:cs="Arial"/>
                <w:szCs w:val="18"/>
                <w:lang w:eastAsia="zh-CN"/>
              </w:rPr>
              <w:t>isOrdered: N/A</w:t>
            </w:r>
          </w:p>
          <w:p w14:paraId="5A903B20" w14:textId="77777777" w:rsidR="00F17312" w:rsidRDefault="00F17312" w:rsidP="00F17312">
            <w:pPr>
              <w:pStyle w:val="TAL"/>
              <w:rPr>
                <w:rFonts w:cs="Arial"/>
                <w:szCs w:val="18"/>
                <w:lang w:eastAsia="zh-CN"/>
              </w:rPr>
            </w:pPr>
            <w:r>
              <w:rPr>
                <w:rFonts w:cs="Arial"/>
                <w:szCs w:val="18"/>
                <w:lang w:eastAsia="zh-CN"/>
              </w:rPr>
              <w:t>isUnique: N/A</w:t>
            </w:r>
          </w:p>
          <w:p w14:paraId="6A391908" w14:textId="77777777" w:rsidR="00F17312" w:rsidRDefault="00F17312" w:rsidP="00F17312">
            <w:pPr>
              <w:pStyle w:val="TAL"/>
              <w:rPr>
                <w:rFonts w:cs="Arial"/>
                <w:szCs w:val="18"/>
                <w:lang w:eastAsia="zh-CN"/>
              </w:rPr>
            </w:pPr>
            <w:r>
              <w:rPr>
                <w:rFonts w:cs="Arial"/>
                <w:szCs w:val="18"/>
                <w:lang w:eastAsia="zh-CN"/>
              </w:rPr>
              <w:t>defaultValue: None</w:t>
            </w:r>
          </w:p>
          <w:p w14:paraId="2B824304" w14:textId="77777777" w:rsidR="00F17312" w:rsidRDefault="00F17312" w:rsidP="00F17312">
            <w:pPr>
              <w:pStyle w:val="TAL"/>
            </w:pPr>
            <w:r>
              <w:rPr>
                <w:rFonts w:cs="Arial"/>
                <w:szCs w:val="18"/>
                <w:lang w:eastAsia="zh-CN"/>
              </w:rPr>
              <w:t>isNullable: False</w:t>
            </w:r>
          </w:p>
        </w:tc>
      </w:tr>
      <w:tr w:rsidR="00F17312" w14:paraId="02B01B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F17312" w:rsidRDefault="00F17312" w:rsidP="00F17312">
            <w:pPr>
              <w:pStyle w:val="Default"/>
              <w:rPr>
                <w:rFonts w:ascii="Courier New" w:hAnsi="Courier New" w:cs="Courier New"/>
                <w:sz w:val="18"/>
                <w:szCs w:val="18"/>
                <w:lang w:val="en-GB" w:eastAsia="zh-CN"/>
              </w:rPr>
            </w:pPr>
            <w:r>
              <w:rPr>
                <w:rFonts w:ascii="Courier New" w:eastAsia="Times New Roman" w:hAnsi="Courier New" w:cs="Courier New"/>
                <w:bCs/>
                <w:color w:val="333333"/>
                <w:sz w:val="18"/>
                <w:szCs w:val="18"/>
                <w:lang w:val="en-GB"/>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F17312" w:rsidRDefault="00F17312" w:rsidP="00F17312">
            <w:pPr>
              <w:pStyle w:val="TAL"/>
              <w:rPr>
                <w:rFonts w:cs="Arial"/>
              </w:rPr>
            </w:pPr>
            <w:r>
              <w:rPr>
                <w:rFonts w:cs="Arial"/>
              </w:rPr>
              <w:t>This holds a list of physical cell identities that can be assigned to the pci attribute by gNB. The assignment algorithm is not specified.</w:t>
            </w:r>
          </w:p>
          <w:p w14:paraId="7F7B3C76" w14:textId="77777777" w:rsidR="00F17312" w:rsidRDefault="00F17312" w:rsidP="00F17312">
            <w:pPr>
              <w:pStyle w:val="TAL"/>
              <w:rPr>
                <w:rFonts w:cs="Arial"/>
              </w:rPr>
            </w:pPr>
          </w:p>
          <w:p w14:paraId="35CB814A" w14:textId="77777777" w:rsidR="00F17312" w:rsidRDefault="00F17312" w:rsidP="00F17312">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F17312" w:rsidRDefault="00F17312" w:rsidP="00F17312">
            <w:pPr>
              <w:pStyle w:val="TAL"/>
              <w:rPr>
                <w:rFonts w:cs="Arial"/>
                <w:lang w:eastAsia="zh-CN"/>
              </w:rPr>
            </w:pPr>
          </w:p>
          <w:p w14:paraId="39BC8CAC" w14:textId="77777777" w:rsidR="00F17312" w:rsidRDefault="00F17312" w:rsidP="00F17312">
            <w:pPr>
              <w:pStyle w:val="TAL"/>
              <w:rPr>
                <w:rFonts w:cs="Arial"/>
              </w:rPr>
            </w:pPr>
            <w:r>
              <w:rPr>
                <w:rFonts w:cs="Arial"/>
                <w:lang w:eastAsia="zh-CN"/>
              </w:rPr>
              <w:t>allowedValues:</w:t>
            </w:r>
            <w:r>
              <w:rPr>
                <w:rFonts w:cs="Arial"/>
              </w:rPr>
              <w:t xml:space="preserve"> See TS 38.211 [32] subclause 7.4.2.1 for legal values of pci. The number of pci in the list is 1 to 100X.</w:t>
            </w:r>
          </w:p>
          <w:p w14:paraId="116D879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F17312" w:rsidRDefault="00F17312" w:rsidP="00F17312">
            <w:pPr>
              <w:pStyle w:val="TAL"/>
            </w:pPr>
            <w:r>
              <w:t>type: Integer</w:t>
            </w:r>
          </w:p>
          <w:p w14:paraId="57C37CA4" w14:textId="77777777" w:rsidR="00F17312" w:rsidRDefault="00F17312" w:rsidP="00F17312">
            <w:pPr>
              <w:pStyle w:val="TAL"/>
              <w:rPr>
                <w:lang w:eastAsia="zh-CN"/>
              </w:rPr>
            </w:pPr>
            <w:r>
              <w:t xml:space="preserve">multiplicity: </w:t>
            </w:r>
            <w:r>
              <w:rPr>
                <w:lang w:eastAsia="zh-CN"/>
              </w:rPr>
              <w:t>1..*</w:t>
            </w:r>
          </w:p>
          <w:p w14:paraId="01917FA4" w14:textId="77777777" w:rsidR="00F17312" w:rsidRDefault="00F17312" w:rsidP="00F17312">
            <w:pPr>
              <w:pStyle w:val="TAL"/>
            </w:pPr>
            <w:r>
              <w:t>isOrdered: N/A</w:t>
            </w:r>
          </w:p>
          <w:p w14:paraId="45DA64CF" w14:textId="77777777" w:rsidR="00F17312" w:rsidRDefault="00F17312" w:rsidP="00F17312">
            <w:pPr>
              <w:pStyle w:val="TAL"/>
            </w:pPr>
            <w:r>
              <w:t>isUnique: N/A</w:t>
            </w:r>
          </w:p>
          <w:p w14:paraId="665A35CF" w14:textId="77777777" w:rsidR="00F17312" w:rsidRDefault="00F17312" w:rsidP="00F17312">
            <w:pPr>
              <w:pStyle w:val="TAL"/>
            </w:pPr>
            <w:r>
              <w:t>defaultValue: None</w:t>
            </w:r>
          </w:p>
          <w:p w14:paraId="2DCF3EFC" w14:textId="77777777" w:rsidR="00F17312" w:rsidRDefault="00F17312" w:rsidP="00F17312">
            <w:pPr>
              <w:pStyle w:val="TAL"/>
            </w:pPr>
            <w:r>
              <w:t xml:space="preserve">isNullable: </w:t>
            </w:r>
            <w:r>
              <w:rPr>
                <w:rFonts w:cs="Arial"/>
                <w:szCs w:val="18"/>
              </w:rPr>
              <w:t>False</w:t>
            </w:r>
          </w:p>
        </w:tc>
      </w:tr>
      <w:tr w:rsidR="00F17312" w14:paraId="7CD340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ueAccProbilityDist</w:t>
            </w:r>
          </w:p>
        </w:tc>
        <w:tc>
          <w:tcPr>
            <w:tcW w:w="5523" w:type="dxa"/>
            <w:tcBorders>
              <w:top w:val="single" w:sz="4" w:space="0" w:color="auto"/>
              <w:left w:val="single" w:sz="4" w:space="0" w:color="auto"/>
              <w:bottom w:val="single" w:sz="4" w:space="0" w:color="auto"/>
              <w:right w:val="single" w:sz="4" w:space="0" w:color="auto"/>
            </w:tcBorders>
          </w:tcPr>
          <w:p w14:paraId="3E9C0F8A" w14:textId="77777777" w:rsidR="00F17312" w:rsidRDefault="00F17312" w:rsidP="00F17312">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040D0744" w14:textId="77777777" w:rsidR="00F17312" w:rsidRDefault="00F17312" w:rsidP="00F17312">
            <w:pPr>
              <w:pStyle w:val="TAL"/>
              <w:rPr>
                <w:szCs w:val="18"/>
                <w:lang w:eastAsia="zh-CN"/>
              </w:rPr>
            </w:pPr>
          </w:p>
          <w:p w14:paraId="02DC5EEC" w14:textId="77777777" w:rsidR="00F17312" w:rsidRDefault="00F17312" w:rsidP="00F17312">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5B324572" w14:textId="77777777" w:rsidR="00F17312" w:rsidRDefault="00F17312" w:rsidP="00F17312">
            <w:pPr>
              <w:pStyle w:val="TAL"/>
              <w:rPr>
                <w:szCs w:val="18"/>
              </w:rPr>
            </w:pPr>
          </w:p>
          <w:p w14:paraId="329F0BB8" w14:textId="77777777" w:rsidR="00F17312" w:rsidRDefault="00F17312" w:rsidP="00F17312">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1A917281" w14:textId="77777777" w:rsidR="00F17312" w:rsidRDefault="00F17312" w:rsidP="00F17312">
            <w:pPr>
              <w:pStyle w:val="TAL"/>
              <w:rPr>
                <w:rFonts w:cs="Arial"/>
                <w:szCs w:val="18"/>
                <w:lang w:eastAsia="zh-CN"/>
              </w:rPr>
            </w:pPr>
          </w:p>
          <w:p w14:paraId="58E27E7A"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041AF055" w14:textId="77777777" w:rsidR="00F17312" w:rsidRDefault="00F17312" w:rsidP="00F17312">
            <w:pPr>
              <w:pStyle w:val="TAL"/>
              <w:rPr>
                <w:szCs w:val="18"/>
              </w:rPr>
            </w:pPr>
          </w:p>
          <w:p w14:paraId="18829079" w14:textId="77777777" w:rsidR="00F17312" w:rsidRDefault="00F17312" w:rsidP="00F17312">
            <w:pPr>
              <w:pStyle w:val="TAL"/>
              <w:rPr>
                <w:szCs w:val="18"/>
              </w:rPr>
            </w:pPr>
            <w:r>
              <w:rPr>
                <w:szCs w:val="18"/>
              </w:rPr>
              <w:t xml:space="preserve">The legal values for </w:t>
            </w:r>
            <w:r>
              <w:rPr>
                <w:i/>
                <w:iCs/>
                <w:szCs w:val="18"/>
              </w:rPr>
              <w:t>a</w:t>
            </w:r>
            <w:r>
              <w:rPr>
                <w:szCs w:val="18"/>
              </w:rPr>
              <w:t xml:space="preserve"> are 25, 50, 75, 90.</w:t>
            </w:r>
          </w:p>
          <w:p w14:paraId="63ED3025" w14:textId="77777777" w:rsidR="00F17312" w:rsidRDefault="00F17312" w:rsidP="00F17312">
            <w:pPr>
              <w:pStyle w:val="TAL"/>
              <w:rPr>
                <w:szCs w:val="18"/>
              </w:rPr>
            </w:pPr>
            <w:r>
              <w:rPr>
                <w:szCs w:val="18"/>
              </w:rPr>
              <w:t xml:space="preserve">The legal values for </w:t>
            </w:r>
            <w:r>
              <w:rPr>
                <w:i/>
                <w:iCs/>
                <w:szCs w:val="18"/>
              </w:rPr>
              <w:t>n</w:t>
            </w:r>
            <w:r>
              <w:rPr>
                <w:szCs w:val="18"/>
              </w:rPr>
              <w:t xml:space="preserve"> are 1 to 200.</w:t>
            </w:r>
          </w:p>
          <w:p w14:paraId="1D5CF281" w14:textId="77777777" w:rsidR="00F17312" w:rsidRDefault="00F17312" w:rsidP="00F17312">
            <w:pPr>
              <w:pStyle w:val="TAL"/>
              <w:rPr>
                <w:szCs w:val="18"/>
              </w:rPr>
            </w:pPr>
          </w:p>
          <w:p w14:paraId="11D00A65" w14:textId="77777777" w:rsidR="00F17312" w:rsidRDefault="00F17312" w:rsidP="00F17312">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52B7BC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37D516" w14:textId="77777777" w:rsidR="00F17312" w:rsidRDefault="00F17312" w:rsidP="00F17312">
            <w:pPr>
              <w:pStyle w:val="TAL"/>
              <w:rPr>
                <w:rFonts w:cs="Arial"/>
                <w:szCs w:val="18"/>
                <w:lang w:eastAsia="zh-CN"/>
              </w:rPr>
            </w:pPr>
            <w:r>
              <w:rPr>
                <w:rFonts w:cs="Arial"/>
                <w:szCs w:val="18"/>
                <w:lang w:eastAsia="zh-CN"/>
              </w:rPr>
              <w:t>type: data type</w:t>
            </w:r>
          </w:p>
          <w:p w14:paraId="18F6808A" w14:textId="77777777" w:rsidR="00F17312" w:rsidRDefault="00F17312" w:rsidP="00F17312">
            <w:pPr>
              <w:pStyle w:val="TAL"/>
              <w:rPr>
                <w:rFonts w:cs="Arial"/>
                <w:szCs w:val="18"/>
                <w:lang w:eastAsia="zh-CN"/>
              </w:rPr>
            </w:pPr>
            <w:r>
              <w:rPr>
                <w:rFonts w:cs="Arial"/>
                <w:szCs w:val="18"/>
                <w:lang w:eastAsia="zh-CN"/>
              </w:rPr>
              <w:t>multiplicity: 0..*</w:t>
            </w:r>
          </w:p>
          <w:p w14:paraId="43ADF5EA" w14:textId="77777777" w:rsidR="00F17312" w:rsidRDefault="00F17312" w:rsidP="00F17312">
            <w:pPr>
              <w:pStyle w:val="TAL"/>
              <w:rPr>
                <w:rFonts w:cs="Arial"/>
                <w:szCs w:val="18"/>
                <w:lang w:eastAsia="zh-CN"/>
              </w:rPr>
            </w:pPr>
            <w:r>
              <w:rPr>
                <w:rFonts w:cs="Arial"/>
                <w:szCs w:val="18"/>
                <w:lang w:eastAsia="zh-CN"/>
              </w:rPr>
              <w:t>isOrdered: N/A</w:t>
            </w:r>
          </w:p>
          <w:p w14:paraId="03BFEC4D" w14:textId="77777777" w:rsidR="00F17312" w:rsidRDefault="00F17312" w:rsidP="00F17312">
            <w:pPr>
              <w:pStyle w:val="TAL"/>
              <w:rPr>
                <w:rFonts w:cs="Arial"/>
                <w:szCs w:val="18"/>
                <w:lang w:eastAsia="zh-CN"/>
              </w:rPr>
            </w:pPr>
            <w:r>
              <w:rPr>
                <w:rFonts w:cs="Arial"/>
                <w:szCs w:val="18"/>
                <w:lang w:eastAsia="zh-CN"/>
              </w:rPr>
              <w:t>isUnique: N/A</w:t>
            </w:r>
          </w:p>
          <w:p w14:paraId="74D8F4BA" w14:textId="77777777" w:rsidR="00F17312" w:rsidRDefault="00F17312" w:rsidP="00F17312">
            <w:pPr>
              <w:pStyle w:val="TAL"/>
              <w:rPr>
                <w:rFonts w:cs="Arial"/>
                <w:szCs w:val="18"/>
                <w:lang w:eastAsia="zh-CN"/>
              </w:rPr>
            </w:pPr>
            <w:r>
              <w:rPr>
                <w:rFonts w:cs="Arial"/>
                <w:szCs w:val="18"/>
                <w:lang w:eastAsia="zh-CN"/>
              </w:rPr>
              <w:t>defaultValue: None</w:t>
            </w:r>
          </w:p>
          <w:p w14:paraId="42316A99" w14:textId="77777777" w:rsidR="00F17312" w:rsidRDefault="00F17312" w:rsidP="00F17312">
            <w:pPr>
              <w:pStyle w:val="TAL"/>
            </w:pPr>
            <w:r>
              <w:rPr>
                <w:rFonts w:cs="Arial"/>
                <w:szCs w:val="18"/>
                <w:lang w:eastAsia="zh-CN"/>
              </w:rPr>
              <w:t>isNullable: True</w:t>
            </w:r>
          </w:p>
        </w:tc>
      </w:tr>
      <w:tr w:rsidR="00F17312" w14:paraId="297520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ueAccDelayProbilityDist</w:t>
            </w:r>
          </w:p>
        </w:tc>
        <w:tc>
          <w:tcPr>
            <w:tcW w:w="5523" w:type="dxa"/>
            <w:tcBorders>
              <w:top w:val="single" w:sz="4" w:space="0" w:color="auto"/>
              <w:left w:val="single" w:sz="4" w:space="0" w:color="auto"/>
              <w:bottom w:val="single" w:sz="4" w:space="0" w:color="auto"/>
              <w:right w:val="single" w:sz="4" w:space="0" w:color="auto"/>
            </w:tcBorders>
          </w:tcPr>
          <w:p w14:paraId="4E66A461" w14:textId="77777777" w:rsidR="00F17312" w:rsidRDefault="00F17312" w:rsidP="00F17312">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52BCF14F" w14:textId="77777777" w:rsidR="00F17312" w:rsidRDefault="00F17312" w:rsidP="00F17312">
            <w:pPr>
              <w:pStyle w:val="TAL"/>
              <w:rPr>
                <w:szCs w:val="18"/>
              </w:rPr>
            </w:pPr>
          </w:p>
          <w:p w14:paraId="358235E6" w14:textId="77777777" w:rsidR="00F17312" w:rsidRDefault="00F17312" w:rsidP="00F17312">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 delay, over an unspecified sampling period.</w:t>
            </w:r>
          </w:p>
          <w:p w14:paraId="5F5A75FF" w14:textId="77777777" w:rsidR="00F17312" w:rsidRDefault="00F17312" w:rsidP="00F17312">
            <w:pPr>
              <w:pStyle w:val="TAL"/>
              <w:rPr>
                <w:szCs w:val="18"/>
                <w:lang w:eastAsia="zh-CN"/>
              </w:rPr>
            </w:pPr>
          </w:p>
          <w:p w14:paraId="2C6D8F61" w14:textId="77777777" w:rsidR="00F17312" w:rsidRDefault="00F17312" w:rsidP="00F17312">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02224A9E" w14:textId="77777777" w:rsidR="00F17312" w:rsidRDefault="00F17312" w:rsidP="00F17312">
            <w:pPr>
              <w:pStyle w:val="TAL"/>
              <w:rPr>
                <w:rFonts w:cs="Arial"/>
                <w:szCs w:val="18"/>
                <w:lang w:eastAsia="zh-CN"/>
              </w:rPr>
            </w:pPr>
          </w:p>
          <w:p w14:paraId="789542B9"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12D9D50" w14:textId="77777777" w:rsidR="00F17312" w:rsidRDefault="00F17312" w:rsidP="00F17312">
            <w:pPr>
              <w:pStyle w:val="TAL"/>
              <w:rPr>
                <w:szCs w:val="18"/>
              </w:rPr>
            </w:pPr>
          </w:p>
          <w:p w14:paraId="1DF8B20C" w14:textId="77777777" w:rsidR="00F17312" w:rsidRDefault="00F17312" w:rsidP="00F17312">
            <w:pPr>
              <w:pStyle w:val="TAL"/>
              <w:rPr>
                <w:szCs w:val="18"/>
              </w:rPr>
            </w:pPr>
            <w:r>
              <w:rPr>
                <w:szCs w:val="18"/>
              </w:rPr>
              <w:t xml:space="preserve">The legal values for </w:t>
            </w:r>
            <w:r>
              <w:rPr>
                <w:i/>
                <w:iCs/>
                <w:szCs w:val="18"/>
              </w:rPr>
              <w:t>p</w:t>
            </w:r>
            <w:r>
              <w:rPr>
                <w:szCs w:val="18"/>
              </w:rPr>
              <w:t xml:space="preserve"> are 25, 50, 75, 90.</w:t>
            </w:r>
          </w:p>
          <w:p w14:paraId="68D341BC" w14:textId="77777777" w:rsidR="00F17312" w:rsidRDefault="00F17312" w:rsidP="00F17312">
            <w:pPr>
              <w:pStyle w:val="TAL"/>
              <w:rPr>
                <w:i/>
                <w:szCs w:val="18"/>
              </w:rPr>
            </w:pPr>
            <w:r>
              <w:rPr>
                <w:szCs w:val="18"/>
              </w:rPr>
              <w:t xml:space="preserve">The legal values for </w:t>
            </w:r>
            <w:r>
              <w:rPr>
                <w:i/>
                <w:iCs/>
                <w:szCs w:val="18"/>
              </w:rPr>
              <w:t>d</w:t>
            </w:r>
            <w:r>
              <w:rPr>
                <w:szCs w:val="18"/>
              </w:rPr>
              <w:t xml:space="preserve"> are 10 to 560.</w:t>
            </w:r>
          </w:p>
          <w:p w14:paraId="0B8DBF2A" w14:textId="77777777" w:rsidR="00F17312" w:rsidRDefault="00F17312" w:rsidP="00F17312">
            <w:pPr>
              <w:pStyle w:val="TAL"/>
              <w:rPr>
                <w:szCs w:val="18"/>
              </w:rPr>
            </w:pPr>
          </w:p>
          <w:p w14:paraId="57EB5705" w14:textId="77777777" w:rsidR="00F17312" w:rsidRDefault="00F17312" w:rsidP="00F17312">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7A762D76" w14:textId="77777777" w:rsidR="00F17312" w:rsidRDefault="00F17312" w:rsidP="00F17312">
            <w:pPr>
              <w:pStyle w:val="TAL"/>
              <w:rPr>
                <w:rFonts w:cs="Arial"/>
                <w:szCs w:val="18"/>
                <w:lang w:eastAsia="zh-CN"/>
              </w:rPr>
            </w:pPr>
            <w:r>
              <w:rPr>
                <w:rFonts w:cs="Arial"/>
                <w:szCs w:val="18"/>
                <w:lang w:eastAsia="zh-CN"/>
              </w:rPr>
              <w:t>type: data type</w:t>
            </w:r>
          </w:p>
          <w:p w14:paraId="22BAEF1F" w14:textId="77777777" w:rsidR="00F17312" w:rsidRDefault="00F17312" w:rsidP="00F17312">
            <w:pPr>
              <w:pStyle w:val="TAL"/>
              <w:rPr>
                <w:rFonts w:cs="Arial"/>
                <w:szCs w:val="18"/>
                <w:lang w:eastAsia="zh-CN"/>
              </w:rPr>
            </w:pPr>
            <w:r>
              <w:rPr>
                <w:rFonts w:cs="Arial"/>
                <w:szCs w:val="18"/>
                <w:lang w:eastAsia="zh-CN"/>
              </w:rPr>
              <w:t>multiplicity: 0..*</w:t>
            </w:r>
          </w:p>
          <w:p w14:paraId="7874376C" w14:textId="77777777" w:rsidR="00F17312" w:rsidRDefault="00F17312" w:rsidP="00F17312">
            <w:pPr>
              <w:pStyle w:val="TAL"/>
              <w:rPr>
                <w:rFonts w:cs="Arial"/>
                <w:szCs w:val="18"/>
                <w:lang w:eastAsia="zh-CN"/>
              </w:rPr>
            </w:pPr>
            <w:r>
              <w:rPr>
                <w:rFonts w:cs="Arial"/>
                <w:szCs w:val="18"/>
                <w:lang w:eastAsia="zh-CN"/>
              </w:rPr>
              <w:t>isOrdered: N/A</w:t>
            </w:r>
          </w:p>
          <w:p w14:paraId="1D7F2F29" w14:textId="77777777" w:rsidR="00F17312" w:rsidRDefault="00F17312" w:rsidP="00F17312">
            <w:pPr>
              <w:pStyle w:val="TAL"/>
              <w:rPr>
                <w:rFonts w:cs="Arial"/>
                <w:szCs w:val="18"/>
                <w:lang w:eastAsia="zh-CN"/>
              </w:rPr>
            </w:pPr>
            <w:r>
              <w:rPr>
                <w:rFonts w:cs="Arial"/>
                <w:szCs w:val="18"/>
                <w:lang w:eastAsia="zh-CN"/>
              </w:rPr>
              <w:t>isUnique: N/A</w:t>
            </w:r>
          </w:p>
          <w:p w14:paraId="3340F45D" w14:textId="77777777" w:rsidR="00F17312" w:rsidRDefault="00F17312" w:rsidP="00F17312">
            <w:pPr>
              <w:pStyle w:val="TAL"/>
              <w:rPr>
                <w:rFonts w:cs="Arial"/>
                <w:szCs w:val="18"/>
                <w:lang w:eastAsia="zh-CN"/>
              </w:rPr>
            </w:pPr>
            <w:r>
              <w:rPr>
                <w:rFonts w:cs="Arial"/>
                <w:szCs w:val="18"/>
                <w:lang w:eastAsia="zh-CN"/>
              </w:rPr>
              <w:t>defaultValue: None</w:t>
            </w:r>
          </w:p>
          <w:p w14:paraId="5DEB5DAA" w14:textId="77777777" w:rsidR="00F17312" w:rsidRDefault="00F17312" w:rsidP="00F17312">
            <w:pPr>
              <w:pStyle w:val="TAL"/>
            </w:pPr>
            <w:r>
              <w:rPr>
                <w:rFonts w:cs="Arial"/>
                <w:szCs w:val="18"/>
                <w:lang w:eastAsia="zh-CN"/>
              </w:rPr>
              <w:t>isNullable: True</w:t>
            </w:r>
          </w:p>
        </w:tc>
      </w:tr>
      <w:tr w:rsidR="00F17312" w14:paraId="5866225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F17312" w:rsidRDefault="00F17312" w:rsidP="00F17312">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F17312" w:rsidRDefault="00F17312" w:rsidP="00F17312">
            <w:pPr>
              <w:pStyle w:val="TAL"/>
              <w:rPr>
                <w:szCs w:val="18"/>
                <w:lang w:eastAsia="zh-CN"/>
              </w:rPr>
            </w:pPr>
          </w:p>
          <w:p w14:paraId="1A7C470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F17312" w:rsidRDefault="00F17312" w:rsidP="00F17312">
            <w:pPr>
              <w:pStyle w:val="TAL"/>
              <w:rPr>
                <w:rFonts w:cs="Arial"/>
                <w:szCs w:val="18"/>
                <w:lang w:eastAsia="zh-CN"/>
              </w:rPr>
            </w:pPr>
            <w:r>
              <w:rPr>
                <w:rFonts w:cs="Arial"/>
                <w:szCs w:val="18"/>
                <w:lang w:eastAsia="zh-CN"/>
              </w:rPr>
              <w:t xml:space="preserve">type: </w:t>
            </w:r>
            <w:r>
              <w:t>Boolean</w:t>
            </w:r>
          </w:p>
          <w:p w14:paraId="3109AAE9" w14:textId="77777777" w:rsidR="00F17312" w:rsidRDefault="00F17312" w:rsidP="00F17312">
            <w:pPr>
              <w:pStyle w:val="TAL"/>
              <w:rPr>
                <w:rFonts w:cs="Arial"/>
                <w:szCs w:val="18"/>
                <w:lang w:eastAsia="zh-CN"/>
              </w:rPr>
            </w:pPr>
            <w:r>
              <w:rPr>
                <w:rFonts w:cs="Arial"/>
                <w:szCs w:val="18"/>
                <w:lang w:eastAsia="zh-CN"/>
              </w:rPr>
              <w:t>multiplicity: 1</w:t>
            </w:r>
          </w:p>
          <w:p w14:paraId="5AEE831C" w14:textId="77777777" w:rsidR="00F17312" w:rsidRDefault="00F17312" w:rsidP="00F17312">
            <w:pPr>
              <w:pStyle w:val="TAL"/>
              <w:rPr>
                <w:rFonts w:cs="Arial"/>
                <w:szCs w:val="18"/>
                <w:lang w:eastAsia="zh-CN"/>
              </w:rPr>
            </w:pPr>
            <w:r>
              <w:rPr>
                <w:rFonts w:cs="Arial"/>
                <w:szCs w:val="18"/>
                <w:lang w:eastAsia="zh-CN"/>
              </w:rPr>
              <w:t>isOrdered: N/A</w:t>
            </w:r>
          </w:p>
          <w:p w14:paraId="0B28BA8B" w14:textId="77777777" w:rsidR="00F17312" w:rsidRDefault="00F17312" w:rsidP="00F17312">
            <w:pPr>
              <w:pStyle w:val="TAL"/>
              <w:rPr>
                <w:rFonts w:cs="Arial"/>
                <w:szCs w:val="18"/>
                <w:lang w:eastAsia="zh-CN"/>
              </w:rPr>
            </w:pPr>
            <w:r>
              <w:rPr>
                <w:rFonts w:cs="Arial"/>
                <w:szCs w:val="18"/>
                <w:lang w:eastAsia="zh-CN"/>
              </w:rPr>
              <w:t>isUnique: N/A</w:t>
            </w:r>
          </w:p>
          <w:p w14:paraId="34891328" w14:textId="77777777" w:rsidR="00F17312" w:rsidRDefault="00F17312" w:rsidP="00F17312">
            <w:pPr>
              <w:pStyle w:val="TAL"/>
              <w:rPr>
                <w:rFonts w:cs="Arial"/>
                <w:szCs w:val="18"/>
                <w:lang w:eastAsia="zh-CN"/>
              </w:rPr>
            </w:pPr>
            <w:r>
              <w:rPr>
                <w:rFonts w:cs="Arial"/>
                <w:szCs w:val="18"/>
                <w:lang w:eastAsia="zh-CN"/>
              </w:rPr>
              <w:t>defaultValue: None</w:t>
            </w:r>
          </w:p>
          <w:p w14:paraId="09B0A2E7" w14:textId="77777777" w:rsidR="00F17312" w:rsidRDefault="00F17312" w:rsidP="00F17312">
            <w:pPr>
              <w:pStyle w:val="TAL"/>
            </w:pPr>
            <w:r>
              <w:rPr>
                <w:rFonts w:cs="Arial"/>
                <w:szCs w:val="18"/>
                <w:lang w:eastAsia="zh-CN"/>
              </w:rPr>
              <w:t>isNullable: False</w:t>
            </w:r>
          </w:p>
        </w:tc>
      </w:tr>
      <w:tr w:rsidR="00F17312" w14:paraId="06233E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nR</w:t>
            </w:r>
            <w:r>
              <w:rPr>
                <w:rFonts w:ascii="Courier New" w:hAnsi="Courier New" w:cs="Courier New"/>
                <w:sz w:val="18"/>
                <w:szCs w:val="18"/>
                <w:lang w:val="en-GB" w:eastAsia="zh-CN"/>
              </w:rPr>
              <w:t>P</w:t>
            </w:r>
            <w:r>
              <w:rPr>
                <w:rFonts w:ascii="Courier New" w:hAnsi="Courier New" w:cs="Courier New"/>
                <w:sz w:val="18"/>
                <w:szCs w:val="18"/>
                <w:lang w:val="en-GB"/>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F17312" w:rsidRDefault="00F17312" w:rsidP="00F17312">
            <w:pPr>
              <w:pStyle w:val="TAL"/>
              <w:rPr>
                <w:rFonts w:cs="Arial"/>
              </w:rPr>
            </w:pPr>
            <w:r>
              <w:rPr>
                <w:rFonts w:cs="Arial"/>
              </w:rPr>
              <w:t>This holds a list of physical cell identities that can be assigned to the NR cells.</w:t>
            </w:r>
          </w:p>
          <w:p w14:paraId="5340140A" w14:textId="77777777" w:rsidR="00F17312" w:rsidRDefault="00F17312" w:rsidP="00F17312">
            <w:pPr>
              <w:pStyle w:val="TAL"/>
              <w:rPr>
                <w:rFonts w:cs="Arial"/>
              </w:rPr>
            </w:pPr>
          </w:p>
          <w:p w14:paraId="5C4D9381" w14:textId="6CA95EC5" w:rsidR="00F17312" w:rsidRDefault="00F17312" w:rsidP="00F17312">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F17312" w:rsidRDefault="00F17312" w:rsidP="00F17312">
            <w:pPr>
              <w:pStyle w:val="TAL"/>
              <w:rPr>
                <w:rFonts w:cs="Arial"/>
                <w:lang w:eastAsia="zh-CN"/>
              </w:rPr>
            </w:pPr>
          </w:p>
          <w:p w14:paraId="2BB9826C" w14:textId="77777777" w:rsidR="00F17312" w:rsidRDefault="00F17312" w:rsidP="00F17312">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F17312" w:rsidRDefault="00F17312" w:rsidP="00F17312">
            <w:pPr>
              <w:pStyle w:val="TAL"/>
            </w:pPr>
            <w:r>
              <w:t>type: Integer</w:t>
            </w:r>
          </w:p>
          <w:p w14:paraId="74F8D777" w14:textId="77777777" w:rsidR="00F17312" w:rsidRDefault="00F17312" w:rsidP="00F17312">
            <w:pPr>
              <w:pStyle w:val="TAL"/>
              <w:rPr>
                <w:lang w:eastAsia="zh-CN"/>
              </w:rPr>
            </w:pPr>
            <w:r>
              <w:t xml:space="preserve">multiplicity: </w:t>
            </w:r>
            <w:r>
              <w:rPr>
                <w:lang w:eastAsia="zh-CN"/>
              </w:rPr>
              <w:t>1..*</w:t>
            </w:r>
          </w:p>
          <w:p w14:paraId="096EE486" w14:textId="77777777" w:rsidR="00F17312" w:rsidRDefault="00F17312" w:rsidP="00F17312">
            <w:pPr>
              <w:pStyle w:val="TAL"/>
            </w:pPr>
            <w:r>
              <w:t>isOrdered: N/A</w:t>
            </w:r>
          </w:p>
          <w:p w14:paraId="7E41988E" w14:textId="77777777" w:rsidR="00F17312" w:rsidRDefault="00F17312" w:rsidP="00F17312">
            <w:pPr>
              <w:pStyle w:val="TAL"/>
            </w:pPr>
            <w:r>
              <w:t>isUnique: N/A</w:t>
            </w:r>
          </w:p>
          <w:p w14:paraId="35868269" w14:textId="77777777" w:rsidR="00F17312" w:rsidRDefault="00F17312" w:rsidP="00F17312">
            <w:pPr>
              <w:pStyle w:val="TAL"/>
            </w:pPr>
            <w:r>
              <w:t>defaultValue: None</w:t>
            </w:r>
          </w:p>
          <w:p w14:paraId="0445D5AF" w14:textId="77777777" w:rsidR="00F17312" w:rsidRDefault="00F17312" w:rsidP="00F17312">
            <w:pPr>
              <w:pStyle w:val="TAL"/>
            </w:pPr>
            <w:r>
              <w:t xml:space="preserve">isNullable: </w:t>
            </w:r>
            <w:r>
              <w:rPr>
                <w:rFonts w:cs="Arial"/>
                <w:szCs w:val="18"/>
              </w:rPr>
              <w:t>False</w:t>
            </w:r>
          </w:p>
        </w:tc>
      </w:tr>
      <w:tr w:rsidR="00F17312" w14:paraId="370BE1D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F17312" w:rsidRDefault="00F17312" w:rsidP="00F17312">
            <w:pPr>
              <w:pStyle w:val="Default"/>
              <w:rPr>
                <w:rFonts w:ascii="Courier New" w:hAnsi="Courier New" w:cs="Courier New"/>
                <w:sz w:val="18"/>
                <w:szCs w:val="18"/>
                <w:lang w:val="en-GB" w:eastAsia="zh-CN"/>
              </w:rPr>
            </w:pPr>
            <w:r>
              <w:rPr>
                <w:rFonts w:ascii="Courier New" w:eastAsia="Times New Roman" w:hAnsi="Courier New" w:cs="Courier New"/>
                <w:bCs/>
                <w:color w:val="333333"/>
                <w:sz w:val="18"/>
                <w:szCs w:val="18"/>
                <w:lang w:val="en-GB"/>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F17312" w:rsidRDefault="00F17312" w:rsidP="00F17312">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F17312" w:rsidRDefault="00F17312" w:rsidP="00F17312">
            <w:pPr>
              <w:pStyle w:val="TAL"/>
              <w:rPr>
                <w:szCs w:val="18"/>
                <w:lang w:eastAsia="zh-CN"/>
              </w:rPr>
            </w:pPr>
          </w:p>
          <w:p w14:paraId="6E5E6E3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F17312" w:rsidRDefault="00F17312" w:rsidP="00F17312">
            <w:pPr>
              <w:pStyle w:val="TAL"/>
              <w:rPr>
                <w:rFonts w:cs="Arial"/>
                <w:szCs w:val="18"/>
                <w:lang w:eastAsia="zh-CN"/>
              </w:rPr>
            </w:pPr>
            <w:r>
              <w:t>type: Boolean</w:t>
            </w:r>
          </w:p>
          <w:p w14:paraId="6180574F" w14:textId="77777777" w:rsidR="00F17312" w:rsidRDefault="00F17312" w:rsidP="00F17312">
            <w:pPr>
              <w:pStyle w:val="TAL"/>
              <w:rPr>
                <w:rFonts w:cs="Arial"/>
                <w:szCs w:val="18"/>
                <w:lang w:eastAsia="zh-CN"/>
              </w:rPr>
            </w:pPr>
            <w:r>
              <w:rPr>
                <w:rFonts w:cs="Arial"/>
                <w:szCs w:val="18"/>
                <w:lang w:eastAsia="zh-CN"/>
              </w:rPr>
              <w:t>multiplicity: 1</w:t>
            </w:r>
          </w:p>
          <w:p w14:paraId="13A24A6B" w14:textId="77777777" w:rsidR="00F17312" w:rsidRDefault="00F17312" w:rsidP="00F17312">
            <w:pPr>
              <w:pStyle w:val="TAL"/>
              <w:rPr>
                <w:rFonts w:cs="Arial"/>
                <w:szCs w:val="18"/>
                <w:lang w:eastAsia="zh-CN"/>
              </w:rPr>
            </w:pPr>
            <w:r>
              <w:rPr>
                <w:rFonts w:cs="Arial"/>
                <w:szCs w:val="18"/>
                <w:lang w:eastAsia="zh-CN"/>
              </w:rPr>
              <w:t>isOrdered: N/A</w:t>
            </w:r>
          </w:p>
          <w:p w14:paraId="540DA0BE" w14:textId="77777777" w:rsidR="00F17312" w:rsidRDefault="00F17312" w:rsidP="00F17312">
            <w:pPr>
              <w:pStyle w:val="TAL"/>
              <w:rPr>
                <w:rFonts w:cs="Arial"/>
                <w:szCs w:val="18"/>
                <w:lang w:eastAsia="zh-CN"/>
              </w:rPr>
            </w:pPr>
            <w:r>
              <w:rPr>
                <w:rFonts w:cs="Arial"/>
                <w:szCs w:val="18"/>
                <w:lang w:eastAsia="zh-CN"/>
              </w:rPr>
              <w:t>isUnique: N/A</w:t>
            </w:r>
          </w:p>
          <w:p w14:paraId="29DC89DE" w14:textId="77777777" w:rsidR="00F17312" w:rsidRDefault="00F17312" w:rsidP="00F17312">
            <w:pPr>
              <w:pStyle w:val="TAL"/>
              <w:rPr>
                <w:rFonts w:cs="Arial"/>
                <w:szCs w:val="18"/>
                <w:lang w:eastAsia="zh-CN"/>
              </w:rPr>
            </w:pPr>
            <w:r>
              <w:rPr>
                <w:rFonts w:cs="Arial"/>
                <w:szCs w:val="18"/>
                <w:lang w:eastAsia="zh-CN"/>
              </w:rPr>
              <w:t>defaultValue: None</w:t>
            </w:r>
          </w:p>
          <w:p w14:paraId="0CA1D242" w14:textId="77777777" w:rsidR="00F17312" w:rsidRDefault="00F17312" w:rsidP="00F17312">
            <w:pPr>
              <w:pStyle w:val="TAL"/>
            </w:pPr>
            <w:r>
              <w:rPr>
                <w:rFonts w:cs="Arial"/>
                <w:szCs w:val="18"/>
                <w:lang w:eastAsia="zh-CN"/>
              </w:rPr>
              <w:t>isNullable: False</w:t>
            </w:r>
          </w:p>
        </w:tc>
      </w:tr>
      <w:tr w:rsidR="00F17312" w14:paraId="2DE2542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F17312" w:rsidRDefault="00F17312" w:rsidP="00F17312">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F17312" w:rsidRDefault="00F17312" w:rsidP="00F17312">
            <w:pPr>
              <w:pStyle w:val="TAL"/>
              <w:rPr>
                <w:szCs w:val="18"/>
                <w:lang w:eastAsia="zh-CN"/>
              </w:rPr>
            </w:pPr>
          </w:p>
          <w:p w14:paraId="42613F52"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F17312" w:rsidRDefault="00F17312" w:rsidP="00F17312">
            <w:pPr>
              <w:pStyle w:val="TAL"/>
            </w:pPr>
            <w:r>
              <w:t xml:space="preserve">type: </w:t>
            </w:r>
            <w:r>
              <w:rPr>
                <w:lang w:eastAsia="zh-CN"/>
              </w:rPr>
              <w:t>B</w:t>
            </w:r>
            <w:r>
              <w:t>oolean</w:t>
            </w:r>
          </w:p>
          <w:p w14:paraId="1A1C773D" w14:textId="77777777" w:rsidR="00F17312" w:rsidRDefault="00F17312" w:rsidP="00F17312">
            <w:pPr>
              <w:pStyle w:val="TAL"/>
            </w:pPr>
            <w:r>
              <w:t>multiplicity: 1</w:t>
            </w:r>
          </w:p>
          <w:p w14:paraId="511728BD" w14:textId="77777777" w:rsidR="00F17312" w:rsidRDefault="00F17312" w:rsidP="00F17312">
            <w:pPr>
              <w:pStyle w:val="TAL"/>
            </w:pPr>
            <w:r>
              <w:t>isOrdered: N/A</w:t>
            </w:r>
          </w:p>
          <w:p w14:paraId="0082C2BD" w14:textId="77777777" w:rsidR="00F17312" w:rsidRDefault="00F17312" w:rsidP="00F17312">
            <w:pPr>
              <w:pStyle w:val="TAL"/>
            </w:pPr>
            <w:r>
              <w:t>isUnique: N/A</w:t>
            </w:r>
          </w:p>
          <w:p w14:paraId="33758B9A" w14:textId="77777777" w:rsidR="00F17312" w:rsidRDefault="00F17312" w:rsidP="00F17312">
            <w:pPr>
              <w:pStyle w:val="TAL"/>
            </w:pPr>
            <w:r>
              <w:t>defaultValue: None</w:t>
            </w:r>
          </w:p>
          <w:p w14:paraId="3F795C9A" w14:textId="77777777" w:rsidR="00F17312" w:rsidRDefault="00F17312" w:rsidP="00F17312">
            <w:pPr>
              <w:pStyle w:val="TAL"/>
            </w:pPr>
            <w:r>
              <w:t xml:space="preserve">isNullable: </w:t>
            </w:r>
            <w:r>
              <w:rPr>
                <w:lang w:eastAsia="zh-CN"/>
              </w:rPr>
              <w:t>False</w:t>
            </w:r>
          </w:p>
        </w:tc>
      </w:tr>
      <w:tr w:rsidR="00F17312" w14:paraId="105B421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C23F6B"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maximumDeviationHoTrigger</w:t>
            </w:r>
          </w:p>
        </w:tc>
        <w:tc>
          <w:tcPr>
            <w:tcW w:w="5523" w:type="dxa"/>
            <w:tcBorders>
              <w:top w:val="single" w:sz="4" w:space="0" w:color="auto"/>
              <w:left w:val="single" w:sz="4" w:space="0" w:color="auto"/>
              <w:bottom w:val="single" w:sz="4" w:space="0" w:color="auto"/>
              <w:right w:val="single" w:sz="4" w:space="0" w:color="auto"/>
            </w:tcBorders>
          </w:tcPr>
          <w:p w14:paraId="5D07C602" w14:textId="77777777" w:rsidR="00F17312" w:rsidRDefault="00F17312" w:rsidP="00F17312">
            <w:pPr>
              <w:pStyle w:val="TAL"/>
              <w:rPr>
                <w:szCs w:val="18"/>
                <w:lang w:eastAsia="zh-CN"/>
              </w:rPr>
            </w:pPr>
            <w:r>
              <w:rPr>
                <w:szCs w:val="18"/>
              </w:rPr>
              <w:t xml:space="preserve">This parameter defines the maximum allowed absolute deviation of the Handover Trigger, from the default point of operation (see </w:t>
            </w:r>
            <w:r>
              <w:rPr>
                <w:rFonts w:cs="Arial"/>
              </w:rPr>
              <w:t xml:space="preserve">clause 15.5.2.5 in </w:t>
            </w:r>
            <w:r>
              <w:rPr>
                <w:szCs w:val="18"/>
              </w:rPr>
              <w:t xml:space="preserve">TS 38.300 [3] and clause 9.2.2.61 in TS 38.423 [58]). </w:t>
            </w:r>
          </w:p>
          <w:p w14:paraId="0E442846" w14:textId="77777777" w:rsidR="00F17312" w:rsidRDefault="00F17312" w:rsidP="00F17312">
            <w:pPr>
              <w:pStyle w:val="TAL"/>
              <w:rPr>
                <w:szCs w:val="18"/>
                <w:lang w:eastAsia="zh-CN"/>
              </w:rPr>
            </w:pPr>
          </w:p>
          <w:p w14:paraId="67C9CE55" w14:textId="77777777" w:rsidR="00F17312" w:rsidRDefault="00F17312" w:rsidP="00F17312">
            <w:pPr>
              <w:pStyle w:val="TAL"/>
              <w:rPr>
                <w:rFonts w:cs="Arial"/>
              </w:rPr>
            </w:pPr>
            <w:r>
              <w:rPr>
                <w:rFonts w:cs="Arial"/>
                <w:szCs w:val="18"/>
              </w:rPr>
              <w:t>allowedValues: -20..20</w:t>
            </w:r>
          </w:p>
          <w:p w14:paraId="43FD88F7" w14:textId="77777777" w:rsidR="00F17312" w:rsidRDefault="00F17312" w:rsidP="00F17312">
            <w:pPr>
              <w:pStyle w:val="TAL"/>
              <w:rPr>
                <w:rFonts w:cs="Arial"/>
              </w:rPr>
            </w:pPr>
            <w:r>
              <w:rPr>
                <w:rFonts w:cs="Arial"/>
              </w:rPr>
              <w:t>Unit: 0.5 dB</w:t>
            </w:r>
          </w:p>
          <w:p w14:paraId="707C4FC2"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C0CB21F" w14:textId="77777777" w:rsidR="00F17312" w:rsidRDefault="00F17312" w:rsidP="00F17312">
            <w:pPr>
              <w:pStyle w:val="TAL"/>
              <w:rPr>
                <w:rFonts w:cs="Arial"/>
                <w:szCs w:val="18"/>
                <w:lang w:eastAsia="zh-CN"/>
              </w:rPr>
            </w:pPr>
            <w:r>
              <w:rPr>
                <w:rFonts w:cs="Arial"/>
                <w:szCs w:val="18"/>
                <w:lang w:eastAsia="zh-CN"/>
              </w:rPr>
              <w:t>type: Integer</w:t>
            </w:r>
          </w:p>
          <w:p w14:paraId="3E1A37CA" w14:textId="77777777" w:rsidR="00F17312" w:rsidRDefault="00F17312" w:rsidP="00F17312">
            <w:pPr>
              <w:pStyle w:val="TAL"/>
              <w:rPr>
                <w:rFonts w:cs="Arial"/>
                <w:szCs w:val="18"/>
                <w:lang w:eastAsia="zh-CN"/>
              </w:rPr>
            </w:pPr>
            <w:r>
              <w:rPr>
                <w:rFonts w:cs="Arial"/>
                <w:szCs w:val="18"/>
                <w:lang w:eastAsia="zh-CN"/>
              </w:rPr>
              <w:t>multiplicity: 1</w:t>
            </w:r>
          </w:p>
          <w:p w14:paraId="0EDB02D9" w14:textId="77777777" w:rsidR="00F17312" w:rsidRDefault="00F17312" w:rsidP="00F17312">
            <w:pPr>
              <w:pStyle w:val="TAL"/>
              <w:rPr>
                <w:rFonts w:cs="Arial"/>
                <w:szCs w:val="18"/>
                <w:lang w:eastAsia="zh-CN"/>
              </w:rPr>
            </w:pPr>
            <w:r>
              <w:rPr>
                <w:rFonts w:cs="Arial"/>
                <w:szCs w:val="18"/>
                <w:lang w:eastAsia="zh-CN"/>
              </w:rPr>
              <w:t>isOrdered: N/A</w:t>
            </w:r>
          </w:p>
          <w:p w14:paraId="0308F6BC" w14:textId="77777777" w:rsidR="00F17312" w:rsidRDefault="00F17312" w:rsidP="00F17312">
            <w:pPr>
              <w:pStyle w:val="TAL"/>
              <w:rPr>
                <w:rFonts w:cs="Arial"/>
                <w:szCs w:val="18"/>
                <w:lang w:eastAsia="zh-CN"/>
              </w:rPr>
            </w:pPr>
            <w:r>
              <w:rPr>
                <w:rFonts w:cs="Arial"/>
                <w:szCs w:val="18"/>
                <w:lang w:eastAsia="zh-CN"/>
              </w:rPr>
              <w:t>isUnique: N/A</w:t>
            </w:r>
          </w:p>
          <w:p w14:paraId="09EE2ABF" w14:textId="77777777" w:rsidR="00F17312" w:rsidRDefault="00F17312" w:rsidP="00F17312">
            <w:pPr>
              <w:pStyle w:val="TAL"/>
              <w:rPr>
                <w:rFonts w:cs="Arial"/>
                <w:szCs w:val="18"/>
                <w:lang w:eastAsia="zh-CN"/>
              </w:rPr>
            </w:pPr>
            <w:r>
              <w:rPr>
                <w:rFonts w:cs="Arial"/>
                <w:szCs w:val="18"/>
                <w:lang w:eastAsia="zh-CN"/>
              </w:rPr>
              <w:t>defaultValue: None</w:t>
            </w:r>
          </w:p>
          <w:p w14:paraId="10EA8775" w14:textId="77777777" w:rsidR="00F17312" w:rsidRDefault="00F17312" w:rsidP="00F17312">
            <w:pPr>
              <w:pStyle w:val="TAL"/>
            </w:pPr>
            <w:r>
              <w:rPr>
                <w:rFonts w:cs="Arial"/>
                <w:szCs w:val="18"/>
                <w:lang w:eastAsia="zh-CN"/>
              </w:rPr>
              <w:t>isNullable: True</w:t>
            </w:r>
          </w:p>
        </w:tc>
      </w:tr>
      <w:tr w:rsidR="00F17312" w14:paraId="1D449B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F17312" w:rsidRDefault="00F17312" w:rsidP="00F17312">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F17312" w:rsidRDefault="00F17312" w:rsidP="00F17312">
            <w:pPr>
              <w:pStyle w:val="TAL"/>
              <w:keepNext w:val="0"/>
              <w:keepLines w:val="0"/>
              <w:widowControl w:val="0"/>
              <w:rPr>
                <w:lang w:eastAsia="zh-CN"/>
              </w:rPr>
            </w:pPr>
          </w:p>
          <w:p w14:paraId="5A06FEB2" w14:textId="77777777" w:rsidR="00F17312" w:rsidRDefault="00F17312" w:rsidP="00F17312">
            <w:pPr>
              <w:pStyle w:val="TAL"/>
              <w:rPr>
                <w:szCs w:val="18"/>
              </w:rPr>
            </w:pPr>
            <w:r>
              <w:rPr>
                <w:rFonts w:cs="Arial"/>
                <w:szCs w:val="18"/>
              </w:rPr>
              <w:t>allowedValues:</w:t>
            </w:r>
            <w:r>
              <w:rPr>
                <w:szCs w:val="18"/>
              </w:rPr>
              <w:t xml:space="preserve"> 0..604800</w:t>
            </w:r>
          </w:p>
          <w:p w14:paraId="5965E514" w14:textId="77777777" w:rsidR="00F17312" w:rsidRDefault="00F17312" w:rsidP="00F17312">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F17312" w:rsidRDefault="00F17312" w:rsidP="00F17312">
            <w:pPr>
              <w:pStyle w:val="TAL"/>
              <w:rPr>
                <w:rFonts w:cs="Arial"/>
                <w:szCs w:val="18"/>
                <w:lang w:eastAsia="zh-CN"/>
              </w:rPr>
            </w:pPr>
            <w:r>
              <w:rPr>
                <w:rFonts w:cs="Arial"/>
                <w:szCs w:val="18"/>
                <w:lang w:eastAsia="zh-CN"/>
              </w:rPr>
              <w:t>type: Integer</w:t>
            </w:r>
          </w:p>
          <w:p w14:paraId="1234074D" w14:textId="77777777" w:rsidR="00F17312" w:rsidRDefault="00F17312" w:rsidP="00F17312">
            <w:pPr>
              <w:pStyle w:val="TAL"/>
              <w:rPr>
                <w:rFonts w:cs="Arial"/>
                <w:szCs w:val="18"/>
                <w:lang w:eastAsia="zh-CN"/>
              </w:rPr>
            </w:pPr>
            <w:r>
              <w:rPr>
                <w:rFonts w:cs="Arial"/>
                <w:szCs w:val="18"/>
                <w:lang w:eastAsia="zh-CN"/>
              </w:rPr>
              <w:t>multiplicity: 1</w:t>
            </w:r>
          </w:p>
          <w:p w14:paraId="7108C4A0" w14:textId="77777777" w:rsidR="00F17312" w:rsidRDefault="00F17312" w:rsidP="00F17312">
            <w:pPr>
              <w:pStyle w:val="TAL"/>
              <w:rPr>
                <w:rFonts w:cs="Arial"/>
                <w:szCs w:val="18"/>
                <w:lang w:eastAsia="zh-CN"/>
              </w:rPr>
            </w:pPr>
            <w:r>
              <w:rPr>
                <w:rFonts w:cs="Arial"/>
                <w:szCs w:val="18"/>
                <w:lang w:eastAsia="zh-CN"/>
              </w:rPr>
              <w:t>isOrdered: N/A</w:t>
            </w:r>
          </w:p>
          <w:p w14:paraId="786C1C0B" w14:textId="77777777" w:rsidR="00F17312" w:rsidRDefault="00F17312" w:rsidP="00F17312">
            <w:pPr>
              <w:pStyle w:val="TAL"/>
              <w:rPr>
                <w:rFonts w:cs="Arial"/>
                <w:szCs w:val="18"/>
                <w:lang w:eastAsia="zh-CN"/>
              </w:rPr>
            </w:pPr>
            <w:r>
              <w:rPr>
                <w:rFonts w:cs="Arial"/>
                <w:szCs w:val="18"/>
                <w:lang w:eastAsia="zh-CN"/>
              </w:rPr>
              <w:t>isUnique: N/A</w:t>
            </w:r>
          </w:p>
          <w:p w14:paraId="667CBDD1" w14:textId="77777777" w:rsidR="00F17312" w:rsidRDefault="00F17312" w:rsidP="00F17312">
            <w:pPr>
              <w:pStyle w:val="TAL"/>
              <w:rPr>
                <w:rFonts w:cs="Arial"/>
                <w:szCs w:val="18"/>
                <w:lang w:eastAsia="zh-CN"/>
              </w:rPr>
            </w:pPr>
            <w:r>
              <w:rPr>
                <w:rFonts w:cs="Arial"/>
                <w:szCs w:val="18"/>
                <w:lang w:eastAsia="zh-CN"/>
              </w:rPr>
              <w:t>defaultValue: None</w:t>
            </w:r>
          </w:p>
          <w:p w14:paraId="5A8AE373" w14:textId="77777777" w:rsidR="00F17312" w:rsidRDefault="00F17312" w:rsidP="00F17312">
            <w:pPr>
              <w:pStyle w:val="TAL"/>
            </w:pPr>
            <w:r>
              <w:rPr>
                <w:rFonts w:cs="Arial"/>
                <w:szCs w:val="18"/>
                <w:lang w:eastAsia="zh-CN"/>
              </w:rPr>
              <w:t>isNullable: True</w:t>
            </w:r>
          </w:p>
        </w:tc>
      </w:tr>
      <w:tr w:rsidR="00F17312" w14:paraId="7903EE2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F17312" w:rsidRDefault="00F17312" w:rsidP="00F17312">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F17312" w:rsidRDefault="00F17312" w:rsidP="00F17312">
            <w:pPr>
              <w:pStyle w:val="TAL"/>
              <w:widowControl w:val="0"/>
            </w:pPr>
            <w:r>
              <w:t>This attribute is used for Mobility Robustness Optimization.</w:t>
            </w:r>
          </w:p>
          <w:p w14:paraId="73A6181E" w14:textId="77777777" w:rsidR="00F17312" w:rsidRDefault="00F17312" w:rsidP="00F17312">
            <w:pPr>
              <w:pStyle w:val="TAL"/>
              <w:widowControl w:val="0"/>
            </w:pPr>
          </w:p>
          <w:p w14:paraId="45F82DA9" w14:textId="77777777" w:rsidR="00F17312" w:rsidRDefault="00F17312" w:rsidP="00F17312">
            <w:pPr>
              <w:pStyle w:val="TAL"/>
              <w:keepNext w:val="0"/>
              <w:keepLines w:val="0"/>
              <w:widowControl w:val="0"/>
            </w:pPr>
            <w:r>
              <w:t>allowedValues: 0</w:t>
            </w:r>
            <w:r>
              <w:rPr>
                <w:rFonts w:cs="Arial"/>
                <w:szCs w:val="18"/>
              </w:rPr>
              <w:t>..</w:t>
            </w:r>
            <w:r>
              <w:t>1023</w:t>
            </w:r>
          </w:p>
          <w:p w14:paraId="5CFC827C" w14:textId="77777777" w:rsidR="00F17312" w:rsidRDefault="00F17312" w:rsidP="00F17312">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F17312" w:rsidRDefault="00F17312" w:rsidP="00F17312">
            <w:pPr>
              <w:pStyle w:val="TAL"/>
              <w:rPr>
                <w:rFonts w:cs="Arial"/>
                <w:szCs w:val="18"/>
                <w:lang w:eastAsia="zh-CN"/>
              </w:rPr>
            </w:pPr>
            <w:r>
              <w:rPr>
                <w:rFonts w:cs="Arial"/>
                <w:szCs w:val="18"/>
                <w:lang w:eastAsia="zh-CN"/>
              </w:rPr>
              <w:t>type: Integer</w:t>
            </w:r>
          </w:p>
          <w:p w14:paraId="10378F74" w14:textId="77777777" w:rsidR="00F17312" w:rsidRDefault="00F17312" w:rsidP="00F17312">
            <w:pPr>
              <w:pStyle w:val="TAL"/>
              <w:rPr>
                <w:rFonts w:cs="Arial"/>
                <w:szCs w:val="18"/>
                <w:lang w:eastAsia="zh-CN"/>
              </w:rPr>
            </w:pPr>
            <w:r>
              <w:rPr>
                <w:rFonts w:cs="Arial"/>
                <w:szCs w:val="18"/>
                <w:lang w:eastAsia="zh-CN"/>
              </w:rPr>
              <w:t>multiplicity: 1</w:t>
            </w:r>
          </w:p>
          <w:p w14:paraId="3E8710A2" w14:textId="77777777" w:rsidR="00F17312" w:rsidRDefault="00F17312" w:rsidP="00F17312">
            <w:pPr>
              <w:pStyle w:val="TAL"/>
              <w:rPr>
                <w:rFonts w:cs="Arial"/>
                <w:szCs w:val="18"/>
                <w:lang w:eastAsia="zh-CN"/>
              </w:rPr>
            </w:pPr>
            <w:r>
              <w:rPr>
                <w:rFonts w:cs="Arial"/>
                <w:szCs w:val="18"/>
                <w:lang w:eastAsia="zh-CN"/>
              </w:rPr>
              <w:t>isOrdered: N/A</w:t>
            </w:r>
          </w:p>
          <w:p w14:paraId="5E95F93B" w14:textId="77777777" w:rsidR="00F17312" w:rsidRDefault="00F17312" w:rsidP="00F17312">
            <w:pPr>
              <w:pStyle w:val="TAL"/>
              <w:rPr>
                <w:rFonts w:cs="Arial"/>
                <w:szCs w:val="18"/>
                <w:lang w:eastAsia="zh-CN"/>
              </w:rPr>
            </w:pPr>
            <w:r>
              <w:rPr>
                <w:rFonts w:cs="Arial"/>
                <w:szCs w:val="18"/>
                <w:lang w:eastAsia="zh-CN"/>
              </w:rPr>
              <w:t>isUnique: N/A</w:t>
            </w:r>
          </w:p>
          <w:p w14:paraId="3A87393B" w14:textId="77777777" w:rsidR="00F17312" w:rsidRDefault="00F17312" w:rsidP="00F17312">
            <w:pPr>
              <w:pStyle w:val="TAL"/>
              <w:rPr>
                <w:rFonts w:cs="Arial"/>
                <w:szCs w:val="18"/>
                <w:lang w:eastAsia="zh-CN"/>
              </w:rPr>
            </w:pPr>
            <w:r>
              <w:rPr>
                <w:rFonts w:cs="Arial"/>
                <w:szCs w:val="18"/>
                <w:lang w:eastAsia="zh-CN"/>
              </w:rPr>
              <w:t>defaultValue: None</w:t>
            </w:r>
          </w:p>
          <w:p w14:paraId="70AB5C61" w14:textId="77777777" w:rsidR="00F17312" w:rsidRDefault="00F17312" w:rsidP="00F17312">
            <w:pPr>
              <w:pStyle w:val="TAL"/>
            </w:pPr>
            <w:r>
              <w:rPr>
                <w:rFonts w:cs="Arial"/>
                <w:szCs w:val="18"/>
                <w:lang w:eastAsia="zh-CN"/>
              </w:rPr>
              <w:t>isNullable: True</w:t>
            </w:r>
          </w:p>
        </w:tc>
      </w:tr>
      <w:tr w:rsidR="00F17312" w14:paraId="293660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F17312" w:rsidRDefault="00F17312" w:rsidP="00F17312">
            <w:pPr>
              <w:keepNext/>
              <w:keepLines/>
              <w:spacing w:after="0"/>
              <w:rPr>
                <w:rFonts w:ascii="Arial" w:hAnsi="Arial" w:cs="Arial"/>
                <w:sz w:val="18"/>
                <w:szCs w:val="18"/>
              </w:rPr>
            </w:pPr>
          </w:p>
          <w:p w14:paraId="74DD9674"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F17312" w:rsidRDefault="00F17312" w:rsidP="00F17312">
            <w:pPr>
              <w:keepNext/>
              <w:keepLines/>
              <w:spacing w:after="0"/>
              <w:rPr>
                <w:rFonts w:ascii="Arial" w:hAnsi="Arial" w:cs="Arial"/>
                <w:sz w:val="18"/>
                <w:szCs w:val="18"/>
              </w:rPr>
            </w:pPr>
          </w:p>
          <w:p w14:paraId="38EA3E6D"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77777777" w:rsidR="00F17312" w:rsidRDefault="00F17312" w:rsidP="00F17312">
            <w:pPr>
              <w:pStyle w:val="TAL"/>
            </w:pPr>
            <w:r>
              <w:t>type: String</w:t>
            </w:r>
          </w:p>
          <w:p w14:paraId="4617D4B8" w14:textId="77777777" w:rsidR="00F17312" w:rsidRDefault="00F17312" w:rsidP="00F17312">
            <w:pPr>
              <w:pStyle w:val="TAL"/>
            </w:pPr>
            <w:r>
              <w:t>multiplicity: 0..1</w:t>
            </w:r>
          </w:p>
          <w:p w14:paraId="1B4868D1" w14:textId="77777777" w:rsidR="00F17312" w:rsidRDefault="00F17312" w:rsidP="00F17312">
            <w:pPr>
              <w:pStyle w:val="TAL"/>
            </w:pPr>
            <w:r>
              <w:t>isOrdered: False</w:t>
            </w:r>
          </w:p>
          <w:p w14:paraId="43E9E8D3" w14:textId="77777777" w:rsidR="00F17312" w:rsidRDefault="00F17312" w:rsidP="00F17312">
            <w:pPr>
              <w:pStyle w:val="TAL"/>
            </w:pPr>
            <w:r>
              <w:t>isUnique: True</w:t>
            </w:r>
          </w:p>
          <w:p w14:paraId="7F95CAC1" w14:textId="77777777" w:rsidR="00F17312" w:rsidRDefault="00F17312" w:rsidP="00F17312">
            <w:pPr>
              <w:pStyle w:val="TAL"/>
            </w:pPr>
            <w:r>
              <w:t>defaultValue: None</w:t>
            </w:r>
          </w:p>
          <w:p w14:paraId="309041BB" w14:textId="77777777" w:rsidR="00F17312" w:rsidRDefault="00F17312" w:rsidP="00F17312">
            <w:pPr>
              <w:pStyle w:val="TAL"/>
            </w:pPr>
            <w:r>
              <w:t>isNullable: True</w:t>
            </w:r>
          </w:p>
        </w:tc>
      </w:tr>
      <w:tr w:rsidR="00F17312" w14:paraId="190329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F17312" w:rsidRDefault="00F17312" w:rsidP="00F17312">
            <w:pPr>
              <w:keepNext/>
              <w:keepLines/>
              <w:spacing w:after="0"/>
              <w:rPr>
                <w:rFonts w:ascii="Arial" w:hAnsi="Arial" w:cs="Arial"/>
                <w:sz w:val="18"/>
                <w:szCs w:val="18"/>
              </w:rPr>
            </w:pPr>
          </w:p>
          <w:p w14:paraId="1C0AE115"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F17312" w:rsidRDefault="00F17312" w:rsidP="00F17312">
            <w:pPr>
              <w:keepNext/>
              <w:keepLines/>
              <w:spacing w:after="0"/>
              <w:rPr>
                <w:rFonts w:ascii="Arial" w:hAnsi="Arial" w:cs="Arial"/>
                <w:sz w:val="18"/>
                <w:szCs w:val="18"/>
              </w:rPr>
            </w:pPr>
          </w:p>
          <w:p w14:paraId="383CDE20" w14:textId="77777777" w:rsidR="00F17312" w:rsidRDefault="00F17312" w:rsidP="00F17312">
            <w:pPr>
              <w:keepNext/>
              <w:keepLines/>
              <w:spacing w:after="0"/>
              <w:rPr>
                <w:rFonts w:ascii="Arial" w:hAnsi="Arial" w:cs="Arial"/>
                <w:sz w:val="18"/>
                <w:szCs w:val="18"/>
              </w:rPr>
            </w:pPr>
          </w:p>
          <w:p w14:paraId="12223C42"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F17312" w:rsidRDefault="00F17312" w:rsidP="00F17312">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77777777" w:rsidR="00F17312" w:rsidRDefault="00F17312" w:rsidP="00F17312">
            <w:pPr>
              <w:pStyle w:val="TAL"/>
            </w:pPr>
            <w:r>
              <w:t>type: String</w:t>
            </w:r>
          </w:p>
          <w:p w14:paraId="255F13C4" w14:textId="77777777" w:rsidR="00F17312" w:rsidRDefault="00F17312" w:rsidP="00F17312">
            <w:pPr>
              <w:pStyle w:val="TAL"/>
            </w:pPr>
            <w:r>
              <w:t>multiplicity: 0..1</w:t>
            </w:r>
          </w:p>
          <w:p w14:paraId="4B8603F2" w14:textId="77777777" w:rsidR="00F17312" w:rsidRDefault="00F17312" w:rsidP="00F17312">
            <w:pPr>
              <w:pStyle w:val="TAL"/>
            </w:pPr>
            <w:r>
              <w:t>isOrdered: False</w:t>
            </w:r>
          </w:p>
          <w:p w14:paraId="6F52282A" w14:textId="77777777" w:rsidR="00F17312" w:rsidRDefault="00F17312" w:rsidP="00F17312">
            <w:pPr>
              <w:pStyle w:val="TAL"/>
            </w:pPr>
            <w:r>
              <w:t>isUnique: True</w:t>
            </w:r>
          </w:p>
          <w:p w14:paraId="3DDBB783" w14:textId="77777777" w:rsidR="00F17312" w:rsidRDefault="00F17312" w:rsidP="00F17312">
            <w:pPr>
              <w:pStyle w:val="TAL"/>
            </w:pPr>
            <w:r>
              <w:t>defaultValue: None</w:t>
            </w:r>
          </w:p>
          <w:p w14:paraId="311BF7EE" w14:textId="77777777" w:rsidR="00F17312" w:rsidRDefault="00F17312" w:rsidP="00F17312">
            <w:pPr>
              <w:pStyle w:val="TAL"/>
            </w:pPr>
            <w:r>
              <w:t>isNullable: True</w:t>
            </w:r>
          </w:p>
        </w:tc>
      </w:tr>
      <w:tr w:rsidR="00F17312" w14:paraId="4C976C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F17312" w:rsidRDefault="00F17312" w:rsidP="00F17312">
            <w:pPr>
              <w:pStyle w:val="TAL"/>
            </w:pPr>
            <w:r>
              <w:t xml:space="preserve">This attribute defines configuration parameters of frequency domain resource to support RIM RS. </w:t>
            </w:r>
          </w:p>
          <w:p w14:paraId="519F93E2" w14:textId="77777777" w:rsidR="00F17312" w:rsidRDefault="00F17312" w:rsidP="00F17312">
            <w:pPr>
              <w:pStyle w:val="TAL"/>
            </w:pPr>
          </w:p>
          <w:p w14:paraId="71F91AF7" w14:textId="77777777" w:rsidR="00F17312" w:rsidRDefault="00F17312" w:rsidP="00F17312">
            <w:pPr>
              <w:pStyle w:val="TAL"/>
              <w:rPr>
                <w:szCs w:val="18"/>
                <w:lang w:eastAsia="zh-CN"/>
              </w:rPr>
            </w:pPr>
            <w:r>
              <w:rPr>
                <w:szCs w:val="18"/>
                <w:lang w:eastAsia="zh-CN"/>
              </w:rPr>
              <w:t>allowedValues: Not applicable.</w:t>
            </w:r>
          </w:p>
          <w:p w14:paraId="7C8C7C1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F17312" w:rsidRDefault="00F17312" w:rsidP="00F17312">
            <w:pPr>
              <w:pStyle w:val="TAL"/>
              <w:rPr>
                <w:rFonts w:cs="Arial"/>
              </w:rPr>
            </w:pPr>
            <w:r>
              <w:rPr>
                <w:rFonts w:cs="Arial"/>
              </w:rPr>
              <w:t>type: FrequencyDomainPara</w:t>
            </w:r>
          </w:p>
          <w:p w14:paraId="4E106381" w14:textId="77777777" w:rsidR="00F17312" w:rsidRDefault="00F17312" w:rsidP="00F17312">
            <w:pPr>
              <w:pStyle w:val="TAL"/>
              <w:rPr>
                <w:rFonts w:cs="Arial"/>
              </w:rPr>
            </w:pPr>
            <w:r>
              <w:rPr>
                <w:rFonts w:cs="Arial"/>
              </w:rPr>
              <w:t>multiplicity: 1</w:t>
            </w:r>
          </w:p>
          <w:p w14:paraId="65C63BA8" w14:textId="77777777" w:rsidR="00F17312" w:rsidRDefault="00F17312" w:rsidP="00F17312">
            <w:pPr>
              <w:pStyle w:val="TAL"/>
              <w:rPr>
                <w:rFonts w:cs="Arial"/>
              </w:rPr>
            </w:pPr>
            <w:r>
              <w:rPr>
                <w:rFonts w:cs="Arial"/>
              </w:rPr>
              <w:t>isOrdered: N/A</w:t>
            </w:r>
          </w:p>
          <w:p w14:paraId="00EB762D" w14:textId="77777777" w:rsidR="00F17312" w:rsidRDefault="00F17312" w:rsidP="00F17312">
            <w:pPr>
              <w:pStyle w:val="TAL"/>
              <w:rPr>
                <w:rFonts w:cs="Arial"/>
                <w:lang w:eastAsia="zh-CN"/>
              </w:rPr>
            </w:pPr>
            <w:r>
              <w:rPr>
                <w:rFonts w:cs="Arial"/>
              </w:rPr>
              <w:t>isUnique: N/A</w:t>
            </w:r>
          </w:p>
          <w:p w14:paraId="64213D2A" w14:textId="77777777" w:rsidR="00F17312" w:rsidRDefault="00F17312" w:rsidP="00F17312">
            <w:pPr>
              <w:pStyle w:val="TAL"/>
              <w:rPr>
                <w:rFonts w:cs="Arial"/>
              </w:rPr>
            </w:pPr>
            <w:r>
              <w:rPr>
                <w:rFonts w:cs="Arial"/>
              </w:rPr>
              <w:t>defaultValue: None</w:t>
            </w:r>
          </w:p>
          <w:p w14:paraId="6A346386" w14:textId="77777777" w:rsidR="00F17312" w:rsidRDefault="00F17312" w:rsidP="00F17312">
            <w:pPr>
              <w:pStyle w:val="TAL"/>
              <w:rPr>
                <w:rFonts w:cs="Arial"/>
                <w:szCs w:val="18"/>
              </w:rPr>
            </w:pPr>
            <w:r>
              <w:rPr>
                <w:rFonts w:cs="Arial"/>
              </w:rPr>
              <w:t xml:space="preserve">isNullable: </w:t>
            </w:r>
            <w:r>
              <w:rPr>
                <w:rFonts w:cs="Arial"/>
                <w:szCs w:val="18"/>
              </w:rPr>
              <w:t>False</w:t>
            </w:r>
          </w:p>
          <w:p w14:paraId="76DB0D3A" w14:textId="77777777" w:rsidR="00F17312" w:rsidRDefault="00F17312" w:rsidP="00F17312">
            <w:pPr>
              <w:pStyle w:val="TAL"/>
            </w:pPr>
          </w:p>
        </w:tc>
      </w:tr>
      <w:tr w:rsidR="00F17312" w14:paraId="4682E78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F17312" w:rsidRDefault="00F17312" w:rsidP="00F17312">
            <w:pPr>
              <w:pStyle w:val="TAL"/>
            </w:pPr>
            <w:r>
              <w:t xml:space="preserve">This attribute defines configuration parameters of sequence domain resource to support RIM RS. </w:t>
            </w:r>
          </w:p>
          <w:p w14:paraId="5F8014D9" w14:textId="77777777" w:rsidR="00F17312" w:rsidRDefault="00F17312" w:rsidP="00F17312">
            <w:pPr>
              <w:pStyle w:val="TAL"/>
            </w:pPr>
          </w:p>
          <w:p w14:paraId="4FACA18C" w14:textId="77777777" w:rsidR="00F17312" w:rsidRDefault="00F17312" w:rsidP="00F17312">
            <w:pPr>
              <w:pStyle w:val="TAL"/>
              <w:rPr>
                <w:szCs w:val="18"/>
                <w:lang w:eastAsia="zh-CN"/>
              </w:rPr>
            </w:pPr>
            <w:r>
              <w:rPr>
                <w:szCs w:val="18"/>
                <w:lang w:eastAsia="zh-CN"/>
              </w:rPr>
              <w:t>allowedValues: Not applicable.</w:t>
            </w:r>
          </w:p>
          <w:p w14:paraId="2CBE541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F17312" w:rsidRDefault="00F17312" w:rsidP="00F17312">
            <w:pPr>
              <w:pStyle w:val="TAL"/>
              <w:rPr>
                <w:rFonts w:cs="Arial"/>
              </w:rPr>
            </w:pPr>
            <w:r>
              <w:rPr>
                <w:rFonts w:cs="Arial"/>
              </w:rPr>
              <w:t>type: SequenceDomainPara</w:t>
            </w:r>
          </w:p>
          <w:p w14:paraId="35EE15EB" w14:textId="77777777" w:rsidR="00F17312" w:rsidRDefault="00F17312" w:rsidP="00F17312">
            <w:pPr>
              <w:pStyle w:val="TAL"/>
              <w:rPr>
                <w:rFonts w:cs="Arial"/>
              </w:rPr>
            </w:pPr>
            <w:r>
              <w:rPr>
                <w:rFonts w:cs="Arial"/>
              </w:rPr>
              <w:t>multiplicity: 1</w:t>
            </w:r>
          </w:p>
          <w:p w14:paraId="09CBB297" w14:textId="77777777" w:rsidR="00F17312" w:rsidRDefault="00F17312" w:rsidP="00F17312">
            <w:pPr>
              <w:pStyle w:val="TAL"/>
              <w:rPr>
                <w:rFonts w:cs="Arial"/>
              </w:rPr>
            </w:pPr>
            <w:r>
              <w:rPr>
                <w:rFonts w:cs="Arial"/>
              </w:rPr>
              <w:t>isOrdered: N/A</w:t>
            </w:r>
          </w:p>
          <w:p w14:paraId="668EF2A4" w14:textId="77777777" w:rsidR="00F17312" w:rsidRDefault="00F17312" w:rsidP="00F17312">
            <w:pPr>
              <w:pStyle w:val="TAL"/>
              <w:rPr>
                <w:rFonts w:cs="Arial"/>
                <w:lang w:eastAsia="zh-CN"/>
              </w:rPr>
            </w:pPr>
            <w:r>
              <w:rPr>
                <w:rFonts w:cs="Arial"/>
              </w:rPr>
              <w:t>isUnique: N/A</w:t>
            </w:r>
          </w:p>
          <w:p w14:paraId="14FF68BB" w14:textId="77777777" w:rsidR="00F17312" w:rsidRDefault="00F17312" w:rsidP="00F17312">
            <w:pPr>
              <w:pStyle w:val="TAL"/>
              <w:rPr>
                <w:rFonts w:cs="Arial"/>
              </w:rPr>
            </w:pPr>
            <w:r>
              <w:rPr>
                <w:rFonts w:cs="Arial"/>
              </w:rPr>
              <w:t>defaultValue: None</w:t>
            </w:r>
          </w:p>
          <w:p w14:paraId="256177AC" w14:textId="77777777" w:rsidR="00F17312" w:rsidRDefault="00F17312" w:rsidP="00F17312">
            <w:pPr>
              <w:pStyle w:val="TAL"/>
              <w:rPr>
                <w:rFonts w:cs="Arial"/>
                <w:szCs w:val="18"/>
              </w:rPr>
            </w:pPr>
            <w:r>
              <w:rPr>
                <w:rFonts w:cs="Arial"/>
              </w:rPr>
              <w:t xml:space="preserve">isNullable: </w:t>
            </w:r>
            <w:r>
              <w:rPr>
                <w:rFonts w:cs="Arial"/>
                <w:szCs w:val="18"/>
              </w:rPr>
              <w:t>False</w:t>
            </w:r>
          </w:p>
          <w:p w14:paraId="2738BBA1" w14:textId="77777777" w:rsidR="00F17312" w:rsidRDefault="00F17312" w:rsidP="00F17312">
            <w:pPr>
              <w:pStyle w:val="TAL"/>
            </w:pPr>
          </w:p>
        </w:tc>
      </w:tr>
      <w:tr w:rsidR="00F17312" w14:paraId="4EE009E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F17312" w:rsidRDefault="00F17312" w:rsidP="00F17312">
            <w:pPr>
              <w:pStyle w:val="TAL"/>
            </w:pPr>
            <w:r>
              <w:t xml:space="preserve">This attribute defines configuration parameters of time domain resource to support RIM RS.  </w:t>
            </w:r>
          </w:p>
          <w:p w14:paraId="6E19E55F" w14:textId="77777777" w:rsidR="00F17312" w:rsidRDefault="00F17312" w:rsidP="00F17312">
            <w:pPr>
              <w:pStyle w:val="TAL"/>
            </w:pPr>
          </w:p>
          <w:p w14:paraId="7281676B" w14:textId="77777777" w:rsidR="00F17312" w:rsidRDefault="00F17312" w:rsidP="00F17312">
            <w:pPr>
              <w:pStyle w:val="TAL"/>
              <w:rPr>
                <w:szCs w:val="18"/>
                <w:lang w:eastAsia="zh-CN"/>
              </w:rPr>
            </w:pPr>
            <w:r>
              <w:rPr>
                <w:szCs w:val="18"/>
                <w:lang w:eastAsia="zh-CN"/>
              </w:rPr>
              <w:t>allowedValues: Not applicable.</w:t>
            </w:r>
          </w:p>
          <w:p w14:paraId="69696217"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F17312" w:rsidRDefault="00F17312" w:rsidP="00F17312">
            <w:pPr>
              <w:pStyle w:val="TAL"/>
              <w:rPr>
                <w:rFonts w:cs="Arial"/>
              </w:rPr>
            </w:pPr>
            <w:r>
              <w:rPr>
                <w:rFonts w:cs="Arial"/>
              </w:rPr>
              <w:t>type: TimeDomainPara</w:t>
            </w:r>
          </w:p>
          <w:p w14:paraId="0B7F50E8" w14:textId="77777777" w:rsidR="00F17312" w:rsidRDefault="00F17312" w:rsidP="00F17312">
            <w:pPr>
              <w:pStyle w:val="TAL"/>
              <w:rPr>
                <w:rFonts w:cs="Arial"/>
              </w:rPr>
            </w:pPr>
            <w:r>
              <w:rPr>
                <w:rFonts w:cs="Arial"/>
              </w:rPr>
              <w:t>multiplicity: 1</w:t>
            </w:r>
          </w:p>
          <w:p w14:paraId="2E4F9133" w14:textId="77777777" w:rsidR="00F17312" w:rsidRDefault="00F17312" w:rsidP="00F17312">
            <w:pPr>
              <w:pStyle w:val="TAL"/>
              <w:rPr>
                <w:rFonts w:cs="Arial"/>
              </w:rPr>
            </w:pPr>
            <w:r>
              <w:rPr>
                <w:rFonts w:cs="Arial"/>
              </w:rPr>
              <w:t>isOrdered: N/A</w:t>
            </w:r>
          </w:p>
          <w:p w14:paraId="3D821EDB" w14:textId="77777777" w:rsidR="00F17312" w:rsidRDefault="00F17312" w:rsidP="00F17312">
            <w:pPr>
              <w:pStyle w:val="TAL"/>
              <w:rPr>
                <w:rFonts w:cs="Arial"/>
                <w:lang w:eastAsia="zh-CN"/>
              </w:rPr>
            </w:pPr>
            <w:r>
              <w:rPr>
                <w:rFonts w:cs="Arial"/>
              </w:rPr>
              <w:t>isUnique: N/A</w:t>
            </w:r>
          </w:p>
          <w:p w14:paraId="43E67C6B" w14:textId="77777777" w:rsidR="00F17312" w:rsidRDefault="00F17312" w:rsidP="00F17312">
            <w:pPr>
              <w:pStyle w:val="TAL"/>
              <w:rPr>
                <w:rFonts w:cs="Arial"/>
              </w:rPr>
            </w:pPr>
            <w:r>
              <w:rPr>
                <w:rFonts w:cs="Arial"/>
              </w:rPr>
              <w:t>defaultValue: None</w:t>
            </w:r>
          </w:p>
          <w:p w14:paraId="7C3FEBEF" w14:textId="77777777" w:rsidR="00F17312" w:rsidRDefault="00F17312" w:rsidP="00F17312">
            <w:pPr>
              <w:pStyle w:val="TAL"/>
              <w:rPr>
                <w:rFonts w:cs="Arial"/>
                <w:szCs w:val="18"/>
              </w:rPr>
            </w:pPr>
            <w:r>
              <w:rPr>
                <w:rFonts w:cs="Arial"/>
              </w:rPr>
              <w:t xml:space="preserve">isNullable: </w:t>
            </w:r>
            <w:r>
              <w:rPr>
                <w:rFonts w:cs="Arial"/>
                <w:szCs w:val="18"/>
              </w:rPr>
              <w:t>False</w:t>
            </w:r>
          </w:p>
          <w:p w14:paraId="3B4B3293" w14:textId="77777777" w:rsidR="00F17312" w:rsidRDefault="00F17312" w:rsidP="00F17312">
            <w:pPr>
              <w:pStyle w:val="TAL"/>
            </w:pPr>
          </w:p>
        </w:tc>
      </w:tr>
      <w:tr w:rsidR="00F17312" w14:paraId="6B9B3ED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0458B487" w14:textId="77777777" w:rsidR="00F17312" w:rsidRDefault="00F17312" w:rsidP="00F17312">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5A124029" w14:textId="77777777" w:rsidR="00F17312" w:rsidRDefault="00F17312" w:rsidP="00F17312">
            <w:pPr>
              <w:pStyle w:val="TAL"/>
              <w:rPr>
                <w:rFonts w:cs="Arial"/>
              </w:rPr>
            </w:pPr>
          </w:p>
          <w:p w14:paraId="093449AD" w14:textId="77777777" w:rsidR="00F17312" w:rsidRDefault="00F17312" w:rsidP="00F17312">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F17312" w:rsidRDefault="00F17312" w:rsidP="00F17312">
            <w:pPr>
              <w:pStyle w:val="TAL"/>
            </w:pPr>
            <w:r>
              <w:t>type: Integer</w:t>
            </w:r>
          </w:p>
          <w:p w14:paraId="0096FE86" w14:textId="77777777" w:rsidR="00F17312" w:rsidRDefault="00F17312" w:rsidP="00F17312">
            <w:pPr>
              <w:pStyle w:val="TAL"/>
            </w:pPr>
            <w:r>
              <w:t>multiplicity: 1</w:t>
            </w:r>
          </w:p>
          <w:p w14:paraId="3BAF12E0" w14:textId="77777777" w:rsidR="00F17312" w:rsidRDefault="00F17312" w:rsidP="00F17312">
            <w:pPr>
              <w:pStyle w:val="TAL"/>
            </w:pPr>
            <w:r>
              <w:t>isOrdered: N/A</w:t>
            </w:r>
          </w:p>
          <w:p w14:paraId="4673FE0F" w14:textId="77777777" w:rsidR="00F17312" w:rsidRDefault="00F17312" w:rsidP="00F17312">
            <w:pPr>
              <w:pStyle w:val="TAL"/>
            </w:pPr>
            <w:r>
              <w:t>isUnique: N/A</w:t>
            </w:r>
          </w:p>
          <w:p w14:paraId="6AE64CDB" w14:textId="77777777" w:rsidR="00F17312" w:rsidRDefault="00F17312" w:rsidP="00F17312">
            <w:pPr>
              <w:pStyle w:val="TAL"/>
            </w:pPr>
            <w:r>
              <w:t>defaultValue: None</w:t>
            </w:r>
          </w:p>
          <w:p w14:paraId="201F4B5F" w14:textId="77777777" w:rsidR="00F17312" w:rsidRDefault="00F17312" w:rsidP="00F17312">
            <w:pPr>
              <w:pStyle w:val="TAL"/>
            </w:pPr>
            <w:r>
              <w:t>isNullable: False</w:t>
            </w:r>
          </w:p>
        </w:tc>
      </w:tr>
      <w:tr w:rsidR="00F17312" w14:paraId="2F6077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rIMRSBandwidth</w:t>
            </w:r>
          </w:p>
        </w:tc>
        <w:tc>
          <w:tcPr>
            <w:tcW w:w="5523" w:type="dxa"/>
            <w:tcBorders>
              <w:top w:val="single" w:sz="4" w:space="0" w:color="auto"/>
              <w:left w:val="single" w:sz="4" w:space="0" w:color="auto"/>
              <w:bottom w:val="single" w:sz="4" w:space="0" w:color="auto"/>
              <w:right w:val="single" w:sz="4" w:space="0" w:color="auto"/>
            </w:tcBorders>
          </w:tcPr>
          <w:p w14:paraId="366FEB7D" w14:textId="77777777" w:rsidR="00F17312" w:rsidRDefault="00F17312" w:rsidP="00F17312">
            <w:pPr>
              <w:pStyle w:val="TAL"/>
              <w:rPr>
                <w:rFonts w:cs="Arial"/>
              </w:rPr>
            </w:pPr>
            <w:r>
              <w:rPr>
                <w:rFonts w:cs="Arial"/>
              </w:rPr>
              <w:t xml:space="preserve">It is RIM RS bandwidth configuration in number of PRBs (see </w:t>
            </w:r>
            <w:r>
              <w:rPr>
                <w:rFonts w:cs="Arial"/>
                <w:szCs w:val="18"/>
                <w:lang w:eastAsia="en-GB"/>
              </w:rPr>
              <w:t>38.211 [32], subclause 5.3.3</w:t>
            </w:r>
            <w:r>
              <w:rPr>
                <w:rFonts w:cs="Arial"/>
              </w:rPr>
              <w:t>).</w:t>
            </w:r>
          </w:p>
          <w:p w14:paraId="7EA9F944" w14:textId="77777777" w:rsidR="00F17312" w:rsidRDefault="00F17312" w:rsidP="00F17312">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F17312" w:rsidRDefault="00F17312" w:rsidP="00F17312">
            <w:pPr>
              <w:pStyle w:val="TAL"/>
              <w:ind w:left="360"/>
              <w:rPr>
                <w:rFonts w:cs="Arial"/>
              </w:rPr>
            </w:pPr>
            <w:r>
              <w:rPr>
                <w:rFonts w:cs="Arial"/>
              </w:rPr>
              <w:t>96 if subcarrier spacing is15kHz;</w:t>
            </w:r>
          </w:p>
          <w:p w14:paraId="1AC649E0" w14:textId="77777777" w:rsidR="00F17312" w:rsidRDefault="00F17312" w:rsidP="00F17312">
            <w:pPr>
              <w:pStyle w:val="TAL"/>
              <w:ind w:left="360"/>
              <w:rPr>
                <w:rFonts w:cs="Arial"/>
              </w:rPr>
            </w:pPr>
            <w:r>
              <w:rPr>
                <w:rFonts w:cs="Arial"/>
              </w:rPr>
              <w:t>48 or 96 if subcarrier spacing is 30kHz;</w:t>
            </w:r>
          </w:p>
          <w:p w14:paraId="440CDE4E" w14:textId="77777777" w:rsidR="00F17312" w:rsidRDefault="00F17312" w:rsidP="00F17312">
            <w:pPr>
              <w:pStyle w:val="TAL"/>
              <w:rPr>
                <w:rFonts w:cs="Arial"/>
              </w:rPr>
            </w:pPr>
            <w:r>
              <w:rPr>
                <w:rFonts w:cs="Arial"/>
              </w:rPr>
              <w:t xml:space="preserve">For carrier bandwidth smaller than or equal to 20MHz, this </w:t>
            </w:r>
            <w:r>
              <w:rPr>
                <w:rFonts w:cs="Arial"/>
                <w:szCs w:val="18"/>
                <w:lang w:eastAsia="en-GB"/>
              </w:rPr>
              <w:t>attributer should be</w:t>
            </w:r>
          </w:p>
          <w:p w14:paraId="3CB93E90" w14:textId="77777777" w:rsidR="00F17312" w:rsidRDefault="00F17312" w:rsidP="00F17312">
            <w:pPr>
              <w:pStyle w:val="TAL"/>
              <w:ind w:left="360"/>
              <w:rPr>
                <w:rFonts w:cs="Arial"/>
              </w:rPr>
            </w:pPr>
            <w:r>
              <w:rPr>
                <w:rFonts w:cs="Arial"/>
              </w:rPr>
              <w:t>Minimum of {96 , bandwidth of downlink carrier in number of PRBs} if subcarrier spacing is15kHz;</w:t>
            </w:r>
          </w:p>
          <w:p w14:paraId="29A1E731" w14:textId="77777777" w:rsidR="00F17312" w:rsidRDefault="00F17312" w:rsidP="00F17312">
            <w:pPr>
              <w:pStyle w:val="TAL"/>
              <w:ind w:left="360"/>
              <w:rPr>
                <w:rFonts w:cs="Arial"/>
              </w:rPr>
            </w:pPr>
            <w:r>
              <w:rPr>
                <w:rFonts w:cs="Arial"/>
              </w:rPr>
              <w:t>Minimum of {48, bandwidth of downlink carrier in number of PRBs } if subcarrier spacing is 30kHz;</w:t>
            </w:r>
          </w:p>
          <w:p w14:paraId="432F0437" w14:textId="77777777" w:rsidR="00F17312" w:rsidRDefault="00F17312" w:rsidP="00F17312">
            <w:pPr>
              <w:pStyle w:val="TAL"/>
              <w:rPr>
                <w:rFonts w:cs="Arial"/>
              </w:rPr>
            </w:pPr>
          </w:p>
          <w:p w14:paraId="7DC17B68" w14:textId="77777777" w:rsidR="00F17312" w:rsidRDefault="00F17312" w:rsidP="00F17312">
            <w:pPr>
              <w:pStyle w:val="TAL"/>
              <w:rPr>
                <w:rFonts w:cs="Arial"/>
              </w:rPr>
            </w:pPr>
          </w:p>
          <w:p w14:paraId="02A8454A" w14:textId="77777777" w:rsidR="00F17312" w:rsidRDefault="00F17312" w:rsidP="00F17312">
            <w:pPr>
              <w:pStyle w:val="TAL"/>
              <w:rPr>
                <w:rFonts w:cs="Arial"/>
              </w:rPr>
            </w:pPr>
            <w:r>
              <w:rPr>
                <w:rFonts w:cs="Arial"/>
              </w:rPr>
              <w:t>allowedValues: 1,2..96</w:t>
            </w:r>
          </w:p>
          <w:p w14:paraId="0C76C8C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F17312" w:rsidRDefault="00F17312" w:rsidP="00F17312">
            <w:pPr>
              <w:pStyle w:val="TAL"/>
            </w:pPr>
            <w:r>
              <w:t>type: Integer</w:t>
            </w:r>
          </w:p>
          <w:p w14:paraId="00873639" w14:textId="77777777" w:rsidR="00F17312" w:rsidRDefault="00F17312" w:rsidP="00F17312">
            <w:pPr>
              <w:pStyle w:val="TAL"/>
            </w:pPr>
            <w:r>
              <w:t>multiplicity: 1</w:t>
            </w:r>
          </w:p>
          <w:p w14:paraId="5E37CE65" w14:textId="77777777" w:rsidR="00F17312" w:rsidRDefault="00F17312" w:rsidP="00F17312">
            <w:pPr>
              <w:pStyle w:val="TAL"/>
            </w:pPr>
            <w:r>
              <w:t>isOrdered: N/A</w:t>
            </w:r>
          </w:p>
          <w:p w14:paraId="1DF5E08C" w14:textId="77777777" w:rsidR="00F17312" w:rsidRDefault="00F17312" w:rsidP="00F17312">
            <w:pPr>
              <w:pStyle w:val="TAL"/>
            </w:pPr>
            <w:r>
              <w:t>isUnique: N/A</w:t>
            </w:r>
          </w:p>
          <w:p w14:paraId="7CB4105B" w14:textId="77777777" w:rsidR="00F17312" w:rsidRDefault="00F17312" w:rsidP="00F17312">
            <w:pPr>
              <w:pStyle w:val="TAL"/>
            </w:pPr>
            <w:r>
              <w:t>defaultValue: None</w:t>
            </w:r>
          </w:p>
          <w:p w14:paraId="22E4676D" w14:textId="77777777" w:rsidR="00F17312" w:rsidRDefault="00F17312" w:rsidP="00F17312">
            <w:pPr>
              <w:pStyle w:val="TAL"/>
            </w:pPr>
            <w:r>
              <w:t>isNullable: False</w:t>
            </w:r>
          </w:p>
        </w:tc>
      </w:tr>
      <w:tr w:rsidR="00F17312" w14:paraId="70CDEFB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nr</w:t>
            </w:r>
            <w:r>
              <w:rPr>
                <w:rFonts w:ascii="Courier New" w:hAnsi="Courier New" w:cs="Courier New"/>
                <w:szCs w:val="18"/>
                <w:lang w:val="en-GB"/>
              </w:rPr>
              <w:t>o</w:t>
            </w:r>
            <w:r>
              <w:rPr>
                <w:rFonts w:ascii="Courier New" w:hAnsi="Courier New" w:cs="Courier New"/>
                <w:sz w:val="18"/>
                <w:szCs w:val="18"/>
                <w:lang w:val="en-GB"/>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0815BDC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451DC14C" w14:textId="77777777" w:rsidR="00F17312" w:rsidRDefault="00F17312" w:rsidP="00F17312">
            <w:pPr>
              <w:keepNext/>
              <w:keepLines/>
              <w:spacing w:after="0"/>
              <w:rPr>
                <w:rFonts w:ascii="Arial" w:hAnsi="Arial" w:cs="Arial"/>
                <w:sz w:val="18"/>
                <w:szCs w:val="18"/>
                <w:lang w:eastAsia="en-GB"/>
              </w:rPr>
            </w:pPr>
          </w:p>
          <w:p w14:paraId="218D6A2F" w14:textId="77777777" w:rsidR="00F17312" w:rsidRDefault="00F17312" w:rsidP="00F17312">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F17312" w:rsidRDefault="00F17312" w:rsidP="00F17312">
            <w:pPr>
              <w:pStyle w:val="TAL"/>
            </w:pPr>
            <w:r>
              <w:t>type: Integer</w:t>
            </w:r>
          </w:p>
          <w:p w14:paraId="3A275535" w14:textId="77777777" w:rsidR="00F17312" w:rsidRDefault="00F17312" w:rsidP="00F17312">
            <w:pPr>
              <w:pStyle w:val="TAL"/>
            </w:pPr>
            <w:r>
              <w:t>multiplicity: 1</w:t>
            </w:r>
          </w:p>
          <w:p w14:paraId="11FCA26E" w14:textId="77777777" w:rsidR="00F17312" w:rsidRDefault="00F17312" w:rsidP="00F17312">
            <w:pPr>
              <w:pStyle w:val="TAL"/>
            </w:pPr>
            <w:r>
              <w:t>isOrdered: N/A</w:t>
            </w:r>
          </w:p>
          <w:p w14:paraId="23F01713" w14:textId="77777777" w:rsidR="00F17312" w:rsidRDefault="00F17312" w:rsidP="00F17312">
            <w:pPr>
              <w:pStyle w:val="TAL"/>
            </w:pPr>
            <w:r>
              <w:t>isUnique: N/A</w:t>
            </w:r>
          </w:p>
          <w:p w14:paraId="4CB207D2" w14:textId="77777777" w:rsidR="00F17312" w:rsidRDefault="00F17312" w:rsidP="00F17312">
            <w:pPr>
              <w:pStyle w:val="TAL"/>
            </w:pPr>
            <w:r>
              <w:t>defaultValue: None</w:t>
            </w:r>
          </w:p>
          <w:p w14:paraId="64E2EDE9" w14:textId="77777777" w:rsidR="00F17312" w:rsidRDefault="00F17312" w:rsidP="00F17312">
            <w:pPr>
              <w:pStyle w:val="TAL"/>
            </w:pPr>
            <w:r>
              <w:t>isNullable: False</w:t>
            </w:r>
          </w:p>
        </w:tc>
      </w:tr>
      <w:tr w:rsidR="00F17312" w14:paraId="4BC86A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F17312" w:rsidRDefault="00F17312" w:rsidP="00F17312">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F17312" w:rsidRDefault="00F17312" w:rsidP="00F17312">
            <w:pPr>
              <w:pStyle w:val="TAL"/>
              <w:rPr>
                <w:rFonts w:cs="Arial"/>
              </w:rPr>
            </w:pPr>
            <w:r>
              <w:rPr>
                <w:rFonts w:cs="Arial"/>
              </w:rPr>
              <w:t>.</w:t>
            </w:r>
          </w:p>
          <w:p w14:paraId="52F5DD7D" w14:textId="77777777" w:rsidR="00F17312" w:rsidRDefault="00F17312" w:rsidP="00F17312">
            <w:pPr>
              <w:pStyle w:val="TAL"/>
              <w:rPr>
                <w:rFonts w:cs="Arial"/>
              </w:rPr>
            </w:pPr>
          </w:p>
          <w:p w14:paraId="3D3EE345" w14:textId="77777777" w:rsidR="00F17312" w:rsidRDefault="00F17312" w:rsidP="00F17312">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F17312" w:rsidRDefault="00F17312" w:rsidP="00F17312">
            <w:pPr>
              <w:pStyle w:val="TAL"/>
            </w:pPr>
            <w:r>
              <w:t>type: Integer</w:t>
            </w:r>
          </w:p>
          <w:p w14:paraId="447403CC" w14:textId="77777777" w:rsidR="00F17312" w:rsidRDefault="00F17312" w:rsidP="00F17312">
            <w:pPr>
              <w:pStyle w:val="TAL"/>
            </w:pPr>
            <w:r>
              <w:t>multiplicity: 1, 2, 4</w:t>
            </w:r>
          </w:p>
          <w:p w14:paraId="31C29070" w14:textId="77777777" w:rsidR="00F17312" w:rsidRDefault="00F17312" w:rsidP="00F17312">
            <w:pPr>
              <w:pStyle w:val="TAL"/>
            </w:pPr>
            <w:r>
              <w:t>isOrdered: N/A</w:t>
            </w:r>
          </w:p>
          <w:p w14:paraId="102BDEAC" w14:textId="77777777" w:rsidR="00F17312" w:rsidRDefault="00F17312" w:rsidP="00F17312">
            <w:pPr>
              <w:pStyle w:val="TAL"/>
            </w:pPr>
            <w:r>
              <w:t>isUnique: N/A</w:t>
            </w:r>
          </w:p>
          <w:p w14:paraId="7E0A38FC" w14:textId="77777777" w:rsidR="00F17312" w:rsidRDefault="00F17312" w:rsidP="00F17312">
            <w:pPr>
              <w:pStyle w:val="TAL"/>
            </w:pPr>
            <w:r>
              <w:t>defaultValue: None</w:t>
            </w:r>
          </w:p>
          <w:p w14:paraId="693906D8" w14:textId="77777777" w:rsidR="00F17312" w:rsidRDefault="00F17312" w:rsidP="00F17312">
            <w:pPr>
              <w:pStyle w:val="TAL"/>
            </w:pPr>
            <w:r>
              <w:t>isNullable: False</w:t>
            </w:r>
          </w:p>
        </w:tc>
      </w:tr>
      <w:tr w:rsidR="00F17312" w14:paraId="3E5688F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490D5DC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20D37E80" w14:textId="77777777" w:rsidR="00F17312" w:rsidRDefault="00F17312" w:rsidP="00F17312">
            <w:pPr>
              <w:keepNext/>
              <w:keepLines/>
              <w:spacing w:after="0"/>
              <w:rPr>
                <w:rFonts w:ascii="Arial" w:hAnsi="Arial" w:cs="Arial"/>
                <w:sz w:val="18"/>
                <w:szCs w:val="18"/>
                <w:lang w:eastAsia="en-GB"/>
              </w:rPr>
            </w:pPr>
          </w:p>
          <w:p w14:paraId="6CA8BADB"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201552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F17312" w:rsidRDefault="00F17312" w:rsidP="00F17312">
            <w:pPr>
              <w:pStyle w:val="TAL"/>
            </w:pPr>
            <w:r>
              <w:t>type: Integer</w:t>
            </w:r>
          </w:p>
          <w:p w14:paraId="22E68653" w14:textId="77777777" w:rsidR="00F17312" w:rsidRDefault="00F17312" w:rsidP="00F17312">
            <w:pPr>
              <w:pStyle w:val="TAL"/>
            </w:pPr>
            <w:r>
              <w:t xml:space="preserve">multiplicity: </w:t>
            </w:r>
            <w:r>
              <w:rPr>
                <w:lang w:eastAsia="zh-CN"/>
              </w:rPr>
              <w:t>1</w:t>
            </w:r>
          </w:p>
          <w:p w14:paraId="00BBDCB9" w14:textId="77777777" w:rsidR="00F17312" w:rsidRDefault="00F17312" w:rsidP="00F17312">
            <w:pPr>
              <w:pStyle w:val="TAL"/>
            </w:pPr>
            <w:r>
              <w:t>isOrdered: N/A</w:t>
            </w:r>
          </w:p>
          <w:p w14:paraId="420F4C05" w14:textId="77777777" w:rsidR="00F17312" w:rsidRDefault="00F17312" w:rsidP="00F17312">
            <w:pPr>
              <w:pStyle w:val="TAL"/>
            </w:pPr>
            <w:r>
              <w:t>isUnique: N/A</w:t>
            </w:r>
          </w:p>
          <w:p w14:paraId="5FE4391A" w14:textId="77777777" w:rsidR="00F17312" w:rsidRDefault="00F17312" w:rsidP="00F17312">
            <w:pPr>
              <w:pStyle w:val="TAL"/>
            </w:pPr>
            <w:r>
              <w:t>defaultValue: None</w:t>
            </w:r>
          </w:p>
          <w:p w14:paraId="516F8538" w14:textId="77777777" w:rsidR="00F17312" w:rsidRDefault="00F17312" w:rsidP="00F17312">
            <w:pPr>
              <w:pStyle w:val="TAL"/>
            </w:pPr>
            <w:r>
              <w:t>isNullable: False</w:t>
            </w:r>
          </w:p>
        </w:tc>
      </w:tr>
      <w:tr w:rsidR="00F17312" w14:paraId="7C5BBAB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2DBD56DA" w14:textId="77777777" w:rsidR="00F17312" w:rsidRDefault="00F17312" w:rsidP="00F17312">
            <w:pPr>
              <w:keepNext/>
              <w:keepLines/>
              <w:spacing w:after="0"/>
              <w:rPr>
                <w:rFonts w:ascii="Courier New" w:hAnsi="Courier New" w:cs="Courier New"/>
                <w:sz w:val="18"/>
                <w:szCs w:val="18"/>
              </w:rPr>
            </w:pPr>
            <w:r>
              <w:rPr>
                <w:rFonts w:ascii="Arial" w:hAnsi="Arial" w:cs="Arial"/>
                <w:sz w:val="18"/>
                <w:szCs w:val="18"/>
                <w:lang w:eastAsia="en-GB"/>
              </w:rPr>
              <w:t xml:space="preserve">It is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RS-1 (see 38.211 [32], subclause 7.4.1.6). The size of the list is </w:t>
            </w:r>
            <w:r>
              <w:rPr>
                <w:rFonts w:ascii="Courier New" w:hAnsi="Courier New" w:cs="Courier New"/>
                <w:sz w:val="18"/>
                <w:szCs w:val="18"/>
              </w:rPr>
              <w:t>nrofRIMRSSequenceCandidatesofRS1.</w:t>
            </w:r>
          </w:p>
          <w:p w14:paraId="53B9BEB0" w14:textId="77777777" w:rsidR="00F17312" w:rsidRDefault="00F17312" w:rsidP="00F17312">
            <w:pPr>
              <w:keepNext/>
              <w:keepLines/>
              <w:spacing w:after="0"/>
              <w:rPr>
                <w:rFonts w:ascii="Courier New" w:hAnsi="Courier New" w:cs="Courier New"/>
                <w:sz w:val="18"/>
                <w:szCs w:val="18"/>
              </w:rPr>
            </w:pPr>
          </w:p>
          <w:p w14:paraId="17D54972"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F17312" w:rsidRDefault="00F17312" w:rsidP="00F17312">
            <w:pPr>
              <w:pStyle w:val="TAL"/>
            </w:pPr>
            <w:r>
              <w:t>type: Integer</w:t>
            </w:r>
          </w:p>
          <w:p w14:paraId="75A45CCA" w14:textId="77777777" w:rsidR="00F17312" w:rsidRDefault="00F17312" w:rsidP="00F17312">
            <w:pPr>
              <w:pStyle w:val="TAL"/>
            </w:pPr>
            <w:r>
              <w:t>multiplicity: 1, 2..8</w:t>
            </w:r>
          </w:p>
          <w:p w14:paraId="3D88B781" w14:textId="77777777" w:rsidR="00F17312" w:rsidRDefault="00F17312" w:rsidP="00F17312">
            <w:pPr>
              <w:pStyle w:val="TAL"/>
            </w:pPr>
            <w:r>
              <w:t>isOrdered: N/A</w:t>
            </w:r>
          </w:p>
          <w:p w14:paraId="40F4AF19" w14:textId="77777777" w:rsidR="00F17312" w:rsidRDefault="00F17312" w:rsidP="00F17312">
            <w:pPr>
              <w:pStyle w:val="TAL"/>
            </w:pPr>
            <w:r>
              <w:t>isUnique: N/A</w:t>
            </w:r>
          </w:p>
          <w:p w14:paraId="05EE26C1" w14:textId="77777777" w:rsidR="00F17312" w:rsidRDefault="00F17312" w:rsidP="00F17312">
            <w:pPr>
              <w:pStyle w:val="TAL"/>
            </w:pPr>
            <w:r>
              <w:t>defaultValue: None</w:t>
            </w:r>
          </w:p>
          <w:p w14:paraId="1C517755" w14:textId="77777777" w:rsidR="00F17312" w:rsidRDefault="00F17312" w:rsidP="00F17312">
            <w:pPr>
              <w:pStyle w:val="TAL"/>
            </w:pPr>
            <w:r>
              <w:t>isNullable: False</w:t>
            </w:r>
          </w:p>
        </w:tc>
      </w:tr>
      <w:tr w:rsidR="00F17312" w14:paraId="2C7EF4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159811FD"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(see 38.211 [32], subclause 7.4.1.6).</w:t>
            </w:r>
          </w:p>
          <w:p w14:paraId="05F6C5D2" w14:textId="77777777" w:rsidR="00F17312" w:rsidRDefault="00F17312" w:rsidP="00F17312">
            <w:pPr>
              <w:keepNext/>
              <w:keepLines/>
              <w:spacing w:after="0"/>
              <w:rPr>
                <w:rFonts w:ascii="Arial" w:hAnsi="Arial" w:cs="Arial"/>
                <w:sz w:val="18"/>
                <w:szCs w:val="18"/>
                <w:lang w:eastAsia="en-GB"/>
              </w:rPr>
            </w:pPr>
          </w:p>
          <w:p w14:paraId="670FB18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601A504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F17312" w:rsidRDefault="00F17312" w:rsidP="00F17312">
            <w:pPr>
              <w:pStyle w:val="TAL"/>
            </w:pPr>
            <w:r>
              <w:t>type: Integer</w:t>
            </w:r>
          </w:p>
          <w:p w14:paraId="7BCA0D03" w14:textId="77777777" w:rsidR="00F17312" w:rsidRDefault="00F17312" w:rsidP="00F17312">
            <w:pPr>
              <w:pStyle w:val="TAL"/>
            </w:pPr>
            <w:r>
              <w:t xml:space="preserve">multiplicity: </w:t>
            </w:r>
            <w:r>
              <w:rPr>
                <w:lang w:eastAsia="zh-CN"/>
              </w:rPr>
              <w:t>1</w:t>
            </w:r>
          </w:p>
          <w:p w14:paraId="11621584" w14:textId="77777777" w:rsidR="00F17312" w:rsidRDefault="00F17312" w:rsidP="00F17312">
            <w:pPr>
              <w:pStyle w:val="TAL"/>
            </w:pPr>
            <w:r>
              <w:t>isOrdered: N/A</w:t>
            </w:r>
          </w:p>
          <w:p w14:paraId="7AE0324E" w14:textId="77777777" w:rsidR="00F17312" w:rsidRDefault="00F17312" w:rsidP="00F17312">
            <w:pPr>
              <w:pStyle w:val="TAL"/>
            </w:pPr>
            <w:r>
              <w:t>isUnique: N/A</w:t>
            </w:r>
          </w:p>
          <w:p w14:paraId="05F6D3E0" w14:textId="77777777" w:rsidR="00F17312" w:rsidRDefault="00F17312" w:rsidP="00F17312">
            <w:pPr>
              <w:pStyle w:val="TAL"/>
            </w:pPr>
            <w:r>
              <w:t>defaultValue: None</w:t>
            </w:r>
          </w:p>
          <w:p w14:paraId="692ADD76" w14:textId="77777777" w:rsidR="00F17312" w:rsidRDefault="00F17312" w:rsidP="00F17312">
            <w:pPr>
              <w:pStyle w:val="TAL"/>
            </w:pPr>
            <w:r>
              <w:t>isNullable: False</w:t>
            </w:r>
          </w:p>
        </w:tc>
      </w:tr>
      <w:tr w:rsidR="00F17312" w14:paraId="18ACB89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77777777" w:rsidR="00F17312" w:rsidRDefault="00F17312" w:rsidP="00F17312">
            <w:pPr>
              <w:keepNext/>
              <w:keepLines/>
              <w:spacing w:after="0"/>
              <w:rPr>
                <w:rFonts w:ascii="Courier New" w:hAnsi="Courier New" w:cs="Courier New"/>
                <w:sz w:val="18"/>
                <w:szCs w:val="18"/>
              </w:rPr>
            </w:pPr>
            <w:r>
              <w:rPr>
                <w:rFonts w:ascii="Arial" w:hAnsi="Arial" w:cs="Arial"/>
                <w:sz w:val="18"/>
                <w:szCs w:val="18"/>
                <w:lang w:eastAsia="en-GB"/>
              </w:rPr>
              <w:t xml:space="preserve">It is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F17312" w:rsidRDefault="00F17312" w:rsidP="00F17312">
            <w:pPr>
              <w:keepNext/>
              <w:keepLines/>
              <w:spacing w:after="0"/>
              <w:rPr>
                <w:rFonts w:ascii="Courier New" w:hAnsi="Courier New" w:cs="Courier New"/>
                <w:sz w:val="18"/>
                <w:szCs w:val="18"/>
              </w:rPr>
            </w:pPr>
          </w:p>
          <w:p w14:paraId="1AC637CA"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F17312" w:rsidRDefault="00F17312" w:rsidP="00F17312">
            <w:pPr>
              <w:pStyle w:val="TAL"/>
            </w:pPr>
            <w:r>
              <w:t>type: Integer</w:t>
            </w:r>
          </w:p>
          <w:p w14:paraId="6826AF57" w14:textId="77777777" w:rsidR="00F17312" w:rsidRDefault="00F17312" w:rsidP="00F17312">
            <w:pPr>
              <w:pStyle w:val="TAL"/>
            </w:pPr>
            <w:r>
              <w:t>multiplicity: 1, 2..8</w:t>
            </w:r>
          </w:p>
          <w:p w14:paraId="2F2192D8" w14:textId="77777777" w:rsidR="00F17312" w:rsidRDefault="00F17312" w:rsidP="00F17312">
            <w:pPr>
              <w:pStyle w:val="TAL"/>
            </w:pPr>
            <w:r>
              <w:t>isOrdered: N/A</w:t>
            </w:r>
          </w:p>
          <w:p w14:paraId="360B3413" w14:textId="77777777" w:rsidR="00F17312" w:rsidRDefault="00F17312" w:rsidP="00F17312">
            <w:pPr>
              <w:pStyle w:val="TAL"/>
            </w:pPr>
            <w:r>
              <w:t>isUnique: N/A</w:t>
            </w:r>
          </w:p>
          <w:p w14:paraId="66D97AF1" w14:textId="77777777" w:rsidR="00F17312" w:rsidRDefault="00F17312" w:rsidP="00F17312">
            <w:pPr>
              <w:pStyle w:val="TAL"/>
            </w:pPr>
            <w:r>
              <w:t>defaultValue: None</w:t>
            </w:r>
          </w:p>
          <w:p w14:paraId="404E58AD" w14:textId="77777777" w:rsidR="00F17312" w:rsidRDefault="00F17312" w:rsidP="00F17312">
            <w:pPr>
              <w:pStyle w:val="TAL"/>
            </w:pPr>
            <w:r>
              <w:t>isNullable: False</w:t>
            </w:r>
          </w:p>
        </w:tc>
      </w:tr>
      <w:tr w:rsidR="00F17312" w14:paraId="5D9807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zh-CN"/>
              </w:rPr>
              <w:t xml:space="preserve">It is indication of whether </w:t>
            </w:r>
            <w:r>
              <w:rPr>
                <w:rFonts w:ascii="Arial" w:hAnsi="Arial" w:cs="Arial"/>
                <w:sz w:val="18"/>
                <w:szCs w:val="18"/>
                <w:lang w:eastAsia="en-GB"/>
              </w:rPr>
              <w:t>“Enough” / “Not enough” indication functionality is enabled for RIM RS-1 (see 38.211 [32], subclause 7.4.1.6).</w:t>
            </w:r>
          </w:p>
          <w:p w14:paraId="2671149E" w14:textId="77777777" w:rsidR="00F17312" w:rsidRDefault="00F17312" w:rsidP="00F17312">
            <w:pPr>
              <w:keepNext/>
              <w:keepLines/>
              <w:spacing w:after="0"/>
              <w:rPr>
                <w:rFonts w:ascii="Arial" w:hAnsi="Arial" w:cs="Arial"/>
                <w:sz w:val="18"/>
                <w:szCs w:val="18"/>
                <w:lang w:eastAsia="en-GB"/>
              </w:rPr>
            </w:pPr>
          </w:p>
          <w:p w14:paraId="5B30A77F" w14:textId="77777777" w:rsidR="00F17312" w:rsidRDefault="00F17312" w:rsidP="00F17312">
            <w:pPr>
              <w:keepNext/>
              <w:keepLines/>
              <w:spacing w:after="0"/>
            </w:pPr>
            <w:r>
              <w:t>If the indication is "enable",</w:t>
            </w:r>
          </w:p>
          <w:p w14:paraId="74969284" w14:textId="77777777" w:rsidR="00F17312" w:rsidRDefault="00F17312" w:rsidP="00F17312">
            <w:pPr>
              <w:keepNext/>
              <w:keepLines/>
              <w:ind w:left="284"/>
              <w:rPr>
                <w:sz w:val="18"/>
                <w:szCs w:val="18"/>
              </w:rPr>
            </w:pPr>
            <w:r>
              <w:rPr>
                <w:sz w:val="18"/>
                <w:szCs w:val="18"/>
              </w:rPr>
              <w:t xml:space="preserve">the first half of </w:t>
            </w:r>
            <w:r>
              <w:rPr>
                <w:rFonts w:ascii="Courier New" w:hAnsi="Courier New" w:cs="Courier New"/>
                <w:sz w:val="18"/>
                <w:szCs w:val="18"/>
              </w:rPr>
              <w:t xml:space="preserve">nrofRIMRSSequenceCandidatesofRS1 </w:t>
            </w:r>
            <w:r>
              <w:rPr>
                <w:rFonts w:cs="Arial"/>
                <w:sz w:val="18"/>
                <w:szCs w:val="18"/>
                <w:lang w:eastAsia="en-GB"/>
              </w:rPr>
              <w:t xml:space="preserve"> </w:t>
            </w:r>
            <w:r>
              <w:rPr>
                <w:sz w:val="18"/>
                <w:szCs w:val="18"/>
              </w:rPr>
              <w:t>sequences indicates "Not enough mitigation", and the second half indicates "Enough mitigation", where,</w:t>
            </w:r>
          </w:p>
          <w:p w14:paraId="4F7FDAEC" w14:textId="77777777" w:rsidR="00F17312" w:rsidRDefault="00F17312" w:rsidP="00F17312">
            <w:pPr>
              <w:keepNext/>
              <w:keepLines/>
              <w:ind w:left="284"/>
              <w:rPr>
                <w:rFonts w:cs="Arial"/>
                <w:sz w:val="18"/>
                <w:szCs w:val="18"/>
                <w:lang w:eastAsia="en-GB"/>
              </w:rPr>
            </w:pPr>
            <w:r>
              <w:rPr>
                <w:sz w:val="18"/>
                <w:szCs w:val="18"/>
              </w:rPr>
              <w:t>"Enough mitigation"</w:t>
            </w:r>
            <w:r>
              <w:rPr>
                <w:rFonts w:cs="Arial"/>
                <w:sz w:val="18"/>
                <w:szCs w:val="18"/>
                <w:lang w:eastAsia="en-GB"/>
              </w:rPr>
              <w:t xml:space="preserve"> indicates that IoT going back to certain level at victim side and/or no further interference mitigation actions are needed at aggressor side</w:t>
            </w:r>
          </w:p>
          <w:p w14:paraId="76FE6B12" w14:textId="77777777" w:rsidR="00F17312" w:rsidRDefault="00F17312" w:rsidP="00F17312">
            <w:pPr>
              <w:keepNext/>
              <w:keepLines/>
              <w:ind w:left="284"/>
              <w:rPr>
                <w:rFonts w:cs="Arial"/>
                <w:sz w:val="18"/>
                <w:szCs w:val="18"/>
                <w:lang w:eastAsia="en-GB"/>
              </w:rPr>
            </w:pPr>
            <w:r>
              <w:rPr>
                <w:sz w:val="18"/>
                <w:szCs w:val="18"/>
              </w:rPr>
              <w:t xml:space="preserve">"Not enough mitigation" </w:t>
            </w:r>
            <w:r>
              <w:rPr>
                <w:rFonts w:cs="Arial"/>
                <w:sz w:val="18"/>
                <w:szCs w:val="18"/>
                <w:lang w:eastAsia="en-GB"/>
              </w:rPr>
              <w:t>indicates that IoT exceeding certain level at victim side and/or further interference mitigation actions are needed at aggressor side</w:t>
            </w:r>
          </w:p>
          <w:p w14:paraId="195E7B7E" w14:textId="77777777" w:rsidR="00F17312" w:rsidRDefault="00F17312" w:rsidP="00F17312">
            <w:pPr>
              <w:keepNext/>
              <w:keepLines/>
              <w:spacing w:after="0"/>
              <w:rPr>
                <w:rFonts w:ascii="Arial" w:hAnsi="Arial" w:cs="Arial"/>
                <w:sz w:val="18"/>
                <w:szCs w:val="18"/>
                <w:lang w:eastAsia="en-GB"/>
              </w:rPr>
            </w:pPr>
          </w:p>
          <w:p w14:paraId="58B43E41" w14:textId="77777777" w:rsidR="00F17312" w:rsidRDefault="00F17312" w:rsidP="00F17312">
            <w:pPr>
              <w:keepNext/>
              <w:keepLines/>
              <w:spacing w:after="0"/>
            </w:pPr>
            <w:r>
              <w:rPr>
                <w:rFonts w:ascii="Arial" w:hAnsi="Arial" w:cs="Arial"/>
                <w:sz w:val="18"/>
                <w:szCs w:val="18"/>
              </w:rPr>
              <w:t>allowedValues:</w:t>
            </w:r>
            <w:r>
              <w:rPr>
                <w:rStyle w:val="normaltextrun1"/>
                <w:rFonts w:cs="Arial"/>
                <w:color w:val="181818"/>
                <w:spacing w:val="-6"/>
                <w:position w:val="2"/>
                <w:szCs w:val="18"/>
              </w:rPr>
              <w:t xml:space="preserve"> </w:t>
            </w:r>
            <w:r>
              <w:t>"ENABLE"</w:t>
            </w:r>
            <w:r>
              <w:rPr>
                <w:rFonts w:ascii="Arial" w:hAnsi="Arial" w:cs="Arial"/>
                <w:sz w:val="18"/>
                <w:szCs w:val="18"/>
                <w:lang w:eastAsia="en-GB"/>
              </w:rPr>
              <w:t>,</w:t>
            </w:r>
            <w:r>
              <w:t xml:space="preserve"> "DISABLE"</w:t>
            </w:r>
          </w:p>
          <w:p w14:paraId="15C52745" w14:textId="77777777" w:rsidR="00F17312" w:rsidRDefault="00F17312" w:rsidP="00F17312">
            <w:pPr>
              <w:keepNext/>
              <w:keepLines/>
              <w:spacing w:after="0"/>
            </w:pPr>
          </w:p>
          <w:p w14:paraId="47804BD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8</w:t>
            </w:r>
          </w:p>
          <w:p w14:paraId="1FEB80A2" w14:textId="77777777" w:rsidR="00F17312" w:rsidRDefault="00F17312" w:rsidP="00F17312">
            <w:pPr>
              <w:keepNext/>
              <w:keepLines/>
              <w:spacing w:after="0"/>
              <w:rPr>
                <w:rFonts w:ascii="Arial" w:hAnsi="Arial" w:cs="Arial"/>
                <w:sz w:val="18"/>
                <w:szCs w:val="18"/>
                <w:lang w:eastAsia="en-GB"/>
              </w:rPr>
            </w:pPr>
          </w:p>
          <w:p w14:paraId="28B2796E"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77777777" w:rsidR="00F17312" w:rsidRDefault="00F17312" w:rsidP="00F17312">
            <w:pPr>
              <w:pStyle w:val="TAL"/>
            </w:pPr>
            <w:r>
              <w:t>type: Enum</w:t>
            </w:r>
          </w:p>
          <w:p w14:paraId="4BA5A623" w14:textId="77777777" w:rsidR="00F17312" w:rsidRDefault="00F17312" w:rsidP="00F17312">
            <w:pPr>
              <w:pStyle w:val="TAL"/>
            </w:pPr>
            <w:r>
              <w:t xml:space="preserve">multiplicity: </w:t>
            </w:r>
            <w:r>
              <w:rPr>
                <w:lang w:eastAsia="zh-CN"/>
              </w:rPr>
              <w:t>1</w:t>
            </w:r>
          </w:p>
          <w:p w14:paraId="2CE37CCF" w14:textId="77777777" w:rsidR="00F17312" w:rsidRDefault="00F17312" w:rsidP="00F17312">
            <w:pPr>
              <w:pStyle w:val="TAL"/>
            </w:pPr>
            <w:r>
              <w:t>isOrdered: N/A</w:t>
            </w:r>
          </w:p>
          <w:p w14:paraId="2E37E0D9" w14:textId="77777777" w:rsidR="00F17312" w:rsidRDefault="00F17312" w:rsidP="00F17312">
            <w:pPr>
              <w:pStyle w:val="TAL"/>
            </w:pPr>
            <w:r>
              <w:t>isUnique: N/A</w:t>
            </w:r>
          </w:p>
          <w:p w14:paraId="30B9C1E5" w14:textId="77777777" w:rsidR="00F17312" w:rsidRDefault="00F17312" w:rsidP="00F17312">
            <w:pPr>
              <w:pStyle w:val="TAL"/>
            </w:pPr>
            <w:r>
              <w:t xml:space="preserve">defaultValue: DISABLE </w:t>
            </w:r>
          </w:p>
          <w:p w14:paraId="61503898" w14:textId="77777777" w:rsidR="00F17312" w:rsidRDefault="00F17312" w:rsidP="00F17312">
            <w:pPr>
              <w:pStyle w:val="TAL"/>
            </w:pPr>
            <w:r>
              <w:t>isNullable: False</w:t>
            </w:r>
          </w:p>
        </w:tc>
      </w:tr>
      <w:tr w:rsidR="00F17312" w14:paraId="005877A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0C3459FD"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w:r>
              <w:rPr>
                <w:rFonts w:ascii="Arial" w:hAnsi="Arial" w:cs="Arial"/>
                <w:sz w:val="18"/>
                <w:szCs w:val="18"/>
                <w:lang w:eastAsia="en-GB"/>
              </w:rPr>
              <w:t>Z for initialization seed (see 38.211 [32], subclause 7.4.1.6).</w:t>
            </w:r>
          </w:p>
          <w:p w14:paraId="4F6D0737" w14:textId="77777777" w:rsidR="00F17312" w:rsidRDefault="00F17312" w:rsidP="00F17312">
            <w:pPr>
              <w:keepNext/>
              <w:keepLines/>
              <w:spacing w:after="0"/>
              <w:rPr>
                <w:rFonts w:ascii="Arial" w:hAnsi="Arial" w:cs="Arial"/>
                <w:sz w:val="18"/>
                <w:szCs w:val="18"/>
                <w:lang w:eastAsia="en-GB"/>
              </w:rPr>
            </w:pPr>
          </w:p>
          <w:p w14:paraId="24BAADB0" w14:textId="77777777" w:rsidR="00F17312" w:rsidRDefault="00F17312" w:rsidP="00F17312">
            <w:pPr>
              <w:keepNext/>
              <w:keepLines/>
              <w:spacing w:after="0"/>
              <w:rPr>
                <w:rFonts w:ascii="Arial" w:hAnsi="Arial" w:cs="Arial"/>
                <w:sz w:val="18"/>
                <w:szCs w:val="18"/>
                <w:lang w:eastAsia="en-GB"/>
              </w:rPr>
            </w:pPr>
          </w:p>
          <w:p w14:paraId="28A5F13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F17312" w:rsidRDefault="00F17312" w:rsidP="00F17312">
            <w:pPr>
              <w:pStyle w:val="TAL"/>
            </w:pPr>
            <w:r>
              <w:t>type: Integer</w:t>
            </w:r>
          </w:p>
          <w:p w14:paraId="688FB6A6" w14:textId="77777777" w:rsidR="00F17312" w:rsidRDefault="00F17312" w:rsidP="00F17312">
            <w:pPr>
              <w:pStyle w:val="TAL"/>
            </w:pPr>
            <w:r>
              <w:t xml:space="preserve">multiplicity: </w:t>
            </w:r>
            <w:r>
              <w:rPr>
                <w:lang w:eastAsia="zh-CN"/>
              </w:rPr>
              <w:t>1</w:t>
            </w:r>
          </w:p>
          <w:p w14:paraId="6C5EDA50" w14:textId="77777777" w:rsidR="00F17312" w:rsidRDefault="00F17312" w:rsidP="00F17312">
            <w:pPr>
              <w:pStyle w:val="TAL"/>
            </w:pPr>
            <w:r>
              <w:t>isOrdered: N/A</w:t>
            </w:r>
          </w:p>
          <w:p w14:paraId="0DEA315E" w14:textId="77777777" w:rsidR="00F17312" w:rsidRDefault="00F17312" w:rsidP="00F17312">
            <w:pPr>
              <w:pStyle w:val="TAL"/>
            </w:pPr>
            <w:r>
              <w:t>isUnique: N/A</w:t>
            </w:r>
          </w:p>
          <w:p w14:paraId="6C7491D4" w14:textId="77777777" w:rsidR="00F17312" w:rsidRDefault="00F17312" w:rsidP="00F17312">
            <w:pPr>
              <w:pStyle w:val="TAL"/>
            </w:pPr>
            <w:r>
              <w:t>defaultValue: None</w:t>
            </w:r>
          </w:p>
          <w:p w14:paraId="4F0B5213" w14:textId="77777777" w:rsidR="00F17312" w:rsidRDefault="00F17312" w:rsidP="00F17312">
            <w:pPr>
              <w:pStyle w:val="TAL"/>
            </w:pPr>
            <w:r>
              <w:t>isNullable: False</w:t>
            </w:r>
          </w:p>
        </w:tc>
      </w:tr>
      <w:tr w:rsidR="00F17312" w14:paraId="0B5C779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C74A37D"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parameter offset for initialization seed (see 38.211 [32], subclause 7.4.1.6).</w:t>
            </w:r>
          </w:p>
          <w:p w14:paraId="51B0DBE9" w14:textId="77777777" w:rsidR="00F17312" w:rsidRDefault="00F17312" w:rsidP="00F17312">
            <w:pPr>
              <w:keepNext/>
              <w:keepLines/>
              <w:spacing w:after="0"/>
              <w:rPr>
                <w:rFonts w:ascii="Arial" w:hAnsi="Arial" w:cs="Arial"/>
                <w:sz w:val="18"/>
                <w:szCs w:val="18"/>
                <w:lang w:eastAsia="en-GB"/>
              </w:rPr>
            </w:pPr>
          </w:p>
          <w:p w14:paraId="08F149E5"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F17312" w:rsidRDefault="00F17312" w:rsidP="00F17312">
            <w:pPr>
              <w:pStyle w:val="TAL"/>
            </w:pPr>
            <w:r>
              <w:t>type: Integer</w:t>
            </w:r>
          </w:p>
          <w:p w14:paraId="0528A312" w14:textId="77777777" w:rsidR="00F17312" w:rsidRDefault="00F17312" w:rsidP="00F17312">
            <w:pPr>
              <w:pStyle w:val="TAL"/>
            </w:pPr>
            <w:r>
              <w:t xml:space="preserve">multiplicity: </w:t>
            </w:r>
            <w:r>
              <w:rPr>
                <w:lang w:eastAsia="zh-CN"/>
              </w:rPr>
              <w:t>1</w:t>
            </w:r>
          </w:p>
          <w:p w14:paraId="0304ABB4" w14:textId="77777777" w:rsidR="00F17312" w:rsidRDefault="00F17312" w:rsidP="00F17312">
            <w:pPr>
              <w:pStyle w:val="TAL"/>
            </w:pPr>
            <w:r>
              <w:t>isOrdered: N/A</w:t>
            </w:r>
          </w:p>
          <w:p w14:paraId="653BDAC6" w14:textId="77777777" w:rsidR="00F17312" w:rsidRDefault="00F17312" w:rsidP="00F17312">
            <w:pPr>
              <w:pStyle w:val="TAL"/>
            </w:pPr>
            <w:r>
              <w:t>isUnique: N/A</w:t>
            </w:r>
          </w:p>
          <w:p w14:paraId="4444DB96" w14:textId="77777777" w:rsidR="00F17312" w:rsidRDefault="00F17312" w:rsidP="00F17312">
            <w:pPr>
              <w:pStyle w:val="TAL"/>
            </w:pPr>
            <w:r>
              <w:t>defaultValue: None</w:t>
            </w:r>
          </w:p>
          <w:p w14:paraId="20A8EB6D" w14:textId="77777777" w:rsidR="00F17312" w:rsidRDefault="00F17312" w:rsidP="00F17312">
            <w:pPr>
              <w:pStyle w:val="TAL"/>
            </w:pPr>
            <w:r>
              <w:t>isNullable: False</w:t>
            </w:r>
          </w:p>
        </w:tc>
      </w:tr>
      <w:tr w:rsidR="00F17312" w14:paraId="5BF6902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This attribute is used to configure the first </w:t>
            </w:r>
            <w:r>
              <w:t xml:space="preserve">uplink-downlink </w:t>
            </w:r>
            <w:r>
              <w:rPr>
                <w:rFonts w:ascii="Arial" w:hAnsi="Arial" w:cs="Arial"/>
                <w:sz w:val="18"/>
                <w:szCs w:val="18"/>
                <w:lang w:eastAsia="en-GB"/>
              </w:rPr>
              <w:t xml:space="preserve">switching period (P1) for RIM RS transmission in the network, where one RIM RS is configured in one </w:t>
            </w:r>
            <w:r>
              <w:t xml:space="preserve">uplink-downlink </w:t>
            </w:r>
            <w:r>
              <w:rPr>
                <w:rFonts w:ascii="Arial" w:hAnsi="Arial" w:cs="Arial"/>
                <w:sz w:val="18"/>
                <w:szCs w:val="18"/>
                <w:lang w:eastAsia="en-GB"/>
              </w:rPr>
              <w:t xml:space="preserve">switching period. (see 38.211 [32], subclause 7.4.1.6). </w:t>
            </w:r>
          </w:p>
          <w:p w14:paraId="16A7F5F2" w14:textId="77777777" w:rsidR="00F17312" w:rsidRDefault="00F17312" w:rsidP="00F17312">
            <w:pPr>
              <w:keepNext/>
              <w:keepLines/>
              <w:ind w:left="284"/>
              <w:rPr>
                <w:rFonts w:cs="Arial"/>
                <w:sz w:val="18"/>
                <w:szCs w:val="18"/>
                <w:lang w:eastAsia="zh-CN"/>
              </w:rPr>
            </w:pPr>
            <w:r>
              <w:rPr>
                <w:rFonts w:cs="Arial"/>
                <w:sz w:val="18"/>
                <w:szCs w:val="18"/>
                <w:lang w:eastAsia="en-GB"/>
              </w:rPr>
              <w:t xml:space="preserve">When only one TDD-UL-DL-Pattern is configured, only dl-UL-SwitchingPeriod1 is configured, where P1 </w:t>
            </w:r>
            <w:r>
              <w:rPr>
                <w:rFonts w:cs="Arial"/>
                <w:sz w:val="18"/>
                <w:szCs w:val="18"/>
                <w:lang w:eastAsia="zh-CN"/>
              </w:rPr>
              <w:t xml:space="preserve">equals to the </w:t>
            </w:r>
            <w:r>
              <w:rPr>
                <w:sz w:val="18"/>
                <w:szCs w:val="18"/>
                <w:lang w:eastAsia="zh-CN"/>
              </w:rPr>
              <w:t xml:space="preserve">transmission </w:t>
            </w:r>
            <w:r>
              <w:rPr>
                <w:rFonts w:cs="Arial"/>
                <w:sz w:val="18"/>
                <w:szCs w:val="18"/>
                <w:lang w:eastAsia="zh-CN"/>
              </w:rPr>
              <w:t>periodicity of the TDD-UL-DL-Pattern.</w:t>
            </w:r>
          </w:p>
          <w:p w14:paraId="44931097" w14:textId="77777777" w:rsidR="00F17312" w:rsidRDefault="00F17312" w:rsidP="00F17312">
            <w:pPr>
              <w:keepNext/>
              <w:keepLines/>
              <w:ind w:left="284"/>
              <w:rPr>
                <w:rFonts w:cs="Arial"/>
                <w:sz w:val="18"/>
                <w:szCs w:val="18"/>
                <w:lang w:eastAsia="zh-CN"/>
              </w:rPr>
            </w:pPr>
            <w:r>
              <w:rPr>
                <w:rFonts w:cs="Arial"/>
                <w:sz w:val="18"/>
                <w:szCs w:val="18"/>
                <w:lang w:eastAsia="en-GB"/>
              </w:rPr>
              <w:t xml:space="preserve">When two concatenated TDD-UL-DL-Patterns are configured, and RIM-RS resources is configured only in one of the TDD patterns, only dl-UL-SwitchingPeriod1 is configured, where P1 equals to the addition of the concatenated </w:t>
            </w:r>
            <w:r>
              <w:rPr>
                <w:sz w:val="18"/>
                <w:szCs w:val="18"/>
                <w:lang w:eastAsia="zh-CN"/>
              </w:rPr>
              <w:t xml:space="preserve">transmission </w:t>
            </w:r>
            <w:r>
              <w:rPr>
                <w:rFonts w:cs="Arial"/>
                <w:sz w:val="18"/>
                <w:szCs w:val="18"/>
                <w:lang w:eastAsia="en-GB"/>
              </w:rPr>
              <w:t>periodicity of the two TDD-UL-DL-Patterns.</w:t>
            </w:r>
          </w:p>
          <w:p w14:paraId="58F05C3A" w14:textId="77777777" w:rsidR="00F17312" w:rsidRDefault="00F17312" w:rsidP="00F17312">
            <w:pPr>
              <w:keepNext/>
              <w:keepLines/>
              <w:ind w:left="284"/>
              <w:rPr>
                <w:rFonts w:cs="Arial"/>
                <w:sz w:val="18"/>
                <w:szCs w:val="18"/>
                <w:lang w:eastAsia="zh-CN"/>
              </w:rPr>
            </w:pPr>
            <w:r>
              <w:rPr>
                <w:sz w:val="18"/>
                <w:szCs w:val="18"/>
                <w:lang w:eastAsia="zh-CN"/>
              </w:rPr>
              <w:t xml:space="preserve">When two concatenated TDD-UL-DL-Patterns are configured, and RIM-RS resources are configured in both TDD patterns, both dl-UL-SwitchingPeriod1 and dl-UL-SwitchingPeriod2 are configured, where P1 </w:t>
            </w:r>
            <w:r>
              <w:rPr>
                <w:rFonts w:cs="Arial"/>
                <w:sz w:val="18"/>
                <w:szCs w:val="18"/>
                <w:lang w:eastAsia="zh-CN"/>
              </w:rPr>
              <w:t xml:space="preserve">equals to the </w:t>
            </w:r>
            <w:r>
              <w:rPr>
                <w:sz w:val="18"/>
                <w:szCs w:val="18"/>
                <w:lang w:eastAsia="zh-CN"/>
              </w:rPr>
              <w:t xml:space="preserve">transmission </w:t>
            </w:r>
            <w:r>
              <w:rPr>
                <w:rFonts w:cs="Arial"/>
                <w:sz w:val="18"/>
                <w:szCs w:val="18"/>
                <w:lang w:eastAsia="zh-CN"/>
              </w:rPr>
              <w:t>periodicity of the first TDD-UL-DL-Pattern.</w:t>
            </w:r>
          </w:p>
          <w:p w14:paraId="180F0214" w14:textId="77777777" w:rsidR="00F17312" w:rsidRDefault="00F17312" w:rsidP="00F17312">
            <w:pPr>
              <w:keepNext/>
              <w:keepLines/>
              <w:spacing w:after="0"/>
              <w:rPr>
                <w:rFonts w:ascii="Arial" w:hAnsi="Arial" w:cs="Arial"/>
                <w:sz w:val="18"/>
                <w:szCs w:val="18"/>
                <w:lang w:eastAsia="en-GB"/>
              </w:rPr>
            </w:pPr>
          </w:p>
          <w:p w14:paraId="12CF670D"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6</w:t>
            </w:r>
          </w:p>
          <w:p w14:paraId="39B11086" w14:textId="77777777" w:rsidR="00F17312" w:rsidRDefault="00F17312" w:rsidP="00F17312">
            <w:pPr>
              <w:keepNext/>
              <w:keepLines/>
              <w:spacing w:after="0"/>
              <w:rPr>
                <w:rFonts w:ascii="Arial" w:hAnsi="Arial" w:cs="Arial"/>
                <w:sz w:val="18"/>
                <w:szCs w:val="18"/>
                <w:lang w:eastAsia="en-GB"/>
              </w:rPr>
            </w:pPr>
          </w:p>
          <w:p w14:paraId="58D3C45D"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w:t>
            </w:r>
          </w:p>
          <w:p w14:paraId="4F20FBE6" w14:textId="77777777" w:rsidR="00F17312" w:rsidRDefault="00F17312" w:rsidP="00F17312">
            <w:pPr>
              <w:keepNext/>
              <w:keepLines/>
              <w:ind w:left="284"/>
              <w:rPr>
                <w:sz w:val="18"/>
                <w:szCs w:val="18"/>
              </w:rPr>
            </w:pPr>
            <w:r>
              <w:rPr>
                <w:rFonts w:cs="Arial"/>
                <w:sz w:val="18"/>
                <w:szCs w:val="18"/>
                <w:lang w:eastAsia="en-GB"/>
              </w:rPr>
              <w:t xml:space="preserve">MS0P5, MS0P625, MS1, MS1P25, MS2, MS2P5, MS4, MS5, MS10, MS20, </w:t>
            </w:r>
            <w:r>
              <w:rPr>
                <w:rFonts w:cs="Arial"/>
                <w:sz w:val="18"/>
                <w:szCs w:val="18"/>
              </w:rPr>
              <w:t>i</w:t>
            </w:r>
            <w:r>
              <w:rPr>
                <w:sz w:val="18"/>
                <w:szCs w:val="18"/>
              </w:rPr>
              <w:t>f a single uplink-downlink period is configured for RIM-RS purposes</w:t>
            </w:r>
            <w:r>
              <w:rPr>
                <w:rFonts w:cs="Arial"/>
                <w:sz w:val="18"/>
                <w:szCs w:val="18"/>
                <w:lang w:eastAsia="en-GB"/>
              </w:rPr>
              <w:t>;</w:t>
            </w:r>
          </w:p>
          <w:p w14:paraId="3F6C97C6" w14:textId="77777777" w:rsidR="00F17312" w:rsidRDefault="00F17312" w:rsidP="00F17312">
            <w:pPr>
              <w:keepNext/>
              <w:keepLines/>
              <w:ind w:left="284"/>
              <w:rPr>
                <w:rFonts w:cs="Arial"/>
                <w:sz w:val="18"/>
                <w:szCs w:val="18"/>
                <w:lang w:eastAsia="en-GB"/>
              </w:rPr>
            </w:pPr>
            <w:r>
              <w:rPr>
                <w:rFonts w:cs="Arial"/>
                <w:sz w:val="18"/>
                <w:szCs w:val="18"/>
                <w:lang w:eastAsia="en-GB"/>
              </w:rPr>
              <w:t xml:space="preserve">MS0P5, MS0P625, MS1, MS1P25, MS2, MS2P5, MS3, MS4, MS5, MS10, MS20, </w:t>
            </w:r>
            <w:r>
              <w:rPr>
                <w:rFonts w:cs="Arial"/>
                <w:sz w:val="18"/>
                <w:szCs w:val="18"/>
              </w:rPr>
              <w:t>i</w:t>
            </w:r>
            <w:r>
              <w:rPr>
                <w:sz w:val="18"/>
                <w:szCs w:val="18"/>
              </w:rPr>
              <w:t>f two uplink-downlink periods are configured for RIM-RS purposes.</w:t>
            </w:r>
          </w:p>
          <w:p w14:paraId="44074C03" w14:textId="77777777" w:rsidR="00F17312" w:rsidRDefault="00F17312" w:rsidP="00F17312">
            <w:pPr>
              <w:keepNext/>
              <w:keepLines/>
              <w:spacing w:after="0"/>
              <w:rPr>
                <w:rFonts w:ascii="Arial" w:hAnsi="Arial" w:cs="Arial"/>
                <w:sz w:val="18"/>
                <w:szCs w:val="18"/>
                <w:lang w:eastAsia="en-GB"/>
              </w:rPr>
            </w:pPr>
          </w:p>
          <w:p w14:paraId="66FBFB0F" w14:textId="77777777" w:rsidR="00F17312" w:rsidRDefault="00F17312" w:rsidP="00F17312">
            <w:pPr>
              <w:keepNext/>
              <w:keepLines/>
              <w:spacing w:after="0"/>
              <w:rPr>
                <w:rFonts w:ascii="Arial" w:hAnsi="Arial" w:cs="Arial"/>
                <w:sz w:val="18"/>
                <w:szCs w:val="18"/>
                <w:lang w:eastAsia="en-GB"/>
              </w:rPr>
            </w:pPr>
          </w:p>
          <w:p w14:paraId="6BDB64D5" w14:textId="77777777" w:rsidR="00F17312" w:rsidRDefault="00F17312" w:rsidP="00F17312">
            <w:pPr>
              <w:keepNext/>
              <w:keepLines/>
              <w:spacing w:after="0"/>
              <w:rPr>
                <w:lang w:eastAsia="zh-CN"/>
              </w:rPr>
            </w:pPr>
            <w:r>
              <w:rPr>
                <w:rFonts w:cs="Arial"/>
                <w:szCs w:val="18"/>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77777777" w:rsidR="00F17312" w:rsidRDefault="00F17312" w:rsidP="00F17312">
            <w:pPr>
              <w:pStyle w:val="TAL"/>
            </w:pPr>
            <w:r>
              <w:t>type: Enum</w:t>
            </w:r>
          </w:p>
          <w:p w14:paraId="69608964" w14:textId="77777777" w:rsidR="00F17312" w:rsidRDefault="00F17312" w:rsidP="00F17312">
            <w:pPr>
              <w:pStyle w:val="TAL"/>
            </w:pPr>
            <w:r>
              <w:t xml:space="preserve">multiplicity: </w:t>
            </w:r>
            <w:r>
              <w:rPr>
                <w:lang w:eastAsia="zh-CN"/>
              </w:rPr>
              <w:t>1</w:t>
            </w:r>
          </w:p>
          <w:p w14:paraId="3783B22C" w14:textId="77777777" w:rsidR="00F17312" w:rsidRDefault="00F17312" w:rsidP="00F17312">
            <w:pPr>
              <w:pStyle w:val="TAL"/>
            </w:pPr>
            <w:r>
              <w:t>isOrdered: N/A</w:t>
            </w:r>
          </w:p>
          <w:p w14:paraId="52570A97" w14:textId="77777777" w:rsidR="00F17312" w:rsidRDefault="00F17312" w:rsidP="00F17312">
            <w:pPr>
              <w:pStyle w:val="TAL"/>
            </w:pPr>
            <w:r>
              <w:t>isUnique: N/A</w:t>
            </w:r>
          </w:p>
          <w:p w14:paraId="703E1D11" w14:textId="77777777" w:rsidR="00F17312" w:rsidRDefault="00F17312" w:rsidP="00F17312">
            <w:pPr>
              <w:pStyle w:val="TAL"/>
            </w:pPr>
            <w:r>
              <w:t>defaultValue: None</w:t>
            </w:r>
          </w:p>
          <w:p w14:paraId="19EE09B1" w14:textId="77777777" w:rsidR="00F17312" w:rsidRDefault="00F17312" w:rsidP="00F17312">
            <w:pPr>
              <w:pStyle w:val="TAL"/>
            </w:pPr>
            <w:r>
              <w:t>isNullable: False</w:t>
            </w:r>
          </w:p>
        </w:tc>
      </w:tr>
      <w:tr w:rsidR="00F17312" w14:paraId="747AA95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77777777" w:rsidR="00F17312" w:rsidRDefault="00F17312" w:rsidP="00F17312">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0436DC88" w14:textId="77777777" w:rsidR="00F17312" w:rsidRDefault="00F17312" w:rsidP="00F17312">
            <w:pPr>
              <w:keepNext/>
              <w:keepLines/>
              <w:ind w:left="284"/>
              <w:rPr>
                <w:rFonts w:cs="Arial"/>
                <w:sz w:val="18"/>
                <w:szCs w:val="18"/>
                <w:lang w:eastAsia="en-GB"/>
              </w:rPr>
            </w:pPr>
            <w:r>
              <w:rPr>
                <w:rFonts w:cs="Arial"/>
                <w:sz w:val="18"/>
                <w:szCs w:val="18"/>
                <w:lang w:eastAsia="en-GB"/>
              </w:rPr>
              <w:t xml:space="preserve">When only one TDD-UL-DL-Pattern is configured, the reference point configured </w:t>
            </w:r>
            <w:r>
              <w:rPr>
                <w:sz w:val="18"/>
                <w:szCs w:val="18"/>
              </w:rPr>
              <w:t>for the first uplink-downlink switching period</w:t>
            </w:r>
            <w:r>
              <w:rPr>
                <w:rFonts w:cs="Arial"/>
                <w:sz w:val="18"/>
                <w:szCs w:val="18"/>
                <w:lang w:eastAsia="en-GB"/>
              </w:rPr>
              <w:t xml:space="preserve"> is the DL transmission boundary of the TDD-UL-DL-Pattern.</w:t>
            </w:r>
          </w:p>
          <w:p w14:paraId="47B70DC5" w14:textId="77777777" w:rsidR="00F17312" w:rsidRDefault="00F17312" w:rsidP="00F17312">
            <w:pPr>
              <w:keepNext/>
              <w:keepLines/>
              <w:ind w:left="284"/>
              <w:rPr>
                <w:rFonts w:cs="Arial"/>
                <w:sz w:val="18"/>
                <w:szCs w:val="18"/>
                <w:lang w:eastAsia="en-GB"/>
              </w:rPr>
            </w:pPr>
            <w:r>
              <w:rPr>
                <w:rFonts w:cs="Arial"/>
                <w:sz w:val="18"/>
                <w:szCs w:val="18"/>
                <w:lang w:eastAsia="en-GB"/>
              </w:rPr>
              <w:t xml:space="preserve">When two concatenated TDD-UL-DL-Patterns are configured, and RIM-RS resources is configured only in one of the TDD patterns, the reference point configured </w:t>
            </w:r>
            <w:r>
              <w:rPr>
                <w:sz w:val="18"/>
                <w:szCs w:val="18"/>
              </w:rPr>
              <w:t>for the first uplink-downlink switching period</w:t>
            </w:r>
            <w:r>
              <w:rPr>
                <w:rFonts w:cs="Arial"/>
                <w:sz w:val="18"/>
                <w:szCs w:val="18"/>
                <w:lang w:eastAsia="en-GB"/>
              </w:rPr>
              <w:t xml:space="preserve"> is the DL transmission boundary of the TDD-UL-DL-Pattern where the RIM-RS resource is configured.</w:t>
            </w:r>
          </w:p>
          <w:p w14:paraId="54981987" w14:textId="77777777" w:rsidR="00F17312" w:rsidRDefault="00F17312" w:rsidP="00F17312">
            <w:pPr>
              <w:keepNext/>
              <w:keepLines/>
              <w:ind w:left="284"/>
              <w:rPr>
                <w:rFonts w:cs="Arial"/>
                <w:szCs w:val="18"/>
                <w:lang w:eastAsia="en-GB"/>
              </w:rPr>
            </w:pPr>
            <w:r>
              <w:rPr>
                <w:sz w:val="18"/>
                <w:szCs w:val="18"/>
                <w:lang w:eastAsia="zh-CN"/>
              </w:rPr>
              <w:t xml:space="preserve">When two concatenated TDD-UL-DL-Patterns are configured, and RIM-RS resources are configured in both TDD patterns, the reference points configured for </w:t>
            </w:r>
            <w:r>
              <w:rPr>
                <w:sz w:val="18"/>
                <w:szCs w:val="18"/>
              </w:rPr>
              <w:t>first uplink-downlink switching period</w:t>
            </w:r>
            <w:r>
              <w:rPr>
                <w:sz w:val="18"/>
                <w:szCs w:val="18"/>
                <w:lang w:eastAsia="zh-CN"/>
              </w:rPr>
              <w:t xml:space="preserve"> is the DL transmission boundary of the first TDD-UL-DL-Pattern.</w:t>
            </w:r>
          </w:p>
          <w:p w14:paraId="6A183D83" w14:textId="77777777" w:rsidR="00F17312" w:rsidRDefault="00F17312" w:rsidP="00F17312">
            <w:pPr>
              <w:pStyle w:val="TAL"/>
            </w:pPr>
          </w:p>
          <w:p w14:paraId="3EFCB2E4" w14:textId="77777777" w:rsidR="00F17312" w:rsidRDefault="00F17312" w:rsidP="00F17312">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F17312" w:rsidRDefault="00F17312" w:rsidP="00F17312">
            <w:pPr>
              <w:pStyle w:val="TAL"/>
            </w:pPr>
            <w:r>
              <w:t>type: Integer</w:t>
            </w:r>
          </w:p>
          <w:p w14:paraId="46BEB224" w14:textId="77777777" w:rsidR="00F17312" w:rsidRDefault="00F17312" w:rsidP="00F17312">
            <w:pPr>
              <w:pStyle w:val="TAL"/>
            </w:pPr>
            <w:r>
              <w:t xml:space="preserve">multiplicity: </w:t>
            </w:r>
            <w:r>
              <w:rPr>
                <w:lang w:eastAsia="zh-CN"/>
              </w:rPr>
              <w:t>1</w:t>
            </w:r>
          </w:p>
          <w:p w14:paraId="1CC4D909" w14:textId="77777777" w:rsidR="00F17312" w:rsidRDefault="00F17312" w:rsidP="00F17312">
            <w:pPr>
              <w:pStyle w:val="TAL"/>
            </w:pPr>
            <w:r>
              <w:t>isOrdered: N/A</w:t>
            </w:r>
          </w:p>
          <w:p w14:paraId="46C6EC76" w14:textId="77777777" w:rsidR="00F17312" w:rsidRDefault="00F17312" w:rsidP="00F17312">
            <w:pPr>
              <w:pStyle w:val="TAL"/>
            </w:pPr>
            <w:r>
              <w:t>isUnique: N/A</w:t>
            </w:r>
          </w:p>
          <w:p w14:paraId="586A3B90" w14:textId="77777777" w:rsidR="00F17312" w:rsidRDefault="00F17312" w:rsidP="00F17312">
            <w:pPr>
              <w:pStyle w:val="TAL"/>
            </w:pPr>
            <w:r>
              <w:t>defaultValue: None</w:t>
            </w:r>
          </w:p>
          <w:p w14:paraId="7E7BF533" w14:textId="77777777" w:rsidR="00F17312" w:rsidRDefault="00F17312" w:rsidP="00F17312">
            <w:pPr>
              <w:pStyle w:val="TAL"/>
            </w:pPr>
            <w:r>
              <w:t>isNullable: False</w:t>
            </w:r>
          </w:p>
        </w:tc>
      </w:tr>
      <w:tr w:rsidR="00F17312" w14:paraId="657060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77777777" w:rsidR="00F17312" w:rsidRDefault="00F17312" w:rsidP="00F17312">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57C5E3BF" w14:textId="77777777" w:rsidR="00F17312" w:rsidRDefault="00F17312" w:rsidP="00F17312">
            <w:pPr>
              <w:keepNext/>
              <w:keepLines/>
              <w:ind w:left="284"/>
              <w:rPr>
                <w:szCs w:val="18"/>
              </w:rPr>
            </w:pPr>
            <w:r>
              <w:rPr>
                <w:sz w:val="18"/>
                <w:szCs w:val="18"/>
                <w:lang w:eastAsia="zh-CN"/>
              </w:rPr>
              <w:t xml:space="preserve">When two concatenated TDD-UL-DL-Patterns are configured, and RIM-RS resources are configured in both TDD patterns, both dl-UL-SwitchingPeriod1 and dl-UL-SwitchingPeriod2 are configured, where P2 </w:t>
            </w:r>
            <w:r>
              <w:rPr>
                <w:rFonts w:cs="Arial"/>
                <w:sz w:val="18"/>
                <w:szCs w:val="18"/>
                <w:lang w:eastAsia="zh-CN"/>
              </w:rPr>
              <w:t xml:space="preserve">equals to the </w:t>
            </w:r>
            <w:r>
              <w:rPr>
                <w:sz w:val="18"/>
                <w:szCs w:val="18"/>
                <w:lang w:eastAsia="zh-CN"/>
              </w:rPr>
              <w:t xml:space="preserve">transmission </w:t>
            </w:r>
            <w:r>
              <w:rPr>
                <w:rFonts w:cs="Arial"/>
                <w:sz w:val="18"/>
                <w:szCs w:val="18"/>
                <w:lang w:eastAsia="zh-CN"/>
              </w:rPr>
              <w:t xml:space="preserve">periodicity of the second TDD-UL-DL-Pattern, and where </w:t>
            </w:r>
            <w:r>
              <w:rPr>
                <w:rFonts w:ascii="SimSun" w:hAnsi="SimSun" w:cs="SimSun" w:hint="eastAsia"/>
                <w:sz w:val="18"/>
                <w:szCs w:val="18"/>
                <w:lang w:eastAsia="zh-CN"/>
              </w:rPr>
              <w:t>(</w:t>
            </w:r>
            <w:r>
              <w:rPr>
                <w:rFonts w:cs="Arial"/>
                <w:sz w:val="18"/>
                <w:szCs w:val="18"/>
                <w:lang w:eastAsia="zh-CN"/>
              </w:rPr>
              <w:t xml:space="preserve">P1 + P2) </w:t>
            </w:r>
            <w:r>
              <w:rPr>
                <w:sz w:val="18"/>
                <w:szCs w:val="18"/>
              </w:rPr>
              <w:t>divides 20 ms.</w:t>
            </w:r>
          </w:p>
          <w:p w14:paraId="5DBEF52B" w14:textId="77777777" w:rsidR="00F17312" w:rsidRDefault="00F17312" w:rsidP="00F17312">
            <w:pPr>
              <w:pStyle w:val="TAL"/>
            </w:pPr>
          </w:p>
          <w:p w14:paraId="01D06A36" w14:textId="77777777" w:rsidR="00F17312" w:rsidRDefault="00F17312" w:rsidP="00F17312">
            <w:pPr>
              <w:pStyle w:val="TAL"/>
            </w:pPr>
            <w:r>
              <w:rPr>
                <w:rFonts w:cs="Arial"/>
                <w:szCs w:val="18"/>
                <w:lang w:eastAsia="en-GB"/>
              </w:rPr>
              <w:t>allowedValues</w:t>
            </w:r>
            <w:r>
              <w:rPr>
                <w:rFonts w:cs="Arial"/>
                <w:szCs w:val="18"/>
              </w:rPr>
              <w:t xml:space="preserve">: </w:t>
            </w:r>
            <w:r>
              <w:rPr>
                <w:rFonts w:cs="Arial"/>
                <w:szCs w:val="18"/>
                <w:lang w:eastAsia="en-GB"/>
              </w:rPr>
              <w:t>MS0P5, MS0P625, MS1, MS1P25, MS2, MS2P5, MS3, MS4, MS5, MS10, MS20</w:t>
            </w:r>
          </w:p>
          <w:p w14:paraId="33874933" w14:textId="77777777" w:rsidR="00F17312" w:rsidRDefault="00F17312" w:rsidP="00F17312">
            <w:pPr>
              <w:pStyle w:val="TAL"/>
            </w:pPr>
          </w:p>
          <w:p w14:paraId="680FEA1E" w14:textId="77777777" w:rsidR="00F17312" w:rsidRDefault="00F17312" w:rsidP="00F17312">
            <w:pPr>
              <w:pStyle w:val="TAL"/>
            </w:pPr>
            <w:r>
              <w:t>See NOTE 9</w:t>
            </w:r>
          </w:p>
          <w:p w14:paraId="4595616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77777777" w:rsidR="00F17312" w:rsidRDefault="00F17312" w:rsidP="00F17312">
            <w:pPr>
              <w:pStyle w:val="TAL"/>
            </w:pPr>
            <w:r>
              <w:t>type: Enum</w:t>
            </w:r>
          </w:p>
          <w:p w14:paraId="76942489" w14:textId="77777777" w:rsidR="00F17312" w:rsidRDefault="00F17312" w:rsidP="00F17312">
            <w:pPr>
              <w:pStyle w:val="TAL"/>
            </w:pPr>
            <w:r>
              <w:t xml:space="preserve">multiplicity: </w:t>
            </w:r>
            <w:r>
              <w:rPr>
                <w:lang w:eastAsia="zh-CN"/>
              </w:rPr>
              <w:t>1</w:t>
            </w:r>
          </w:p>
          <w:p w14:paraId="2C4A8B57" w14:textId="77777777" w:rsidR="00F17312" w:rsidRDefault="00F17312" w:rsidP="00F17312">
            <w:pPr>
              <w:pStyle w:val="TAL"/>
            </w:pPr>
            <w:r>
              <w:t>isOrdered: N/A</w:t>
            </w:r>
          </w:p>
          <w:p w14:paraId="42D04DEA" w14:textId="77777777" w:rsidR="00F17312" w:rsidRDefault="00F17312" w:rsidP="00F17312">
            <w:pPr>
              <w:pStyle w:val="TAL"/>
            </w:pPr>
            <w:r>
              <w:t>isUnique: N/A</w:t>
            </w:r>
          </w:p>
          <w:p w14:paraId="4C49E485" w14:textId="77777777" w:rsidR="00F17312" w:rsidRDefault="00F17312" w:rsidP="00F17312">
            <w:pPr>
              <w:pStyle w:val="TAL"/>
            </w:pPr>
            <w:r>
              <w:t>defaultValue: None</w:t>
            </w:r>
          </w:p>
          <w:p w14:paraId="49D0AC57" w14:textId="77777777" w:rsidR="00F17312" w:rsidRDefault="00F17312" w:rsidP="00F17312">
            <w:pPr>
              <w:pStyle w:val="TAL"/>
            </w:pPr>
            <w:r>
              <w:t>isNullable: False</w:t>
            </w:r>
          </w:p>
        </w:tc>
      </w:tr>
      <w:tr w:rsidR="00F17312" w14:paraId="5CDD8C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F17312" w:rsidRDefault="00F17312" w:rsidP="00F17312">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F17312" w:rsidRDefault="00F17312" w:rsidP="00F17312">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F17312" w:rsidRDefault="00F17312" w:rsidP="00F17312">
            <w:pPr>
              <w:pStyle w:val="TAL"/>
            </w:pPr>
          </w:p>
          <w:p w14:paraId="3A5CE984" w14:textId="77777777" w:rsidR="00F17312" w:rsidRDefault="00F17312" w:rsidP="00F17312">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F17312" w:rsidRDefault="00F17312" w:rsidP="00F17312">
            <w:pPr>
              <w:pStyle w:val="TAL"/>
            </w:pPr>
            <w:r>
              <w:t>type: Integer</w:t>
            </w:r>
          </w:p>
          <w:p w14:paraId="0E489DEA" w14:textId="77777777" w:rsidR="00F17312" w:rsidRDefault="00F17312" w:rsidP="00F17312">
            <w:pPr>
              <w:pStyle w:val="TAL"/>
            </w:pPr>
            <w:r>
              <w:t xml:space="preserve">multiplicity: </w:t>
            </w:r>
            <w:r>
              <w:rPr>
                <w:lang w:eastAsia="zh-CN"/>
              </w:rPr>
              <w:t>1</w:t>
            </w:r>
          </w:p>
          <w:p w14:paraId="12DEDAE6" w14:textId="77777777" w:rsidR="00F17312" w:rsidRDefault="00F17312" w:rsidP="00F17312">
            <w:pPr>
              <w:pStyle w:val="TAL"/>
            </w:pPr>
            <w:r>
              <w:t>isOrdered: N/A</w:t>
            </w:r>
          </w:p>
          <w:p w14:paraId="0A806893" w14:textId="77777777" w:rsidR="00F17312" w:rsidRDefault="00F17312" w:rsidP="00F17312">
            <w:pPr>
              <w:pStyle w:val="TAL"/>
            </w:pPr>
            <w:r>
              <w:t>isUnique: N/A</w:t>
            </w:r>
          </w:p>
          <w:p w14:paraId="7B3879A9" w14:textId="77777777" w:rsidR="00F17312" w:rsidRDefault="00F17312" w:rsidP="00F17312">
            <w:pPr>
              <w:pStyle w:val="TAL"/>
            </w:pPr>
            <w:r>
              <w:t>defaultValue: None</w:t>
            </w:r>
          </w:p>
          <w:p w14:paraId="40A03351" w14:textId="77777777" w:rsidR="00F17312" w:rsidRDefault="00F17312" w:rsidP="00F17312">
            <w:pPr>
              <w:pStyle w:val="TAL"/>
            </w:pPr>
            <w:r>
              <w:t>isNullable: False</w:t>
            </w:r>
          </w:p>
        </w:tc>
      </w:tr>
      <w:tr w:rsidR="00F17312" w14:paraId="4D56C62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totalnrofSetIdofRS1</w:t>
            </w:r>
          </w:p>
        </w:tc>
        <w:tc>
          <w:tcPr>
            <w:tcW w:w="5523" w:type="dxa"/>
            <w:tcBorders>
              <w:top w:val="single" w:sz="4" w:space="0" w:color="auto"/>
              <w:left w:val="single" w:sz="4" w:space="0" w:color="auto"/>
              <w:bottom w:val="single" w:sz="4" w:space="0" w:color="auto"/>
              <w:right w:val="single" w:sz="4" w:space="0" w:color="auto"/>
            </w:tcBorders>
          </w:tcPr>
          <w:p w14:paraId="19BE9EE5"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40E28604" w14:textId="77777777" w:rsidR="00F17312" w:rsidRDefault="00F17312" w:rsidP="00F17312">
            <w:pPr>
              <w:keepNext/>
              <w:keepLines/>
              <w:spacing w:after="0"/>
              <w:rPr>
                <w:rFonts w:ascii="Arial" w:hAnsi="Arial" w:cs="Arial"/>
                <w:sz w:val="18"/>
                <w:szCs w:val="18"/>
                <w:lang w:eastAsia="en-GB"/>
              </w:rPr>
            </w:pPr>
          </w:p>
          <w:p w14:paraId="4D3C2497" w14:textId="77777777"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F17312" w:rsidRDefault="00F17312" w:rsidP="00F17312">
            <w:pPr>
              <w:pStyle w:val="TAL"/>
            </w:pPr>
            <w:r>
              <w:t>type: Integer</w:t>
            </w:r>
          </w:p>
          <w:p w14:paraId="20AE42F4" w14:textId="77777777" w:rsidR="00F17312" w:rsidRDefault="00F17312" w:rsidP="00F17312">
            <w:pPr>
              <w:pStyle w:val="TAL"/>
            </w:pPr>
            <w:r>
              <w:t xml:space="preserve">multiplicity: </w:t>
            </w:r>
            <w:r>
              <w:rPr>
                <w:lang w:eastAsia="zh-CN"/>
              </w:rPr>
              <w:t>1</w:t>
            </w:r>
          </w:p>
          <w:p w14:paraId="584B42FC" w14:textId="77777777" w:rsidR="00F17312" w:rsidRDefault="00F17312" w:rsidP="00F17312">
            <w:pPr>
              <w:pStyle w:val="TAL"/>
            </w:pPr>
            <w:r>
              <w:t>isOrdered: N/A</w:t>
            </w:r>
          </w:p>
          <w:p w14:paraId="5A55AE2A" w14:textId="77777777" w:rsidR="00F17312" w:rsidRDefault="00F17312" w:rsidP="00F17312">
            <w:pPr>
              <w:pStyle w:val="TAL"/>
            </w:pPr>
            <w:r>
              <w:t>isUnique: N/A</w:t>
            </w:r>
          </w:p>
          <w:p w14:paraId="24075B53" w14:textId="77777777" w:rsidR="00F17312" w:rsidRDefault="00F17312" w:rsidP="00F17312">
            <w:pPr>
              <w:pStyle w:val="TAL"/>
            </w:pPr>
            <w:r>
              <w:t>defaultValue: None</w:t>
            </w:r>
          </w:p>
          <w:p w14:paraId="49473F5E" w14:textId="77777777" w:rsidR="00F17312" w:rsidRDefault="00F17312" w:rsidP="00F17312">
            <w:pPr>
              <w:pStyle w:val="TAL"/>
            </w:pPr>
            <w:r>
              <w:t>isNullable: False</w:t>
            </w:r>
          </w:p>
        </w:tc>
      </w:tr>
      <w:tr w:rsidR="00F17312" w14:paraId="1FEE65E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totalnrofSetIdofRS2</w:t>
            </w:r>
          </w:p>
        </w:tc>
        <w:tc>
          <w:tcPr>
            <w:tcW w:w="5523" w:type="dxa"/>
            <w:tcBorders>
              <w:top w:val="single" w:sz="4" w:space="0" w:color="auto"/>
              <w:left w:val="single" w:sz="4" w:space="0" w:color="auto"/>
              <w:bottom w:val="single" w:sz="4" w:space="0" w:color="auto"/>
              <w:right w:val="single" w:sz="4" w:space="0" w:color="auto"/>
            </w:tcBorders>
          </w:tcPr>
          <w:p w14:paraId="5B7F433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(see 38.211 [32], subclause 7.4.1.6).</w:t>
            </w:r>
          </w:p>
          <w:p w14:paraId="3C426FDE" w14:textId="77777777" w:rsidR="00F17312" w:rsidRDefault="00F17312" w:rsidP="00F17312">
            <w:pPr>
              <w:keepNext/>
              <w:keepLines/>
              <w:spacing w:after="0"/>
              <w:rPr>
                <w:rFonts w:ascii="Arial" w:hAnsi="Arial" w:cs="Arial"/>
                <w:sz w:val="18"/>
                <w:szCs w:val="18"/>
                <w:lang w:eastAsia="en-GB"/>
              </w:rPr>
            </w:pPr>
          </w:p>
          <w:p w14:paraId="5BCA7E26" w14:textId="77777777"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F17312" w:rsidRDefault="00F17312" w:rsidP="00F17312">
            <w:pPr>
              <w:pStyle w:val="TAL"/>
            </w:pPr>
            <w:r>
              <w:t>type: Integer</w:t>
            </w:r>
          </w:p>
          <w:p w14:paraId="474FD88A" w14:textId="77777777" w:rsidR="00F17312" w:rsidRDefault="00F17312" w:rsidP="00F17312">
            <w:pPr>
              <w:pStyle w:val="TAL"/>
            </w:pPr>
            <w:r>
              <w:t xml:space="preserve">multiplicity: </w:t>
            </w:r>
            <w:r>
              <w:rPr>
                <w:lang w:eastAsia="zh-CN"/>
              </w:rPr>
              <w:t>1</w:t>
            </w:r>
          </w:p>
          <w:p w14:paraId="5D330D4F" w14:textId="77777777" w:rsidR="00F17312" w:rsidRDefault="00F17312" w:rsidP="00F17312">
            <w:pPr>
              <w:pStyle w:val="TAL"/>
            </w:pPr>
            <w:r>
              <w:t>isOrdered: N/A</w:t>
            </w:r>
          </w:p>
          <w:p w14:paraId="0A92851E" w14:textId="77777777" w:rsidR="00F17312" w:rsidRDefault="00F17312" w:rsidP="00F17312">
            <w:pPr>
              <w:pStyle w:val="TAL"/>
            </w:pPr>
            <w:r>
              <w:t>isUnique: N/A</w:t>
            </w:r>
          </w:p>
          <w:p w14:paraId="32097537" w14:textId="77777777" w:rsidR="00F17312" w:rsidRDefault="00F17312" w:rsidP="00F17312">
            <w:pPr>
              <w:pStyle w:val="TAL"/>
            </w:pPr>
            <w:r>
              <w:t>defaultValue: None</w:t>
            </w:r>
          </w:p>
          <w:p w14:paraId="2FE283FE" w14:textId="77777777" w:rsidR="00F17312" w:rsidRDefault="00F17312" w:rsidP="00F17312">
            <w:pPr>
              <w:pStyle w:val="TAL"/>
            </w:pPr>
            <w:r>
              <w:t>isNullable: False</w:t>
            </w:r>
          </w:p>
        </w:tc>
      </w:tr>
      <w:tr w:rsidR="00F17312" w14:paraId="509BC9B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F17312" w:rsidRDefault="00F17312" w:rsidP="00F17312">
            <w:pPr>
              <w:keepNext/>
              <w:keepLines/>
              <w:spacing w:after="0"/>
              <w:rPr>
                <w:rFonts w:ascii="Arial" w:hAnsi="Arial" w:cs="Arial"/>
                <w:sz w:val="18"/>
                <w:szCs w:val="18"/>
                <w:lang w:eastAsia="en-GB"/>
              </w:rPr>
            </w:pPr>
          </w:p>
          <w:p w14:paraId="2C0CFF6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F17312" w:rsidRDefault="00F17312" w:rsidP="00F17312">
            <w:pPr>
              <w:keepNext/>
              <w:keepLines/>
              <w:spacing w:after="0"/>
              <w:rPr>
                <w:rFonts w:ascii="Arial" w:hAnsi="Arial" w:cs="Arial"/>
                <w:sz w:val="18"/>
                <w:szCs w:val="18"/>
                <w:lang w:eastAsia="en-GB"/>
              </w:rPr>
            </w:pPr>
          </w:p>
          <w:p w14:paraId="3CA9BC0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F17312" w:rsidRDefault="00F17312" w:rsidP="00F17312">
            <w:pPr>
              <w:pStyle w:val="TAL"/>
            </w:pPr>
            <w:r>
              <w:t>type: Integer</w:t>
            </w:r>
          </w:p>
          <w:p w14:paraId="6090A743" w14:textId="77777777" w:rsidR="00F17312" w:rsidRDefault="00F17312" w:rsidP="00F17312">
            <w:pPr>
              <w:pStyle w:val="TAL"/>
            </w:pPr>
            <w:r>
              <w:t xml:space="preserve">multiplicity: </w:t>
            </w:r>
            <w:r>
              <w:rPr>
                <w:lang w:eastAsia="zh-CN"/>
              </w:rPr>
              <w:t>1</w:t>
            </w:r>
          </w:p>
          <w:p w14:paraId="286D9181" w14:textId="77777777" w:rsidR="00F17312" w:rsidRDefault="00F17312" w:rsidP="00F17312">
            <w:pPr>
              <w:pStyle w:val="TAL"/>
            </w:pPr>
            <w:r>
              <w:t>isOrdered: N/A</w:t>
            </w:r>
          </w:p>
          <w:p w14:paraId="0E73C561" w14:textId="77777777" w:rsidR="00F17312" w:rsidRDefault="00F17312" w:rsidP="00F17312">
            <w:pPr>
              <w:pStyle w:val="TAL"/>
            </w:pPr>
            <w:r>
              <w:t>isUnique: N/A</w:t>
            </w:r>
          </w:p>
          <w:p w14:paraId="0A67C09B" w14:textId="77777777" w:rsidR="00F17312" w:rsidRDefault="00F17312" w:rsidP="00F17312">
            <w:pPr>
              <w:pStyle w:val="TAL"/>
            </w:pPr>
            <w:r>
              <w:t>defaultValue: None</w:t>
            </w:r>
          </w:p>
          <w:p w14:paraId="4954ADC9" w14:textId="77777777" w:rsidR="00F17312" w:rsidRDefault="00F17312" w:rsidP="00F17312">
            <w:pPr>
              <w:pStyle w:val="TAL"/>
            </w:pPr>
            <w:r>
              <w:t>isNullable: False</w:t>
            </w:r>
          </w:p>
        </w:tc>
      </w:tr>
      <w:tr w:rsidR="00F17312" w14:paraId="55FF38A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F17312" w:rsidRDefault="00F17312" w:rsidP="00F17312">
            <w:pPr>
              <w:keepNext/>
              <w:keepLines/>
              <w:spacing w:after="0"/>
              <w:rPr>
                <w:rFonts w:ascii="Arial" w:hAnsi="Arial" w:cs="Arial"/>
                <w:sz w:val="18"/>
                <w:szCs w:val="18"/>
                <w:lang w:eastAsia="en-GB"/>
              </w:rPr>
            </w:pPr>
          </w:p>
          <w:p w14:paraId="17FE741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F17312" w:rsidRDefault="00F17312" w:rsidP="00F17312">
            <w:pPr>
              <w:keepNext/>
              <w:keepLines/>
              <w:spacing w:after="0"/>
              <w:rPr>
                <w:rFonts w:ascii="Arial" w:hAnsi="Arial" w:cs="Arial"/>
                <w:sz w:val="18"/>
                <w:szCs w:val="18"/>
                <w:lang w:eastAsia="en-GB"/>
              </w:rPr>
            </w:pPr>
          </w:p>
          <w:p w14:paraId="150375E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F17312" w:rsidRDefault="00F17312" w:rsidP="00F17312">
            <w:pPr>
              <w:pStyle w:val="TAL"/>
            </w:pPr>
            <w:r>
              <w:t>type: Integer</w:t>
            </w:r>
          </w:p>
          <w:p w14:paraId="2FAC5D47" w14:textId="77777777" w:rsidR="00F17312" w:rsidRDefault="00F17312" w:rsidP="00F17312">
            <w:pPr>
              <w:pStyle w:val="TAL"/>
            </w:pPr>
            <w:r>
              <w:t xml:space="preserve">multiplicity: </w:t>
            </w:r>
            <w:r>
              <w:rPr>
                <w:lang w:eastAsia="zh-CN"/>
              </w:rPr>
              <w:t>1</w:t>
            </w:r>
          </w:p>
          <w:p w14:paraId="02834C68" w14:textId="77777777" w:rsidR="00F17312" w:rsidRDefault="00F17312" w:rsidP="00F17312">
            <w:pPr>
              <w:pStyle w:val="TAL"/>
            </w:pPr>
            <w:r>
              <w:t>isOrdered: N/A</w:t>
            </w:r>
          </w:p>
          <w:p w14:paraId="0216DC92" w14:textId="77777777" w:rsidR="00F17312" w:rsidRDefault="00F17312" w:rsidP="00F17312">
            <w:pPr>
              <w:pStyle w:val="TAL"/>
            </w:pPr>
            <w:r>
              <w:t>isUnique: N/A</w:t>
            </w:r>
          </w:p>
          <w:p w14:paraId="421875A7" w14:textId="77777777" w:rsidR="00F17312" w:rsidRDefault="00F17312" w:rsidP="00F17312">
            <w:pPr>
              <w:pStyle w:val="TAL"/>
            </w:pPr>
            <w:r>
              <w:t>defaultValue: None</w:t>
            </w:r>
          </w:p>
          <w:p w14:paraId="3F666360" w14:textId="77777777" w:rsidR="00F17312" w:rsidRDefault="00F17312" w:rsidP="00F17312">
            <w:pPr>
              <w:pStyle w:val="TAL"/>
            </w:pPr>
            <w:r>
              <w:t>isNullable: False</w:t>
            </w:r>
          </w:p>
        </w:tc>
      </w:tr>
      <w:tr w:rsidR="00F17312" w14:paraId="58284A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consecutiveRIMRS1List</w:t>
            </w:r>
          </w:p>
        </w:tc>
        <w:tc>
          <w:tcPr>
            <w:tcW w:w="5523" w:type="dxa"/>
            <w:tcBorders>
              <w:top w:val="single" w:sz="4" w:space="0" w:color="auto"/>
              <w:left w:val="single" w:sz="4" w:space="0" w:color="auto"/>
              <w:bottom w:val="single" w:sz="4" w:space="0" w:color="auto"/>
              <w:right w:val="single" w:sz="4" w:space="0" w:color="auto"/>
            </w:tcBorders>
          </w:tcPr>
          <w:p w14:paraId="5B128F57" w14:textId="77777777" w:rsidR="00F17312" w:rsidRDefault="00F17312" w:rsidP="00F17312">
            <w:pPr>
              <w:pStyle w:val="TAL"/>
              <w:rPr>
                <w:rFonts w:cs="Arial"/>
                <w:szCs w:val="18"/>
                <w:lang w:eastAsia="en-GB"/>
              </w:rPr>
            </w:pPr>
            <w:r>
              <w:t>It is used to configure the OFDM symbol position(s) of RIM RS-1 within the uplink-downlink switching period. It is a list of symbol offset of RIM RS-1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7211E38E" w14:textId="77777777" w:rsidR="00F17312" w:rsidRDefault="00F17312" w:rsidP="00F17312">
            <w:pPr>
              <w:pStyle w:val="TAL"/>
              <w:rPr>
                <w:lang w:eastAsia="zh-CN"/>
              </w:rPr>
            </w:pPr>
            <w:r>
              <w:rPr>
                <w:lang w:eastAsia="zh-CN"/>
              </w:rPr>
              <w:t>The resulting RIM RS-1 symbols and its reference point shall belong to the same 10ms frame.</w:t>
            </w:r>
          </w:p>
          <w:p w14:paraId="3353AE74" w14:textId="77777777" w:rsidR="00F17312" w:rsidRDefault="00F17312" w:rsidP="00F17312">
            <w:pPr>
              <w:pStyle w:val="TAL"/>
            </w:pPr>
            <w:r>
              <w:t>.</w:t>
            </w:r>
          </w:p>
          <w:p w14:paraId="2C587953" w14:textId="77777777" w:rsidR="00F17312" w:rsidRDefault="00F17312" w:rsidP="00F17312">
            <w:pPr>
              <w:pStyle w:val="TAL"/>
            </w:pPr>
          </w:p>
          <w:p w14:paraId="59332F2E" w14:textId="77777777" w:rsidR="00F17312" w:rsidRDefault="00F17312" w:rsidP="00F17312">
            <w:pPr>
              <w:pStyle w:val="TAL"/>
            </w:pPr>
            <w:r>
              <w:t>allowedValues: 2,3..20*2*maxNrofSymbols-1, where maxNrofSymbols=14</w:t>
            </w:r>
          </w:p>
          <w:p w14:paraId="1BA5E33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F17312" w:rsidRDefault="00F17312" w:rsidP="00F17312">
            <w:pPr>
              <w:pStyle w:val="TAL"/>
            </w:pPr>
            <w:r>
              <w:t>type: Integer</w:t>
            </w:r>
          </w:p>
          <w:p w14:paraId="38D7CBC7" w14:textId="77777777" w:rsidR="00F17312" w:rsidRDefault="00F17312" w:rsidP="00F17312">
            <w:pPr>
              <w:pStyle w:val="TAL"/>
            </w:pPr>
            <w:r>
              <w:t>multiplicity: *</w:t>
            </w:r>
          </w:p>
          <w:p w14:paraId="49B16B35" w14:textId="77777777" w:rsidR="00F17312" w:rsidRDefault="00F17312" w:rsidP="00F17312">
            <w:pPr>
              <w:pStyle w:val="TAL"/>
            </w:pPr>
            <w:r>
              <w:t>isOrdered: N/A</w:t>
            </w:r>
          </w:p>
          <w:p w14:paraId="366AA8E5" w14:textId="77777777" w:rsidR="00F17312" w:rsidRDefault="00F17312" w:rsidP="00F17312">
            <w:pPr>
              <w:pStyle w:val="TAL"/>
            </w:pPr>
            <w:r>
              <w:t>isUnique: N/A</w:t>
            </w:r>
          </w:p>
          <w:p w14:paraId="34DE2E76" w14:textId="77777777" w:rsidR="00F17312" w:rsidRDefault="00F17312" w:rsidP="00F17312">
            <w:pPr>
              <w:pStyle w:val="TAL"/>
            </w:pPr>
            <w:r>
              <w:t>defaultValue: None</w:t>
            </w:r>
          </w:p>
          <w:p w14:paraId="4AA93377" w14:textId="77777777" w:rsidR="00F17312" w:rsidRDefault="00F17312" w:rsidP="00F17312">
            <w:pPr>
              <w:pStyle w:val="TAL"/>
            </w:pPr>
            <w:r>
              <w:t>isNullable: False</w:t>
            </w:r>
          </w:p>
        </w:tc>
      </w:tr>
      <w:tr w:rsidR="00F17312" w14:paraId="16BC68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consecutiveRIMRS2List</w:t>
            </w:r>
          </w:p>
        </w:tc>
        <w:tc>
          <w:tcPr>
            <w:tcW w:w="5523" w:type="dxa"/>
            <w:tcBorders>
              <w:top w:val="single" w:sz="4" w:space="0" w:color="auto"/>
              <w:left w:val="single" w:sz="4" w:space="0" w:color="auto"/>
              <w:bottom w:val="single" w:sz="4" w:space="0" w:color="auto"/>
              <w:right w:val="single" w:sz="4" w:space="0" w:color="auto"/>
            </w:tcBorders>
          </w:tcPr>
          <w:p w14:paraId="40F0DEB8" w14:textId="77777777" w:rsidR="00F17312" w:rsidRDefault="00F17312" w:rsidP="00F17312">
            <w:pPr>
              <w:pStyle w:val="TAL"/>
              <w:rPr>
                <w:lang w:eastAsia="zh-CN"/>
              </w:rPr>
            </w:pPr>
            <w:r>
              <w:t>It is used to configure the OFDM symbol position(s) of RIM RS-2 within the uplink-downlink switching period. It is a list of symbol offset of RIM RS-2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739D221D" w14:textId="77777777" w:rsidR="00F17312" w:rsidRDefault="00F17312" w:rsidP="00F17312">
            <w:pPr>
              <w:pStyle w:val="TAL"/>
              <w:rPr>
                <w:lang w:eastAsia="zh-CN"/>
              </w:rPr>
            </w:pPr>
            <w:r>
              <w:rPr>
                <w:lang w:eastAsia="zh-CN"/>
              </w:rPr>
              <w:t>The resulting RIM RS-2 symbols and its reference point shall belong to the same 10ms frame.</w:t>
            </w:r>
          </w:p>
          <w:p w14:paraId="6E32BA9A" w14:textId="77777777" w:rsidR="00F17312" w:rsidRDefault="00F17312" w:rsidP="00F17312">
            <w:pPr>
              <w:pStyle w:val="TAL"/>
            </w:pPr>
            <w:r>
              <w:t>.</w:t>
            </w:r>
          </w:p>
          <w:p w14:paraId="2B2DA0C1" w14:textId="77777777" w:rsidR="00F17312" w:rsidRDefault="00F17312" w:rsidP="00F17312">
            <w:pPr>
              <w:pStyle w:val="TAL"/>
            </w:pPr>
          </w:p>
          <w:p w14:paraId="107CDADE" w14:textId="77777777" w:rsidR="00F17312" w:rsidRDefault="00F17312" w:rsidP="00F17312">
            <w:pPr>
              <w:pStyle w:val="TAL"/>
            </w:pPr>
            <w:r>
              <w:t>allowedValues: 2,3..20*2*maxNrofSymbols-1, where maxNrofSymbols=14</w:t>
            </w:r>
          </w:p>
          <w:p w14:paraId="20E5267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F17312" w:rsidRDefault="00F17312" w:rsidP="00F17312">
            <w:pPr>
              <w:pStyle w:val="TAL"/>
            </w:pPr>
            <w:r>
              <w:t>type: Integer</w:t>
            </w:r>
          </w:p>
          <w:p w14:paraId="4C41FB5B" w14:textId="77777777" w:rsidR="00F17312" w:rsidRDefault="00F17312" w:rsidP="00F17312">
            <w:pPr>
              <w:pStyle w:val="TAL"/>
            </w:pPr>
            <w:r>
              <w:t>multiplicity: *</w:t>
            </w:r>
          </w:p>
          <w:p w14:paraId="1A54B44B" w14:textId="77777777" w:rsidR="00F17312" w:rsidRDefault="00F17312" w:rsidP="00F17312">
            <w:pPr>
              <w:pStyle w:val="TAL"/>
            </w:pPr>
            <w:r>
              <w:t>isOrdered: N/A</w:t>
            </w:r>
          </w:p>
          <w:p w14:paraId="3E9559BE" w14:textId="77777777" w:rsidR="00F17312" w:rsidRDefault="00F17312" w:rsidP="00F17312">
            <w:pPr>
              <w:pStyle w:val="TAL"/>
            </w:pPr>
            <w:r>
              <w:t>isUnique: N/A</w:t>
            </w:r>
          </w:p>
          <w:p w14:paraId="02A0A638" w14:textId="77777777" w:rsidR="00F17312" w:rsidRDefault="00F17312" w:rsidP="00F17312">
            <w:pPr>
              <w:pStyle w:val="TAL"/>
            </w:pPr>
            <w:r>
              <w:t>defaultValue: None</w:t>
            </w:r>
          </w:p>
          <w:p w14:paraId="68155DCD" w14:textId="77777777" w:rsidR="00F17312" w:rsidRDefault="00F17312" w:rsidP="00F17312">
            <w:pPr>
              <w:pStyle w:val="TAL"/>
            </w:pPr>
            <w:r>
              <w:t>isNullable: False</w:t>
            </w:r>
          </w:p>
        </w:tc>
      </w:tr>
      <w:tr w:rsidR="00F17312" w14:paraId="4710CF2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F17312" w:rsidRDefault="00F17312" w:rsidP="00F17312">
            <w:pPr>
              <w:pStyle w:val="TAL"/>
            </w:pPr>
            <w:r>
              <w:t>It is indication of whether near-far functionality is enabled for RIM RS1.</w:t>
            </w:r>
          </w:p>
          <w:p w14:paraId="023AE519" w14:textId="77777777" w:rsidR="00F17312" w:rsidRDefault="00F17312" w:rsidP="00F17312">
            <w:pPr>
              <w:pStyle w:val="TAL"/>
            </w:pPr>
          </w:p>
          <w:p w14:paraId="2873A7C1" w14:textId="77777777" w:rsidR="00F17312" w:rsidRDefault="00F17312" w:rsidP="00F17312">
            <w:pPr>
              <w:pStyle w:val="TAL"/>
            </w:pPr>
            <w:r>
              <w:t xml:space="preserve">If the indication is “enable”, </w:t>
            </w:r>
          </w:p>
          <w:p w14:paraId="77F76F61" w14:textId="77777777" w:rsidR="00F17312" w:rsidRDefault="00F17312" w:rsidP="00F17312">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F17312" w:rsidRDefault="00F17312" w:rsidP="00F17312">
            <w:pPr>
              <w:pStyle w:val="TAL"/>
              <w:ind w:left="284"/>
            </w:pPr>
            <w:r>
              <w:t>the second half of R1 consecutive uplink-downlink switching period is for "Far" indication with R1/2 repetitions.</w:t>
            </w:r>
          </w:p>
          <w:p w14:paraId="3738290C" w14:textId="77777777" w:rsidR="00F17312" w:rsidRDefault="00F17312" w:rsidP="00F17312">
            <w:pPr>
              <w:pStyle w:val="TAL"/>
            </w:pPr>
          </w:p>
          <w:p w14:paraId="008B788C" w14:textId="77777777" w:rsidR="00F17312" w:rsidRDefault="00F17312" w:rsidP="00F17312">
            <w:pPr>
              <w:pStyle w:val="TAL"/>
            </w:pPr>
            <w:r>
              <w:t>allowedValues: "ENABLE"</w:t>
            </w:r>
            <w:r>
              <w:rPr>
                <w:rFonts w:cs="Arial"/>
                <w:szCs w:val="18"/>
                <w:lang w:eastAsia="en-GB"/>
              </w:rPr>
              <w:t>,</w:t>
            </w:r>
            <w:r>
              <w:t xml:space="preserve"> "DISABLE" </w:t>
            </w:r>
          </w:p>
          <w:p w14:paraId="019C3568" w14:textId="77777777" w:rsidR="00F17312" w:rsidRDefault="00F17312" w:rsidP="00F17312">
            <w:pPr>
              <w:pStyle w:val="TAL"/>
            </w:pPr>
          </w:p>
          <w:p w14:paraId="60B9802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F17312" w:rsidRDefault="00F17312" w:rsidP="00F17312">
            <w:pPr>
              <w:pStyle w:val="TAL"/>
            </w:pPr>
            <w:r>
              <w:t>type: ENUM</w:t>
            </w:r>
          </w:p>
          <w:p w14:paraId="0E6A22A4" w14:textId="77777777" w:rsidR="00F17312" w:rsidRDefault="00F17312" w:rsidP="00F17312">
            <w:pPr>
              <w:pStyle w:val="TAL"/>
            </w:pPr>
            <w:r>
              <w:t xml:space="preserve">multiplicity: </w:t>
            </w:r>
            <w:r>
              <w:rPr>
                <w:lang w:eastAsia="zh-CN"/>
              </w:rPr>
              <w:t>1</w:t>
            </w:r>
          </w:p>
          <w:p w14:paraId="18BFA960" w14:textId="77777777" w:rsidR="00F17312" w:rsidRDefault="00F17312" w:rsidP="00F17312">
            <w:pPr>
              <w:pStyle w:val="TAL"/>
            </w:pPr>
            <w:r>
              <w:t>isOrdered: N/A</w:t>
            </w:r>
          </w:p>
          <w:p w14:paraId="0BD17968" w14:textId="77777777" w:rsidR="00F17312" w:rsidRDefault="00F17312" w:rsidP="00F17312">
            <w:pPr>
              <w:pStyle w:val="TAL"/>
            </w:pPr>
            <w:r>
              <w:t>isUnique: N/A</w:t>
            </w:r>
          </w:p>
          <w:p w14:paraId="7E2B40BA" w14:textId="77777777" w:rsidR="00F17312" w:rsidRDefault="00F17312" w:rsidP="00F17312">
            <w:pPr>
              <w:pStyle w:val="TAL"/>
            </w:pPr>
            <w:r>
              <w:t>defaultValue: DISABLE</w:t>
            </w:r>
          </w:p>
          <w:p w14:paraId="5C5F1761" w14:textId="77777777" w:rsidR="00F17312" w:rsidRDefault="00F17312" w:rsidP="00F17312">
            <w:pPr>
              <w:pStyle w:val="TAL"/>
            </w:pPr>
            <w:r>
              <w:t>isNullable: False</w:t>
            </w:r>
          </w:p>
        </w:tc>
      </w:tr>
      <w:tr w:rsidR="00F17312" w14:paraId="596F083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F17312" w:rsidRDefault="00F17312" w:rsidP="00F17312">
            <w:pPr>
              <w:pStyle w:val="TAL"/>
            </w:pPr>
            <w:r>
              <w:t>It is indication of whether near-far functionality is enabled for RIM RS2.</w:t>
            </w:r>
          </w:p>
          <w:p w14:paraId="5874004C" w14:textId="77777777" w:rsidR="00F17312" w:rsidRDefault="00F17312" w:rsidP="00F17312">
            <w:pPr>
              <w:pStyle w:val="TAL"/>
            </w:pPr>
          </w:p>
          <w:p w14:paraId="753C3906" w14:textId="77777777" w:rsidR="00F17312" w:rsidRDefault="00F17312" w:rsidP="00F17312">
            <w:pPr>
              <w:pStyle w:val="TAL"/>
            </w:pPr>
            <w:r>
              <w:t xml:space="preserve">If the indication is “enable”, </w:t>
            </w:r>
          </w:p>
          <w:p w14:paraId="22649E15" w14:textId="77777777" w:rsidR="00F17312" w:rsidRDefault="00F17312" w:rsidP="00F17312">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F17312" w:rsidRDefault="00F17312" w:rsidP="00F17312">
            <w:pPr>
              <w:pStyle w:val="TAL"/>
              <w:ind w:left="284"/>
            </w:pPr>
            <w:r>
              <w:t>the second half of R2 consecutive uplink-downlink switching period is for "Far" indication with R2/2 repetitions.</w:t>
            </w:r>
          </w:p>
          <w:p w14:paraId="7791AAC0" w14:textId="77777777" w:rsidR="00F17312" w:rsidRDefault="00F17312" w:rsidP="00F17312">
            <w:pPr>
              <w:pStyle w:val="TAL"/>
              <w:ind w:left="284"/>
            </w:pPr>
          </w:p>
          <w:p w14:paraId="2A5085B5" w14:textId="77777777" w:rsidR="00F17312" w:rsidRDefault="00F17312" w:rsidP="00F17312">
            <w:pPr>
              <w:pStyle w:val="TAL"/>
            </w:pPr>
          </w:p>
          <w:p w14:paraId="6E263144" w14:textId="77777777" w:rsidR="00F17312" w:rsidRDefault="00F17312" w:rsidP="00F17312">
            <w:pPr>
              <w:pStyle w:val="TAL"/>
            </w:pPr>
            <w:r>
              <w:t>allowedValues: "ENABLE"</w:t>
            </w:r>
            <w:r>
              <w:rPr>
                <w:rFonts w:cs="Arial"/>
                <w:szCs w:val="18"/>
                <w:lang w:eastAsia="en-GB"/>
              </w:rPr>
              <w:t>,</w:t>
            </w:r>
            <w:r>
              <w:t xml:space="preserve"> "DISABLE" </w:t>
            </w:r>
          </w:p>
          <w:p w14:paraId="4A3CE69A" w14:textId="77777777" w:rsidR="00F17312" w:rsidRDefault="00F17312" w:rsidP="00F17312">
            <w:pPr>
              <w:pStyle w:val="TAL"/>
            </w:pPr>
          </w:p>
          <w:p w14:paraId="1D67872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F17312" w:rsidRDefault="00F17312" w:rsidP="00F17312">
            <w:pPr>
              <w:pStyle w:val="TAL"/>
            </w:pPr>
            <w:r>
              <w:t>type: ENUM</w:t>
            </w:r>
          </w:p>
          <w:p w14:paraId="143E0213" w14:textId="77777777" w:rsidR="00F17312" w:rsidRDefault="00F17312" w:rsidP="00F17312">
            <w:pPr>
              <w:pStyle w:val="TAL"/>
            </w:pPr>
            <w:r>
              <w:t xml:space="preserve">multiplicity: </w:t>
            </w:r>
            <w:r>
              <w:rPr>
                <w:lang w:eastAsia="zh-CN"/>
              </w:rPr>
              <w:t>1</w:t>
            </w:r>
          </w:p>
          <w:p w14:paraId="29E24D59" w14:textId="77777777" w:rsidR="00F17312" w:rsidRDefault="00F17312" w:rsidP="00F17312">
            <w:pPr>
              <w:pStyle w:val="TAL"/>
            </w:pPr>
            <w:r>
              <w:t>isOrdered: N/A</w:t>
            </w:r>
          </w:p>
          <w:p w14:paraId="69BE1CE1" w14:textId="77777777" w:rsidR="00F17312" w:rsidRDefault="00F17312" w:rsidP="00F17312">
            <w:pPr>
              <w:pStyle w:val="TAL"/>
            </w:pPr>
            <w:r>
              <w:t>isUnique: N/A</w:t>
            </w:r>
          </w:p>
          <w:p w14:paraId="3D66E3DE" w14:textId="77777777" w:rsidR="00F17312" w:rsidRDefault="00F17312" w:rsidP="00F17312">
            <w:pPr>
              <w:pStyle w:val="TAL"/>
            </w:pPr>
            <w:r>
              <w:t>defaultValue: DISABLE</w:t>
            </w:r>
          </w:p>
          <w:p w14:paraId="2F40865A" w14:textId="77777777" w:rsidR="00F17312" w:rsidRDefault="00F17312" w:rsidP="00F17312">
            <w:pPr>
              <w:pStyle w:val="TAL"/>
            </w:pPr>
            <w:r>
              <w:t>isNullable: False</w:t>
            </w:r>
          </w:p>
        </w:tc>
      </w:tr>
      <w:tr w:rsidR="00F17312" w14:paraId="31252B0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F17312" w:rsidRDefault="00F17312" w:rsidP="00F17312">
            <w:pPr>
              <w:pStyle w:val="TAL"/>
            </w:pPr>
            <w:r>
              <w:t>It is used to configure gNBs to report the all necessary information derived from the detected RIM-RS to OAM.</w:t>
            </w:r>
          </w:p>
          <w:p w14:paraId="1B69B437" w14:textId="77777777" w:rsidR="00F17312" w:rsidRDefault="00F17312" w:rsidP="00F17312">
            <w:pPr>
              <w:pStyle w:val="TAL"/>
            </w:pPr>
          </w:p>
          <w:p w14:paraId="41335AA0" w14:textId="77777777" w:rsidR="00F17312" w:rsidRDefault="00F17312" w:rsidP="00F17312">
            <w:pPr>
              <w:pStyle w:val="TAL"/>
              <w:rPr>
                <w:szCs w:val="18"/>
                <w:lang w:eastAsia="zh-CN"/>
              </w:rPr>
            </w:pPr>
            <w:r>
              <w:rPr>
                <w:szCs w:val="18"/>
                <w:lang w:eastAsia="zh-CN"/>
              </w:rPr>
              <w:t>allowedValues: Not applicable</w:t>
            </w:r>
          </w:p>
          <w:p w14:paraId="6A2892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F17312" w:rsidRDefault="00F17312" w:rsidP="00F17312">
            <w:pPr>
              <w:pStyle w:val="TAL"/>
            </w:pPr>
            <w:r>
              <w:t>type: R</w:t>
            </w:r>
            <w:r>
              <w:rPr>
                <w:rFonts w:ascii="Courier New" w:hAnsi="Courier New" w:cs="Courier New"/>
                <w:szCs w:val="18"/>
              </w:rPr>
              <w:t>imRSReportConf</w:t>
            </w:r>
          </w:p>
          <w:p w14:paraId="05F1ECE1" w14:textId="77777777" w:rsidR="00F17312" w:rsidRDefault="00F17312" w:rsidP="00F17312">
            <w:pPr>
              <w:pStyle w:val="TAL"/>
            </w:pPr>
            <w:r>
              <w:t xml:space="preserve">multiplicity: </w:t>
            </w:r>
            <w:r>
              <w:rPr>
                <w:lang w:eastAsia="zh-CN"/>
              </w:rPr>
              <w:t>1</w:t>
            </w:r>
          </w:p>
          <w:p w14:paraId="2D1932AE" w14:textId="77777777" w:rsidR="00F17312" w:rsidRDefault="00F17312" w:rsidP="00F17312">
            <w:pPr>
              <w:pStyle w:val="TAL"/>
            </w:pPr>
            <w:r>
              <w:t>isOrdered: N/A</w:t>
            </w:r>
          </w:p>
          <w:p w14:paraId="3ABA06DE" w14:textId="77777777" w:rsidR="00F17312" w:rsidRDefault="00F17312" w:rsidP="00F17312">
            <w:pPr>
              <w:pStyle w:val="TAL"/>
            </w:pPr>
            <w:r>
              <w:t>isUnique: N/A</w:t>
            </w:r>
          </w:p>
          <w:p w14:paraId="0DA63B55" w14:textId="77777777" w:rsidR="00F17312" w:rsidRDefault="00F17312" w:rsidP="00F17312">
            <w:pPr>
              <w:pStyle w:val="TAL"/>
            </w:pPr>
            <w:r>
              <w:t>defaultValue: N/A</w:t>
            </w:r>
          </w:p>
          <w:p w14:paraId="3D3EE6B3" w14:textId="77777777" w:rsidR="00F17312" w:rsidRDefault="00F17312" w:rsidP="00F17312">
            <w:pPr>
              <w:pStyle w:val="TAL"/>
            </w:pPr>
            <w:r>
              <w:t>isNullable: False</w:t>
            </w:r>
          </w:p>
        </w:tc>
      </w:tr>
      <w:tr w:rsidR="00F17312" w14:paraId="307C22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reportIndicator</w:t>
            </w:r>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F17312" w:rsidRDefault="00F17312" w:rsidP="00F17312">
            <w:pPr>
              <w:pStyle w:val="TAL"/>
            </w:pPr>
            <w:r>
              <w:t>It is used to enable or disable the RS report on a gNB.</w:t>
            </w:r>
          </w:p>
          <w:p w14:paraId="16F8B74E" w14:textId="77777777" w:rsidR="00F17312" w:rsidRDefault="00F17312" w:rsidP="00F17312">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F17312" w:rsidRDefault="00F17312" w:rsidP="00F17312">
            <w:pPr>
              <w:keepNext/>
              <w:rPr>
                <w:szCs w:val="18"/>
                <w:lang w:eastAsia="zh-CN"/>
              </w:rPr>
            </w:pPr>
            <w:r>
              <w:rPr>
                <w:szCs w:val="18"/>
                <w:lang w:eastAsia="zh-CN"/>
              </w:rPr>
              <w:t>If the indication is “disable”, the gNB stops reporting.</w:t>
            </w:r>
          </w:p>
          <w:p w14:paraId="45362B0D" w14:textId="77777777" w:rsidR="00F17312" w:rsidRDefault="00F17312" w:rsidP="00F17312">
            <w:pPr>
              <w:pStyle w:val="TAL"/>
            </w:pPr>
          </w:p>
          <w:p w14:paraId="4A1E67BD" w14:textId="77777777" w:rsidR="00F17312" w:rsidRDefault="00F17312" w:rsidP="00F17312">
            <w:pPr>
              <w:pStyle w:val="TAL"/>
            </w:pPr>
            <w:r>
              <w:t xml:space="preserve">allowedValues: ENABLE, DISABLE </w:t>
            </w:r>
          </w:p>
          <w:p w14:paraId="0B7EAB95"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F17312" w:rsidRDefault="00F17312" w:rsidP="00F17312">
            <w:pPr>
              <w:pStyle w:val="TAL"/>
            </w:pPr>
            <w:r>
              <w:t>type: ENUM</w:t>
            </w:r>
          </w:p>
          <w:p w14:paraId="4C49DB12" w14:textId="77777777" w:rsidR="00F17312" w:rsidRDefault="00F17312" w:rsidP="00F17312">
            <w:pPr>
              <w:pStyle w:val="TAL"/>
            </w:pPr>
            <w:r>
              <w:t xml:space="preserve">multiplicity: </w:t>
            </w:r>
            <w:r>
              <w:rPr>
                <w:lang w:eastAsia="zh-CN"/>
              </w:rPr>
              <w:t>1</w:t>
            </w:r>
          </w:p>
          <w:p w14:paraId="48662771" w14:textId="77777777" w:rsidR="00F17312" w:rsidRDefault="00F17312" w:rsidP="00F17312">
            <w:pPr>
              <w:pStyle w:val="TAL"/>
            </w:pPr>
            <w:r>
              <w:t>isOrdered: N/A</w:t>
            </w:r>
          </w:p>
          <w:p w14:paraId="1203F517" w14:textId="77777777" w:rsidR="00F17312" w:rsidRDefault="00F17312" w:rsidP="00F17312">
            <w:pPr>
              <w:pStyle w:val="TAL"/>
            </w:pPr>
            <w:r>
              <w:t>isUnique: N/A</w:t>
            </w:r>
          </w:p>
          <w:p w14:paraId="3CDE416E" w14:textId="77777777" w:rsidR="00F17312" w:rsidRDefault="00F17312" w:rsidP="00F17312">
            <w:pPr>
              <w:pStyle w:val="TAL"/>
            </w:pPr>
            <w:r>
              <w:t xml:space="preserve">defaultValue: DISABLE </w:t>
            </w:r>
          </w:p>
          <w:p w14:paraId="3580FD24" w14:textId="77777777" w:rsidR="00F17312" w:rsidRDefault="00F17312" w:rsidP="00F17312">
            <w:pPr>
              <w:pStyle w:val="TAL"/>
            </w:pPr>
            <w:r>
              <w:t>isNullable: False</w:t>
            </w:r>
          </w:p>
        </w:tc>
      </w:tr>
      <w:tr w:rsidR="00F17312" w14:paraId="1119BF9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F17312" w:rsidRDefault="00F17312" w:rsidP="00F17312">
            <w:pPr>
              <w:pStyle w:val="TAL"/>
            </w:pPr>
            <w:r>
              <w:t>It is used to define reporting interval of a gNB in ms.</w:t>
            </w:r>
          </w:p>
          <w:p w14:paraId="3B1F1BFC" w14:textId="77777777" w:rsidR="00F17312" w:rsidRDefault="00F17312" w:rsidP="00F17312">
            <w:pPr>
              <w:pStyle w:val="TAL"/>
            </w:pPr>
          </w:p>
          <w:p w14:paraId="338159E1" w14:textId="77777777" w:rsidR="00F17312" w:rsidRDefault="00F17312" w:rsidP="00F17312">
            <w:pPr>
              <w:pStyle w:val="TAL"/>
            </w:pPr>
          </w:p>
          <w:p w14:paraId="0461E396" w14:textId="77777777" w:rsidR="00F17312" w:rsidRDefault="00F17312" w:rsidP="00F17312">
            <w:pPr>
              <w:pStyle w:val="TAL"/>
              <w:rPr>
                <w:szCs w:val="18"/>
                <w:lang w:eastAsia="zh-CN"/>
              </w:rPr>
            </w:pPr>
            <w:r>
              <w:rPr>
                <w:szCs w:val="18"/>
                <w:lang w:eastAsia="zh-CN"/>
              </w:rPr>
              <w:t>allowedValues: Not applicable</w:t>
            </w:r>
          </w:p>
          <w:p w14:paraId="3A64929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F17312" w:rsidRDefault="00F17312" w:rsidP="00F17312">
            <w:pPr>
              <w:pStyle w:val="TAL"/>
            </w:pPr>
            <w:r>
              <w:t>type: Integer</w:t>
            </w:r>
          </w:p>
          <w:p w14:paraId="6049D461" w14:textId="77777777" w:rsidR="00F17312" w:rsidRDefault="00F17312" w:rsidP="00F17312">
            <w:pPr>
              <w:pStyle w:val="TAL"/>
            </w:pPr>
            <w:r>
              <w:t>multiplicity: 1</w:t>
            </w:r>
          </w:p>
          <w:p w14:paraId="0B6572C5" w14:textId="77777777" w:rsidR="00F17312" w:rsidRDefault="00F17312" w:rsidP="00F17312">
            <w:pPr>
              <w:pStyle w:val="TAL"/>
            </w:pPr>
            <w:r>
              <w:t>isOrdered: N/A</w:t>
            </w:r>
          </w:p>
          <w:p w14:paraId="4DF0A7C3" w14:textId="77777777" w:rsidR="00F17312" w:rsidRDefault="00F17312" w:rsidP="00F17312">
            <w:pPr>
              <w:pStyle w:val="TAL"/>
            </w:pPr>
            <w:r>
              <w:t>isUnique: N/A</w:t>
            </w:r>
          </w:p>
          <w:p w14:paraId="2460C686" w14:textId="77777777" w:rsidR="00F17312" w:rsidRDefault="00F17312" w:rsidP="00F17312">
            <w:pPr>
              <w:pStyle w:val="TAL"/>
            </w:pPr>
            <w:r>
              <w:t>defaultValue: None</w:t>
            </w:r>
          </w:p>
          <w:p w14:paraId="2FACBEA0" w14:textId="77777777" w:rsidR="00F17312" w:rsidRDefault="00F17312" w:rsidP="00F17312">
            <w:pPr>
              <w:pStyle w:val="TAL"/>
            </w:pPr>
            <w:r>
              <w:t>isNullable: False</w:t>
            </w:r>
          </w:p>
        </w:tc>
      </w:tr>
      <w:tr w:rsidR="00F17312" w14:paraId="20CC818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F17312" w:rsidRDefault="00F17312" w:rsidP="00F17312">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F17312" w:rsidRDefault="00F17312" w:rsidP="00F17312">
            <w:pPr>
              <w:pStyle w:val="TAL"/>
            </w:pPr>
          </w:p>
          <w:p w14:paraId="42598077" w14:textId="77777777" w:rsidR="00F17312" w:rsidRDefault="00F17312" w:rsidP="00F17312">
            <w:pPr>
              <w:pStyle w:val="TAL"/>
              <w:rPr>
                <w:szCs w:val="18"/>
                <w:lang w:eastAsia="zh-CN"/>
              </w:rPr>
            </w:pPr>
            <w:r>
              <w:rPr>
                <w:szCs w:val="18"/>
                <w:lang w:eastAsia="zh-CN"/>
              </w:rPr>
              <w:t>allowedValues: Not applicable</w:t>
            </w:r>
          </w:p>
          <w:p w14:paraId="7EA2239A"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F17312" w:rsidRDefault="00F17312" w:rsidP="00F17312">
            <w:pPr>
              <w:pStyle w:val="TAL"/>
            </w:pPr>
            <w:r>
              <w:t>type: Integer</w:t>
            </w:r>
          </w:p>
          <w:p w14:paraId="104482D0" w14:textId="77777777" w:rsidR="00F17312" w:rsidRDefault="00F17312" w:rsidP="00F17312">
            <w:pPr>
              <w:pStyle w:val="TAL"/>
            </w:pPr>
            <w:r>
              <w:t>multiplicity: 1</w:t>
            </w:r>
          </w:p>
          <w:p w14:paraId="2F5B27CD" w14:textId="77777777" w:rsidR="00F17312" w:rsidRDefault="00F17312" w:rsidP="00F17312">
            <w:pPr>
              <w:pStyle w:val="TAL"/>
            </w:pPr>
            <w:r>
              <w:t>isOrdered: N/A</w:t>
            </w:r>
          </w:p>
          <w:p w14:paraId="5712ACD4" w14:textId="77777777" w:rsidR="00F17312" w:rsidRDefault="00F17312" w:rsidP="00F17312">
            <w:pPr>
              <w:pStyle w:val="TAL"/>
            </w:pPr>
            <w:r>
              <w:t>isUnique: N/A</w:t>
            </w:r>
          </w:p>
          <w:p w14:paraId="027D1431" w14:textId="77777777" w:rsidR="00F17312" w:rsidRDefault="00F17312" w:rsidP="00F17312">
            <w:pPr>
              <w:pStyle w:val="TAL"/>
            </w:pPr>
            <w:r>
              <w:t>defaultValue: None</w:t>
            </w:r>
          </w:p>
          <w:p w14:paraId="137C40BE" w14:textId="77777777" w:rsidR="00F17312" w:rsidRDefault="00F17312" w:rsidP="00F17312">
            <w:pPr>
              <w:pStyle w:val="TAL"/>
            </w:pPr>
            <w:r>
              <w:t>isNullable: False</w:t>
            </w:r>
          </w:p>
        </w:tc>
      </w:tr>
      <w:tr w:rsidR="00F17312" w14:paraId="4019DD8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F17312" w:rsidRDefault="00F17312" w:rsidP="00F17312">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F17312" w:rsidRDefault="00F17312" w:rsidP="00F17312">
            <w:pPr>
              <w:pStyle w:val="TAL"/>
            </w:pPr>
          </w:p>
          <w:p w14:paraId="31F0F823" w14:textId="77777777" w:rsidR="00F17312" w:rsidRDefault="00F17312" w:rsidP="00F17312">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F17312" w:rsidRDefault="00F17312" w:rsidP="00F17312">
            <w:pPr>
              <w:pStyle w:val="TAL"/>
            </w:pPr>
            <w:r>
              <w:t>type: Integer</w:t>
            </w:r>
          </w:p>
          <w:p w14:paraId="4C8E3C9B" w14:textId="77777777" w:rsidR="00F17312" w:rsidRDefault="00F17312" w:rsidP="00F17312">
            <w:pPr>
              <w:pStyle w:val="TAL"/>
            </w:pPr>
            <w:r>
              <w:t>multiplicity: 1</w:t>
            </w:r>
          </w:p>
          <w:p w14:paraId="07B7EDB7" w14:textId="77777777" w:rsidR="00F17312" w:rsidRDefault="00F17312" w:rsidP="00F17312">
            <w:pPr>
              <w:pStyle w:val="TAL"/>
            </w:pPr>
            <w:r>
              <w:t>isOrdered: N/A</w:t>
            </w:r>
          </w:p>
          <w:p w14:paraId="36272C12" w14:textId="77777777" w:rsidR="00F17312" w:rsidRDefault="00F17312" w:rsidP="00F17312">
            <w:pPr>
              <w:pStyle w:val="TAL"/>
            </w:pPr>
            <w:r>
              <w:t>isUnique: N/A</w:t>
            </w:r>
          </w:p>
          <w:p w14:paraId="17D276EC" w14:textId="77777777" w:rsidR="00F17312" w:rsidRDefault="00F17312" w:rsidP="00F17312">
            <w:pPr>
              <w:pStyle w:val="TAL"/>
            </w:pPr>
            <w:r>
              <w:t>defaultValue: None</w:t>
            </w:r>
          </w:p>
          <w:p w14:paraId="0029010C" w14:textId="77777777" w:rsidR="00F17312" w:rsidRDefault="00F17312" w:rsidP="00F17312">
            <w:pPr>
              <w:pStyle w:val="TAL"/>
            </w:pPr>
            <w:r>
              <w:t>isNullable: False</w:t>
            </w:r>
          </w:p>
        </w:tc>
      </w:tr>
      <w:tr w:rsidR="00F17312" w14:paraId="52EEF1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F17312" w:rsidRDefault="00F17312" w:rsidP="00F17312">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F17312" w:rsidRDefault="00F17312" w:rsidP="00F17312">
            <w:pPr>
              <w:pStyle w:val="TAL"/>
              <w:rPr>
                <w:szCs w:val="18"/>
                <w:lang w:eastAsia="zh-CN"/>
              </w:rPr>
            </w:pPr>
          </w:p>
          <w:p w14:paraId="6382B0BC" w14:textId="77777777" w:rsidR="00F17312" w:rsidRDefault="00F17312" w:rsidP="00F17312">
            <w:pPr>
              <w:pStyle w:val="TAL"/>
              <w:rPr>
                <w:szCs w:val="18"/>
                <w:lang w:eastAsia="zh-CN"/>
              </w:rPr>
            </w:pPr>
            <w:r>
              <w:rPr>
                <w:szCs w:val="18"/>
                <w:lang w:eastAsia="zh-CN"/>
              </w:rPr>
              <w:t xml:space="preserve">allowedValues: </w:t>
            </w:r>
          </w:p>
          <w:p w14:paraId="27C31036" w14:textId="77777777" w:rsidR="00F17312" w:rsidRDefault="00F17312" w:rsidP="00F17312">
            <w:pPr>
              <w:pStyle w:val="TAL"/>
              <w:rPr>
                <w:szCs w:val="18"/>
                <w:lang w:eastAsia="zh-CN"/>
              </w:rPr>
            </w:pPr>
            <w:r>
              <w:rPr>
                <w:szCs w:val="18"/>
                <w:lang w:eastAsia="zh-CN"/>
              </w:rPr>
              <w:t>Not applicable</w:t>
            </w:r>
          </w:p>
          <w:p w14:paraId="0151C16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F17312" w:rsidRDefault="00F17312" w:rsidP="00F17312">
            <w:pPr>
              <w:pStyle w:val="TAL"/>
            </w:pPr>
            <w:r>
              <w:t>type: RimRSReportInfo</w:t>
            </w:r>
          </w:p>
          <w:p w14:paraId="6BDD68D8" w14:textId="77777777" w:rsidR="00F17312" w:rsidRDefault="00F17312" w:rsidP="00F17312">
            <w:pPr>
              <w:pStyle w:val="TAL"/>
            </w:pPr>
            <w:r>
              <w:t>multiplicity: *</w:t>
            </w:r>
          </w:p>
          <w:p w14:paraId="280C2626" w14:textId="77777777" w:rsidR="00F17312" w:rsidRDefault="00F17312" w:rsidP="00F17312">
            <w:pPr>
              <w:pStyle w:val="TAL"/>
            </w:pPr>
            <w:r>
              <w:t>isOrdered: N/A</w:t>
            </w:r>
          </w:p>
          <w:p w14:paraId="7520470F" w14:textId="77777777" w:rsidR="00F17312" w:rsidRDefault="00F17312" w:rsidP="00F17312">
            <w:pPr>
              <w:pStyle w:val="TAL"/>
            </w:pPr>
            <w:r>
              <w:t>isUnique: N/A</w:t>
            </w:r>
          </w:p>
          <w:p w14:paraId="725300AF" w14:textId="77777777" w:rsidR="00F17312" w:rsidRDefault="00F17312" w:rsidP="00F17312">
            <w:pPr>
              <w:pStyle w:val="TAL"/>
            </w:pPr>
            <w:r>
              <w:t>defaultValue: N/A</w:t>
            </w:r>
          </w:p>
          <w:p w14:paraId="754E2BB0" w14:textId="77777777" w:rsidR="00F17312" w:rsidRDefault="00F17312" w:rsidP="00F17312">
            <w:pPr>
              <w:pStyle w:val="TAL"/>
            </w:pPr>
            <w:r>
              <w:t>isNullable: False</w:t>
            </w:r>
          </w:p>
        </w:tc>
      </w:tr>
      <w:tr w:rsidR="00F17312" w14:paraId="7F4008D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77777777" w:rsidR="00F17312" w:rsidRDefault="00F17312" w:rsidP="00F17312">
            <w:pPr>
              <w:keepNext/>
              <w:keepLines/>
              <w:spacing w:after="0"/>
            </w:pPr>
            <w:r>
              <w:rPr>
                <w:rFonts w:ascii="Arial" w:hAnsi="Arial" w:cs="Arial"/>
                <w:sz w:val="18"/>
                <w:szCs w:val="18"/>
                <w:lang w:eastAsia="en-GB"/>
              </w:rPr>
              <w:t xml:space="preserve">This attributer indicates the Set ID of </w:t>
            </w:r>
            <w:r>
              <w:rPr>
                <w:szCs w:val="18"/>
                <w:lang w:eastAsia="zh-CN"/>
              </w:rPr>
              <w:t>the detected RIM-RS.</w:t>
            </w:r>
            <w:r>
              <w:t xml:space="preserve"> </w:t>
            </w:r>
          </w:p>
          <w:p w14:paraId="36451BE3" w14:textId="77777777" w:rsidR="00F17312" w:rsidRDefault="00F17312" w:rsidP="00F17312">
            <w:pPr>
              <w:keepNext/>
              <w:keepLines/>
              <w:spacing w:after="0"/>
              <w:rPr>
                <w:rFonts w:ascii="Arial" w:hAnsi="Arial" w:cs="Arial"/>
                <w:sz w:val="18"/>
                <w:szCs w:val="18"/>
                <w:lang w:eastAsia="en-GB"/>
              </w:rPr>
            </w:pPr>
          </w:p>
          <w:p w14:paraId="144B9B6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F17312" w:rsidRDefault="00F17312" w:rsidP="00F17312">
            <w:pPr>
              <w:pStyle w:val="TAL"/>
            </w:pPr>
            <w:r>
              <w:t>type: Integer</w:t>
            </w:r>
          </w:p>
          <w:p w14:paraId="4617ADAA" w14:textId="77777777" w:rsidR="00F17312" w:rsidRDefault="00F17312" w:rsidP="00F17312">
            <w:pPr>
              <w:pStyle w:val="TAL"/>
            </w:pPr>
            <w:r>
              <w:t xml:space="preserve">multiplicity: </w:t>
            </w:r>
            <w:r>
              <w:rPr>
                <w:lang w:eastAsia="zh-CN"/>
              </w:rPr>
              <w:t>1</w:t>
            </w:r>
          </w:p>
          <w:p w14:paraId="156E1C31" w14:textId="77777777" w:rsidR="00F17312" w:rsidRDefault="00F17312" w:rsidP="00F17312">
            <w:pPr>
              <w:pStyle w:val="TAL"/>
            </w:pPr>
            <w:r>
              <w:t>isOrdered: N/A</w:t>
            </w:r>
          </w:p>
          <w:p w14:paraId="3C3C3794" w14:textId="77777777" w:rsidR="00F17312" w:rsidRDefault="00F17312" w:rsidP="00F17312">
            <w:pPr>
              <w:pStyle w:val="TAL"/>
            </w:pPr>
            <w:r>
              <w:t>isUnique: N/A</w:t>
            </w:r>
          </w:p>
          <w:p w14:paraId="6D2CEFF2" w14:textId="77777777" w:rsidR="00F17312" w:rsidRDefault="00F17312" w:rsidP="00F17312">
            <w:pPr>
              <w:pStyle w:val="TAL"/>
            </w:pPr>
            <w:r>
              <w:t>defaultValue: None</w:t>
            </w:r>
          </w:p>
          <w:p w14:paraId="6FFE062E" w14:textId="77777777" w:rsidR="00F17312" w:rsidRDefault="00F17312" w:rsidP="00F17312">
            <w:pPr>
              <w:pStyle w:val="TAL"/>
            </w:pPr>
            <w:r>
              <w:t>isNullable: False</w:t>
            </w:r>
          </w:p>
        </w:tc>
      </w:tr>
      <w:tr w:rsidR="00F17312" w14:paraId="0DF1244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7777777" w:rsidR="00F17312" w:rsidRDefault="00F17312" w:rsidP="00F17312">
            <w:pPr>
              <w:keepNext/>
              <w:keepLines/>
              <w:spacing w:after="0"/>
              <w:rPr>
                <w:szCs w:val="18"/>
              </w:rPr>
            </w:pPr>
            <w:r>
              <w:rPr>
                <w:rFonts w:ascii="Arial" w:hAnsi="Arial" w:cs="Arial"/>
                <w:sz w:val="18"/>
                <w:szCs w:val="18"/>
                <w:lang w:eastAsia="en-GB"/>
              </w:rPr>
              <w:t xml:space="preserve">This attributer indicates the propagation delay of </w:t>
            </w:r>
            <w:r>
              <w:rPr>
                <w:szCs w:val="18"/>
                <w:lang w:eastAsia="zh-CN"/>
              </w:rPr>
              <w:t>the detected RIM-RS</w:t>
            </w:r>
            <w:r>
              <w:rPr>
                <w:szCs w:val="18"/>
              </w:rPr>
              <w:t>, in number of OFDM symbol.</w:t>
            </w:r>
          </w:p>
          <w:p w14:paraId="2469B8C3" w14:textId="77777777" w:rsidR="00F17312" w:rsidRDefault="00F17312" w:rsidP="00F17312">
            <w:pPr>
              <w:keepNext/>
              <w:keepLines/>
              <w:spacing w:after="0"/>
              <w:rPr>
                <w:rFonts w:ascii="Arial" w:hAnsi="Arial" w:cs="Arial"/>
                <w:sz w:val="18"/>
                <w:szCs w:val="18"/>
                <w:lang w:eastAsia="en-GB"/>
              </w:rPr>
            </w:pPr>
          </w:p>
          <w:p w14:paraId="06E1E46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F17312" w:rsidRDefault="00F17312" w:rsidP="00F17312">
            <w:pPr>
              <w:pStyle w:val="TAL"/>
            </w:pPr>
            <w:r>
              <w:t>type: Integer</w:t>
            </w:r>
          </w:p>
          <w:p w14:paraId="36BF6C67" w14:textId="77777777" w:rsidR="00F17312" w:rsidRDefault="00F17312" w:rsidP="00F17312">
            <w:pPr>
              <w:pStyle w:val="TAL"/>
            </w:pPr>
            <w:r>
              <w:t xml:space="preserve">multiplicity: </w:t>
            </w:r>
            <w:r>
              <w:rPr>
                <w:lang w:eastAsia="zh-CN"/>
              </w:rPr>
              <w:t>1</w:t>
            </w:r>
          </w:p>
          <w:p w14:paraId="68AE6C01" w14:textId="77777777" w:rsidR="00F17312" w:rsidRDefault="00F17312" w:rsidP="00F17312">
            <w:pPr>
              <w:pStyle w:val="TAL"/>
            </w:pPr>
            <w:r>
              <w:t>isOrdered: N/A</w:t>
            </w:r>
          </w:p>
          <w:p w14:paraId="0672523C" w14:textId="77777777" w:rsidR="00F17312" w:rsidRDefault="00F17312" w:rsidP="00F17312">
            <w:pPr>
              <w:pStyle w:val="TAL"/>
            </w:pPr>
            <w:r>
              <w:t>isUnique: N/A</w:t>
            </w:r>
          </w:p>
          <w:p w14:paraId="6AC9828A" w14:textId="77777777" w:rsidR="00F17312" w:rsidRDefault="00F17312" w:rsidP="00F17312">
            <w:pPr>
              <w:pStyle w:val="TAL"/>
            </w:pPr>
            <w:r>
              <w:t>defaultValue: None</w:t>
            </w:r>
          </w:p>
          <w:p w14:paraId="4FA1D18E" w14:textId="77777777" w:rsidR="00F17312" w:rsidRDefault="00F17312" w:rsidP="00F17312">
            <w:pPr>
              <w:pStyle w:val="TAL"/>
            </w:pPr>
            <w:r>
              <w:t>isNullable: False</w:t>
            </w:r>
          </w:p>
        </w:tc>
      </w:tr>
      <w:tr w:rsidR="00F17312" w14:paraId="4ADACBB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77777777" w:rsidR="00F17312" w:rsidRDefault="00F17312" w:rsidP="00F17312">
            <w:pPr>
              <w:pStyle w:val="TAL"/>
              <w:rPr>
                <w:szCs w:val="18"/>
                <w:lang w:eastAsia="zh-CN"/>
              </w:rPr>
            </w:pPr>
            <w:r>
              <w:rPr>
                <w:rFonts w:cs="Arial"/>
                <w:szCs w:val="18"/>
                <w:lang w:eastAsia="en-GB"/>
              </w:rPr>
              <w:t xml:space="preserve">This attributer indicates the functionality of the </w:t>
            </w:r>
            <w:r>
              <w:rPr>
                <w:szCs w:val="18"/>
                <w:lang w:eastAsia="zh-CN"/>
              </w:rPr>
              <w:t>detected RIM-RS.</w:t>
            </w:r>
          </w:p>
          <w:p w14:paraId="320A2703"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14:paraId="4A877861"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77777777" w:rsidR="00F17312" w:rsidRDefault="00F17312" w:rsidP="00F17312">
            <w:pPr>
              <w:pStyle w:val="TAL"/>
              <w:rPr>
                <w:szCs w:val="18"/>
                <w:lang w:eastAsia="zh-CN"/>
              </w:rPr>
            </w:pPr>
          </w:p>
          <w:p w14:paraId="13F4E817" w14:textId="77777777" w:rsidR="00F17312" w:rsidRDefault="00F17312" w:rsidP="00F17312">
            <w:pPr>
              <w:pStyle w:val="TAL"/>
              <w:rPr>
                <w:szCs w:val="18"/>
                <w:lang w:eastAsia="zh-CN"/>
              </w:rPr>
            </w:pPr>
            <w:r>
              <w:t>allowedValues:</w:t>
            </w:r>
            <w:r>
              <w:rPr>
                <w:szCs w:val="18"/>
                <w:lang w:eastAsia="zh-CN"/>
              </w:rPr>
              <w:t xml:space="preserve"> RS1, RS2, RS1forEnoughMitigation, RS1forNotEnoughMitigation</w:t>
            </w:r>
          </w:p>
          <w:p w14:paraId="35786477" w14:textId="77777777" w:rsidR="00F17312" w:rsidRDefault="00F17312" w:rsidP="00F17312">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77777777" w:rsidR="00F17312" w:rsidRDefault="00F17312" w:rsidP="00F17312">
            <w:pPr>
              <w:pStyle w:val="TAL"/>
            </w:pPr>
            <w:r>
              <w:t>type: Enum</w:t>
            </w:r>
          </w:p>
          <w:p w14:paraId="7D0255C7" w14:textId="77777777" w:rsidR="00F17312" w:rsidRDefault="00F17312" w:rsidP="00F17312">
            <w:pPr>
              <w:pStyle w:val="TAL"/>
            </w:pPr>
            <w:r>
              <w:t>multiplicity: 1</w:t>
            </w:r>
          </w:p>
          <w:p w14:paraId="5DA19F6A" w14:textId="77777777" w:rsidR="00F17312" w:rsidRDefault="00F17312" w:rsidP="00F17312">
            <w:pPr>
              <w:pStyle w:val="TAL"/>
            </w:pPr>
            <w:r>
              <w:t>isOrdered: N/A</w:t>
            </w:r>
          </w:p>
          <w:p w14:paraId="1C6D838C" w14:textId="77777777" w:rsidR="00F17312" w:rsidRDefault="00F17312" w:rsidP="00F17312">
            <w:pPr>
              <w:pStyle w:val="TAL"/>
            </w:pPr>
            <w:r>
              <w:t>isUnique: N/A</w:t>
            </w:r>
          </w:p>
          <w:p w14:paraId="305C43C3" w14:textId="77777777" w:rsidR="00F17312" w:rsidRDefault="00F17312" w:rsidP="00F17312">
            <w:pPr>
              <w:pStyle w:val="TAL"/>
            </w:pPr>
            <w:r>
              <w:t>defaultValue: None</w:t>
            </w:r>
          </w:p>
          <w:p w14:paraId="5EA068A1" w14:textId="77777777" w:rsidR="00F17312" w:rsidRDefault="00F17312" w:rsidP="00F17312">
            <w:pPr>
              <w:pStyle w:val="TAL"/>
            </w:pPr>
            <w:r>
              <w:t>isNullable: False</w:t>
            </w:r>
          </w:p>
        </w:tc>
      </w:tr>
      <w:tr w:rsidR="00F17312" w14:paraId="410E75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161CD92A" w14:textId="77777777" w:rsidR="00F17312" w:rsidRDefault="00F17312" w:rsidP="00F17312">
            <w:pPr>
              <w:pStyle w:val="TAL"/>
              <w:rPr>
                <w:szCs w:val="18"/>
                <w:lang w:eastAsia="zh-CN"/>
              </w:rPr>
            </w:pPr>
            <w:r>
              <w:rPr>
                <w:szCs w:val="18"/>
              </w:rPr>
              <w:t xml:space="preserve">This </w:t>
            </w:r>
            <w:r>
              <w:rPr>
                <w:rFonts w:cs="Arial"/>
                <w:szCs w:val="18"/>
                <w:lang w:eastAsia="en-GB"/>
              </w:rPr>
              <w:t xml:space="preserve">attributer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6BC3D096" w14:textId="77777777" w:rsidR="00F17312" w:rsidRDefault="00F17312" w:rsidP="00F17312">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5225EA66" w14:textId="77777777" w:rsidR="00F17312" w:rsidRDefault="00F17312" w:rsidP="00F17312">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139E3814" w14:textId="77777777" w:rsidR="00F17312" w:rsidRDefault="00F17312" w:rsidP="00F17312">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37DA15C2" w14:textId="77777777" w:rsidR="00F17312" w:rsidRDefault="00F17312" w:rsidP="00F17312">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448179AF" w14:textId="77777777" w:rsidR="00F17312" w:rsidRDefault="00F17312" w:rsidP="00F17312">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36260FFB" w14:textId="77777777" w:rsidR="00F17312" w:rsidRDefault="00F17312" w:rsidP="00F17312">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6D3FEF1E" w14:textId="77777777" w:rsidR="00F17312" w:rsidRDefault="00F17312" w:rsidP="00F17312">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8C5310F" w14:textId="77777777" w:rsidR="00F17312" w:rsidRPr="00A71A16" w:rsidRDefault="004D2F99" w:rsidP="00F17312">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4FF7DA4D" w14:textId="77777777" w:rsidR="00F17312" w:rsidRDefault="004D2F99"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F17312">
              <w:rPr>
                <w:szCs w:val="18"/>
                <w:lang w:eastAsia="zh-CN"/>
              </w:rPr>
              <w:t xml:space="preserve"> is </w:t>
            </w:r>
            <w:r w:rsidR="00F17312">
              <w:rPr>
                <w:rFonts w:cs="Arial"/>
                <w:szCs w:val="18"/>
                <w:lang w:eastAsia="en-GB"/>
              </w:rPr>
              <w:t xml:space="preserve">the total number of set IDs for RIM RS-1 (configured by </w:t>
            </w:r>
            <w:r w:rsidR="00F17312">
              <w:rPr>
                <w:rFonts w:ascii="Courier New" w:hAnsi="Courier New" w:cs="Courier New"/>
                <w:szCs w:val="18"/>
              </w:rPr>
              <w:t>totalnrofSetIdofRS1</w:t>
            </w:r>
            <w:r w:rsidR="00F17312">
              <w:rPr>
                <w:rFonts w:cs="Arial"/>
                <w:szCs w:val="18"/>
                <w:lang w:eastAsia="en-GB"/>
              </w:rPr>
              <w:t>),</w:t>
            </w:r>
          </w:p>
          <w:p w14:paraId="727E8B3E" w14:textId="77777777" w:rsidR="00F17312" w:rsidRDefault="004D2F99"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F17312">
              <w:rPr>
                <w:rFonts w:cs="Arial"/>
                <w:sz w:val="24"/>
                <w:szCs w:val="24"/>
                <w:lang w:eastAsia="zh-CN"/>
              </w:rPr>
              <w:t xml:space="preserve"> </w:t>
            </w:r>
            <w:r w:rsidR="00F17312">
              <w:rPr>
                <w:rFonts w:cs="Arial"/>
                <w:szCs w:val="18"/>
                <w:lang w:eastAsia="en-GB"/>
              </w:rPr>
              <w:t xml:space="preserve">is the number of candidate frequency resources in the whole network (configured by </w:t>
            </w:r>
            <w:r w:rsidR="00F17312">
              <w:rPr>
                <w:rFonts w:ascii="Courier New" w:hAnsi="Courier New" w:cs="Courier New"/>
                <w:szCs w:val="18"/>
              </w:rPr>
              <w:t>nrofGlobalRIMRSFrequencyCandidates</w:t>
            </w:r>
            <w:r w:rsidR="00F17312">
              <w:rPr>
                <w:rFonts w:cs="Arial"/>
                <w:szCs w:val="18"/>
                <w:lang w:eastAsia="en-GB"/>
              </w:rPr>
              <w:t xml:space="preserve">), and </w:t>
            </w:r>
          </w:p>
          <w:p w14:paraId="7BB0D077" w14:textId="77777777" w:rsidR="00F17312" w:rsidRDefault="004D2F99"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F17312">
              <w:rPr>
                <w:rFonts w:cs="Arial"/>
                <w:sz w:val="24"/>
                <w:szCs w:val="24"/>
                <w:lang w:eastAsia="zh-CN"/>
              </w:rPr>
              <w:t xml:space="preserve"> </w:t>
            </w:r>
            <w:r w:rsidR="00F17312">
              <w:rPr>
                <w:rFonts w:cs="Arial"/>
                <w:szCs w:val="18"/>
                <w:lang w:eastAsia="en-GB"/>
              </w:rPr>
              <w:t xml:space="preserve">is the number of </w:t>
            </w:r>
            <w:r w:rsidR="00F17312">
              <w:t xml:space="preserve">candidate sequences assigned </w:t>
            </w:r>
            <w:r w:rsidR="00F17312">
              <w:rPr>
                <w:rFonts w:cs="Arial"/>
                <w:szCs w:val="18"/>
                <w:lang w:eastAsia="en-GB"/>
              </w:rPr>
              <w:t xml:space="preserve">for RIM RS-1 (configured by </w:t>
            </w:r>
            <w:r w:rsidR="00F17312">
              <w:rPr>
                <w:rFonts w:ascii="Courier New" w:hAnsi="Courier New" w:cs="Courier New"/>
                <w:szCs w:val="18"/>
              </w:rPr>
              <w:t>nrofRIMRSSequenceCandidatesofRS1</w:t>
            </w:r>
            <w:r w:rsidR="00F17312">
              <w:rPr>
                <w:rFonts w:cs="Arial"/>
                <w:szCs w:val="18"/>
                <w:lang w:eastAsia="en-GB"/>
              </w:rPr>
              <w:t>).</w:t>
            </w:r>
          </w:p>
          <w:p w14:paraId="493A6AAD" w14:textId="77777777" w:rsidR="00F17312" w:rsidRDefault="00F17312" w:rsidP="00F17312">
            <w:pPr>
              <w:pStyle w:val="TAL"/>
              <w:rPr>
                <w:szCs w:val="18"/>
              </w:rPr>
            </w:pPr>
          </w:p>
          <w:p w14:paraId="611B5C04" w14:textId="77777777" w:rsidR="00F17312" w:rsidRDefault="00F17312" w:rsidP="00F17312">
            <w:pPr>
              <w:pStyle w:val="TAL"/>
              <w:rPr>
                <w:szCs w:val="18"/>
              </w:rPr>
            </w:pPr>
            <w:r>
              <w:rPr>
                <w:szCs w:val="18"/>
              </w:rPr>
              <w:t>allowedValues: 1,2,..2^14</w:t>
            </w:r>
          </w:p>
          <w:p w14:paraId="71A5F83E" w14:textId="77777777" w:rsidR="00F17312" w:rsidRDefault="00F17312" w:rsidP="00F17312">
            <w:pPr>
              <w:pStyle w:val="TAL"/>
              <w:rPr>
                <w:szCs w:val="18"/>
              </w:rPr>
            </w:pPr>
          </w:p>
          <w:p w14:paraId="073146D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7FB6E" w14:textId="77777777" w:rsidR="00F17312" w:rsidRDefault="00F17312" w:rsidP="00F17312">
            <w:pPr>
              <w:pStyle w:val="TAL"/>
            </w:pPr>
            <w:r>
              <w:t>type: Integer</w:t>
            </w:r>
          </w:p>
          <w:p w14:paraId="7DF56374" w14:textId="77777777" w:rsidR="00F17312" w:rsidRDefault="00F17312" w:rsidP="00F17312">
            <w:pPr>
              <w:pStyle w:val="TAL"/>
            </w:pPr>
            <w:r>
              <w:t>multiplicity: 1</w:t>
            </w:r>
          </w:p>
          <w:p w14:paraId="49F557B2" w14:textId="77777777" w:rsidR="00F17312" w:rsidRDefault="00F17312" w:rsidP="00F17312">
            <w:pPr>
              <w:pStyle w:val="TAL"/>
            </w:pPr>
            <w:r>
              <w:t>isOrdered: N/A</w:t>
            </w:r>
          </w:p>
          <w:p w14:paraId="6432198F" w14:textId="77777777" w:rsidR="00F17312" w:rsidRDefault="00F17312" w:rsidP="00F17312">
            <w:pPr>
              <w:pStyle w:val="TAL"/>
            </w:pPr>
            <w:r>
              <w:t>isUnique: N/A</w:t>
            </w:r>
          </w:p>
          <w:p w14:paraId="710B713E" w14:textId="77777777" w:rsidR="00F17312" w:rsidRDefault="00F17312" w:rsidP="00F17312">
            <w:pPr>
              <w:pStyle w:val="TAL"/>
            </w:pPr>
            <w:r>
              <w:t>defaultValue: None</w:t>
            </w:r>
          </w:p>
          <w:p w14:paraId="5F043FBF" w14:textId="77777777" w:rsidR="00F17312" w:rsidRDefault="00F17312" w:rsidP="00F17312">
            <w:pPr>
              <w:pStyle w:val="TAL"/>
            </w:pPr>
            <w:r>
              <w:t>isNullable: False</w:t>
            </w:r>
          </w:p>
        </w:tc>
      </w:tr>
      <w:tr w:rsidR="00F17312" w14:paraId="73A9F6B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77777777" w:rsidR="00F17312" w:rsidRDefault="00F17312" w:rsidP="00F17312">
            <w:pPr>
              <w:pStyle w:val="TAL"/>
            </w:pPr>
            <w:r>
              <w:t xml:space="preserve">This </w:t>
            </w:r>
            <w:r>
              <w:rPr>
                <w:rFonts w:cs="Arial"/>
                <w:szCs w:val="18"/>
                <w:lang w:eastAsia="en-GB"/>
              </w:rPr>
              <w:t xml:space="preserve">attributer </w:t>
            </w:r>
            <w:r>
              <w:t>configures the periodicity of the monitoring window, in unit of hours.</w:t>
            </w:r>
          </w:p>
          <w:p w14:paraId="70AADDAC" w14:textId="77777777" w:rsidR="00F17312" w:rsidRDefault="00F17312" w:rsidP="00F17312">
            <w:pPr>
              <w:pStyle w:val="TAL"/>
            </w:pPr>
          </w:p>
          <w:p w14:paraId="6606F982" w14:textId="77777777" w:rsidR="00F17312" w:rsidRDefault="00F17312" w:rsidP="00F17312">
            <w:pPr>
              <w:pStyle w:val="TAL"/>
            </w:pPr>
          </w:p>
          <w:p w14:paraId="349ECAF7" w14:textId="77777777" w:rsidR="00F17312" w:rsidRDefault="00F17312" w:rsidP="00F17312">
            <w:pPr>
              <w:pStyle w:val="TAL"/>
            </w:pPr>
            <w:r>
              <w:t>allowedValues: 1, 2, 3, 4, 6, 8, 12, 24</w:t>
            </w:r>
          </w:p>
          <w:p w14:paraId="4ADD3E4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F17312" w:rsidRDefault="00F17312" w:rsidP="00F17312">
            <w:pPr>
              <w:pStyle w:val="TAL"/>
            </w:pPr>
            <w:r>
              <w:t>type: Integer</w:t>
            </w:r>
          </w:p>
          <w:p w14:paraId="6ABB385D" w14:textId="77777777" w:rsidR="00F17312" w:rsidRDefault="00F17312" w:rsidP="00F17312">
            <w:pPr>
              <w:pStyle w:val="TAL"/>
            </w:pPr>
            <w:r>
              <w:t>multiplicity: 1</w:t>
            </w:r>
          </w:p>
          <w:p w14:paraId="2B6E3602" w14:textId="77777777" w:rsidR="00F17312" w:rsidRDefault="00F17312" w:rsidP="00F17312">
            <w:pPr>
              <w:pStyle w:val="TAL"/>
            </w:pPr>
            <w:r>
              <w:t>isOrdered: N/A</w:t>
            </w:r>
          </w:p>
          <w:p w14:paraId="3E1AA59F" w14:textId="77777777" w:rsidR="00F17312" w:rsidRDefault="00F17312" w:rsidP="00F17312">
            <w:pPr>
              <w:pStyle w:val="TAL"/>
            </w:pPr>
            <w:r>
              <w:t>isUnique: N/A</w:t>
            </w:r>
          </w:p>
          <w:p w14:paraId="1F5095C3" w14:textId="77777777" w:rsidR="00F17312" w:rsidRDefault="00F17312" w:rsidP="00F17312">
            <w:pPr>
              <w:pStyle w:val="TAL"/>
            </w:pPr>
            <w:r>
              <w:t>defaultValue: None</w:t>
            </w:r>
          </w:p>
          <w:p w14:paraId="718E1AE0" w14:textId="77777777" w:rsidR="00F17312" w:rsidRDefault="00F17312" w:rsidP="00F17312">
            <w:pPr>
              <w:pStyle w:val="TAL"/>
            </w:pPr>
            <w:r>
              <w:t>isNullable: False</w:t>
            </w:r>
          </w:p>
        </w:tc>
      </w:tr>
      <w:tr w:rsidR="00F17312" w14:paraId="4DF1903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77777777" w:rsidR="00F17312" w:rsidRDefault="00F17312" w:rsidP="00F17312">
            <w:pPr>
              <w:pStyle w:val="TAL"/>
            </w:pPr>
            <w:r>
              <w:t xml:space="preserve">This </w:t>
            </w:r>
            <w:r>
              <w:rPr>
                <w:rFonts w:cs="Arial"/>
                <w:szCs w:val="18"/>
                <w:lang w:eastAsia="en-GB"/>
              </w:rPr>
              <w:t xml:space="preserve">attributer </w:t>
            </w:r>
            <w:r>
              <w:t>configures the start offset of the first monitoring window within one day, in unit of hours.</w:t>
            </w:r>
          </w:p>
          <w:p w14:paraId="054A5461" w14:textId="77777777" w:rsidR="00F17312" w:rsidRDefault="00F17312" w:rsidP="00F17312">
            <w:pPr>
              <w:pStyle w:val="TAL"/>
            </w:pPr>
          </w:p>
          <w:p w14:paraId="0F93CD28" w14:textId="77777777" w:rsidR="00F17312" w:rsidRDefault="00F17312" w:rsidP="00F17312">
            <w:pPr>
              <w:pStyle w:val="TAL"/>
            </w:pPr>
            <w:r>
              <w:t>allowedValues: 0,1,2..23</w:t>
            </w:r>
          </w:p>
          <w:p w14:paraId="343228A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F17312" w:rsidRDefault="00F17312" w:rsidP="00F17312">
            <w:pPr>
              <w:pStyle w:val="TAL"/>
            </w:pPr>
            <w:r>
              <w:t>type: Integer</w:t>
            </w:r>
          </w:p>
          <w:p w14:paraId="20EFF8D6" w14:textId="77777777" w:rsidR="00F17312" w:rsidRDefault="00F17312" w:rsidP="00F17312">
            <w:pPr>
              <w:pStyle w:val="TAL"/>
            </w:pPr>
            <w:r>
              <w:t>multiplicity: 1</w:t>
            </w:r>
          </w:p>
          <w:p w14:paraId="3129EC5B" w14:textId="77777777" w:rsidR="00F17312" w:rsidRDefault="00F17312" w:rsidP="00F17312">
            <w:pPr>
              <w:pStyle w:val="TAL"/>
            </w:pPr>
            <w:r>
              <w:t>isOrdered: N/A</w:t>
            </w:r>
          </w:p>
          <w:p w14:paraId="305D3BE5" w14:textId="77777777" w:rsidR="00F17312" w:rsidRDefault="00F17312" w:rsidP="00F17312">
            <w:pPr>
              <w:pStyle w:val="TAL"/>
            </w:pPr>
            <w:r>
              <w:t>isUnique: N/A</w:t>
            </w:r>
          </w:p>
          <w:p w14:paraId="03CF9C0F" w14:textId="77777777" w:rsidR="00F17312" w:rsidRDefault="00F17312" w:rsidP="00F17312">
            <w:pPr>
              <w:pStyle w:val="TAL"/>
            </w:pPr>
            <w:r>
              <w:t>defaultValue: None</w:t>
            </w:r>
          </w:p>
          <w:p w14:paraId="4EA29316" w14:textId="77777777" w:rsidR="00F17312" w:rsidRDefault="00F17312" w:rsidP="00F17312">
            <w:pPr>
              <w:pStyle w:val="TAL"/>
            </w:pPr>
            <w:r>
              <w:t>isNullable: False</w:t>
            </w:r>
          </w:p>
        </w:tc>
      </w:tr>
      <w:tr w:rsidR="00F17312" w14:paraId="1215797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7BC0FE30" w14:textId="77777777" w:rsidR="00F17312" w:rsidRDefault="00F17312" w:rsidP="00F17312">
            <w:pPr>
              <w:pStyle w:val="TAL"/>
            </w:pPr>
            <w:r>
              <w:t xml:space="preserve">This </w:t>
            </w:r>
            <w:r>
              <w:rPr>
                <w:rFonts w:cs="Arial"/>
                <w:szCs w:val="18"/>
                <w:lang w:eastAsia="en-GB"/>
              </w:rPr>
              <w:t xml:space="preserve">attributer </w:t>
            </w:r>
            <w:r>
              <w:t>configures the interval between adjacent monitoring occasions (</w:t>
            </w:r>
            <w:r>
              <w:rPr>
                <w:i/>
                <w:iCs/>
              </w:rPr>
              <w:t>M</w:t>
            </w:r>
            <w:r>
              <w:t>) within the monitoring window, in unit of consecutive detection duration.</w:t>
            </w:r>
          </w:p>
          <w:p w14:paraId="35E47CE3" w14:textId="77777777" w:rsidR="00F17312" w:rsidRDefault="00F17312" w:rsidP="00F17312">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997D746" w14:textId="77777777" w:rsidR="00F17312" w:rsidRDefault="00F17312" w:rsidP="00F17312">
            <w:pPr>
              <w:pStyle w:val="TAL"/>
            </w:pPr>
          </w:p>
          <w:p w14:paraId="712A64DB" w14:textId="77777777" w:rsidR="00F17312" w:rsidRDefault="00F17312" w:rsidP="00F17312">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F17312" w:rsidRDefault="00F17312" w:rsidP="00F17312">
            <w:pPr>
              <w:pStyle w:val="TAL"/>
            </w:pPr>
            <w:r>
              <w:t>type: Integer</w:t>
            </w:r>
          </w:p>
          <w:p w14:paraId="51CD2A86" w14:textId="77777777" w:rsidR="00F17312" w:rsidRDefault="00F17312" w:rsidP="00F17312">
            <w:pPr>
              <w:pStyle w:val="TAL"/>
            </w:pPr>
            <w:r>
              <w:t>multiplicity: 1</w:t>
            </w:r>
          </w:p>
          <w:p w14:paraId="46E545DD" w14:textId="77777777" w:rsidR="00F17312" w:rsidRDefault="00F17312" w:rsidP="00F17312">
            <w:pPr>
              <w:pStyle w:val="TAL"/>
            </w:pPr>
            <w:r>
              <w:t>isOrdered: N/A</w:t>
            </w:r>
          </w:p>
          <w:p w14:paraId="64B60F1E" w14:textId="77777777" w:rsidR="00F17312" w:rsidRDefault="00F17312" w:rsidP="00F17312">
            <w:pPr>
              <w:pStyle w:val="TAL"/>
            </w:pPr>
            <w:r>
              <w:t>isUnique: N/A</w:t>
            </w:r>
          </w:p>
          <w:p w14:paraId="376ED7F4" w14:textId="77777777" w:rsidR="00F17312" w:rsidRDefault="00F17312" w:rsidP="00F17312">
            <w:pPr>
              <w:pStyle w:val="TAL"/>
            </w:pPr>
            <w:r>
              <w:t>defaultValue: None</w:t>
            </w:r>
          </w:p>
          <w:p w14:paraId="325F6E41" w14:textId="77777777" w:rsidR="00F17312" w:rsidRDefault="00F17312" w:rsidP="00F17312">
            <w:pPr>
              <w:pStyle w:val="TAL"/>
            </w:pPr>
            <w:r>
              <w:t>isNullable: False</w:t>
            </w:r>
          </w:p>
        </w:tc>
      </w:tr>
      <w:tr w:rsidR="00F17312" w14:paraId="47B17FD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3C4AD025" w14:textId="77777777" w:rsidR="00F17312" w:rsidRDefault="00F17312" w:rsidP="00F17312">
            <w:pPr>
              <w:pStyle w:val="TAL"/>
            </w:pPr>
            <w:r>
              <w:t xml:space="preserve">This </w:t>
            </w:r>
            <w:r>
              <w:rPr>
                <w:rFonts w:cs="Arial"/>
                <w:szCs w:val="18"/>
                <w:lang w:eastAsia="en-GB"/>
              </w:rPr>
              <w:t xml:space="preserve">attributer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1D1FF8BB" w14:textId="77777777" w:rsidR="00F17312" w:rsidRDefault="00F17312" w:rsidP="00F17312">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6E95D6E0" w14:textId="77777777" w:rsidR="00F17312" w:rsidRDefault="00F17312" w:rsidP="00F17312">
            <w:pPr>
              <w:pStyle w:val="TAL"/>
            </w:pPr>
          </w:p>
          <w:p w14:paraId="05615161" w14:textId="77777777" w:rsidR="00F17312" w:rsidRDefault="00F17312" w:rsidP="00F17312">
            <w:pPr>
              <w:pStyle w:val="TAL"/>
            </w:pPr>
            <w:r>
              <w:t>allowedValues: 0,1,2..M-1</w:t>
            </w:r>
          </w:p>
          <w:p w14:paraId="017BAF6A" w14:textId="77777777" w:rsidR="00F17312" w:rsidRDefault="00F17312" w:rsidP="00F17312">
            <w:pPr>
              <w:pStyle w:val="TAL"/>
            </w:pPr>
          </w:p>
          <w:p w14:paraId="01051954" w14:textId="77777777" w:rsidR="00F17312" w:rsidRDefault="00F17312" w:rsidP="00F17312">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77777777" w:rsidR="00F17312" w:rsidRDefault="00F17312" w:rsidP="00F17312">
            <w:pPr>
              <w:pStyle w:val="TAL"/>
            </w:pPr>
            <w:r>
              <w:t>Integer</w:t>
            </w:r>
          </w:p>
          <w:p w14:paraId="4B6B9354" w14:textId="77777777" w:rsidR="00F17312" w:rsidRDefault="00F17312" w:rsidP="00F17312">
            <w:pPr>
              <w:pStyle w:val="TAL"/>
            </w:pPr>
            <w:r>
              <w:t>multiplicity: 1</w:t>
            </w:r>
          </w:p>
          <w:p w14:paraId="78FFCA2A" w14:textId="77777777" w:rsidR="00F17312" w:rsidRDefault="00F17312" w:rsidP="00F17312">
            <w:pPr>
              <w:pStyle w:val="TAL"/>
            </w:pPr>
            <w:r>
              <w:t>isOrdered: N/A</w:t>
            </w:r>
          </w:p>
          <w:p w14:paraId="07FBA67F" w14:textId="77777777" w:rsidR="00F17312" w:rsidRDefault="00F17312" w:rsidP="00F17312">
            <w:pPr>
              <w:pStyle w:val="TAL"/>
            </w:pPr>
            <w:r>
              <w:t>isUnique: N/A</w:t>
            </w:r>
          </w:p>
          <w:p w14:paraId="5C2F05B7" w14:textId="77777777" w:rsidR="00F17312" w:rsidRDefault="00F17312" w:rsidP="00F17312">
            <w:pPr>
              <w:pStyle w:val="TAL"/>
            </w:pPr>
            <w:r>
              <w:t>defaultValue: None</w:t>
            </w:r>
          </w:p>
          <w:p w14:paraId="12FB246F" w14:textId="77777777" w:rsidR="00F17312" w:rsidRDefault="00F17312" w:rsidP="00F17312">
            <w:pPr>
              <w:pStyle w:val="TAL"/>
            </w:pPr>
            <w:r>
              <w:t>isNullable: False</w:t>
            </w:r>
          </w:p>
        </w:tc>
      </w:tr>
      <w:tr w:rsidR="00F17312" w14:paraId="7EF742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F17312" w:rsidRDefault="00F17312" w:rsidP="00F17312">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F17312" w:rsidRDefault="00F17312" w:rsidP="00F17312">
            <w:pPr>
              <w:pStyle w:val="TAL"/>
              <w:rPr>
                <w:szCs w:val="18"/>
              </w:rPr>
            </w:pPr>
          </w:p>
          <w:p w14:paraId="7E97606A" w14:textId="77777777" w:rsidR="00F17312" w:rsidRDefault="00F17312" w:rsidP="00F17312">
            <w:pPr>
              <w:pStyle w:val="TAL"/>
              <w:rPr>
                <w:szCs w:val="18"/>
                <w:lang w:eastAsia="zh-CN"/>
              </w:rPr>
            </w:pPr>
            <w:r>
              <w:rPr>
                <w:szCs w:val="18"/>
                <w:lang w:eastAsia="zh-CN"/>
              </w:rPr>
              <w:t>allowedValues: Not applicable.</w:t>
            </w:r>
          </w:p>
          <w:p w14:paraId="105AB45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F17312" w:rsidRDefault="00F17312" w:rsidP="00F17312">
            <w:pPr>
              <w:pStyle w:val="TAL"/>
              <w:rPr>
                <w:rFonts w:cs="Arial"/>
              </w:rPr>
            </w:pPr>
            <w:r>
              <w:rPr>
                <w:rFonts w:cs="Arial"/>
              </w:rPr>
              <w:t>type: DN</w:t>
            </w:r>
          </w:p>
          <w:p w14:paraId="4DD540A3" w14:textId="77777777" w:rsidR="00F17312" w:rsidRDefault="00F17312" w:rsidP="00F17312">
            <w:pPr>
              <w:pStyle w:val="TAL"/>
              <w:rPr>
                <w:rFonts w:cs="Arial"/>
              </w:rPr>
            </w:pPr>
            <w:r>
              <w:rPr>
                <w:rFonts w:cs="Arial"/>
              </w:rPr>
              <w:t>multiplicity: 1</w:t>
            </w:r>
          </w:p>
          <w:p w14:paraId="091D7C1F" w14:textId="77777777" w:rsidR="00F17312" w:rsidRDefault="00F17312" w:rsidP="00F17312">
            <w:pPr>
              <w:pStyle w:val="TAL"/>
              <w:rPr>
                <w:rFonts w:cs="Arial"/>
              </w:rPr>
            </w:pPr>
            <w:r>
              <w:rPr>
                <w:rFonts w:cs="Arial"/>
              </w:rPr>
              <w:t>isOrdered: N/A</w:t>
            </w:r>
          </w:p>
          <w:p w14:paraId="4B2F5FA4" w14:textId="77777777" w:rsidR="00F17312" w:rsidRDefault="00F17312" w:rsidP="00F17312">
            <w:pPr>
              <w:pStyle w:val="TAL"/>
              <w:rPr>
                <w:rFonts w:cs="Arial"/>
                <w:lang w:eastAsia="zh-CN"/>
              </w:rPr>
            </w:pPr>
            <w:r>
              <w:rPr>
                <w:rFonts w:cs="Arial"/>
              </w:rPr>
              <w:t>isUnique: T</w:t>
            </w:r>
            <w:r>
              <w:rPr>
                <w:rFonts w:cs="Arial"/>
                <w:lang w:eastAsia="zh-CN"/>
              </w:rPr>
              <w:t>rue</w:t>
            </w:r>
          </w:p>
          <w:p w14:paraId="73750120" w14:textId="77777777" w:rsidR="00F17312" w:rsidRDefault="00F17312" w:rsidP="00F17312">
            <w:pPr>
              <w:pStyle w:val="TAL"/>
              <w:rPr>
                <w:rFonts w:cs="Arial"/>
              </w:rPr>
            </w:pPr>
            <w:r>
              <w:rPr>
                <w:rFonts w:cs="Arial"/>
              </w:rPr>
              <w:t>defaultValue: None</w:t>
            </w:r>
          </w:p>
          <w:p w14:paraId="6AB90DB3" w14:textId="77777777" w:rsidR="00F17312" w:rsidRDefault="00F17312" w:rsidP="00F17312">
            <w:pPr>
              <w:pStyle w:val="TAL"/>
              <w:rPr>
                <w:rFonts w:cs="Arial"/>
                <w:szCs w:val="18"/>
              </w:rPr>
            </w:pPr>
            <w:r>
              <w:rPr>
                <w:rFonts w:cs="Arial"/>
              </w:rPr>
              <w:t xml:space="preserve">isNullable: </w:t>
            </w:r>
            <w:r>
              <w:rPr>
                <w:rFonts w:cs="Arial"/>
                <w:szCs w:val="18"/>
              </w:rPr>
              <w:t>False</w:t>
            </w:r>
          </w:p>
          <w:p w14:paraId="584F8D94" w14:textId="77777777" w:rsidR="00F17312" w:rsidRDefault="00F17312" w:rsidP="00F17312">
            <w:pPr>
              <w:pStyle w:val="TAL"/>
            </w:pPr>
          </w:p>
        </w:tc>
      </w:tr>
      <w:tr w:rsidR="00F17312" w14:paraId="4EC1884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F17312" w:rsidRDefault="00F17312" w:rsidP="00F17312">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F17312" w:rsidRDefault="00F17312" w:rsidP="00F17312">
            <w:pPr>
              <w:pStyle w:val="TAL"/>
              <w:rPr>
                <w:szCs w:val="18"/>
              </w:rPr>
            </w:pPr>
          </w:p>
          <w:p w14:paraId="5A9019B4" w14:textId="77777777" w:rsidR="00F17312" w:rsidRDefault="00F17312" w:rsidP="00F17312">
            <w:pPr>
              <w:pStyle w:val="TAL"/>
              <w:rPr>
                <w:szCs w:val="18"/>
                <w:lang w:eastAsia="zh-CN"/>
              </w:rPr>
            </w:pPr>
            <w:r>
              <w:rPr>
                <w:szCs w:val="18"/>
                <w:lang w:eastAsia="zh-CN"/>
              </w:rPr>
              <w:t>allowedValues: Not applicable.</w:t>
            </w:r>
          </w:p>
          <w:p w14:paraId="6536E6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F17312" w:rsidRDefault="00F17312" w:rsidP="00F17312">
            <w:pPr>
              <w:pStyle w:val="TAL"/>
              <w:rPr>
                <w:rFonts w:cs="Arial"/>
              </w:rPr>
            </w:pPr>
            <w:r>
              <w:rPr>
                <w:rFonts w:cs="Arial"/>
              </w:rPr>
              <w:t>type: DN</w:t>
            </w:r>
          </w:p>
          <w:p w14:paraId="0176002C" w14:textId="77777777" w:rsidR="00F17312" w:rsidRDefault="00F17312" w:rsidP="00F17312">
            <w:pPr>
              <w:pStyle w:val="TAL"/>
              <w:rPr>
                <w:rFonts w:cs="Arial"/>
              </w:rPr>
            </w:pPr>
            <w:r>
              <w:rPr>
                <w:rFonts w:cs="Arial"/>
              </w:rPr>
              <w:t>multiplicity: 1</w:t>
            </w:r>
          </w:p>
          <w:p w14:paraId="26F1391B" w14:textId="77777777" w:rsidR="00F17312" w:rsidRDefault="00F17312" w:rsidP="00F17312">
            <w:pPr>
              <w:pStyle w:val="TAL"/>
              <w:rPr>
                <w:rFonts w:cs="Arial"/>
              </w:rPr>
            </w:pPr>
            <w:r>
              <w:rPr>
                <w:rFonts w:cs="Arial"/>
              </w:rPr>
              <w:t>isOrdered: N/A</w:t>
            </w:r>
          </w:p>
          <w:p w14:paraId="0F287F3A" w14:textId="77777777" w:rsidR="00F17312" w:rsidRDefault="00F17312" w:rsidP="00F17312">
            <w:pPr>
              <w:pStyle w:val="TAL"/>
              <w:rPr>
                <w:rFonts w:cs="Arial"/>
                <w:lang w:eastAsia="zh-CN"/>
              </w:rPr>
            </w:pPr>
            <w:r>
              <w:rPr>
                <w:rFonts w:cs="Arial"/>
              </w:rPr>
              <w:t>isUnique: T</w:t>
            </w:r>
            <w:r>
              <w:rPr>
                <w:rFonts w:cs="Arial"/>
                <w:lang w:eastAsia="zh-CN"/>
              </w:rPr>
              <w:t>rue</w:t>
            </w:r>
          </w:p>
          <w:p w14:paraId="1FA59ED0" w14:textId="77777777" w:rsidR="00F17312" w:rsidRDefault="00F17312" w:rsidP="00F17312">
            <w:pPr>
              <w:pStyle w:val="TAL"/>
              <w:rPr>
                <w:rFonts w:cs="Arial"/>
              </w:rPr>
            </w:pPr>
            <w:r>
              <w:rPr>
                <w:rFonts w:cs="Arial"/>
              </w:rPr>
              <w:t>defaultValue: None</w:t>
            </w:r>
          </w:p>
          <w:p w14:paraId="2FCA5F60" w14:textId="77777777" w:rsidR="00F17312" w:rsidRDefault="00F17312" w:rsidP="00F17312">
            <w:pPr>
              <w:pStyle w:val="TAL"/>
              <w:rPr>
                <w:rFonts w:cs="Arial"/>
                <w:szCs w:val="18"/>
              </w:rPr>
            </w:pPr>
            <w:r>
              <w:rPr>
                <w:rFonts w:cs="Arial"/>
              </w:rPr>
              <w:t xml:space="preserve">isNullable: </w:t>
            </w:r>
            <w:r>
              <w:rPr>
                <w:rFonts w:cs="Arial"/>
                <w:szCs w:val="18"/>
              </w:rPr>
              <w:t>False</w:t>
            </w:r>
          </w:p>
          <w:p w14:paraId="01B9C4DA" w14:textId="77777777" w:rsidR="00F17312" w:rsidRDefault="00F17312" w:rsidP="00F17312">
            <w:pPr>
              <w:pStyle w:val="TAL"/>
            </w:pPr>
          </w:p>
        </w:tc>
      </w:tr>
      <w:tr w:rsidR="00F17312" w14:paraId="6368A5A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77777777" w:rsidR="00F17312" w:rsidRDefault="00F17312" w:rsidP="00F17312">
            <w:pPr>
              <w:pStyle w:val="TAL"/>
            </w:pPr>
            <w:r>
              <w:t>The attribute specifies type of a RIM-RS Set .  RIM RS1 is transmitted by victim to indicate its suffering remote interference, and RIM RS2 is transmitted by aggressor to measure if Remote Interference still exist</w:t>
            </w:r>
          </w:p>
          <w:p w14:paraId="08F71D51" w14:textId="77777777" w:rsidR="00F17312" w:rsidRDefault="00F17312" w:rsidP="00F17312">
            <w:pPr>
              <w:pStyle w:val="TAL"/>
            </w:pPr>
          </w:p>
          <w:p w14:paraId="0B2C63E0"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41004BBC"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F17312" w:rsidRDefault="00F17312" w:rsidP="00F17312">
            <w:pPr>
              <w:pStyle w:val="TAL"/>
            </w:pPr>
            <w:r>
              <w:t>type: ENUM</w:t>
            </w:r>
          </w:p>
          <w:p w14:paraId="11D121D9" w14:textId="77777777" w:rsidR="00F17312" w:rsidRDefault="00F17312" w:rsidP="00F17312">
            <w:pPr>
              <w:pStyle w:val="TAL"/>
            </w:pPr>
            <w:r>
              <w:t>multiplicity: 1</w:t>
            </w:r>
          </w:p>
          <w:p w14:paraId="1F0C3BE7" w14:textId="77777777" w:rsidR="00F17312" w:rsidRDefault="00F17312" w:rsidP="00F17312">
            <w:pPr>
              <w:pStyle w:val="TAL"/>
            </w:pPr>
            <w:r>
              <w:t>isOrdered: N/A</w:t>
            </w:r>
          </w:p>
          <w:p w14:paraId="3362DDFE" w14:textId="77777777" w:rsidR="00F17312" w:rsidRDefault="00F17312" w:rsidP="00F17312">
            <w:pPr>
              <w:pStyle w:val="TAL"/>
            </w:pPr>
            <w:r>
              <w:t>isUnique: N/A</w:t>
            </w:r>
          </w:p>
          <w:p w14:paraId="72EB2147" w14:textId="77777777" w:rsidR="00F17312" w:rsidRDefault="00F17312" w:rsidP="00F17312">
            <w:pPr>
              <w:pStyle w:val="TAL"/>
            </w:pPr>
            <w:r>
              <w:t>defaultValue: None</w:t>
            </w:r>
          </w:p>
          <w:p w14:paraId="41688FFD" w14:textId="77777777" w:rsidR="00F17312" w:rsidRDefault="00F17312" w:rsidP="00F17312">
            <w:pPr>
              <w:pStyle w:val="TAL"/>
            </w:pPr>
            <w:r>
              <w:t>isNullable: False</w:t>
            </w:r>
          </w:p>
        </w:tc>
      </w:tr>
      <w:tr w:rsidR="00F17312" w14:paraId="76DEE0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F17312" w:rsidRDefault="00F17312" w:rsidP="00F17312">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F17312" w:rsidRDefault="00F17312" w:rsidP="00F17312">
            <w:pPr>
              <w:pStyle w:val="TAL"/>
              <w:rPr>
                <w:szCs w:val="18"/>
              </w:rPr>
            </w:pPr>
          </w:p>
          <w:p w14:paraId="3B18F151" w14:textId="77777777" w:rsidR="00F17312" w:rsidRDefault="00F17312" w:rsidP="00F17312">
            <w:pPr>
              <w:pStyle w:val="TAL"/>
              <w:rPr>
                <w:szCs w:val="18"/>
                <w:lang w:eastAsia="zh-CN"/>
              </w:rPr>
            </w:pPr>
            <w:r>
              <w:rPr>
                <w:szCs w:val="18"/>
                <w:lang w:eastAsia="zh-CN"/>
              </w:rPr>
              <w:t>allowedValues: Not applicable.</w:t>
            </w:r>
          </w:p>
          <w:p w14:paraId="46EE8E1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F17312" w:rsidRDefault="00F17312" w:rsidP="00F17312">
            <w:pPr>
              <w:pStyle w:val="TAL"/>
              <w:rPr>
                <w:rFonts w:cs="Arial"/>
              </w:rPr>
            </w:pPr>
            <w:r>
              <w:rPr>
                <w:rFonts w:cs="Arial"/>
              </w:rPr>
              <w:t>type: DN</w:t>
            </w:r>
          </w:p>
          <w:p w14:paraId="17F668B1" w14:textId="77777777" w:rsidR="00F17312" w:rsidRDefault="00F17312" w:rsidP="00F17312">
            <w:pPr>
              <w:pStyle w:val="TAL"/>
              <w:rPr>
                <w:rFonts w:cs="Arial"/>
              </w:rPr>
            </w:pPr>
            <w:r>
              <w:rPr>
                <w:rFonts w:cs="Arial"/>
              </w:rPr>
              <w:t>multiplicity: *</w:t>
            </w:r>
          </w:p>
          <w:p w14:paraId="631B0944" w14:textId="77777777" w:rsidR="00F17312" w:rsidRDefault="00F17312" w:rsidP="00F17312">
            <w:pPr>
              <w:pStyle w:val="TAL"/>
              <w:rPr>
                <w:rFonts w:cs="Arial"/>
              </w:rPr>
            </w:pPr>
            <w:r>
              <w:rPr>
                <w:rFonts w:cs="Arial"/>
              </w:rPr>
              <w:t>isOrdered: N/A</w:t>
            </w:r>
          </w:p>
          <w:p w14:paraId="1F3F7409" w14:textId="77777777" w:rsidR="00F17312" w:rsidRDefault="00F17312" w:rsidP="00F17312">
            <w:pPr>
              <w:pStyle w:val="TAL"/>
              <w:rPr>
                <w:rFonts w:cs="Arial"/>
                <w:lang w:eastAsia="zh-CN"/>
              </w:rPr>
            </w:pPr>
            <w:r>
              <w:rPr>
                <w:rFonts w:cs="Arial"/>
              </w:rPr>
              <w:t>isUnique: T</w:t>
            </w:r>
            <w:r>
              <w:rPr>
                <w:rFonts w:cs="Arial"/>
                <w:lang w:eastAsia="zh-CN"/>
              </w:rPr>
              <w:t>rue</w:t>
            </w:r>
          </w:p>
          <w:p w14:paraId="60533A2F" w14:textId="77777777" w:rsidR="00F17312" w:rsidRDefault="00F17312" w:rsidP="00F17312">
            <w:pPr>
              <w:pStyle w:val="TAL"/>
              <w:rPr>
                <w:rFonts w:cs="Arial"/>
              </w:rPr>
            </w:pPr>
            <w:r>
              <w:rPr>
                <w:rFonts w:cs="Arial"/>
              </w:rPr>
              <w:t>defaultValue: None</w:t>
            </w:r>
          </w:p>
          <w:p w14:paraId="73EC10C3" w14:textId="77777777" w:rsidR="00F17312" w:rsidRDefault="00F17312" w:rsidP="00F17312">
            <w:pPr>
              <w:pStyle w:val="TAL"/>
              <w:rPr>
                <w:rFonts w:cs="Arial"/>
                <w:szCs w:val="18"/>
              </w:rPr>
            </w:pPr>
            <w:r>
              <w:rPr>
                <w:rFonts w:cs="Arial"/>
              </w:rPr>
              <w:t xml:space="preserve">isNullable: </w:t>
            </w:r>
            <w:r>
              <w:rPr>
                <w:rFonts w:cs="Arial"/>
                <w:szCs w:val="18"/>
              </w:rPr>
              <w:t>False</w:t>
            </w:r>
          </w:p>
          <w:p w14:paraId="424BF410" w14:textId="77777777" w:rsidR="00F17312" w:rsidRDefault="00F17312" w:rsidP="00F17312">
            <w:pPr>
              <w:pStyle w:val="TAL"/>
            </w:pPr>
          </w:p>
        </w:tc>
      </w:tr>
      <w:tr w:rsidR="00F17312" w14:paraId="333F8F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F17312" w:rsidRDefault="00F17312" w:rsidP="00F17312">
            <w:pPr>
              <w:pStyle w:val="TAL"/>
            </w:pPr>
            <w:r>
              <w:t>This indicates if EN-DC is allowed or prohibited.</w:t>
            </w:r>
          </w:p>
          <w:p w14:paraId="4A519E4E" w14:textId="77777777" w:rsidR="00F17312" w:rsidRDefault="00F17312" w:rsidP="00F17312">
            <w:pPr>
              <w:pStyle w:val="TAL"/>
            </w:pPr>
          </w:p>
          <w:p w14:paraId="3832E589" w14:textId="77777777" w:rsidR="00F17312" w:rsidRDefault="00F17312" w:rsidP="00F17312">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F17312" w:rsidRDefault="00F17312" w:rsidP="00F17312">
            <w:pPr>
              <w:pStyle w:val="TAL"/>
            </w:pPr>
          </w:p>
          <w:p w14:paraId="78A89CBB" w14:textId="77777777" w:rsidR="00F17312" w:rsidRDefault="00F17312" w:rsidP="00F17312">
            <w:pPr>
              <w:pStyle w:val="TAL"/>
              <w:rPr>
                <w:lang w:eastAsia="zh-CN"/>
              </w:rPr>
            </w:pPr>
            <w:r>
              <w:t>If FALSE, EN-DC shall not be allowed.</w:t>
            </w:r>
          </w:p>
          <w:p w14:paraId="779197AF" w14:textId="77777777" w:rsidR="00F17312" w:rsidRDefault="00F17312" w:rsidP="00F17312">
            <w:pPr>
              <w:pStyle w:val="TAL"/>
              <w:rPr>
                <w:lang w:eastAsia="zh-CN"/>
              </w:rPr>
            </w:pPr>
          </w:p>
          <w:p w14:paraId="27750831"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F17312" w:rsidRDefault="00F17312" w:rsidP="00F17312">
            <w:pPr>
              <w:pStyle w:val="TAL"/>
              <w:rPr>
                <w:rFonts w:cs="Arial"/>
              </w:rPr>
            </w:pPr>
            <w:r>
              <w:rPr>
                <w:rFonts w:cs="Arial"/>
              </w:rPr>
              <w:t xml:space="preserve">type: </w:t>
            </w:r>
            <w:r>
              <w:rPr>
                <w:rFonts w:cs="Arial"/>
                <w:szCs w:val="18"/>
              </w:rPr>
              <w:t>Boolean</w:t>
            </w:r>
          </w:p>
          <w:p w14:paraId="465F2A5C" w14:textId="77777777" w:rsidR="00F17312" w:rsidRDefault="00F17312" w:rsidP="00F17312">
            <w:pPr>
              <w:pStyle w:val="TAL"/>
              <w:rPr>
                <w:rFonts w:cs="Arial"/>
              </w:rPr>
            </w:pPr>
            <w:r>
              <w:rPr>
                <w:rFonts w:cs="Arial"/>
              </w:rPr>
              <w:t>multiplicity: 1</w:t>
            </w:r>
          </w:p>
          <w:p w14:paraId="4BE8E350" w14:textId="77777777" w:rsidR="00F17312" w:rsidRDefault="00F17312" w:rsidP="00F17312">
            <w:pPr>
              <w:pStyle w:val="TAL"/>
              <w:rPr>
                <w:rFonts w:cs="Arial"/>
              </w:rPr>
            </w:pPr>
            <w:r>
              <w:rPr>
                <w:rFonts w:cs="Arial"/>
              </w:rPr>
              <w:t>isOrdered: N/A</w:t>
            </w:r>
          </w:p>
          <w:p w14:paraId="40655060" w14:textId="77777777" w:rsidR="00F17312" w:rsidRDefault="00F17312" w:rsidP="00F17312">
            <w:pPr>
              <w:pStyle w:val="TAL"/>
              <w:rPr>
                <w:rFonts w:cs="Arial"/>
              </w:rPr>
            </w:pPr>
            <w:r>
              <w:rPr>
                <w:rFonts w:cs="Arial"/>
              </w:rPr>
              <w:t>isUnique: N/A</w:t>
            </w:r>
          </w:p>
          <w:p w14:paraId="09C94453" w14:textId="77777777" w:rsidR="00F17312" w:rsidRDefault="00F17312" w:rsidP="00F17312">
            <w:pPr>
              <w:pStyle w:val="TAL"/>
              <w:rPr>
                <w:rFonts w:cs="Arial"/>
              </w:rPr>
            </w:pPr>
            <w:r>
              <w:rPr>
                <w:rFonts w:cs="Arial"/>
              </w:rPr>
              <w:t>defaultValue: None</w:t>
            </w:r>
          </w:p>
          <w:p w14:paraId="094EE8A4" w14:textId="77777777" w:rsidR="00F17312" w:rsidRDefault="00F17312" w:rsidP="00F17312">
            <w:pPr>
              <w:pStyle w:val="TAL"/>
            </w:pPr>
            <w:r>
              <w:rPr>
                <w:rFonts w:cs="Arial"/>
                <w:szCs w:val="18"/>
              </w:rPr>
              <w:t>isNullable: False</w:t>
            </w:r>
          </w:p>
        </w:tc>
      </w:tr>
      <w:tr w:rsidR="00F17312" w14:paraId="3E58DF2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F17312" w:rsidRDefault="000E3CB5" w:rsidP="00F17312">
            <w:pPr>
              <w:pStyle w:val="Default"/>
              <w:rPr>
                <w:rFonts w:ascii="Courier New" w:hAnsi="Courier New" w:cs="Courier New"/>
                <w:sz w:val="18"/>
                <w:szCs w:val="18"/>
                <w:lang w:val="en-GB" w:eastAsia="zh-CN"/>
              </w:rPr>
            </w:pPr>
            <w:r>
              <w:rPr>
                <w:rFonts w:ascii="Courier" w:hAnsi="Courier"/>
                <w:sz w:val="18"/>
                <w:szCs w:val="18"/>
                <w:lang w:val="en-GB"/>
              </w:rPr>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w:t>
            </w:r>
            <w:r w:rsidR="000E3CB5">
              <w:rPr>
                <w:rFonts w:ascii="Courier New" w:hAnsi="Courier New" w:cs="Courier New"/>
                <w:sz w:val="18"/>
              </w:rPr>
              <w:t>x2BlockList</w:t>
            </w:r>
            <w:r>
              <w:rPr>
                <w:rFonts w:ascii="Arial" w:hAnsi="Arial"/>
                <w:sz w:val="18"/>
              </w:rPr>
              <w:t xml:space="preserve">, the source node is: </w:t>
            </w:r>
          </w:p>
          <w:p w14:paraId="2FB318E7" w14:textId="77777777" w:rsidR="00F17312" w:rsidRDefault="00F17312" w:rsidP="00F17312">
            <w:pPr>
              <w:keepNext/>
              <w:keepLines/>
              <w:spacing w:after="0"/>
              <w:rPr>
                <w:rFonts w:ascii="Arial" w:hAnsi="Arial"/>
                <w:sz w:val="18"/>
              </w:rPr>
            </w:pPr>
          </w:p>
          <w:p w14:paraId="04CF24D2"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F17312" w:rsidRDefault="00F17312" w:rsidP="00F17312">
            <w:pPr>
              <w:keepNext/>
              <w:keepLines/>
              <w:spacing w:after="0"/>
              <w:rPr>
                <w:rFonts w:ascii="Arial" w:hAnsi="Arial"/>
                <w:sz w:val="18"/>
              </w:rPr>
            </w:pPr>
          </w:p>
          <w:p w14:paraId="2B368635" w14:textId="5843D1B7" w:rsidR="00F17312" w:rsidRDefault="00F17312" w:rsidP="00F17312">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sidR="000E3CB5">
              <w:rPr>
                <w:rFonts w:ascii="Courier New" w:hAnsi="Courier New" w:cs="Courier New"/>
                <w:snapToGrid w:val="0"/>
                <w:sz w:val="18"/>
              </w:rPr>
              <w:t>x2AllowList</w:t>
            </w:r>
            <w:r>
              <w:rPr>
                <w:rFonts w:ascii="Arial" w:hAnsi="Arial"/>
                <w:sz w:val="18"/>
              </w:rPr>
              <w:t xml:space="preserve">. In such case, the GeNBId in </w:t>
            </w:r>
            <w:r w:rsidR="005A448E">
              <w:rPr>
                <w:rFonts w:ascii="Courier New" w:hAnsi="Courier New" w:cs="Courier New"/>
                <w:snapToGrid w:val="0"/>
                <w:sz w:val="18"/>
              </w:rPr>
              <w:t>x2AllowList</w:t>
            </w:r>
            <w:r w:rsidR="005A448E">
              <w:rPr>
                <w:rFonts w:ascii="Arial" w:hAnsi="Arial"/>
                <w:sz w:val="18"/>
              </w:rPr>
              <w:t xml:space="preserve"> </w:t>
            </w:r>
            <w:r>
              <w:rPr>
                <w:rFonts w:ascii="Arial" w:hAnsi="Arial"/>
                <w:sz w:val="18"/>
              </w:rPr>
              <w:t>shall be treated as if it is absent.</w:t>
            </w:r>
          </w:p>
          <w:p w14:paraId="65C77B44" w14:textId="77777777" w:rsidR="00F17312" w:rsidRDefault="00F17312" w:rsidP="00F17312">
            <w:pPr>
              <w:keepNext/>
              <w:keepLines/>
              <w:spacing w:after="0"/>
              <w:rPr>
                <w:rFonts w:ascii="Arial" w:hAnsi="Arial"/>
                <w:sz w:val="18"/>
              </w:rPr>
            </w:pPr>
          </w:p>
          <w:p w14:paraId="30D0BBA4"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2DDA4483" w14:textId="77777777" w:rsidR="00F17312" w:rsidRDefault="00F17312" w:rsidP="00F17312">
            <w:pPr>
              <w:keepNext/>
              <w:keepLines/>
              <w:spacing w:after="0"/>
              <w:rPr>
                <w:rFonts w:ascii="Arial" w:hAnsi="Arial"/>
                <w:sz w:val="18"/>
              </w:rPr>
            </w:pPr>
            <w:r>
              <w:rPr>
                <w:rFonts w:ascii="Arial" w:hAnsi="Arial"/>
                <w:sz w:val="18"/>
              </w:rPr>
              <w:t>isOrdered: False</w:t>
            </w:r>
          </w:p>
          <w:p w14:paraId="29832012" w14:textId="77777777" w:rsidR="00F17312" w:rsidRDefault="00F17312" w:rsidP="00F17312">
            <w:pPr>
              <w:keepNext/>
              <w:keepLines/>
              <w:spacing w:after="0"/>
              <w:rPr>
                <w:rFonts w:ascii="Arial" w:hAnsi="Arial"/>
                <w:sz w:val="18"/>
              </w:rPr>
            </w:pPr>
            <w:r>
              <w:rPr>
                <w:rFonts w:ascii="Arial" w:hAnsi="Arial"/>
                <w:sz w:val="18"/>
              </w:rPr>
              <w:t>isUnique: True</w:t>
            </w:r>
          </w:p>
          <w:p w14:paraId="26721B25" w14:textId="77777777" w:rsidR="00F17312" w:rsidRDefault="00F17312" w:rsidP="00F17312">
            <w:pPr>
              <w:keepNext/>
              <w:keepLines/>
              <w:spacing w:after="0"/>
              <w:rPr>
                <w:rFonts w:ascii="Arial" w:hAnsi="Arial"/>
                <w:sz w:val="18"/>
              </w:rPr>
            </w:pPr>
            <w:r>
              <w:rPr>
                <w:rFonts w:ascii="Arial" w:hAnsi="Arial"/>
                <w:sz w:val="18"/>
              </w:rPr>
              <w:t>defaultValue: None</w:t>
            </w:r>
          </w:p>
          <w:p w14:paraId="028834A9" w14:textId="77777777" w:rsidR="00F17312" w:rsidRDefault="00F17312" w:rsidP="00F17312">
            <w:pPr>
              <w:pStyle w:val="TAL"/>
            </w:pPr>
            <w:r>
              <w:t>isNullable: False</w:t>
            </w:r>
          </w:p>
        </w:tc>
      </w:tr>
      <w:tr w:rsidR="00F17312" w14:paraId="5829A3A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F17312" w:rsidRDefault="000E3CB5" w:rsidP="00F17312">
            <w:pPr>
              <w:pStyle w:val="Default"/>
              <w:rPr>
                <w:rFonts w:ascii="Courier New" w:hAnsi="Courier New" w:cs="Courier New"/>
                <w:sz w:val="18"/>
                <w:szCs w:val="18"/>
                <w:lang w:val="en-GB" w:eastAsia="zh-CN"/>
              </w:rPr>
            </w:pPr>
            <w:r>
              <w:rPr>
                <w:rFonts w:ascii="Courier" w:hAnsi="Courier"/>
                <w:sz w:val="18"/>
                <w:szCs w:val="18"/>
                <w:lang w:val="en-GB"/>
              </w:rPr>
              <w:t>xnBlockList</w:t>
            </w:r>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w:t>
            </w:r>
            <w:r w:rsidR="000E3CB5">
              <w:rPr>
                <w:rFonts w:ascii="Courier New" w:hAnsi="Courier New" w:cs="Courier New"/>
                <w:sz w:val="18"/>
              </w:rPr>
              <w:t>xnBlockList</w:t>
            </w:r>
            <w:r>
              <w:rPr>
                <w:rFonts w:ascii="Arial" w:hAnsi="Arial"/>
                <w:sz w:val="18"/>
              </w:rPr>
              <w:t xml:space="preserve">, the source node is: </w:t>
            </w:r>
          </w:p>
          <w:p w14:paraId="1026A2A0" w14:textId="77777777" w:rsidR="00F17312" w:rsidRDefault="00F17312" w:rsidP="00F17312">
            <w:pPr>
              <w:keepNext/>
              <w:keepLines/>
              <w:spacing w:after="0"/>
              <w:rPr>
                <w:rFonts w:ascii="Arial" w:hAnsi="Arial"/>
                <w:sz w:val="18"/>
              </w:rPr>
            </w:pPr>
          </w:p>
          <w:p w14:paraId="353986A1"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F17312" w:rsidRDefault="00F17312" w:rsidP="00F17312">
            <w:pPr>
              <w:keepNext/>
              <w:keepLines/>
              <w:spacing w:after="0"/>
              <w:rPr>
                <w:rFonts w:ascii="Arial" w:hAnsi="Arial"/>
                <w:sz w:val="18"/>
              </w:rPr>
            </w:pPr>
          </w:p>
          <w:p w14:paraId="13F009A1" w14:textId="33378CDF" w:rsidR="00F17312" w:rsidRDefault="00F17312" w:rsidP="00F17312">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sidR="000E3CB5">
              <w:rPr>
                <w:rFonts w:ascii="Courier New" w:hAnsi="Courier New" w:cs="Courier New"/>
                <w:snapToGrid w:val="0"/>
                <w:sz w:val="18"/>
              </w:rPr>
              <w:t>xnAllowList</w:t>
            </w:r>
            <w:r>
              <w:rPr>
                <w:rFonts w:ascii="Arial" w:hAnsi="Arial"/>
                <w:sz w:val="18"/>
              </w:rPr>
              <w:t xml:space="preserve">. In such case, the GgNBId in </w:t>
            </w:r>
            <w:r w:rsidR="000E3CB5">
              <w:rPr>
                <w:rFonts w:ascii="Courier New" w:hAnsi="Courier New" w:cs="Courier New"/>
                <w:snapToGrid w:val="0"/>
                <w:sz w:val="18"/>
              </w:rPr>
              <w:t>xnAllowList</w:t>
            </w:r>
            <w:r w:rsidR="000E3CB5">
              <w:rPr>
                <w:rFonts w:ascii="Arial" w:hAnsi="Arial"/>
                <w:sz w:val="18"/>
              </w:rPr>
              <w:t xml:space="preserve"> </w:t>
            </w:r>
            <w:r>
              <w:rPr>
                <w:rFonts w:ascii="Arial" w:hAnsi="Arial"/>
                <w:sz w:val="18"/>
              </w:rPr>
              <w:t>shall be treated as if it is absent.</w:t>
            </w:r>
          </w:p>
          <w:p w14:paraId="7AAE30CA" w14:textId="77777777" w:rsidR="00F17312" w:rsidRDefault="00F17312" w:rsidP="00F17312">
            <w:pPr>
              <w:keepNext/>
              <w:keepLines/>
              <w:spacing w:after="0"/>
              <w:rPr>
                <w:rFonts w:ascii="Arial" w:hAnsi="Arial"/>
                <w:sz w:val="18"/>
              </w:rPr>
            </w:pPr>
          </w:p>
          <w:p w14:paraId="0792A448"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F17312" w:rsidRDefault="00F17312" w:rsidP="00F17312">
            <w:pPr>
              <w:keepNext/>
              <w:keepLines/>
              <w:spacing w:after="0"/>
              <w:rPr>
                <w:rFonts w:ascii="Arial" w:hAnsi="Arial"/>
                <w:sz w:val="18"/>
              </w:rPr>
            </w:pPr>
            <w:r>
              <w:rPr>
                <w:rFonts w:ascii="Arial" w:hAnsi="Arial"/>
                <w:sz w:val="18"/>
              </w:rPr>
              <w:t>isOrdered: False</w:t>
            </w:r>
          </w:p>
          <w:p w14:paraId="68C791FE" w14:textId="77777777" w:rsidR="00F17312" w:rsidRDefault="00F17312" w:rsidP="00F17312">
            <w:pPr>
              <w:keepNext/>
              <w:keepLines/>
              <w:spacing w:after="0"/>
              <w:rPr>
                <w:rFonts w:ascii="Arial" w:hAnsi="Arial"/>
                <w:sz w:val="18"/>
              </w:rPr>
            </w:pPr>
            <w:r>
              <w:rPr>
                <w:rFonts w:ascii="Arial" w:hAnsi="Arial"/>
                <w:sz w:val="18"/>
              </w:rPr>
              <w:t>isUnique: True</w:t>
            </w:r>
          </w:p>
          <w:p w14:paraId="4B38B95B" w14:textId="77777777" w:rsidR="00F17312" w:rsidRDefault="00F17312" w:rsidP="00F17312">
            <w:pPr>
              <w:keepNext/>
              <w:keepLines/>
              <w:spacing w:after="0"/>
              <w:rPr>
                <w:rFonts w:ascii="Arial" w:hAnsi="Arial"/>
                <w:sz w:val="18"/>
              </w:rPr>
            </w:pPr>
            <w:r>
              <w:rPr>
                <w:rFonts w:ascii="Arial" w:hAnsi="Arial"/>
                <w:sz w:val="18"/>
              </w:rPr>
              <w:t>defaultValue: None</w:t>
            </w:r>
          </w:p>
          <w:p w14:paraId="5A2BAA1B" w14:textId="77777777" w:rsidR="00F17312" w:rsidRDefault="00F17312" w:rsidP="00F17312">
            <w:pPr>
              <w:pStyle w:val="TAL"/>
            </w:pPr>
            <w:r>
              <w:t>isNullable: False</w:t>
            </w:r>
          </w:p>
        </w:tc>
      </w:tr>
      <w:tr w:rsidR="00F17312" w14:paraId="716175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F17312" w:rsidRDefault="000E3CB5" w:rsidP="00F17312">
            <w:pPr>
              <w:pStyle w:val="Default"/>
              <w:rPr>
                <w:rFonts w:ascii="Courier New" w:hAnsi="Courier New" w:cs="Courier New"/>
                <w:sz w:val="18"/>
                <w:szCs w:val="18"/>
                <w:lang w:val="en-GB" w:eastAsia="zh-CN"/>
              </w:rPr>
            </w:pPr>
            <w:r>
              <w:rPr>
                <w:rFonts w:ascii="Courier" w:hAnsi="Courier"/>
                <w:sz w:val="18"/>
                <w:szCs w:val="18"/>
                <w:lang w:val="en-GB"/>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GeNBIds. If the target node GeNBId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x2AllowList</w:t>
            </w:r>
            <w:r>
              <w:rPr>
                <w:rFonts w:ascii="Arial" w:eastAsia="SimSun" w:hAnsi="Arial" w:cs="Arial"/>
                <w:sz w:val="18"/>
              </w:rPr>
              <w:t>, the source node is:</w:t>
            </w:r>
          </w:p>
          <w:p w14:paraId="60FC9718" w14:textId="77777777" w:rsidR="00F17312" w:rsidRDefault="00F17312" w:rsidP="00F17312">
            <w:pPr>
              <w:keepNext/>
              <w:keepLines/>
              <w:spacing w:after="0"/>
              <w:rPr>
                <w:rFonts w:ascii="Arial" w:eastAsia="SimSun" w:hAnsi="Arial" w:cs="Arial"/>
                <w:sz w:val="18"/>
              </w:rPr>
            </w:pPr>
          </w:p>
          <w:p w14:paraId="553D60AA" w14:textId="77777777" w:rsidR="00F17312" w:rsidRDefault="00F17312" w:rsidP="00F17312">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2EB237A5" w14:textId="59EAE4E7" w:rsidR="00F17312" w:rsidRDefault="00F17312" w:rsidP="00F17312">
            <w:pPr>
              <w:keepNext/>
              <w:keepLines/>
              <w:spacing w:after="0"/>
              <w:rPr>
                <w:rFonts w:ascii="Arial" w:eastAsia="SimSun" w:hAnsi="Arial"/>
                <w:sz w:val="18"/>
              </w:rPr>
            </w:pPr>
            <w:r>
              <w:rPr>
                <w:rFonts w:ascii="Arial" w:eastAsia="SimSun" w:hAnsi="Arial"/>
                <w:sz w:val="18"/>
              </w:rPr>
              <w:t xml:space="preserve">The same GeNBId may appear here and in </w:t>
            </w:r>
            <w:r>
              <w:rPr>
                <w:rFonts w:ascii="Courier New" w:eastAsia="SimSun" w:hAnsi="Courier New" w:cs="Courier New"/>
                <w:sz w:val="18"/>
              </w:rPr>
              <w:t>NRCellCU.</w:t>
            </w:r>
            <w:r w:rsidR="000E3CB5">
              <w:rPr>
                <w:rFonts w:ascii="Courier New" w:eastAsia="SimSun" w:hAnsi="Courier New" w:cs="Courier New"/>
                <w:snapToGrid w:val="0"/>
                <w:sz w:val="18"/>
              </w:rPr>
              <w:t>x2BlockList</w:t>
            </w:r>
            <w:r>
              <w:rPr>
                <w:rFonts w:ascii="Arial" w:eastAsia="SimSun" w:hAnsi="Arial"/>
                <w:sz w:val="18"/>
              </w:rPr>
              <w:t>.  In such case, the GeNBId here shall be treated as if it is absent.</w:t>
            </w:r>
          </w:p>
          <w:p w14:paraId="060D7F46" w14:textId="77777777" w:rsidR="00F17312" w:rsidRDefault="00F17312" w:rsidP="00F17312">
            <w:pPr>
              <w:keepNext/>
              <w:keepLines/>
              <w:spacing w:after="0"/>
              <w:rPr>
                <w:rFonts w:ascii="Arial" w:eastAsia="SimSun" w:hAnsi="Arial"/>
                <w:sz w:val="18"/>
              </w:rPr>
            </w:pPr>
          </w:p>
          <w:p w14:paraId="4ED85B19"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F17312" w:rsidRDefault="00F17312" w:rsidP="00F17312">
            <w:pPr>
              <w:keepNext/>
              <w:keepLines/>
              <w:spacing w:after="0"/>
              <w:rPr>
                <w:rFonts w:ascii="Arial" w:hAnsi="Arial"/>
                <w:sz w:val="18"/>
              </w:rPr>
            </w:pPr>
            <w:r>
              <w:rPr>
                <w:rFonts w:ascii="Arial" w:hAnsi="Arial"/>
                <w:sz w:val="18"/>
              </w:rPr>
              <w:t>isOrdered: False</w:t>
            </w:r>
          </w:p>
          <w:p w14:paraId="4F4919CE" w14:textId="77777777" w:rsidR="00F17312" w:rsidRDefault="00F17312" w:rsidP="00F17312">
            <w:pPr>
              <w:keepNext/>
              <w:keepLines/>
              <w:spacing w:after="0"/>
              <w:rPr>
                <w:rFonts w:ascii="Arial" w:hAnsi="Arial"/>
                <w:sz w:val="18"/>
              </w:rPr>
            </w:pPr>
            <w:r>
              <w:rPr>
                <w:rFonts w:ascii="Arial" w:hAnsi="Arial"/>
                <w:sz w:val="18"/>
              </w:rPr>
              <w:t>isUnique: True</w:t>
            </w:r>
          </w:p>
          <w:p w14:paraId="426FC8BB" w14:textId="77777777" w:rsidR="00F17312" w:rsidRDefault="00F17312" w:rsidP="00F17312">
            <w:pPr>
              <w:keepNext/>
              <w:keepLines/>
              <w:spacing w:after="0"/>
              <w:rPr>
                <w:rFonts w:ascii="Arial" w:hAnsi="Arial"/>
                <w:sz w:val="18"/>
              </w:rPr>
            </w:pPr>
            <w:r>
              <w:rPr>
                <w:rFonts w:ascii="Arial" w:hAnsi="Arial"/>
                <w:sz w:val="18"/>
              </w:rPr>
              <w:t>defaultValue: None</w:t>
            </w:r>
          </w:p>
          <w:p w14:paraId="5574800E" w14:textId="77777777" w:rsidR="00F17312" w:rsidRDefault="00F17312" w:rsidP="00F17312">
            <w:pPr>
              <w:pStyle w:val="TAL"/>
            </w:pPr>
            <w:r>
              <w:t>isNullable: False</w:t>
            </w:r>
          </w:p>
        </w:tc>
      </w:tr>
      <w:tr w:rsidR="00F17312" w14:paraId="39DC4D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F17312" w:rsidRDefault="000E3CB5" w:rsidP="00F17312">
            <w:pPr>
              <w:pStyle w:val="Default"/>
              <w:rPr>
                <w:rFonts w:ascii="Courier New" w:hAnsi="Courier New" w:cs="Courier New"/>
                <w:sz w:val="18"/>
                <w:szCs w:val="18"/>
                <w:lang w:val="en-GB" w:eastAsia="zh-CN"/>
              </w:rPr>
            </w:pPr>
            <w:r>
              <w:rPr>
                <w:rFonts w:ascii="Courier" w:hAnsi="Courier"/>
                <w:sz w:val="18"/>
                <w:szCs w:val="18"/>
                <w:lang w:val="en-GB"/>
              </w:rPr>
              <w:t>xnAllowList</w:t>
            </w:r>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GgNBIds. If the target node GgNBId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xnAllowList</w:t>
            </w:r>
            <w:r>
              <w:rPr>
                <w:rFonts w:ascii="Arial" w:eastAsia="SimSun" w:hAnsi="Arial" w:cs="Arial"/>
                <w:sz w:val="18"/>
              </w:rPr>
              <w:t>, the source node is:</w:t>
            </w:r>
          </w:p>
          <w:p w14:paraId="0826EA16" w14:textId="77777777" w:rsidR="00F17312" w:rsidRDefault="00F17312" w:rsidP="00F17312">
            <w:pPr>
              <w:ind w:left="284" w:hanging="284"/>
              <w:rPr>
                <w:rFonts w:ascii="Arial" w:eastAsia="SimSun" w:hAnsi="Arial" w:cs="Arial"/>
                <w:strike/>
                <w:sz w:val="18"/>
                <w:szCs w:val="18"/>
              </w:rPr>
            </w:pPr>
            <w:r>
              <w:rPr>
                <w:rFonts w:ascii="Arial" w:eastAsia="SimSun" w:hAnsi="Arial" w:cs="Arial"/>
                <w:sz w:val="18"/>
                <w:szCs w:val="18"/>
              </w:rPr>
              <w:t>1)  allowed to request the establishment of Xn connection with the target node;</w:t>
            </w:r>
            <w:r>
              <w:rPr>
                <w:rFonts w:ascii="Arial" w:eastAsia="SimSun" w:hAnsi="Arial" w:cs="Arial"/>
                <w:sz w:val="18"/>
                <w:szCs w:val="18"/>
              </w:rPr>
              <w:br/>
              <w:t>2)  not allowed to initiate the tear down of an established Xn connection to the target node</w:t>
            </w:r>
          </w:p>
          <w:p w14:paraId="57EEF7BA" w14:textId="067262D6" w:rsidR="00F17312" w:rsidRDefault="00F17312" w:rsidP="00F17312">
            <w:pPr>
              <w:keepNext/>
              <w:keepLines/>
              <w:spacing w:after="0"/>
              <w:rPr>
                <w:rFonts w:ascii="Arial" w:eastAsia="SimSun" w:hAnsi="Arial"/>
                <w:sz w:val="18"/>
              </w:rPr>
            </w:pPr>
            <w:r>
              <w:rPr>
                <w:rFonts w:ascii="Arial" w:eastAsia="SimSun" w:hAnsi="Arial"/>
                <w:sz w:val="18"/>
              </w:rPr>
              <w:t xml:space="preserve">The same </w:t>
            </w:r>
            <w:r>
              <w:rPr>
                <w:rFonts w:ascii="Arial" w:eastAsia="SimSun" w:hAnsi="Arial" w:cs="Arial"/>
                <w:sz w:val="18"/>
              </w:rPr>
              <w:t xml:space="preserve">GgNBId </w:t>
            </w:r>
            <w:r>
              <w:rPr>
                <w:rFonts w:ascii="Arial" w:eastAsia="SimSun" w:hAnsi="Arial"/>
                <w:sz w:val="18"/>
              </w:rPr>
              <w:t xml:space="preserve">may appear here and in </w:t>
            </w:r>
            <w:r>
              <w:rPr>
                <w:rFonts w:ascii="Courier New" w:eastAsia="SimSun" w:hAnsi="Courier New" w:cs="Courier New"/>
                <w:sz w:val="18"/>
              </w:rPr>
              <w:t>NRCellCU.</w:t>
            </w:r>
            <w:r w:rsidR="000E3CB5">
              <w:rPr>
                <w:rFonts w:ascii="Courier New" w:eastAsia="SimSun" w:hAnsi="Courier New" w:cs="Courier New"/>
                <w:snapToGrid w:val="0"/>
                <w:sz w:val="18"/>
              </w:rPr>
              <w:t>xnBlockList</w:t>
            </w:r>
            <w:r>
              <w:rPr>
                <w:rFonts w:ascii="Arial" w:eastAsia="SimSun" w:hAnsi="Arial"/>
                <w:sz w:val="18"/>
              </w:rPr>
              <w:t xml:space="preserve">. In such case, the </w:t>
            </w:r>
            <w:r>
              <w:rPr>
                <w:rFonts w:ascii="Arial" w:eastAsia="SimSun" w:hAnsi="Arial" w:cs="Arial"/>
                <w:sz w:val="18"/>
              </w:rPr>
              <w:t xml:space="preserve">GgNBId </w:t>
            </w:r>
            <w:r>
              <w:rPr>
                <w:rFonts w:ascii="Arial" w:eastAsia="SimSun" w:hAnsi="Arial"/>
                <w:sz w:val="18"/>
              </w:rPr>
              <w:t>here shall be treated as if it is absent.</w:t>
            </w:r>
          </w:p>
          <w:p w14:paraId="05A27B15" w14:textId="77777777" w:rsidR="00F17312" w:rsidRDefault="00F17312" w:rsidP="00F17312">
            <w:pPr>
              <w:keepNext/>
              <w:keepLines/>
              <w:spacing w:after="0"/>
              <w:rPr>
                <w:rFonts w:ascii="Arial" w:eastAsia="SimSun" w:hAnsi="Arial"/>
                <w:sz w:val="18"/>
              </w:rPr>
            </w:pPr>
          </w:p>
          <w:p w14:paraId="4558864E"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F17312" w:rsidRDefault="00F17312" w:rsidP="00F17312">
            <w:pPr>
              <w:keepNext/>
              <w:keepLines/>
              <w:spacing w:after="0"/>
              <w:rPr>
                <w:rFonts w:ascii="Arial" w:hAnsi="Arial"/>
                <w:sz w:val="18"/>
              </w:rPr>
            </w:pPr>
            <w:r>
              <w:rPr>
                <w:rFonts w:ascii="Arial" w:hAnsi="Arial"/>
                <w:sz w:val="18"/>
              </w:rPr>
              <w:t>isOrdered: False</w:t>
            </w:r>
          </w:p>
          <w:p w14:paraId="562CF8C1" w14:textId="77777777" w:rsidR="00F17312" w:rsidRDefault="00F17312" w:rsidP="00F17312">
            <w:pPr>
              <w:keepNext/>
              <w:keepLines/>
              <w:spacing w:after="0"/>
              <w:rPr>
                <w:rFonts w:ascii="Arial" w:hAnsi="Arial"/>
                <w:sz w:val="18"/>
              </w:rPr>
            </w:pPr>
            <w:r>
              <w:rPr>
                <w:rFonts w:ascii="Arial" w:hAnsi="Arial"/>
                <w:sz w:val="18"/>
              </w:rPr>
              <w:t>isUnique: True</w:t>
            </w:r>
          </w:p>
          <w:p w14:paraId="164FEE24" w14:textId="77777777" w:rsidR="00F17312" w:rsidRDefault="00F17312" w:rsidP="00F17312">
            <w:pPr>
              <w:keepNext/>
              <w:keepLines/>
              <w:spacing w:after="0"/>
              <w:rPr>
                <w:rFonts w:ascii="Arial" w:hAnsi="Arial"/>
                <w:sz w:val="18"/>
              </w:rPr>
            </w:pPr>
            <w:r>
              <w:rPr>
                <w:rFonts w:ascii="Arial" w:hAnsi="Arial"/>
                <w:sz w:val="18"/>
              </w:rPr>
              <w:t>defaultValue: None</w:t>
            </w:r>
          </w:p>
          <w:p w14:paraId="136F8F62" w14:textId="77777777" w:rsidR="00F17312" w:rsidRDefault="00F17312" w:rsidP="00F17312">
            <w:pPr>
              <w:pStyle w:val="TAL"/>
            </w:pPr>
            <w:r>
              <w:t>isNullable: False</w:t>
            </w:r>
          </w:p>
        </w:tc>
      </w:tr>
      <w:tr w:rsidR="00F17312" w14:paraId="629E697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F17312" w:rsidRDefault="000E3CB5"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xnHOBlockList</w:t>
            </w:r>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F17312" w:rsidRDefault="00F17312" w:rsidP="00F17312">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w:t>
            </w:r>
            <w:r w:rsidR="000E3CB5">
              <w:rPr>
                <w:rFonts w:ascii="Courier New" w:hAnsi="Courier New" w:cs="Courier New"/>
                <w:sz w:val="18"/>
              </w:rPr>
              <w:t>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F17312" w:rsidRDefault="00F17312" w:rsidP="00F17312">
            <w:pPr>
              <w:keepNext/>
              <w:keepLines/>
              <w:spacing w:after="0"/>
              <w:rPr>
                <w:rFonts w:ascii="Arial" w:hAnsi="Arial"/>
                <w:sz w:val="18"/>
              </w:rPr>
            </w:pPr>
          </w:p>
          <w:p w14:paraId="573C166F"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F17312" w:rsidRDefault="00F17312" w:rsidP="00F17312">
            <w:pPr>
              <w:keepNext/>
              <w:keepLines/>
              <w:spacing w:after="0"/>
              <w:rPr>
                <w:rFonts w:ascii="Arial" w:hAnsi="Arial"/>
                <w:sz w:val="18"/>
              </w:rPr>
            </w:pPr>
            <w:r>
              <w:rPr>
                <w:rFonts w:ascii="Arial" w:hAnsi="Arial"/>
                <w:sz w:val="18"/>
              </w:rPr>
              <w:t>isOrdered: False</w:t>
            </w:r>
          </w:p>
          <w:p w14:paraId="0F3A6026" w14:textId="77777777" w:rsidR="00F17312" w:rsidRDefault="00F17312" w:rsidP="00F17312">
            <w:pPr>
              <w:keepNext/>
              <w:keepLines/>
              <w:spacing w:after="0"/>
              <w:rPr>
                <w:rFonts w:ascii="Arial" w:hAnsi="Arial"/>
                <w:sz w:val="18"/>
              </w:rPr>
            </w:pPr>
            <w:r>
              <w:rPr>
                <w:rFonts w:ascii="Arial" w:hAnsi="Arial"/>
                <w:sz w:val="18"/>
              </w:rPr>
              <w:t>isUnique: True</w:t>
            </w:r>
          </w:p>
          <w:p w14:paraId="4D87565D" w14:textId="77777777" w:rsidR="00F17312" w:rsidRDefault="00F17312" w:rsidP="00F17312">
            <w:pPr>
              <w:keepNext/>
              <w:keepLines/>
              <w:spacing w:after="0"/>
              <w:rPr>
                <w:rFonts w:ascii="Arial" w:hAnsi="Arial"/>
                <w:sz w:val="18"/>
              </w:rPr>
            </w:pPr>
            <w:r>
              <w:rPr>
                <w:rFonts w:ascii="Arial" w:hAnsi="Arial"/>
                <w:sz w:val="18"/>
              </w:rPr>
              <w:t>defaultValue: None</w:t>
            </w:r>
          </w:p>
          <w:p w14:paraId="5C090F57" w14:textId="77777777" w:rsidR="00F17312" w:rsidRDefault="00F17312" w:rsidP="00F17312">
            <w:pPr>
              <w:pStyle w:val="TAL"/>
            </w:pPr>
            <w:r>
              <w:t>isNullable: False</w:t>
            </w:r>
          </w:p>
        </w:tc>
      </w:tr>
      <w:tr w:rsidR="00F17312" w14:paraId="155C406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F17312" w:rsidRDefault="000E3CB5"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F17312" w:rsidRDefault="00F17312" w:rsidP="00F17312">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w:t>
            </w:r>
            <w:r w:rsidR="000E3CB5">
              <w:rPr>
                <w:rFonts w:ascii="Courier New" w:hAnsi="Courier New" w:cs="Courier New"/>
                <w:sz w:val="18"/>
              </w:rPr>
              <w:t>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F17312" w:rsidRDefault="00F17312" w:rsidP="00F17312">
            <w:pPr>
              <w:keepNext/>
              <w:keepLines/>
              <w:spacing w:after="0"/>
              <w:rPr>
                <w:rFonts w:ascii="Arial" w:hAnsi="Arial"/>
                <w:sz w:val="18"/>
              </w:rPr>
            </w:pPr>
          </w:p>
          <w:p w14:paraId="23394F5E"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5CC395AC" w14:textId="77777777" w:rsidR="00F17312" w:rsidRDefault="00F17312" w:rsidP="00F17312">
            <w:pPr>
              <w:keepNext/>
              <w:keepLines/>
              <w:spacing w:after="0"/>
              <w:rPr>
                <w:rFonts w:ascii="Arial" w:hAnsi="Arial"/>
                <w:sz w:val="18"/>
              </w:rPr>
            </w:pPr>
            <w:r>
              <w:rPr>
                <w:rFonts w:ascii="Arial" w:hAnsi="Arial"/>
                <w:sz w:val="18"/>
              </w:rPr>
              <w:t>isOrdered: False</w:t>
            </w:r>
          </w:p>
          <w:p w14:paraId="5651DB3F" w14:textId="77777777" w:rsidR="00F17312" w:rsidRDefault="00F17312" w:rsidP="00F17312">
            <w:pPr>
              <w:keepNext/>
              <w:keepLines/>
              <w:spacing w:after="0"/>
              <w:rPr>
                <w:rFonts w:ascii="Arial" w:hAnsi="Arial"/>
                <w:sz w:val="18"/>
              </w:rPr>
            </w:pPr>
            <w:r>
              <w:rPr>
                <w:rFonts w:ascii="Arial" w:hAnsi="Arial"/>
                <w:sz w:val="18"/>
              </w:rPr>
              <w:t>isUnique: True</w:t>
            </w:r>
          </w:p>
          <w:p w14:paraId="1D54F214" w14:textId="77777777" w:rsidR="00F17312" w:rsidRDefault="00F17312" w:rsidP="00F17312">
            <w:pPr>
              <w:keepNext/>
              <w:keepLines/>
              <w:spacing w:after="0"/>
              <w:rPr>
                <w:rFonts w:ascii="Arial" w:hAnsi="Arial"/>
                <w:sz w:val="18"/>
              </w:rPr>
            </w:pPr>
            <w:r>
              <w:rPr>
                <w:rFonts w:ascii="Arial" w:hAnsi="Arial"/>
                <w:sz w:val="18"/>
              </w:rPr>
              <w:t>defaultValue: None</w:t>
            </w:r>
          </w:p>
          <w:p w14:paraId="5ED7BC36" w14:textId="77777777" w:rsidR="00F17312" w:rsidRDefault="00F17312" w:rsidP="00F17312">
            <w:pPr>
              <w:pStyle w:val="TAL"/>
            </w:pPr>
            <w:r>
              <w:t>isNullable: False</w:t>
            </w:r>
          </w:p>
        </w:tc>
      </w:tr>
      <w:tr w:rsidR="00F17312" w14:paraId="1FCF97D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F17312" w:rsidRDefault="00F17312" w:rsidP="00F17312">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F17312" w:rsidRDefault="00F17312" w:rsidP="00F17312">
            <w:pPr>
              <w:keepNext/>
              <w:keepLines/>
              <w:spacing w:after="0"/>
            </w:pPr>
          </w:p>
          <w:p w14:paraId="10FD5D9D" w14:textId="77777777" w:rsidR="00F17312" w:rsidRDefault="00F17312" w:rsidP="00F17312">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F17312" w:rsidRDefault="00F17312" w:rsidP="00F17312">
            <w:pPr>
              <w:pStyle w:val="TAL"/>
              <w:rPr>
                <w:lang w:eastAsia="zh-CN"/>
              </w:rPr>
            </w:pPr>
            <w:r>
              <w:t>type</w:t>
            </w:r>
            <w:r>
              <w:rPr>
                <w:lang w:eastAsia="zh-CN"/>
              </w:rPr>
              <w:t>: tceIDMappingInfo</w:t>
            </w:r>
          </w:p>
          <w:p w14:paraId="1DBC1E70" w14:textId="77777777" w:rsidR="00F17312" w:rsidRDefault="00F17312" w:rsidP="00F17312">
            <w:pPr>
              <w:pStyle w:val="TAL"/>
            </w:pPr>
            <w:r>
              <w:t xml:space="preserve">multiplicity: </w:t>
            </w:r>
            <w:r>
              <w:rPr>
                <w:szCs w:val="18"/>
              </w:rPr>
              <w:t>1..*</w:t>
            </w:r>
          </w:p>
          <w:p w14:paraId="54E87EC9" w14:textId="77777777" w:rsidR="00F17312" w:rsidRDefault="00F17312" w:rsidP="00F17312">
            <w:pPr>
              <w:pStyle w:val="TAL"/>
            </w:pPr>
            <w:r>
              <w:t>isOrdered: N/A</w:t>
            </w:r>
          </w:p>
          <w:p w14:paraId="7654C586" w14:textId="77777777" w:rsidR="00F17312" w:rsidRDefault="00F17312" w:rsidP="00F17312">
            <w:pPr>
              <w:pStyle w:val="TAL"/>
            </w:pPr>
            <w:r>
              <w:t>isUnique: N/A</w:t>
            </w:r>
          </w:p>
          <w:p w14:paraId="2D2AA416" w14:textId="77777777" w:rsidR="00F17312" w:rsidRDefault="00F17312" w:rsidP="00F17312">
            <w:pPr>
              <w:pStyle w:val="TAL"/>
            </w:pPr>
            <w:r>
              <w:t>defaultValue: None</w:t>
            </w:r>
          </w:p>
          <w:p w14:paraId="57E5A3F3" w14:textId="77777777" w:rsidR="00F17312" w:rsidRDefault="00F17312" w:rsidP="00F17312">
            <w:pPr>
              <w:keepNext/>
              <w:keepLines/>
              <w:spacing w:after="0"/>
              <w:rPr>
                <w:rFonts w:ascii="Arial" w:hAnsi="Arial"/>
                <w:sz w:val="18"/>
              </w:rPr>
            </w:pPr>
            <w:r>
              <w:t>isNullable: False</w:t>
            </w:r>
          </w:p>
        </w:tc>
      </w:tr>
      <w:tr w:rsidR="00F17312" w14:paraId="5C282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F17312" w:rsidRDefault="00F17312" w:rsidP="00F17312">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F17312" w:rsidRDefault="00F17312" w:rsidP="00F17312">
            <w:pPr>
              <w:pStyle w:val="TAL"/>
              <w:rPr>
                <w:lang w:eastAsia="zh-CN"/>
              </w:rPr>
            </w:pPr>
            <w:r>
              <w:t>type</w:t>
            </w:r>
            <w:r>
              <w:rPr>
                <w:lang w:eastAsia="zh-CN"/>
              </w:rPr>
              <w:t>: String</w:t>
            </w:r>
          </w:p>
          <w:p w14:paraId="40A31A84" w14:textId="77777777" w:rsidR="00F17312" w:rsidRDefault="00F17312" w:rsidP="00F17312">
            <w:pPr>
              <w:pStyle w:val="TAL"/>
            </w:pPr>
            <w:r>
              <w:t xml:space="preserve">multiplicity: </w:t>
            </w:r>
            <w:r>
              <w:rPr>
                <w:szCs w:val="18"/>
              </w:rPr>
              <w:t>1</w:t>
            </w:r>
          </w:p>
          <w:p w14:paraId="4C3D10F2" w14:textId="77777777" w:rsidR="00F17312" w:rsidRDefault="00F17312" w:rsidP="00F17312">
            <w:pPr>
              <w:pStyle w:val="TAL"/>
            </w:pPr>
            <w:r>
              <w:t>isOrdered: N/A</w:t>
            </w:r>
          </w:p>
          <w:p w14:paraId="5DBFE955" w14:textId="77777777" w:rsidR="00F17312" w:rsidRDefault="00F17312" w:rsidP="00F17312">
            <w:pPr>
              <w:pStyle w:val="TAL"/>
            </w:pPr>
            <w:r>
              <w:t>isUnique: N/A</w:t>
            </w:r>
          </w:p>
          <w:p w14:paraId="26673E6B" w14:textId="77777777" w:rsidR="00F17312" w:rsidRDefault="00F17312" w:rsidP="00F17312">
            <w:pPr>
              <w:pStyle w:val="TAL"/>
            </w:pPr>
            <w:r>
              <w:t>defaultValue: None</w:t>
            </w:r>
          </w:p>
          <w:p w14:paraId="61D24EDC" w14:textId="77777777" w:rsidR="00F17312" w:rsidRDefault="00F17312" w:rsidP="00F17312">
            <w:pPr>
              <w:keepNext/>
              <w:keepLines/>
              <w:spacing w:after="0"/>
              <w:rPr>
                <w:rFonts w:ascii="Arial" w:hAnsi="Arial"/>
                <w:sz w:val="18"/>
              </w:rPr>
            </w:pPr>
            <w:r>
              <w:t>isNullable: False</w:t>
            </w:r>
          </w:p>
        </w:tc>
      </w:tr>
      <w:tr w:rsidR="00F17312" w14:paraId="27320C5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F17312" w:rsidRDefault="00F17312" w:rsidP="00F17312">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F17312" w:rsidRDefault="00F17312" w:rsidP="00F17312">
            <w:pPr>
              <w:pStyle w:val="TAL"/>
              <w:rPr>
                <w:lang w:eastAsia="zh-CN"/>
              </w:rPr>
            </w:pPr>
            <w:r>
              <w:t>type</w:t>
            </w:r>
            <w:r>
              <w:rPr>
                <w:lang w:eastAsia="zh-CN"/>
              </w:rPr>
              <w:t>: Integer</w:t>
            </w:r>
          </w:p>
          <w:p w14:paraId="41F062C6" w14:textId="77777777" w:rsidR="00F17312" w:rsidRDefault="00F17312" w:rsidP="00F17312">
            <w:pPr>
              <w:pStyle w:val="TAL"/>
            </w:pPr>
            <w:r>
              <w:t xml:space="preserve">multiplicity: </w:t>
            </w:r>
            <w:r>
              <w:rPr>
                <w:szCs w:val="18"/>
              </w:rPr>
              <w:t>1</w:t>
            </w:r>
          </w:p>
          <w:p w14:paraId="3E0A2CBB" w14:textId="77777777" w:rsidR="00F17312" w:rsidRDefault="00F17312" w:rsidP="00F17312">
            <w:pPr>
              <w:pStyle w:val="TAL"/>
            </w:pPr>
            <w:r>
              <w:t>isOrdered: N/A</w:t>
            </w:r>
          </w:p>
          <w:p w14:paraId="2762E3DE" w14:textId="77777777" w:rsidR="00F17312" w:rsidRDefault="00F17312" w:rsidP="00F17312">
            <w:pPr>
              <w:pStyle w:val="TAL"/>
            </w:pPr>
            <w:r>
              <w:t>isUnique: N/A</w:t>
            </w:r>
          </w:p>
          <w:p w14:paraId="17CC7EA3" w14:textId="77777777" w:rsidR="00F17312" w:rsidRDefault="00F17312" w:rsidP="00F17312">
            <w:pPr>
              <w:pStyle w:val="TAL"/>
            </w:pPr>
            <w:r>
              <w:t>defaultValue: None</w:t>
            </w:r>
          </w:p>
          <w:p w14:paraId="1B22F587" w14:textId="77777777" w:rsidR="00F17312" w:rsidRDefault="00F17312" w:rsidP="00F17312">
            <w:pPr>
              <w:keepNext/>
              <w:keepLines/>
              <w:spacing w:after="0"/>
              <w:rPr>
                <w:rFonts w:ascii="Arial" w:hAnsi="Arial"/>
                <w:sz w:val="18"/>
              </w:rPr>
            </w:pPr>
            <w:r>
              <w:t>isNullable: False</w:t>
            </w:r>
          </w:p>
        </w:tc>
      </w:tr>
      <w:tr w:rsidR="00F17312" w14:paraId="14AAA2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pLMNTarget</w:t>
            </w:r>
          </w:p>
        </w:tc>
        <w:tc>
          <w:tcPr>
            <w:tcW w:w="5523" w:type="dxa"/>
            <w:tcBorders>
              <w:top w:val="single" w:sz="4" w:space="0" w:color="auto"/>
              <w:left w:val="single" w:sz="4" w:space="0" w:color="auto"/>
              <w:bottom w:val="single" w:sz="4" w:space="0" w:color="auto"/>
              <w:right w:val="single" w:sz="4" w:space="0" w:color="auto"/>
            </w:tcBorders>
            <w:hideMark/>
          </w:tcPr>
          <w:p w14:paraId="1EFF0D35" w14:textId="77777777" w:rsidR="00F17312" w:rsidRDefault="00F17312" w:rsidP="00F17312">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F17312" w:rsidRDefault="00F17312" w:rsidP="00F17312">
            <w:pPr>
              <w:pStyle w:val="TAL"/>
            </w:pPr>
            <w:r>
              <w:t>Type: PLMNId</w:t>
            </w:r>
          </w:p>
          <w:p w14:paraId="5A7B4258" w14:textId="77777777" w:rsidR="00F17312" w:rsidRDefault="00F17312" w:rsidP="00F17312">
            <w:pPr>
              <w:pStyle w:val="TAL"/>
            </w:pPr>
            <w:r>
              <w:t>multiplicity: 1</w:t>
            </w:r>
          </w:p>
          <w:p w14:paraId="45ACFE1D" w14:textId="77777777" w:rsidR="00F17312" w:rsidRDefault="00F17312" w:rsidP="00F17312">
            <w:pPr>
              <w:pStyle w:val="TAL"/>
            </w:pPr>
            <w:r>
              <w:t>isOrdered: N/A</w:t>
            </w:r>
          </w:p>
          <w:p w14:paraId="189D77B4" w14:textId="77777777" w:rsidR="00F17312" w:rsidRDefault="00F17312" w:rsidP="00F17312">
            <w:pPr>
              <w:pStyle w:val="TAL"/>
            </w:pPr>
            <w:r>
              <w:t>isUnique: N/A</w:t>
            </w:r>
          </w:p>
          <w:p w14:paraId="6C05EDB5" w14:textId="77777777" w:rsidR="00F17312" w:rsidRDefault="00F17312" w:rsidP="00F17312">
            <w:pPr>
              <w:pStyle w:val="TAL"/>
            </w:pPr>
            <w:r>
              <w:t>defaultValue: None</w:t>
            </w:r>
          </w:p>
          <w:p w14:paraId="3A7D373C" w14:textId="77777777" w:rsidR="00F17312" w:rsidRDefault="00F17312" w:rsidP="00F17312">
            <w:pPr>
              <w:pStyle w:val="TAL"/>
            </w:pPr>
            <w:r>
              <w:t>isNullable: False</w:t>
            </w:r>
          </w:p>
          <w:p w14:paraId="70BCC3A6" w14:textId="77777777" w:rsidR="00F17312" w:rsidRDefault="00F17312" w:rsidP="00F17312">
            <w:pPr>
              <w:keepNext/>
              <w:keepLines/>
              <w:spacing w:after="0"/>
              <w:rPr>
                <w:rFonts w:ascii="Arial" w:hAnsi="Arial"/>
                <w:sz w:val="18"/>
              </w:rPr>
            </w:pPr>
          </w:p>
        </w:tc>
      </w:tr>
      <w:tr w:rsidR="00F17312" w14:paraId="5A4A69E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F17312" w:rsidRDefault="00F17312" w:rsidP="00F17312">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F17312" w:rsidRDefault="00F17312" w:rsidP="00F17312">
            <w:pPr>
              <w:keepNext/>
              <w:keepLines/>
              <w:spacing w:after="0"/>
              <w:rPr>
                <w:rFonts w:ascii="Arial" w:eastAsia="DengXian" w:hAnsi="Arial"/>
                <w:sz w:val="18"/>
              </w:rPr>
            </w:pPr>
          </w:p>
          <w:p w14:paraId="6B5EC4C3" w14:textId="77777777" w:rsidR="00F17312" w:rsidRDefault="00F17312" w:rsidP="00F17312">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F17312" w:rsidRDefault="00F17312" w:rsidP="00F17312">
            <w:pPr>
              <w:keepNext/>
              <w:keepLines/>
              <w:spacing w:after="0"/>
              <w:rPr>
                <w:rFonts w:ascii="Arial" w:eastAsia="DengXian" w:hAnsi="Arial"/>
                <w:sz w:val="18"/>
              </w:rPr>
            </w:pPr>
          </w:p>
          <w:p w14:paraId="3E13CF73" w14:textId="77777777" w:rsidR="00F17312" w:rsidRDefault="00F17312" w:rsidP="00F17312">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F17312" w:rsidRDefault="00F17312" w:rsidP="00F17312">
            <w:pPr>
              <w:keepNext/>
              <w:keepLines/>
              <w:spacing w:after="0"/>
              <w:rPr>
                <w:rFonts w:ascii="Arial" w:eastAsia="DengXian" w:hAnsi="Arial"/>
                <w:sz w:val="18"/>
              </w:rPr>
            </w:pPr>
          </w:p>
          <w:p w14:paraId="3B1D80BC" w14:textId="77777777" w:rsidR="00F17312" w:rsidRDefault="00F17312" w:rsidP="00F17312">
            <w:pPr>
              <w:keepNext/>
              <w:keepLines/>
              <w:spacing w:after="0"/>
              <w:rPr>
                <w:rFonts w:ascii="Arial" w:eastAsia="DengXian" w:hAnsi="Arial"/>
                <w:sz w:val="18"/>
              </w:rPr>
            </w:pPr>
            <w:r>
              <w:rPr>
                <w:rFonts w:ascii="Arial" w:eastAsia="DengXian" w:hAnsi="Arial"/>
                <w:sz w:val="18"/>
              </w:rPr>
              <w:t>allowedValues: TRUE,FALSE</w:t>
            </w:r>
          </w:p>
          <w:p w14:paraId="75E07B91" w14:textId="77777777" w:rsidR="00F17312" w:rsidRDefault="00F17312" w:rsidP="00F17312">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F17312" w:rsidRDefault="00F17312" w:rsidP="00F17312">
            <w:pPr>
              <w:keepNext/>
              <w:keepLines/>
              <w:spacing w:after="0"/>
              <w:rPr>
                <w:rFonts w:ascii="Arial" w:eastAsia="DengXian" w:hAnsi="Arial"/>
                <w:sz w:val="18"/>
              </w:rPr>
            </w:pPr>
            <w:r>
              <w:rPr>
                <w:rFonts w:ascii="Arial" w:eastAsia="DengXian" w:hAnsi="Arial"/>
                <w:sz w:val="18"/>
              </w:rPr>
              <w:t>type: Boolean</w:t>
            </w:r>
          </w:p>
          <w:p w14:paraId="2C7A62D9" w14:textId="77777777" w:rsidR="00F17312" w:rsidRDefault="00F17312" w:rsidP="00F17312">
            <w:pPr>
              <w:keepNext/>
              <w:keepLines/>
              <w:spacing w:after="0"/>
              <w:rPr>
                <w:rFonts w:ascii="Arial" w:eastAsia="DengXian" w:hAnsi="Arial"/>
                <w:sz w:val="18"/>
              </w:rPr>
            </w:pPr>
            <w:r>
              <w:rPr>
                <w:rFonts w:ascii="Arial" w:eastAsia="DengXian" w:hAnsi="Arial"/>
                <w:sz w:val="18"/>
              </w:rPr>
              <w:t>multiplicity: 1</w:t>
            </w:r>
          </w:p>
          <w:p w14:paraId="6E2EE590" w14:textId="77777777" w:rsidR="00F17312" w:rsidRDefault="00F17312" w:rsidP="00F17312">
            <w:pPr>
              <w:keepNext/>
              <w:keepLines/>
              <w:spacing w:after="0"/>
              <w:rPr>
                <w:rFonts w:ascii="Arial" w:eastAsia="DengXian" w:hAnsi="Arial"/>
                <w:sz w:val="18"/>
              </w:rPr>
            </w:pPr>
            <w:r>
              <w:rPr>
                <w:rFonts w:ascii="Arial" w:eastAsia="DengXian" w:hAnsi="Arial"/>
                <w:sz w:val="18"/>
              </w:rPr>
              <w:t>isOrdered: N/A</w:t>
            </w:r>
          </w:p>
          <w:p w14:paraId="1829B123" w14:textId="77777777" w:rsidR="00F17312" w:rsidRDefault="00F17312" w:rsidP="00F17312">
            <w:pPr>
              <w:keepNext/>
              <w:keepLines/>
              <w:spacing w:after="0"/>
              <w:rPr>
                <w:rFonts w:ascii="Arial" w:eastAsia="DengXian" w:hAnsi="Arial"/>
                <w:sz w:val="18"/>
              </w:rPr>
            </w:pPr>
            <w:r>
              <w:rPr>
                <w:rFonts w:ascii="Arial" w:eastAsia="DengXian" w:hAnsi="Arial"/>
                <w:sz w:val="18"/>
              </w:rPr>
              <w:t>isUnique: N/A</w:t>
            </w:r>
          </w:p>
          <w:p w14:paraId="127D4DE1" w14:textId="77777777" w:rsidR="00F17312" w:rsidRDefault="00F17312" w:rsidP="00F17312">
            <w:pPr>
              <w:keepNext/>
              <w:keepLines/>
              <w:spacing w:after="0"/>
              <w:rPr>
                <w:rFonts w:ascii="Arial" w:eastAsia="DengXian" w:hAnsi="Arial"/>
                <w:sz w:val="18"/>
              </w:rPr>
            </w:pPr>
            <w:r>
              <w:rPr>
                <w:rFonts w:ascii="Arial" w:eastAsia="DengXian" w:hAnsi="Arial"/>
                <w:sz w:val="18"/>
              </w:rPr>
              <w:t>defaultValue: None</w:t>
            </w:r>
          </w:p>
          <w:p w14:paraId="6C21731F" w14:textId="77777777" w:rsidR="00F17312" w:rsidRDefault="00F17312" w:rsidP="00F17312">
            <w:pPr>
              <w:pStyle w:val="TAL"/>
            </w:pPr>
            <w:r>
              <w:rPr>
                <w:rFonts w:eastAsia="DengXian"/>
              </w:rPr>
              <w:t>isNullable: False</w:t>
            </w:r>
          </w:p>
        </w:tc>
      </w:tr>
      <w:tr w:rsidR="00F17312" w14:paraId="1B4C2DCD" w14:textId="77777777" w:rsidTr="004535DD">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7777777" w:rsidR="00F17312" w:rsidRDefault="00F17312" w:rsidP="00F17312">
            <w:pPr>
              <w:pStyle w:val="TAN"/>
            </w:pPr>
            <w:r>
              <w:t>NOTE 1: Void</w:t>
            </w:r>
          </w:p>
          <w:p w14:paraId="46C960E5" w14:textId="77777777" w:rsidR="00F17312" w:rsidRDefault="00F17312" w:rsidP="00F17312">
            <w:pPr>
              <w:pStyle w:val="TAN"/>
            </w:pPr>
            <w:r>
              <w:t xml:space="preserve">NOTE 2: The radio resource can be signaling resources (e.g. RRC connected users) or user plane resources (e.g. PRB, DRB). </w:t>
            </w:r>
            <w:bookmarkStart w:id="1591" w:name="OLE_LINK9"/>
            <w:r>
              <w:rPr>
                <w:rFonts w:eastAsia="DengXian" w:cs="Arial"/>
              </w:rPr>
              <w:t>Different RRM Policy maybe applied for different types of radio resource</w:t>
            </w:r>
            <w:bookmarkEnd w:id="1591"/>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p>
          <w:p w14:paraId="369714EC" w14:textId="77777777" w:rsidR="00F17312" w:rsidRDefault="00F17312" w:rsidP="00F17312">
            <w:pPr>
              <w:pStyle w:val="TAN"/>
            </w:pPr>
            <w:r>
              <w:t>NOTE 3: Void</w:t>
            </w:r>
          </w:p>
          <w:p w14:paraId="5D0A7281" w14:textId="77777777" w:rsidR="00F17312" w:rsidRDefault="00F17312" w:rsidP="00F17312">
            <w:pPr>
              <w:pStyle w:val="TAN"/>
            </w:pPr>
            <w:r>
              <w:t>NOTE 4: 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77777777" w:rsidR="00F17312" w:rsidRDefault="00F17312" w:rsidP="00F17312">
            <w:pPr>
              <w:pStyle w:val="TAN"/>
              <w:rPr>
                <w:rFonts w:cs="Arial"/>
                <w:szCs w:val="18"/>
              </w:rPr>
            </w:pPr>
            <w:r>
              <w:rPr>
                <w:rFonts w:cs="Arial"/>
                <w:szCs w:val="18"/>
              </w:rPr>
              <w:t>NOTE 5: 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77777777" w:rsidR="00F17312" w:rsidRDefault="00F17312" w:rsidP="00F17312">
            <w:pPr>
              <w:pStyle w:val="TAL"/>
            </w:pPr>
            <w:r>
              <w:t xml:space="preserve">NOTE 6: The maximum number of total RIM RS sequence within 10ms is 32 regardless </w:t>
            </w:r>
            <w:r>
              <w:rPr>
                <w:szCs w:val="18"/>
              </w:rPr>
              <w:t xml:space="preserve">single or two uplink-downlink period are configured </w:t>
            </w:r>
            <w:r>
              <w:t>in the 10ms..</w:t>
            </w:r>
          </w:p>
          <w:p w14:paraId="070394F1" w14:textId="77777777" w:rsidR="00F17312" w:rsidRDefault="00F17312" w:rsidP="00F17312">
            <w:pPr>
              <w:pStyle w:val="TAL"/>
            </w:pPr>
            <w:r>
              <w:t xml:space="preserve">NOTE 7: </w:t>
            </w:r>
          </w:p>
          <w:p w14:paraId="2F758B10" w14:textId="77777777" w:rsidR="00F17312" w:rsidRDefault="00F17312" w:rsidP="00F17312">
            <w:pPr>
              <w:pStyle w:val="B10"/>
            </w:pPr>
            <w:r>
              <w:t>1. The maximum number of consecutive uplink-downlink switching periods for repetition/near-far-functionality is 8 (the number can be either 2, 4, or 8) with near-far functionality and with repetition.</w:t>
            </w:r>
          </w:p>
          <w:p w14:paraId="4B64B06A" w14:textId="77777777" w:rsidR="00F17312" w:rsidRDefault="00F17312" w:rsidP="00F17312">
            <w:pPr>
              <w:pStyle w:val="B10"/>
            </w:pPr>
            <w:r>
              <w:t>2. The maximum number of consecutive uplink-downlink switching periods for repetition is 4 (the number can be either 1, 2, or 4) without near-far functionality and with repetition only.</w:t>
            </w:r>
          </w:p>
          <w:p w14:paraId="70D0B6E9" w14:textId="77777777" w:rsidR="00F17312" w:rsidRDefault="00F17312" w:rsidP="00F17312">
            <w:pPr>
              <w:pStyle w:val="B10"/>
            </w:pPr>
            <w:r>
              <w:t>3. The maximum number of consecutive uplink-downlink switching periods is 2 with near-far functionality only and without repetition.</w:t>
            </w:r>
          </w:p>
          <w:p w14:paraId="1205F1C6" w14:textId="77777777" w:rsidR="00F17312" w:rsidRDefault="00F17312" w:rsidP="00F17312">
            <w:pPr>
              <w:pStyle w:val="TAN"/>
              <w:rPr>
                <w:rFonts w:cs="Arial"/>
                <w:szCs w:val="18"/>
                <w:lang w:eastAsia="en-GB"/>
              </w:rPr>
            </w:pPr>
            <w:r>
              <w:rPr>
                <w:rFonts w:cs="Arial"/>
                <w:szCs w:val="18"/>
                <w:lang w:eastAsia="en-GB"/>
              </w:rPr>
              <w:t>NOTE 8 (for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0918E66A" w14:textId="77777777" w:rsidR="00F17312" w:rsidRDefault="00F17312" w:rsidP="00F17312">
            <w:pPr>
              <w:pStyle w:val="TAN"/>
            </w:pPr>
            <w:r>
              <w:t xml:space="preserve">NOTE 9: </w:t>
            </w:r>
            <w:r>
              <w:rPr>
                <w:rFonts w:cs="Arial"/>
                <w:szCs w:val="18"/>
                <w:lang w:eastAsia="zh-CN"/>
              </w:rPr>
              <w:t xml:space="preserve">Value MS0P5 </w:t>
            </w:r>
            <w:r>
              <w:rPr>
                <w:lang w:eastAsia="en-GB"/>
              </w:rPr>
              <w:t>corresponds to 0.5 ms, MS0P625 corresponds to 0.625 ms, MS1 corresponds to 1 ms, MS1P25 corresponds to 1.25 ms, and so on.</w:t>
            </w:r>
          </w:p>
        </w:tc>
      </w:tr>
    </w:tbl>
    <w:p w14:paraId="5485DB47" w14:textId="77777777" w:rsidR="00F17312" w:rsidRDefault="00F17312" w:rsidP="00F17312"/>
    <w:p w14:paraId="2E3A0969" w14:textId="77777777" w:rsidR="00F17312" w:rsidRDefault="00F17312" w:rsidP="00F17312">
      <w:pPr>
        <w:pStyle w:val="Heading2"/>
      </w:pPr>
      <w:bookmarkStart w:id="1592" w:name="_Toc59182732"/>
      <w:bookmarkStart w:id="1593" w:name="_Toc59184198"/>
      <w:bookmarkStart w:id="1594" w:name="_Toc59195133"/>
      <w:bookmarkStart w:id="1595" w:name="_Toc59439559"/>
      <w:bookmarkStart w:id="1596" w:name="_Toc67989982"/>
      <w:r>
        <w:t>4.5</w:t>
      </w:r>
      <w:r>
        <w:tab/>
        <w:t>Common notifications</w:t>
      </w:r>
      <w:bookmarkEnd w:id="1592"/>
      <w:bookmarkEnd w:id="1593"/>
      <w:bookmarkEnd w:id="1594"/>
      <w:bookmarkEnd w:id="1595"/>
      <w:bookmarkEnd w:id="1596"/>
    </w:p>
    <w:p w14:paraId="0387DA17" w14:textId="77777777" w:rsidR="00F17312" w:rsidRDefault="00F17312" w:rsidP="00F17312">
      <w:pPr>
        <w:pStyle w:val="Heading3"/>
      </w:pPr>
      <w:bookmarkStart w:id="1597" w:name="_Toc59182733"/>
      <w:bookmarkStart w:id="1598" w:name="_Toc59184199"/>
      <w:bookmarkStart w:id="1599" w:name="_Toc59195134"/>
      <w:bookmarkStart w:id="1600" w:name="_Toc59439560"/>
      <w:bookmarkStart w:id="1601" w:name="_Toc67989983"/>
      <w:r>
        <w:t>4.5.1</w:t>
      </w:r>
      <w:r>
        <w:tab/>
        <w:t>Alarm notifications</w:t>
      </w:r>
      <w:bookmarkEnd w:id="1597"/>
      <w:bookmarkEnd w:id="1598"/>
      <w:bookmarkEnd w:id="1599"/>
      <w:bookmarkEnd w:id="1600"/>
      <w:bookmarkEnd w:id="1601"/>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77777777" w:rsidR="00F17312" w:rsidRDefault="00F17312" w:rsidP="00F17312">
            <w:pPr>
              <w:pStyle w:val="TAH"/>
            </w:pPr>
            <w:r>
              <w:t>Qualifier</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1602" w:name="_Toc59182734"/>
      <w:bookmarkStart w:id="1603" w:name="_Toc59184200"/>
      <w:bookmarkStart w:id="1604" w:name="_Toc59195135"/>
      <w:bookmarkStart w:id="1605" w:name="_Toc59439561"/>
      <w:bookmarkStart w:id="1606" w:name="_Toc67989984"/>
      <w:r>
        <w:t>4.5.2</w:t>
      </w:r>
      <w:r>
        <w:tab/>
        <w:t>Configuration notifications</w:t>
      </w:r>
      <w:bookmarkEnd w:id="1602"/>
      <w:bookmarkEnd w:id="1603"/>
      <w:bookmarkEnd w:id="1604"/>
      <w:bookmarkEnd w:id="1605"/>
      <w:bookmarkEnd w:id="1606"/>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77777777" w:rsidR="00F17312" w:rsidRDefault="00F17312" w:rsidP="00F17312">
            <w:pPr>
              <w:pStyle w:val="TAH"/>
            </w:pPr>
            <w:r>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1607" w:name="_Toc59439562"/>
      <w:bookmarkStart w:id="1608" w:name="_Toc67989985"/>
      <w:r>
        <w:t>4.5.3</w:t>
      </w:r>
      <w:r>
        <w:tab/>
        <w:t>Threshold Crossing notifications</w:t>
      </w:r>
      <w:bookmarkEnd w:id="1607"/>
      <w:bookmarkEnd w:id="1608"/>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7777777" w:rsidR="00F17312" w:rsidRDefault="00F17312" w:rsidP="00F17312">
            <w:pPr>
              <w:pStyle w:val="TAH"/>
            </w:pPr>
            <w:r>
              <w:t>Qualifier</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1609" w:name="_Toc59182735"/>
      <w:bookmarkStart w:id="1610" w:name="_Toc59184201"/>
      <w:bookmarkStart w:id="1611" w:name="_Toc59195136"/>
      <w:bookmarkStart w:id="1612" w:name="_Toc59439563"/>
      <w:bookmarkStart w:id="1613" w:name="_Toc67989986"/>
      <w:r>
        <w:t>5</w:t>
      </w:r>
      <w:r>
        <w:tab/>
      </w:r>
      <w:r>
        <w:rPr>
          <w:lang w:eastAsia="zh-CN"/>
        </w:rPr>
        <w:t>Information Model definitions for 5GC NRM</w:t>
      </w:r>
      <w:bookmarkEnd w:id="1609"/>
      <w:bookmarkEnd w:id="1610"/>
      <w:bookmarkEnd w:id="1611"/>
      <w:bookmarkEnd w:id="1612"/>
      <w:bookmarkEnd w:id="1613"/>
    </w:p>
    <w:p w14:paraId="1E47F08A" w14:textId="6DBC0022" w:rsidR="00F17312" w:rsidRDefault="00F17312" w:rsidP="00F17312">
      <w:pPr>
        <w:pStyle w:val="Heading2"/>
      </w:pPr>
      <w:bookmarkStart w:id="1614" w:name="_Toc59182736"/>
      <w:bookmarkStart w:id="1615" w:name="_Toc59184202"/>
      <w:bookmarkStart w:id="1616" w:name="_Toc59195137"/>
      <w:bookmarkStart w:id="1617" w:name="_Toc59439564"/>
      <w:bookmarkStart w:id="1618" w:name="_Toc67989987"/>
      <w:r>
        <w:t>5.1</w:t>
      </w:r>
      <w:r>
        <w:tab/>
        <w:t>Imported information entities and local labels</w:t>
      </w:r>
      <w:bookmarkEnd w:id="1614"/>
      <w:bookmarkEnd w:id="1615"/>
      <w:bookmarkEnd w:id="1616"/>
      <w:bookmarkEnd w:id="1617"/>
      <w:bookmarkEnd w:id="1618"/>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7A394D3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954111" w14:textId="77777777" w:rsidR="00F17312" w:rsidRDefault="00F17312" w:rsidP="00F17312">
            <w:pPr>
              <w:pStyle w:val="TAL"/>
            </w:pPr>
            <w:r>
              <w:t>TS 28.702 [</w:t>
            </w:r>
            <w:r>
              <w:rPr>
                <w:lang w:eastAsia="zh-CN"/>
              </w:rPr>
              <w:t>20</w:t>
            </w:r>
            <w:r>
              <w:t xml:space="preserve">], IOC, </w:t>
            </w:r>
            <w:r>
              <w:rPr>
                <w:rFonts w:ascii="Courier New" w:hAnsi="Courier New" w:cs="Courier New"/>
              </w:rPr>
              <w:t>GmlcFunction</w:t>
            </w:r>
          </w:p>
        </w:tc>
        <w:tc>
          <w:tcPr>
            <w:tcW w:w="2855" w:type="dxa"/>
            <w:tcBorders>
              <w:top w:val="single" w:sz="4" w:space="0" w:color="auto"/>
              <w:left w:val="single" w:sz="4" w:space="0" w:color="auto"/>
              <w:bottom w:val="single" w:sz="4" w:space="0" w:color="auto"/>
              <w:right w:val="single" w:sz="4" w:space="0" w:color="auto"/>
            </w:tcBorders>
            <w:hideMark/>
          </w:tcPr>
          <w:p w14:paraId="18EDEA11" w14:textId="77777777" w:rsidR="00F17312" w:rsidRDefault="00F17312" w:rsidP="00F17312">
            <w:pPr>
              <w:pStyle w:val="TAL"/>
              <w:rPr>
                <w:rFonts w:ascii="Courier New" w:hAnsi="Courier New" w:cs="Courier New"/>
              </w:rPr>
            </w:pPr>
            <w:r>
              <w:rPr>
                <w:rFonts w:ascii="Courier New" w:hAnsi="Courier New" w:cs="Courier New"/>
              </w:rPr>
              <w:t>GmlcFunction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bl>
    <w:p w14:paraId="378B1546" w14:textId="77777777" w:rsidR="00F17312" w:rsidRDefault="00F17312" w:rsidP="00F17312">
      <w:bookmarkStart w:id="1619" w:name="_Toc59182737"/>
      <w:bookmarkStart w:id="1620" w:name="_Toc59184203"/>
      <w:bookmarkStart w:id="1621" w:name="_Toc59195138"/>
      <w:bookmarkStart w:id="1622" w:name="_Toc59439565"/>
      <w:bookmarkStart w:id="1623" w:name="_Toc67989988"/>
    </w:p>
    <w:p w14:paraId="1F9EBEDE" w14:textId="5CBC1C00" w:rsidR="00F17312" w:rsidRDefault="00F17312" w:rsidP="00F17312">
      <w:pPr>
        <w:pStyle w:val="Heading2"/>
      </w:pPr>
      <w:r>
        <w:t>5.2</w:t>
      </w:r>
      <w:r>
        <w:tab/>
        <w:t>Class diagram</w:t>
      </w:r>
      <w:bookmarkEnd w:id="1619"/>
      <w:bookmarkEnd w:id="1620"/>
      <w:bookmarkEnd w:id="1621"/>
      <w:bookmarkEnd w:id="1622"/>
      <w:bookmarkEnd w:id="1623"/>
    </w:p>
    <w:p w14:paraId="280D1880" w14:textId="77777777" w:rsidR="00F17312" w:rsidRDefault="00F17312" w:rsidP="00F17312">
      <w:pPr>
        <w:pStyle w:val="Heading3"/>
      </w:pPr>
      <w:bookmarkStart w:id="1624" w:name="_Toc59182738"/>
      <w:bookmarkStart w:id="1625" w:name="_Toc59184204"/>
      <w:bookmarkStart w:id="1626" w:name="_Toc59195139"/>
      <w:bookmarkStart w:id="1627" w:name="_Toc59439566"/>
      <w:bookmarkStart w:id="1628" w:name="_Toc67989989"/>
      <w:r>
        <w:t>5.2.1</w:t>
      </w:r>
      <w:r>
        <w:tab/>
        <w:t>Class diagram of 5GC NFs</w:t>
      </w:r>
      <w:bookmarkEnd w:id="1624"/>
      <w:bookmarkEnd w:id="1625"/>
      <w:bookmarkEnd w:id="1626"/>
      <w:bookmarkEnd w:id="1627"/>
      <w:bookmarkEnd w:id="1628"/>
    </w:p>
    <w:p w14:paraId="1971B5C7" w14:textId="77777777" w:rsidR="00F17312" w:rsidRDefault="00F17312" w:rsidP="00F17312">
      <w:pPr>
        <w:pStyle w:val="Heading4"/>
        <w:rPr>
          <w:lang w:eastAsia="zh-CN"/>
        </w:rPr>
      </w:pPr>
      <w:bookmarkStart w:id="1629" w:name="_Toc59182739"/>
      <w:bookmarkStart w:id="1630" w:name="_Toc59184205"/>
      <w:bookmarkStart w:id="1631" w:name="_Toc59195140"/>
      <w:bookmarkStart w:id="1632" w:name="_Toc59439567"/>
      <w:bookmarkStart w:id="1633" w:name="_Toc67989990"/>
      <w:r>
        <w:rPr>
          <w:lang w:eastAsia="zh-CN"/>
        </w:rPr>
        <w:t>5.2.1.1</w:t>
      </w:r>
      <w:r>
        <w:rPr>
          <w:lang w:eastAsia="zh-CN"/>
        </w:rPr>
        <w:tab/>
        <w:t>Relationships</w:t>
      </w:r>
      <w:bookmarkEnd w:id="1629"/>
      <w:bookmarkEnd w:id="1630"/>
      <w:bookmarkEnd w:id="1631"/>
      <w:bookmarkEnd w:id="1632"/>
      <w:bookmarkEnd w:id="1633"/>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46E35A95" w:rsidR="00F17312" w:rsidRDefault="00165257" w:rsidP="00F17312">
      <w:pPr>
        <w:pStyle w:val="TH"/>
      </w:pPr>
      <w:r>
        <w:object w:dxaOrig="11089" w:dyaOrig="9061" w14:anchorId="567A6A7B">
          <v:shape id="_x0000_i1047" type="#_x0000_t75" style="width:540pt;height:441.75pt" o:ole="">
            <v:imagedata r:id="rId49" o:title=""/>
          </v:shape>
          <o:OLEObject Type="Embed" ProgID="Visio.Drawing.11" ShapeID="_x0000_i1047" DrawAspect="Content" ObjectID="_1686057766" r:id="rId50"/>
        </w:object>
      </w:r>
    </w:p>
    <w:p w14:paraId="7E56C8B5" w14:textId="3C9D23C8" w:rsidR="00F17312" w:rsidRDefault="00F17312" w:rsidP="00F17312">
      <w:pPr>
        <w:pStyle w:val="TF"/>
      </w:pPr>
      <w:r>
        <w:t>Figure 5.2.1.1-1: 5GC NRM containment/naming relationship</w:t>
      </w:r>
    </w:p>
    <w:p w14:paraId="625EB7B2" w14:textId="77777777" w:rsidR="00F17312" w:rsidRDefault="00F17312" w:rsidP="00F17312">
      <w:r>
        <w:rPr>
          <w:color w:val="000000"/>
        </w:rPr>
        <w:t>The Figure 5.2.1.1-2 shows the transport view of AMF NRM.</w:t>
      </w:r>
    </w:p>
    <w:p w14:paraId="430008FA" w14:textId="1B16E48B" w:rsidR="00F17312" w:rsidRDefault="00165257" w:rsidP="00F17312">
      <w:pPr>
        <w:pStyle w:val="TH"/>
      </w:pPr>
      <w:r w:rsidRPr="002B15AA">
        <w:object w:dxaOrig="11797" w:dyaOrig="10573" w14:anchorId="531DCD5E">
          <v:shape id="_x0000_i1049" type="#_x0000_t75" style="width:480.75pt;height:430.5pt" o:ole="">
            <v:imagedata r:id="rId51" o:title=""/>
          </v:shape>
          <o:OLEObject Type="Embed" ProgID="Visio.Drawing.11" ShapeID="_x0000_i1049" DrawAspect="Content" ObjectID="_1686057767" r:id="rId52"/>
        </w:object>
      </w:r>
    </w:p>
    <w:p w14:paraId="0B006AB5" w14:textId="77777777" w:rsidR="00F17312" w:rsidRDefault="00F17312" w:rsidP="00F17312">
      <w:pPr>
        <w:pStyle w:val="TF"/>
      </w:pPr>
      <w:r>
        <w:t>Figure 5.2.1.1-2: Transport view of AMF NRM</w:t>
      </w:r>
    </w:p>
    <w:p w14:paraId="2A0A632B" w14:textId="77777777" w:rsidR="00F17312" w:rsidRDefault="00F17312" w:rsidP="00F17312">
      <w:pPr>
        <w:rPr>
          <w:color w:val="000000"/>
        </w:rPr>
      </w:pPr>
      <w:r>
        <w:rPr>
          <w:color w:val="000000"/>
        </w:rPr>
        <w:t>The Figure 5.2.1.1-3 shows the transport view of SMF NRM.</w:t>
      </w:r>
    </w:p>
    <w:bookmarkStart w:id="1634" w:name="_MON_1684895275"/>
    <w:bookmarkEnd w:id="1634"/>
    <w:p w14:paraId="3E9A7173" w14:textId="3976A05A" w:rsidR="00F17312" w:rsidRDefault="00F17312" w:rsidP="00F17312">
      <w:pPr>
        <w:pStyle w:val="TH"/>
      </w:pPr>
      <w:r>
        <w:object w:dxaOrig="9380" w:dyaOrig="5057" w14:anchorId="2E744C28">
          <v:shape id="_x0000_i1050" type="#_x0000_t75" style="width:468.75pt;height:252.75pt" o:ole="">
            <v:imagedata r:id="rId53" o:title=""/>
          </v:shape>
          <o:OLEObject Type="Embed" ProgID="Word.Picture.8" ShapeID="_x0000_i1050" DrawAspect="Content" ObjectID="_1686057768" r:id="rId54"/>
        </w:object>
      </w:r>
    </w:p>
    <w:p w14:paraId="560BF6DC" w14:textId="77777777" w:rsidR="00F17312" w:rsidRDefault="00F17312" w:rsidP="00F17312">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bookmarkStart w:id="1635" w:name="_MON_1684895240"/>
    <w:bookmarkEnd w:id="1635"/>
    <w:p w14:paraId="005D7680" w14:textId="57987CD4" w:rsidR="00F17312" w:rsidRDefault="00F17312" w:rsidP="00F17312">
      <w:pPr>
        <w:pStyle w:val="TH"/>
      </w:pPr>
      <w:r>
        <w:object w:dxaOrig="9643" w:dyaOrig="3881" w14:anchorId="391BF39C">
          <v:shape id="_x0000_i1051" type="#_x0000_t75" style="width:482.25pt;height:194.25pt" o:ole="">
            <v:imagedata r:id="rId55" o:title=""/>
          </v:shape>
          <o:OLEObject Type="Embed" ProgID="Word.Picture.8" ShapeID="_x0000_i1051" DrawAspect="Content" ObjectID="_1686057769" r:id="rId56"/>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52" type="#_x0000_t75" style="width:462pt;height:1in" o:ole="">
            <v:imagedata r:id="rId57" o:title=""/>
          </v:shape>
          <o:OLEObject Type="Embed" ProgID="Visio.Drawing.11" ShapeID="_x0000_i1052" DrawAspect="Content" ObjectID="_1686057770" r:id="rId58"/>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bookmarkStart w:id="1636" w:name="_MON_1684895198"/>
    <w:bookmarkEnd w:id="1636"/>
    <w:p w14:paraId="068BC1BF" w14:textId="7DE01204" w:rsidR="00F17312" w:rsidRDefault="00F17312" w:rsidP="00F17312">
      <w:pPr>
        <w:pStyle w:val="TH"/>
      </w:pPr>
      <w:r>
        <w:object w:dxaOrig="8068" w:dyaOrig="3882" w14:anchorId="069468F9">
          <v:shape id="_x0000_i1053" type="#_x0000_t75" style="width:403.5pt;height:194.25pt" o:ole="">
            <v:imagedata r:id="rId59" o:title=""/>
          </v:shape>
          <o:OLEObject Type="Embed" ProgID="Word.Picture.8" ShapeID="_x0000_i1053" DrawAspect="Content" ObjectID="_1686057771" r:id="rId60"/>
        </w:object>
      </w:r>
    </w:p>
    <w:p w14:paraId="085750B1" w14:textId="77777777" w:rsidR="00F17312" w:rsidRDefault="00F17312" w:rsidP="00F17312">
      <w:pPr>
        <w:pStyle w:val="TF"/>
      </w:pPr>
      <w:r>
        <w:t>Figure 5.2.1.1-6: Transport view of PCF NRM</w:t>
      </w:r>
    </w:p>
    <w:p w14:paraId="18BF4C7A" w14:textId="77777777" w:rsidR="00F17312" w:rsidRDefault="00F17312" w:rsidP="00F17312">
      <w:pPr>
        <w:rPr>
          <w:color w:val="000000"/>
        </w:rPr>
      </w:pPr>
      <w:r>
        <w:rPr>
          <w:color w:val="000000"/>
        </w:rPr>
        <w:t>The Figure 5.2.1.1-7 shows the transport view of AUSF NRM.</w:t>
      </w:r>
    </w:p>
    <w:bookmarkStart w:id="1637" w:name="_MON_1684895168"/>
    <w:bookmarkEnd w:id="1637"/>
    <w:p w14:paraId="7BB8A953" w14:textId="3D480C13" w:rsidR="00F17312" w:rsidRDefault="00F17312" w:rsidP="00F17312">
      <w:pPr>
        <w:pStyle w:val="TH"/>
      </w:pPr>
      <w:r>
        <w:object w:dxaOrig="9089" w:dyaOrig="2441" w14:anchorId="6BC4E601">
          <v:shape id="_x0000_i1054" type="#_x0000_t75" style="width:454.5pt;height:122.25pt" o:ole="">
            <v:imagedata r:id="rId61" o:title=""/>
          </v:shape>
          <o:OLEObject Type="Embed" ProgID="Word.Picture.8" ShapeID="_x0000_i1054" DrawAspect="Content" ObjectID="_1686057772" r:id="rId62"/>
        </w:object>
      </w:r>
    </w:p>
    <w:p w14:paraId="6DDD492E" w14:textId="77777777" w:rsidR="00F17312" w:rsidRDefault="00F17312" w:rsidP="00F17312">
      <w:pPr>
        <w:pStyle w:val="TF"/>
      </w:pPr>
      <w:r>
        <w:t>Figure 5.2.1.1-7: Transport view of AUSF NRM</w:t>
      </w:r>
    </w:p>
    <w:p w14:paraId="5D4D6BDC" w14:textId="77777777" w:rsidR="00F17312" w:rsidRDefault="00F17312" w:rsidP="00F17312">
      <w:pPr>
        <w:rPr>
          <w:color w:val="000000"/>
        </w:rPr>
      </w:pPr>
      <w:r>
        <w:rPr>
          <w:color w:val="000000"/>
        </w:rPr>
        <w:t>The Figure 5.2.1.1-8 shows the transport view of UDM NRM.</w:t>
      </w:r>
    </w:p>
    <w:p w14:paraId="7F528575" w14:textId="48C93740" w:rsidR="00F17312" w:rsidRDefault="00F17312" w:rsidP="00F17312">
      <w:pPr>
        <w:pStyle w:val="TH"/>
      </w:pPr>
      <w:r>
        <w:object w:dxaOrig="8359" w:dyaOrig="2441" w14:anchorId="79B3BC7A">
          <v:shape id="_x0000_i1055" type="#_x0000_t75" style="width:418.5pt;height:122.25pt" o:ole="">
            <v:imagedata r:id="rId63" o:title=""/>
          </v:shape>
          <o:OLEObject Type="Embed" ProgID="Word.Picture.8" ShapeID="_x0000_i1055" DrawAspect="Content" ObjectID="_1686057773" r:id="rId64"/>
        </w:object>
      </w:r>
    </w:p>
    <w:p w14:paraId="098E18A2" w14:textId="21DD2C93" w:rsidR="00F17312" w:rsidRDefault="00F17312" w:rsidP="00F17312">
      <w:pPr>
        <w:pStyle w:val="TF"/>
      </w:pPr>
      <w:r>
        <w:t>Figure 5.2.1.1-8: Transport view of UDM NRM</w:t>
      </w:r>
    </w:p>
    <w:p w14:paraId="2B53AC56" w14:textId="77777777" w:rsidR="00F17312" w:rsidRDefault="00F17312" w:rsidP="00F17312">
      <w:pPr>
        <w:rPr>
          <w:color w:val="000000"/>
        </w:rPr>
      </w:pPr>
      <w:r>
        <w:rPr>
          <w:color w:val="000000"/>
        </w:rPr>
        <w:t>The Figure 5.2.1.1-9 shows the transport view of NRF NRM.</w:t>
      </w:r>
    </w:p>
    <w:p w14:paraId="44071C89" w14:textId="3283C333" w:rsidR="00F17312" w:rsidRDefault="00F17312" w:rsidP="00F17312">
      <w:pPr>
        <w:jc w:val="center"/>
      </w:pPr>
      <w:r>
        <w:object w:dxaOrig="9645" w:dyaOrig="1606" w14:anchorId="0AEDA53C">
          <v:shape id="_x0000_i1056" type="#_x0000_t75" style="width:483pt;height:80.25pt" o:ole="">
            <v:imagedata r:id="rId65" o:title=""/>
          </v:shape>
          <o:OLEObject Type="Embed" ProgID="Word.Document.8" ShapeID="_x0000_i1056" DrawAspect="Content" ObjectID="_1686057774" r:id="rId66">
            <o:FieldCodes>\s</o:FieldCodes>
          </o:OLEObject>
        </w:object>
      </w:r>
    </w:p>
    <w:p w14:paraId="5FDE7D93" w14:textId="77777777" w:rsidR="00F17312" w:rsidRDefault="00F17312" w:rsidP="00F17312">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p w14:paraId="6EA563C1" w14:textId="52185711" w:rsidR="00F17312" w:rsidRDefault="00F17312" w:rsidP="00F17312">
      <w:pPr>
        <w:jc w:val="center"/>
      </w:pPr>
      <w:r>
        <w:object w:dxaOrig="9735" w:dyaOrig="2519" w14:anchorId="59E8A62B">
          <v:shape id="_x0000_i1057" type="#_x0000_t75" style="width:486pt;height:125.25pt" o:ole="">
            <v:imagedata r:id="rId67" o:title=""/>
          </v:shape>
          <o:OLEObject Type="Embed" ProgID="Word.Document.8" ShapeID="_x0000_i1057" DrawAspect="Content" ObjectID="_1686057775" r:id="rId68">
            <o:FieldCodes>\s</o:FieldCodes>
          </o:OLEObject>
        </w:object>
      </w:r>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58" type="#_x0000_t75" style="width:483pt;height:108.75pt" o:ole="">
            <v:imagedata r:id="rId69" o:title=""/>
          </v:shape>
          <o:OLEObject Type="Embed" ProgID="Visio.Drawing.11" ShapeID="_x0000_i1058" DrawAspect="Content" ObjectID="_1686057776" r:id="rId70"/>
        </w:object>
      </w:r>
    </w:p>
    <w:p w14:paraId="4BE3B585" w14:textId="77777777" w:rsidR="00F17312" w:rsidRDefault="00F17312" w:rsidP="00F17312">
      <w:pPr>
        <w:pStyle w:val="TF"/>
      </w:pPr>
      <w:r>
        <w:t>Figure 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77777777" w:rsidR="00F17312" w:rsidRDefault="00F17312" w:rsidP="00F17312">
      <w:pPr>
        <w:rPr>
          <w:color w:val="000000"/>
        </w:rPr>
      </w:pPr>
      <w:r>
        <w:object w:dxaOrig="9210" w:dyaOrig="1005" w14:anchorId="03D12627">
          <v:shape id="_x0000_i1059" type="#_x0000_t75" style="width:459.75pt;height:50.25pt" o:ole="">
            <v:imagedata r:id="rId71" o:title=""/>
          </v:shape>
          <o:OLEObject Type="Embed" ProgID="Visio.Drawing.11" ShapeID="_x0000_i1059" DrawAspect="Content" ObjectID="_1686057777" r:id="rId72"/>
        </w:object>
      </w:r>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60" type="#_x0000_t75" style="width:459.75pt;height:50.25pt" o:ole="">
            <v:imagedata r:id="rId73" o:title=""/>
          </v:shape>
          <o:OLEObject Type="Embed" ProgID="Visio.Drawing.11" ShapeID="_x0000_i1060" DrawAspect="Content" ObjectID="_1686057778" r:id="rId74"/>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61" type="#_x0000_t75" style="width:424.5pt;height:57.75pt" o:ole="">
            <v:imagedata r:id="rId75" o:title=""/>
          </v:shape>
          <o:OLEObject Type="Embed" ProgID="Word.Picture.8" ShapeID="_x0000_i1061" DrawAspect="Content" ObjectID="_1686057779" r:id="rId76"/>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62" type="#_x0000_t75" style="width:420.75pt;height:45.75pt" o:ole="">
            <v:imagedata r:id="rId77" o:title=""/>
          </v:shape>
          <o:OLEObject Type="Embed" ProgID="Visio.Drawing.11" ShapeID="_x0000_i1062" DrawAspect="Content" ObjectID="_1686057780" r:id="rId78"/>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63" type="#_x0000_t75" style="width:420.75pt;height:45.75pt" o:ole="">
            <v:imagedata r:id="rId79" o:title=""/>
          </v:shape>
          <o:OLEObject Type="Embed" ProgID="Visio.Drawing.11" ShapeID="_x0000_i1063" DrawAspect="Content" ObjectID="_1686057781" r:id="rId80"/>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1638" w:name="_MON_1685366034"/>
    <w:bookmarkEnd w:id="1638"/>
    <w:p w14:paraId="106DC5A2" w14:textId="584A56E0" w:rsidR="00F17312" w:rsidRDefault="003448DA" w:rsidP="00A87E70">
      <w:pPr>
        <w:pStyle w:val="TH"/>
      </w:pPr>
      <w:r>
        <w:object w:dxaOrig="9026" w:dyaOrig="3901" w14:anchorId="4240243C">
          <v:shape id="_x0000_i1065" type="#_x0000_t75" style="width:451.5pt;height:195pt" o:ole="">
            <v:imagedata r:id="rId81" o:title=""/>
          </v:shape>
          <o:OLEObject Type="Embed" ProgID="Word.Document.12" ShapeID="_x0000_i1065" DrawAspect="Content" ObjectID="_1686057782" r:id="rId82">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66" type="#_x0000_t75" style="width:381pt;height:64.5pt" o:ole="">
            <v:imagedata r:id="rId83" o:title=""/>
          </v:shape>
          <o:OLEObject Type="Embed" ProgID="Visio.Drawing.15" ShapeID="_x0000_i1066" DrawAspect="Content" ObjectID="_1686057783" r:id="rId84"/>
        </w:object>
      </w:r>
    </w:p>
    <w:p w14:paraId="071BE134" w14:textId="77777777" w:rsidR="00F17312" w:rsidRDefault="00F17312" w:rsidP="00F17312">
      <w:pPr>
        <w:pStyle w:val="TF"/>
      </w:pPr>
      <w:r>
        <w:t>Figure 5.2.1.1-18: NRM fragment for 5QI and DSCP mapping.</w:t>
      </w:r>
    </w:p>
    <w:p w14:paraId="539B3BBD" w14:textId="77777777" w:rsidR="00F17312" w:rsidRDefault="00F17312" w:rsidP="00F17312">
      <w:r>
        <w:rPr>
          <w:color w:val="000000"/>
        </w:rPr>
        <w:t>The Figure 5.2.1.1-19 shows the NRM fragment for predefined PCC rule.</w:t>
      </w:r>
    </w:p>
    <w:p w14:paraId="5E0CA121" w14:textId="77777777" w:rsidR="00F17312" w:rsidRDefault="00F17312" w:rsidP="00F17312">
      <w:pPr>
        <w:pStyle w:val="TH"/>
      </w:pPr>
      <w:r>
        <w:object w:dxaOrig="6765" w:dyaOrig="3135" w14:anchorId="760563B7">
          <v:shape id="_x0000_i1067" type="#_x0000_t75" style="width:338.25pt;height:156pt" o:ole="">
            <v:imagedata r:id="rId85" o:title=""/>
          </v:shape>
          <o:OLEObject Type="Embed" ProgID="Visio.Drawing.15" ShapeID="_x0000_i1067" DrawAspect="Content" ObjectID="_1686057784" r:id="rId86"/>
        </w:object>
      </w:r>
    </w:p>
    <w:p w14:paraId="258E6574" w14:textId="77777777" w:rsidR="00F17312" w:rsidRDefault="00F17312" w:rsidP="00F17312">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639" w:name="_MON_1685365415"/>
    <w:bookmarkEnd w:id="1639"/>
    <w:p w14:paraId="1D75F533" w14:textId="36F3B9ED" w:rsidR="00F17312" w:rsidRDefault="00516D29" w:rsidP="00F17312">
      <w:pPr>
        <w:pStyle w:val="TH"/>
      </w:pPr>
      <w:r>
        <w:object w:dxaOrig="9026" w:dyaOrig="3571" w14:anchorId="0FBBB799">
          <v:shape id="_x0000_i1069" type="#_x0000_t75" style="width:451.5pt;height:178.5pt" o:ole="">
            <v:imagedata r:id="rId87" o:title=""/>
          </v:shape>
          <o:OLEObject Type="Embed" ProgID="Word.Document.12" ShapeID="_x0000_i1069" DrawAspect="Content" ObjectID="_1686057785" r:id="rId88">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287C6B6D" w:rsidR="00165257" w:rsidRDefault="00165257" w:rsidP="00165257">
      <w:pPr>
        <w:rPr>
          <w:color w:val="000000"/>
        </w:rPr>
      </w:pPr>
      <w:r>
        <w:rPr>
          <w:color w:val="000000"/>
        </w:rPr>
        <w:t>The Figure 5.2.1.1-21 shows the transport view of  NSACF NRM.</w:t>
      </w:r>
    </w:p>
    <w:p w14:paraId="276F64E7" w14:textId="77777777" w:rsidR="00165257" w:rsidRDefault="00165257" w:rsidP="00A87E70">
      <w:pPr>
        <w:pStyle w:val="TH"/>
      </w:pPr>
      <w:r>
        <w:object w:dxaOrig="9240" w:dyaOrig="1020" w14:anchorId="7A41A1A2">
          <v:shape id="_x0000_i1070" type="#_x0000_t75" style="width:460.5pt;height:51.75pt" o:ole="">
            <v:imagedata r:id="rId89" o:title=""/>
          </v:shape>
          <o:OLEObject Type="Embed" ProgID="Visio.Drawing.11" ShapeID="_x0000_i1070" DrawAspect="Content" ObjectID="_1686057786" r:id="rId90"/>
        </w:object>
      </w:r>
    </w:p>
    <w:p w14:paraId="777EA8FD" w14:textId="32EF978D" w:rsidR="00165257" w:rsidRDefault="00165257" w:rsidP="00165257">
      <w:pPr>
        <w:pStyle w:val="TF"/>
      </w:pPr>
      <w:r>
        <w:t>Figure 5.2.1.1-21: Transport view of NSACF NRM</w:t>
      </w:r>
    </w:p>
    <w:p w14:paraId="2E9B569B" w14:textId="77777777" w:rsidR="00165257" w:rsidRDefault="00165257" w:rsidP="00F17312">
      <w:pPr>
        <w:pStyle w:val="TF"/>
      </w:pPr>
    </w:p>
    <w:p w14:paraId="7C40E787" w14:textId="77777777" w:rsidR="00F17312" w:rsidRDefault="00F17312" w:rsidP="00F17312">
      <w:pPr>
        <w:pStyle w:val="Heading4"/>
        <w:rPr>
          <w:rFonts w:cs="Arial"/>
          <w:lang w:eastAsia="zh-CN"/>
        </w:rPr>
      </w:pPr>
      <w:bookmarkStart w:id="1640" w:name="_Toc59182740"/>
      <w:bookmarkStart w:id="1641" w:name="_Toc59184206"/>
      <w:bookmarkStart w:id="1642" w:name="_Toc59195141"/>
      <w:bookmarkStart w:id="1643" w:name="_Toc59439568"/>
      <w:bookmarkStart w:id="1644" w:name="_Toc67989991"/>
      <w:r>
        <w:rPr>
          <w:rFonts w:cs="Arial"/>
          <w:lang w:eastAsia="zh-CN"/>
        </w:rPr>
        <w:t>5.2.1.2</w:t>
      </w:r>
      <w:r>
        <w:rPr>
          <w:rFonts w:cs="Arial"/>
          <w:lang w:eastAsia="zh-CN"/>
        </w:rPr>
        <w:tab/>
        <w:t>Inheritance</w:t>
      </w:r>
      <w:bookmarkEnd w:id="1640"/>
      <w:bookmarkEnd w:id="1641"/>
      <w:bookmarkEnd w:id="1642"/>
      <w:bookmarkEnd w:id="1643"/>
      <w:bookmarkEnd w:id="1644"/>
    </w:p>
    <w:p w14:paraId="60FF1FF3" w14:textId="77777777" w:rsidR="00F17312" w:rsidRDefault="00F17312" w:rsidP="00F17312">
      <w:pPr>
        <w:keepNext/>
      </w:pPr>
      <w:r>
        <w:t>This clause depicts the inheritance relationships that exist between IOCs.</w:t>
      </w:r>
    </w:p>
    <w:p w14:paraId="36799B7F" w14:textId="77777777" w:rsidR="00F17312" w:rsidRDefault="00F17312" w:rsidP="00F17312">
      <w:pPr>
        <w:keepNext/>
      </w:pPr>
      <w:r>
        <w:t xml:space="preserve">Figure 5.2.1.2-1 shows the inheritance hierarchy from IOC ManagedFunction related to the 5GC NF NRM. </w:t>
      </w:r>
    </w:p>
    <w:p w14:paraId="724F3864" w14:textId="3F3077D0" w:rsidR="00F17312" w:rsidRDefault="00C4065E" w:rsidP="00A87E70">
      <w:pPr>
        <w:pStyle w:val="TH"/>
      </w:pPr>
      <w:r>
        <w:object w:dxaOrig="11474" w:dyaOrig="8485" w14:anchorId="45F5A6BB">
          <v:shape id="_x0000_i1072" type="#_x0000_t75" style="width:574.5pt;height:424.5pt" o:ole="">
            <v:imagedata r:id="rId91" o:title=""/>
          </v:shape>
          <o:OLEObject Type="Embed" ProgID="Visio.Drawing.11" ShapeID="_x0000_i1072" DrawAspect="Content" ObjectID="_1686057787" r:id="rId92"/>
        </w:object>
      </w:r>
    </w:p>
    <w:p w14:paraId="64334BB0" w14:textId="77777777" w:rsidR="00F17312" w:rsidRDefault="00F17312" w:rsidP="00F17312">
      <w:pPr>
        <w:pStyle w:val="TF"/>
      </w:pPr>
      <w:r>
        <w:t xml:space="preserve">Figure 5.2.1.2-1: Inheritance hierarchy from IOC ManagedFunction related to the 5GC NF NRM </w:t>
      </w:r>
    </w:p>
    <w:p w14:paraId="1EEB866A" w14:textId="77777777" w:rsidR="00F17312" w:rsidRDefault="00F17312" w:rsidP="00F17312">
      <w:pPr>
        <w:keepNext/>
      </w:pPr>
      <w:r>
        <w:t xml:space="preserve">Figure 5.2.1.2-2 shows the inheritance hierarchy from IOC EP_RP related to 5GC NF NRM. </w:t>
      </w:r>
    </w:p>
    <w:p w14:paraId="7CA6E424" w14:textId="417141AD" w:rsidR="00F17312" w:rsidRDefault="00C4065E" w:rsidP="00F17312">
      <w:pPr>
        <w:pStyle w:val="TH"/>
      </w:pPr>
      <w:r w:rsidRPr="002B15AA">
        <w:object w:dxaOrig="10789" w:dyaOrig="8292" w14:anchorId="5BFA6DBA">
          <v:shape id="_x0000_i1074" type="#_x0000_t75" style="width:480.75pt;height:369.75pt" o:ole="">
            <v:imagedata r:id="rId93" o:title=""/>
          </v:shape>
          <o:OLEObject Type="Embed" ProgID="Visio.Drawing.11" ShapeID="_x0000_i1074" DrawAspect="Content" ObjectID="_1686057788" r:id="rId94"/>
        </w:object>
      </w:r>
    </w:p>
    <w:p w14:paraId="5A699438" w14:textId="624B0A23" w:rsidR="00F17312" w:rsidRDefault="00F17312" w:rsidP="00F17312">
      <w:pPr>
        <w:pStyle w:val="TF"/>
      </w:pPr>
      <w:r>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75" type="#_x0000_t75" style="width:159.75pt;height:170.25pt" o:ole="">
            <v:imagedata r:id="rId95" o:title=""/>
          </v:shape>
          <o:OLEObject Type="Embed" ProgID="Visio.Drawing.15" ShapeID="_x0000_i1075" DrawAspect="Content" ObjectID="_1686057789" r:id="rId96"/>
        </w:object>
      </w:r>
    </w:p>
    <w:p w14:paraId="76E31751" w14:textId="77777777" w:rsidR="00F17312" w:rsidRDefault="00F17312" w:rsidP="00F17312">
      <w:pPr>
        <w:pStyle w:val="TF"/>
      </w:pPr>
      <w:r>
        <w:t xml:space="preserve">Figure 5.2.1.2-3: Inheritance hierarchy for IOC QFQoSMonitoringControl </w:t>
      </w:r>
    </w:p>
    <w:p w14:paraId="01027A36" w14:textId="77777777" w:rsidR="00F17312" w:rsidRDefault="00F17312" w:rsidP="00F17312">
      <w:pPr>
        <w:pStyle w:val="TH"/>
      </w:pPr>
      <w:r>
        <w:object w:dxaOrig="6960" w:dyaOrig="4110" w14:anchorId="3518709F">
          <v:shape id="_x0000_i1076" type="#_x0000_t75" style="width:348pt;height:205.5pt" o:ole="">
            <v:imagedata r:id="rId97" o:title=""/>
          </v:shape>
          <o:OLEObject Type="Embed" ProgID="Visio.Drawing.15" ShapeID="_x0000_i1076" DrawAspect="Content" ObjectID="_1686057790" r:id="rId98"/>
        </w:object>
      </w:r>
    </w:p>
    <w:p w14:paraId="57171FCA" w14:textId="77777777" w:rsidR="00F17312" w:rsidRDefault="00F17312" w:rsidP="00F17312">
      <w:pPr>
        <w:pStyle w:val="TF"/>
      </w:pPr>
      <w:r>
        <w:t>Figure 5.2.1.2-4: Inheritance hierarchy for IOC GtpUPathQoSMonitoringControl</w:t>
      </w:r>
    </w:p>
    <w:p w14:paraId="2D2B6EBD" w14:textId="77777777" w:rsidR="00F17312" w:rsidRDefault="00F17312" w:rsidP="00F17312">
      <w:pPr>
        <w:pStyle w:val="TH"/>
      </w:pPr>
      <w:r>
        <w:object w:dxaOrig="3450" w:dyaOrig="3600" w14:anchorId="05A549C0">
          <v:shape id="_x0000_i1077" type="#_x0000_t75" style="width:171.75pt;height:180.75pt" o:ole="">
            <v:imagedata r:id="rId99" o:title=""/>
          </v:shape>
          <o:OLEObject Type="Embed" ProgID="Visio.Drawing.15" ShapeID="_x0000_i1077" DrawAspect="Content" ObjectID="_1686057791" r:id="rId100"/>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78" type="#_x0000_t75" style="width:159.75pt;height:171.75pt" o:ole="">
            <v:imagedata r:id="rId101" o:title=""/>
          </v:shape>
          <o:OLEObject Type="Embed" ProgID="Visio.Drawing.15" ShapeID="_x0000_i1078" DrawAspect="Content" ObjectID="_1686057792" r:id="rId102"/>
        </w:object>
      </w:r>
    </w:p>
    <w:p w14:paraId="4C9B49EC" w14:textId="77777777" w:rsidR="00F17312" w:rsidRDefault="00F17312" w:rsidP="00F17312">
      <w:pPr>
        <w:pStyle w:val="TF"/>
      </w:pPr>
      <w:r>
        <w:t>Figure 5.2.1.2-6: Inheritance hierarchy for IOC FiveQiDscpMapping</w:t>
      </w:r>
    </w:p>
    <w:p w14:paraId="7C6FBBBF" w14:textId="77777777" w:rsidR="00F17312" w:rsidRDefault="00F17312" w:rsidP="00F17312">
      <w:pPr>
        <w:pStyle w:val="TH"/>
      </w:pPr>
      <w:r>
        <w:object w:dxaOrig="3195" w:dyaOrig="3390" w14:anchorId="0BC81FC4">
          <v:shape id="_x0000_i1079" type="#_x0000_t75" style="width:159.75pt;height:169.5pt" o:ole="">
            <v:imagedata r:id="rId103" o:title=""/>
          </v:shape>
          <o:OLEObject Type="Embed" ProgID="Visio.Drawing.15" ShapeID="_x0000_i1079" DrawAspect="Content" ObjectID="_1686057793" r:id="rId104"/>
        </w:object>
      </w:r>
    </w:p>
    <w:p w14:paraId="6582867F" w14:textId="77777777" w:rsidR="00F17312" w:rsidRDefault="00F17312" w:rsidP="00F17312">
      <w:pPr>
        <w:pStyle w:val="TF"/>
      </w:pPr>
      <w:r>
        <w:t>Figure 5.2.1.2-7: Inheritance hierarchy for predefined PCC rule modeling</w:t>
      </w:r>
    </w:p>
    <w:p w14:paraId="5B6E9691" w14:textId="77777777" w:rsidR="00F17312" w:rsidRDefault="00F17312" w:rsidP="00F17312">
      <w:pPr>
        <w:pStyle w:val="TH"/>
      </w:pPr>
      <w:r>
        <w:object w:dxaOrig="3195" w:dyaOrig="3390" w14:anchorId="177759E1">
          <v:shape id="_x0000_i1080" type="#_x0000_t75" style="width:159.75pt;height:169.5pt" o:ole="">
            <v:imagedata r:id="rId105" o:title=""/>
          </v:shape>
          <o:OLEObject Type="Embed" ProgID="Visio.Drawing.15" ShapeID="_x0000_i1080" DrawAspect="Content" ObjectID="_1686057794" r:id="rId106"/>
        </w:object>
      </w:r>
    </w:p>
    <w:p w14:paraId="3C93301D" w14:textId="77777777" w:rsidR="00F17312" w:rsidRDefault="00F17312" w:rsidP="00F17312">
      <w:pPr>
        <w:pStyle w:val="TF"/>
      </w:pPr>
      <w:r>
        <w:t>Figure 5.2.1.2-8: Inheritance hierarchy for IOC Dynamic5QISet</w:t>
      </w:r>
    </w:p>
    <w:p w14:paraId="75A9908A" w14:textId="77777777" w:rsidR="00F17312" w:rsidRDefault="00F17312" w:rsidP="00F17312">
      <w:pPr>
        <w:pStyle w:val="Heading3"/>
      </w:pPr>
      <w:bookmarkStart w:id="1645" w:name="_Toc59182741"/>
      <w:bookmarkStart w:id="1646" w:name="_Toc59184207"/>
      <w:bookmarkStart w:id="1647" w:name="_Toc59195142"/>
      <w:bookmarkStart w:id="1648" w:name="_Toc59439569"/>
      <w:bookmarkStart w:id="1649" w:name="_Toc67989992"/>
      <w:r>
        <w:t>5.2.2</w:t>
      </w:r>
      <w:r>
        <w:tab/>
        <w:t>Class diagram of AMF Region/AMF Set</w:t>
      </w:r>
      <w:bookmarkEnd w:id="1645"/>
      <w:bookmarkEnd w:id="1646"/>
      <w:bookmarkEnd w:id="1647"/>
      <w:bookmarkEnd w:id="1648"/>
      <w:bookmarkEnd w:id="1649"/>
    </w:p>
    <w:p w14:paraId="051AED55" w14:textId="77777777" w:rsidR="00F17312" w:rsidRDefault="00F17312" w:rsidP="00F17312">
      <w:pPr>
        <w:pStyle w:val="Heading4"/>
        <w:rPr>
          <w:lang w:eastAsia="zh-CN"/>
        </w:rPr>
      </w:pPr>
      <w:bookmarkStart w:id="1650" w:name="_Toc59182742"/>
      <w:bookmarkStart w:id="1651" w:name="_Toc59184208"/>
      <w:bookmarkStart w:id="1652" w:name="_Toc59195143"/>
      <w:bookmarkStart w:id="1653" w:name="_Toc59439570"/>
      <w:bookmarkStart w:id="1654" w:name="_Toc67989993"/>
      <w:r>
        <w:rPr>
          <w:lang w:eastAsia="zh-CN"/>
        </w:rPr>
        <w:t>5.2.2.1</w:t>
      </w:r>
      <w:r>
        <w:rPr>
          <w:lang w:eastAsia="zh-CN"/>
        </w:rPr>
        <w:tab/>
        <w:t>Relationships</w:t>
      </w:r>
      <w:bookmarkEnd w:id="1650"/>
      <w:bookmarkEnd w:id="1651"/>
      <w:bookmarkEnd w:id="1652"/>
      <w:bookmarkEnd w:id="1653"/>
      <w:bookmarkEnd w:id="1654"/>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77777777" w:rsidR="00F17312" w:rsidRDefault="00F17312" w:rsidP="00F17312">
      <w:pPr>
        <w:jc w:val="center"/>
      </w:pPr>
      <w:r>
        <w:object w:dxaOrig="6045" w:dyaOrig="4050" w14:anchorId="58BFBEA4">
          <v:shape id="_x0000_i1081" type="#_x0000_t75" style="width:302.25pt;height:202.5pt" o:ole="">
            <v:imagedata r:id="rId107" o:title=""/>
          </v:shape>
          <o:OLEObject Type="Embed" ProgID="Visio.Drawing.11" ShapeID="_x0000_i1081" DrawAspect="Content" ObjectID="_1686057795" r:id="rId108"/>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1655" w:name="_Toc59182743"/>
      <w:bookmarkStart w:id="1656" w:name="_Toc59184209"/>
      <w:bookmarkStart w:id="1657" w:name="_Toc59195144"/>
      <w:bookmarkStart w:id="1658" w:name="_Toc59439571"/>
      <w:bookmarkStart w:id="1659" w:name="_Toc67989994"/>
      <w:r>
        <w:rPr>
          <w:lang w:eastAsia="zh-CN"/>
        </w:rPr>
        <w:t>5.2.2.2</w:t>
      </w:r>
      <w:r>
        <w:rPr>
          <w:lang w:eastAsia="zh-CN"/>
        </w:rPr>
        <w:tab/>
        <w:t>Inheritance</w:t>
      </w:r>
      <w:bookmarkEnd w:id="1655"/>
      <w:bookmarkEnd w:id="1656"/>
      <w:bookmarkEnd w:id="1657"/>
      <w:bookmarkEnd w:id="1658"/>
      <w:bookmarkEnd w:id="1659"/>
    </w:p>
    <w:p w14:paraId="164265E2" w14:textId="77777777" w:rsidR="00F17312" w:rsidRDefault="00F17312" w:rsidP="00F17312">
      <w:r>
        <w:t>This clause depicts the inheritance relationships that exist between IOCs.</w:t>
      </w:r>
    </w:p>
    <w:p w14:paraId="0C4B3DDC" w14:textId="77777777" w:rsidR="00F17312" w:rsidRDefault="00F17312" w:rsidP="00F17312">
      <w:r>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82" type="#_x0000_t75" style="width:302.25pt;height:116.25pt" o:ole="">
            <v:imagedata r:id="rId109" o:title=""/>
          </v:shape>
          <o:OLEObject Type="Embed" ProgID="Visio.Drawing.11" ShapeID="_x0000_i1082" DrawAspect="Content" ObjectID="_1686057796" r:id="rId110"/>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1660" w:name="_Toc59182744"/>
      <w:bookmarkStart w:id="1661" w:name="_Toc59184210"/>
      <w:bookmarkStart w:id="1662" w:name="_Toc59195145"/>
      <w:bookmarkStart w:id="1663" w:name="_Toc59439572"/>
      <w:bookmarkStart w:id="1664" w:name="_Toc67989995"/>
      <w:r>
        <w:t>5.3</w:t>
      </w:r>
      <w:r>
        <w:tab/>
        <w:t>Class definitions</w:t>
      </w:r>
      <w:bookmarkEnd w:id="1660"/>
      <w:bookmarkEnd w:id="1661"/>
      <w:bookmarkEnd w:id="1662"/>
      <w:bookmarkEnd w:id="1663"/>
      <w:bookmarkEnd w:id="1664"/>
    </w:p>
    <w:p w14:paraId="4C7A355B" w14:textId="77777777" w:rsidR="00F17312" w:rsidRDefault="00F17312" w:rsidP="00F17312">
      <w:pPr>
        <w:pStyle w:val="Heading3"/>
        <w:rPr>
          <w:rFonts w:cs="Arial"/>
          <w:lang w:eastAsia="zh-CN"/>
        </w:rPr>
      </w:pPr>
      <w:bookmarkStart w:id="1665" w:name="_Toc59182745"/>
      <w:bookmarkStart w:id="1666" w:name="_Toc59184211"/>
      <w:bookmarkStart w:id="1667" w:name="_Toc59195146"/>
      <w:bookmarkStart w:id="1668" w:name="_Toc59439573"/>
      <w:bookmarkStart w:id="1669" w:name="_Toc67989996"/>
      <w:r>
        <w:rPr>
          <w:rFonts w:cs="Arial"/>
          <w:lang w:eastAsia="zh-CN"/>
        </w:rPr>
        <w:t>5.3.1</w:t>
      </w:r>
      <w:r>
        <w:rPr>
          <w:rFonts w:cs="Arial"/>
          <w:lang w:eastAsia="zh-CN"/>
        </w:rPr>
        <w:tab/>
      </w:r>
      <w:r>
        <w:rPr>
          <w:rFonts w:ascii="Courier New" w:hAnsi="Courier New"/>
        </w:rPr>
        <w:t>AMFFunction</w:t>
      </w:r>
      <w:bookmarkEnd w:id="1665"/>
      <w:bookmarkEnd w:id="1666"/>
      <w:bookmarkEnd w:id="1667"/>
      <w:bookmarkEnd w:id="1668"/>
      <w:bookmarkEnd w:id="1669"/>
    </w:p>
    <w:p w14:paraId="075DB0CA" w14:textId="77777777" w:rsidR="00F17312" w:rsidRDefault="00F17312" w:rsidP="00F17312">
      <w:pPr>
        <w:pStyle w:val="Heading4"/>
      </w:pPr>
      <w:bookmarkStart w:id="1670" w:name="_Toc59182746"/>
      <w:bookmarkStart w:id="1671" w:name="_Toc59184212"/>
      <w:bookmarkStart w:id="1672" w:name="_Toc59195147"/>
      <w:bookmarkStart w:id="1673" w:name="_Toc59439574"/>
      <w:bookmarkStart w:id="1674" w:name="_Toc67989997"/>
      <w:r>
        <w:rPr>
          <w:lang w:eastAsia="zh-CN"/>
        </w:rPr>
        <w:t>5.3</w:t>
      </w:r>
      <w:r>
        <w:t>.1.1</w:t>
      </w:r>
      <w:r>
        <w:tab/>
        <w:t>Definition</w:t>
      </w:r>
      <w:bookmarkEnd w:id="1670"/>
      <w:bookmarkEnd w:id="1671"/>
      <w:bookmarkEnd w:id="1672"/>
      <w:bookmarkEnd w:id="1673"/>
      <w:bookmarkEnd w:id="1674"/>
    </w:p>
    <w:p w14:paraId="3053E8DC" w14:textId="77777777" w:rsidR="00F17312" w:rsidRDefault="00F17312" w:rsidP="00F17312">
      <w:r>
        <w:t xml:space="preserve">This IOC represents the AMF functionality in 5GC. For more information about the AMF, see 3GPP TS 23.501 [2]. </w:t>
      </w:r>
    </w:p>
    <w:p w14:paraId="1E191199" w14:textId="77777777" w:rsidR="00F17312" w:rsidRDefault="00F17312" w:rsidP="00F17312">
      <w:pPr>
        <w:pStyle w:val="Heading4"/>
      </w:pPr>
      <w:bookmarkStart w:id="1675" w:name="_Toc59182747"/>
      <w:bookmarkStart w:id="1676" w:name="_Toc59184213"/>
      <w:bookmarkStart w:id="1677" w:name="_Toc59195148"/>
      <w:bookmarkStart w:id="1678" w:name="_Toc59439575"/>
      <w:bookmarkStart w:id="1679" w:name="_Toc67989998"/>
      <w:r>
        <w:t>5.3.1.2</w:t>
      </w:r>
      <w:r>
        <w:tab/>
        <w:t>Attributes</w:t>
      </w:r>
      <w:bookmarkEnd w:id="1675"/>
      <w:bookmarkEnd w:id="1676"/>
      <w:bookmarkEnd w:id="1677"/>
      <w:bookmarkEnd w:id="1678"/>
      <w:bookmarkEnd w:id="1679"/>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23E2F15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310A7E6"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105EE50" w14:textId="77777777" w:rsidR="00F17312" w:rsidRDefault="00F17312" w:rsidP="00F17312">
            <w:pPr>
              <w:pStyle w:val="TAH"/>
            </w:pPr>
            <w:r>
              <w:t>Support Qualifier</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B9418A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B8385BB"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FAE36E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7DA2FF" w14:textId="77777777" w:rsidR="00F17312" w:rsidRDefault="00F17312" w:rsidP="00F17312">
            <w:pPr>
              <w:pStyle w:val="TAH"/>
            </w:pPr>
            <w:r>
              <w:t>isNotifyable</w:t>
            </w:r>
          </w:p>
        </w:tc>
      </w:tr>
      <w:tr w:rsidR="00F17312" w14:paraId="00D19E3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5290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7E6EC69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AC5F2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A3840"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84CAB6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58FC3D" w14:textId="77777777" w:rsidR="00F17312" w:rsidRDefault="00F17312" w:rsidP="00F17312">
            <w:pPr>
              <w:pStyle w:val="TAL"/>
              <w:jc w:val="center"/>
            </w:pPr>
            <w:r>
              <w:rPr>
                <w:rFonts w:cs="Arial"/>
                <w:lang w:eastAsia="zh-CN"/>
              </w:rPr>
              <w:t>T</w:t>
            </w:r>
          </w:p>
        </w:tc>
      </w:tr>
      <w:tr w:rsidR="00F17312" w14:paraId="114DCF6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B010C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717F955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6918FD8"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482C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0454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CF7F26" w14:textId="77777777" w:rsidR="00F17312" w:rsidRDefault="00F17312" w:rsidP="00F17312">
            <w:pPr>
              <w:pStyle w:val="TAL"/>
              <w:jc w:val="center"/>
            </w:pPr>
            <w:r>
              <w:rPr>
                <w:rFonts w:cs="Arial"/>
                <w:lang w:eastAsia="zh-CN"/>
              </w:rPr>
              <w:t>T</w:t>
            </w:r>
          </w:p>
        </w:tc>
      </w:tr>
      <w:tr w:rsidR="00F17312" w14:paraId="2CBB2A0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19E9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A103FA6"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6675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1B9AA65"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CAD9A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0CCA56" w14:textId="77777777" w:rsidR="00F17312" w:rsidRDefault="00F17312" w:rsidP="00F17312">
            <w:pPr>
              <w:pStyle w:val="TAL"/>
              <w:jc w:val="center"/>
            </w:pPr>
            <w:r>
              <w:rPr>
                <w:rFonts w:cs="Arial"/>
                <w:lang w:eastAsia="zh-CN"/>
              </w:rPr>
              <w:t>T</w:t>
            </w:r>
          </w:p>
        </w:tc>
      </w:tr>
      <w:tr w:rsidR="00F17312" w14:paraId="7A51D3F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347E76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885D967"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61F1FC9D"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B74F5B8" w14:textId="77777777" w:rsidR="00F17312" w:rsidRDefault="00F17312" w:rsidP="00F17312">
            <w:pPr>
              <w:pStyle w:val="TAC"/>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hideMark/>
          </w:tcPr>
          <w:p w14:paraId="71034FC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18B7D9" w14:textId="77777777" w:rsidR="00F17312" w:rsidRDefault="00F17312" w:rsidP="00F17312">
            <w:pPr>
              <w:pStyle w:val="TAC"/>
            </w:pPr>
            <w:r>
              <w:rPr>
                <w:rFonts w:cs="Arial"/>
                <w:lang w:eastAsia="zh-CN"/>
              </w:rPr>
              <w:t>T</w:t>
            </w:r>
          </w:p>
        </w:tc>
      </w:tr>
      <w:tr w:rsidR="00F17312" w14:paraId="4EF84C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03DF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4390161"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9F6CC4B"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081BD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218CC1"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21AD0B" w14:textId="77777777" w:rsidR="00F17312" w:rsidRDefault="00F17312" w:rsidP="00F17312">
            <w:pPr>
              <w:pStyle w:val="TAC"/>
              <w:rPr>
                <w:rFonts w:cs="Arial"/>
                <w:lang w:eastAsia="zh-CN"/>
              </w:rPr>
            </w:pPr>
            <w:r>
              <w:rPr>
                <w:rFonts w:cs="Arial"/>
                <w:lang w:eastAsia="zh-CN"/>
              </w:rPr>
              <w:t>T</w:t>
            </w:r>
          </w:p>
        </w:tc>
      </w:tr>
      <w:tr w:rsidR="00F17312" w14:paraId="77ED2CB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8F114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996636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96F3582"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A64C20D"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6753015"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27AC9" w14:textId="77777777" w:rsidR="00F17312" w:rsidRDefault="00F17312" w:rsidP="00F17312">
            <w:pPr>
              <w:pStyle w:val="TAC"/>
              <w:rPr>
                <w:rFonts w:cs="Arial"/>
                <w:lang w:eastAsia="zh-CN"/>
              </w:rPr>
            </w:pPr>
            <w:r>
              <w:rPr>
                <w:rFonts w:cs="Arial"/>
                <w:lang w:eastAsia="zh-CN"/>
              </w:rPr>
              <w:t>T</w:t>
            </w:r>
          </w:p>
        </w:tc>
      </w:tr>
    </w:tbl>
    <w:p w14:paraId="3B16481F" w14:textId="77777777" w:rsidR="00F17312" w:rsidRDefault="00F17312" w:rsidP="00F17312">
      <w:bookmarkStart w:id="1680" w:name="_Toc59182748"/>
      <w:bookmarkStart w:id="1681" w:name="_Toc59184214"/>
      <w:bookmarkStart w:id="1682" w:name="_Toc59195149"/>
      <w:bookmarkStart w:id="1683" w:name="_Toc59439576"/>
      <w:bookmarkStart w:id="1684" w:name="_Toc67989999"/>
    </w:p>
    <w:p w14:paraId="60DA1F95" w14:textId="59D4C242" w:rsidR="00F17312" w:rsidRDefault="00F17312" w:rsidP="00F17312">
      <w:pPr>
        <w:pStyle w:val="Heading4"/>
      </w:pPr>
      <w:r>
        <w:t>5.3.1.3</w:t>
      </w:r>
      <w:r>
        <w:tab/>
        <w:t>Attribute constraints</w:t>
      </w:r>
      <w:bookmarkEnd w:id="1680"/>
      <w:bookmarkEnd w:id="1681"/>
      <w:bookmarkEnd w:id="1682"/>
      <w:bookmarkEnd w:id="1683"/>
      <w:bookmarkEnd w:id="1684"/>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F17312"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4661" w:type="dxa"/>
            <w:tcBorders>
              <w:top w:val="single" w:sz="4" w:space="0" w:color="auto"/>
              <w:left w:val="single" w:sz="4" w:space="0" w:color="auto"/>
              <w:bottom w:val="single" w:sz="4" w:space="0" w:color="auto"/>
              <w:right w:val="single" w:sz="4" w:space="0" w:color="auto"/>
            </w:tcBorders>
            <w:hideMark/>
          </w:tcPr>
          <w:p w14:paraId="1C8859A5" w14:textId="77777777" w:rsidR="00F17312" w:rsidRDefault="00F17312" w:rsidP="00F17312">
            <w:pPr>
              <w:pStyle w:val="TAL"/>
              <w:rPr>
                <w:lang w:eastAsia="zh-CN"/>
              </w:rPr>
            </w:pPr>
            <w:r>
              <w:t>Condition: Network slicing feature is supported.</w:t>
            </w:r>
          </w:p>
        </w:tc>
      </w:tr>
    </w:tbl>
    <w:p w14:paraId="765313B5" w14:textId="77777777" w:rsidR="00F17312" w:rsidRDefault="00F17312" w:rsidP="00F17312">
      <w:bookmarkStart w:id="1685" w:name="_Toc59182749"/>
      <w:bookmarkStart w:id="1686" w:name="_Toc59184215"/>
      <w:bookmarkStart w:id="1687" w:name="_Toc59195150"/>
      <w:bookmarkStart w:id="1688" w:name="_Toc59439577"/>
      <w:bookmarkStart w:id="1689" w:name="_Toc67990000"/>
    </w:p>
    <w:p w14:paraId="7D7E165A" w14:textId="77777777" w:rsidR="00F17312" w:rsidRDefault="00F17312" w:rsidP="00F17312">
      <w:pPr>
        <w:pStyle w:val="Heading4"/>
      </w:pPr>
      <w:r>
        <w:rPr>
          <w:lang w:eastAsia="zh-CN"/>
        </w:rPr>
        <w:t>5</w:t>
      </w:r>
      <w:r>
        <w:t>.3.1.4</w:t>
      </w:r>
      <w:r>
        <w:tab/>
        <w:t>Notifications</w:t>
      </w:r>
      <w:bookmarkEnd w:id="1685"/>
      <w:bookmarkEnd w:id="1686"/>
      <w:bookmarkEnd w:id="1687"/>
      <w:bookmarkEnd w:id="1688"/>
      <w:bookmarkEnd w:id="1689"/>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1690" w:name="_Toc59182750"/>
      <w:bookmarkStart w:id="1691" w:name="_Toc59184216"/>
      <w:bookmarkStart w:id="1692" w:name="_Toc59195151"/>
      <w:bookmarkStart w:id="1693" w:name="_Toc59439578"/>
      <w:bookmarkStart w:id="1694" w:name="_Toc67990001"/>
      <w:r>
        <w:rPr>
          <w:rFonts w:cs="Arial"/>
          <w:lang w:eastAsia="zh-CN"/>
        </w:rPr>
        <w:t>5.3.2</w:t>
      </w:r>
      <w:r>
        <w:rPr>
          <w:rFonts w:cs="Arial"/>
          <w:lang w:eastAsia="zh-CN"/>
        </w:rPr>
        <w:tab/>
      </w:r>
      <w:r>
        <w:rPr>
          <w:rFonts w:ascii="Courier New" w:hAnsi="Courier New"/>
        </w:rPr>
        <w:t>SMFFunction</w:t>
      </w:r>
      <w:bookmarkEnd w:id="1690"/>
      <w:bookmarkEnd w:id="1691"/>
      <w:bookmarkEnd w:id="1692"/>
      <w:bookmarkEnd w:id="1693"/>
      <w:bookmarkEnd w:id="1694"/>
    </w:p>
    <w:p w14:paraId="70962DC1" w14:textId="77777777" w:rsidR="00F17312" w:rsidRDefault="00F17312" w:rsidP="00F17312">
      <w:pPr>
        <w:pStyle w:val="Heading4"/>
      </w:pPr>
      <w:bookmarkStart w:id="1695" w:name="_Toc59182751"/>
      <w:bookmarkStart w:id="1696" w:name="_Toc59184217"/>
      <w:bookmarkStart w:id="1697" w:name="_Toc59195152"/>
      <w:bookmarkStart w:id="1698" w:name="_Toc59439579"/>
      <w:bookmarkStart w:id="1699" w:name="_Toc67990002"/>
      <w:r>
        <w:rPr>
          <w:lang w:eastAsia="zh-CN"/>
        </w:rPr>
        <w:t>5.3</w:t>
      </w:r>
      <w:r>
        <w:t>.2.1</w:t>
      </w:r>
      <w:r>
        <w:tab/>
        <w:t>Definition</w:t>
      </w:r>
      <w:bookmarkEnd w:id="1695"/>
      <w:bookmarkEnd w:id="1696"/>
      <w:bookmarkEnd w:id="1697"/>
      <w:bookmarkEnd w:id="1698"/>
      <w:bookmarkEnd w:id="1699"/>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1700" w:name="_Toc59182752"/>
      <w:bookmarkStart w:id="1701" w:name="_Toc59184218"/>
      <w:bookmarkStart w:id="1702" w:name="_Toc59195153"/>
      <w:bookmarkStart w:id="1703" w:name="_Toc59439580"/>
      <w:bookmarkStart w:id="1704" w:name="_Toc67990003"/>
      <w:r>
        <w:t>5.3.2.2</w:t>
      </w:r>
      <w:r>
        <w:tab/>
        <w:t>Attributes</w:t>
      </w:r>
      <w:bookmarkEnd w:id="1700"/>
      <w:bookmarkEnd w:id="1701"/>
      <w:bookmarkEnd w:id="1702"/>
      <w:bookmarkEnd w:id="1703"/>
      <w:bookmarkEnd w:id="1704"/>
    </w:p>
    <w:p w14:paraId="52E66780" w14:textId="3E8E98F2" w:rsidR="00F17312" w:rsidRDefault="00F17312" w:rsidP="00F17312">
      <w:r>
        <w:t>The SMFFunction IOC includes attributes inherited from ManagedFunction IOC (defined in TS 28.622[30]) and the following attributes:</w:t>
      </w:r>
    </w:p>
    <w:p w14:paraId="7F8E3FD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7F629E1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C1D6D58"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FF8ACA0" w14:textId="77777777" w:rsidR="00F17312" w:rsidRDefault="00F17312" w:rsidP="00F17312">
            <w:pPr>
              <w:pStyle w:val="TAH"/>
            </w:pPr>
            <w:r>
              <w:t>Support Qualifier</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03401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1BE23D3"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670FFF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19586F" w14:textId="77777777" w:rsidR="00F17312" w:rsidRDefault="00F17312" w:rsidP="00F17312">
            <w:pPr>
              <w:pStyle w:val="TAH"/>
            </w:pPr>
            <w:r>
              <w:t>isNotifyable</w:t>
            </w:r>
          </w:p>
        </w:tc>
      </w:tr>
      <w:tr w:rsidR="00F17312" w14:paraId="73A1F2D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558F89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04" w:type="dxa"/>
            <w:tcBorders>
              <w:top w:val="single" w:sz="4" w:space="0" w:color="auto"/>
              <w:left w:val="single" w:sz="4" w:space="0" w:color="auto"/>
              <w:bottom w:val="single" w:sz="4" w:space="0" w:color="auto"/>
              <w:right w:val="single" w:sz="4" w:space="0" w:color="auto"/>
            </w:tcBorders>
            <w:hideMark/>
          </w:tcPr>
          <w:p w14:paraId="4145469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9B10BBC"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1BE3B8"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FBDB1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0FF11E" w14:textId="77777777" w:rsidR="00F17312" w:rsidRDefault="00F17312" w:rsidP="00F17312">
            <w:pPr>
              <w:pStyle w:val="TAL"/>
              <w:jc w:val="center"/>
            </w:pPr>
            <w:r>
              <w:rPr>
                <w:rFonts w:cs="Arial"/>
                <w:lang w:eastAsia="zh-CN"/>
              </w:rPr>
              <w:t>T</w:t>
            </w:r>
          </w:p>
        </w:tc>
      </w:tr>
      <w:tr w:rsidR="00F17312" w14:paraId="7DE451A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6EE5ED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21B999F4"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853E76D"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E22CDE"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E02C8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19BFEA" w14:textId="77777777" w:rsidR="00F17312" w:rsidRDefault="00F17312" w:rsidP="00F17312">
            <w:pPr>
              <w:pStyle w:val="TAC"/>
            </w:pPr>
            <w:r>
              <w:rPr>
                <w:rFonts w:cs="Arial"/>
                <w:lang w:eastAsia="zh-CN"/>
              </w:rPr>
              <w:t>T</w:t>
            </w:r>
          </w:p>
        </w:tc>
      </w:tr>
      <w:tr w:rsidR="00F17312" w14:paraId="7CE0561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1DF4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073635F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5C01134"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460C9A2"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024529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09BA8" w14:textId="77777777" w:rsidR="00F17312" w:rsidRDefault="00F17312" w:rsidP="00F17312">
            <w:pPr>
              <w:pStyle w:val="TAL"/>
              <w:jc w:val="center"/>
            </w:pPr>
            <w:r>
              <w:rPr>
                <w:rFonts w:cs="Arial"/>
                <w:lang w:eastAsia="zh-CN"/>
              </w:rPr>
              <w:t>T</w:t>
            </w:r>
          </w:p>
        </w:tc>
      </w:tr>
      <w:tr w:rsidR="00F17312" w14:paraId="22F2131E"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553BD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3891D9B6" w14:textId="77777777" w:rsidR="00F17312" w:rsidRDefault="00F17312" w:rsidP="00F17312">
            <w:pPr>
              <w:pStyle w:val="TAC"/>
            </w:pPr>
            <w:r>
              <w:t>CM</w:t>
            </w:r>
          </w:p>
        </w:tc>
        <w:tc>
          <w:tcPr>
            <w:tcW w:w="1232" w:type="dxa"/>
            <w:tcBorders>
              <w:top w:val="single" w:sz="4" w:space="0" w:color="auto"/>
              <w:left w:val="single" w:sz="4" w:space="0" w:color="auto"/>
              <w:bottom w:val="single" w:sz="4" w:space="0" w:color="auto"/>
              <w:right w:val="single" w:sz="4" w:space="0" w:color="auto"/>
            </w:tcBorders>
            <w:hideMark/>
          </w:tcPr>
          <w:p w14:paraId="4E59F16F"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B9012C0"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12C5161"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3AB301" w14:textId="77777777" w:rsidR="00F17312" w:rsidRDefault="00F17312" w:rsidP="00F17312">
            <w:pPr>
              <w:pStyle w:val="TAC"/>
            </w:pPr>
            <w:r>
              <w:rPr>
                <w:rFonts w:cs="Arial"/>
                <w:lang w:eastAsia="zh-CN"/>
              </w:rPr>
              <w:t>T</w:t>
            </w:r>
          </w:p>
        </w:tc>
      </w:tr>
      <w:tr w:rsidR="00F17312" w14:paraId="6AE9B7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D433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6BB1D0F"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356A3A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DD0803B"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2D40D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03DAB1" w14:textId="77777777" w:rsidR="00F17312" w:rsidRDefault="00F17312" w:rsidP="00F17312">
            <w:pPr>
              <w:pStyle w:val="TAC"/>
              <w:rPr>
                <w:rFonts w:cs="Arial"/>
                <w:lang w:eastAsia="zh-CN"/>
              </w:rPr>
            </w:pPr>
            <w:r>
              <w:rPr>
                <w:rFonts w:cs="Arial"/>
                <w:lang w:eastAsia="zh-CN"/>
              </w:rPr>
              <w:t>T</w:t>
            </w:r>
          </w:p>
        </w:tc>
      </w:tr>
      <w:tr w:rsidR="00F17312" w14:paraId="6BB0CAB5"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3B3F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330F6433"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083C5DA"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A4A276C"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D70B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CE5572" w14:textId="77777777" w:rsidR="00F17312" w:rsidRDefault="00F17312" w:rsidP="00F17312">
            <w:pPr>
              <w:pStyle w:val="TAC"/>
              <w:rPr>
                <w:rFonts w:cs="Arial"/>
                <w:lang w:eastAsia="zh-CN"/>
              </w:rPr>
            </w:pPr>
            <w:r>
              <w:rPr>
                <w:rFonts w:cs="Arial"/>
                <w:lang w:eastAsia="zh-CN"/>
              </w:rPr>
              <w:t>T</w:t>
            </w:r>
          </w:p>
        </w:tc>
      </w:tr>
      <w:tr w:rsidR="00F17312" w14:paraId="1D4E2CC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5D68DA"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28C7100"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50D7E5F0"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059D1955"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76E18FFE"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465DF35E" w14:textId="77777777" w:rsidR="00F17312" w:rsidRDefault="00F17312" w:rsidP="00F17312">
            <w:pPr>
              <w:pStyle w:val="TAC"/>
              <w:rPr>
                <w:rFonts w:cs="Arial"/>
                <w:lang w:eastAsia="zh-CN"/>
              </w:rPr>
            </w:pPr>
          </w:p>
        </w:tc>
      </w:tr>
      <w:tr w:rsidR="00F17312" w14:paraId="75C54F8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B196B2B"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79314163"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71A65AF6"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5FC9411"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5C91E07"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F91C1D1" w14:textId="77777777" w:rsidR="00F17312" w:rsidRDefault="00F17312" w:rsidP="00F17312">
            <w:pPr>
              <w:pStyle w:val="TAC"/>
              <w:rPr>
                <w:rFonts w:cs="Arial"/>
                <w:lang w:eastAsia="zh-CN"/>
              </w:rPr>
            </w:pPr>
            <w:r>
              <w:rPr>
                <w:lang w:eastAsia="zh-CN"/>
              </w:rPr>
              <w:t>T</w:t>
            </w:r>
          </w:p>
        </w:tc>
      </w:tr>
      <w:tr w:rsidR="00F17312" w14:paraId="0E166CA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880D3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7709CE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1640F9AE"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55B749EC"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39BC809"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3A55F14A" w14:textId="77777777" w:rsidR="00F17312" w:rsidRDefault="00F17312" w:rsidP="00F17312">
            <w:pPr>
              <w:pStyle w:val="TAC"/>
              <w:rPr>
                <w:lang w:eastAsia="zh-CN"/>
              </w:rPr>
            </w:pPr>
            <w:r>
              <w:rPr>
                <w:lang w:eastAsia="zh-CN"/>
              </w:rPr>
              <w:t>T</w:t>
            </w:r>
          </w:p>
        </w:tc>
      </w:tr>
    </w:tbl>
    <w:p w14:paraId="479B4F4C" w14:textId="77777777" w:rsidR="00F17312" w:rsidRDefault="00F17312" w:rsidP="00F17312">
      <w:bookmarkStart w:id="1705" w:name="_Toc59182753"/>
      <w:bookmarkStart w:id="1706" w:name="_Toc59184219"/>
      <w:bookmarkStart w:id="1707" w:name="_Toc59195154"/>
      <w:bookmarkStart w:id="1708" w:name="_Toc59439581"/>
      <w:bookmarkStart w:id="1709" w:name="_Toc67990004"/>
    </w:p>
    <w:p w14:paraId="0D52915E" w14:textId="783B77E4" w:rsidR="00F17312" w:rsidRDefault="00F17312" w:rsidP="00F17312">
      <w:pPr>
        <w:pStyle w:val="Heading4"/>
      </w:pPr>
      <w:r>
        <w:t>5.3.2.3</w:t>
      </w:r>
      <w:r>
        <w:tab/>
        <w:t>Attribute constraints</w:t>
      </w:r>
      <w:bookmarkEnd w:id="1705"/>
      <w:bookmarkEnd w:id="1706"/>
      <w:bookmarkEnd w:id="1707"/>
      <w:bookmarkEnd w:id="1708"/>
      <w:bookmarkEnd w:id="1709"/>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31A6919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39F890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A59C9FC" w14:textId="77777777" w:rsidR="00F17312" w:rsidRDefault="00F17312" w:rsidP="00F17312">
            <w:pPr>
              <w:pStyle w:val="TAH"/>
            </w:pPr>
            <w:r>
              <w:t>Definition</w:t>
            </w:r>
          </w:p>
        </w:tc>
      </w:tr>
      <w:tr w:rsidR="00F17312" w14:paraId="161E921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5E2C9E9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737" w:type="dxa"/>
            <w:tcBorders>
              <w:top w:val="single" w:sz="4" w:space="0" w:color="auto"/>
              <w:left w:val="single" w:sz="4" w:space="0" w:color="auto"/>
              <w:bottom w:val="single" w:sz="4" w:space="0" w:color="auto"/>
              <w:right w:val="single" w:sz="4" w:space="0" w:color="auto"/>
            </w:tcBorders>
            <w:hideMark/>
          </w:tcPr>
          <w:p w14:paraId="70CD7C18" w14:textId="77777777" w:rsidR="00F17312" w:rsidRDefault="00F17312" w:rsidP="00F17312">
            <w:pPr>
              <w:pStyle w:val="TAL"/>
              <w:rPr>
                <w:lang w:eastAsia="zh-CN"/>
              </w:rPr>
            </w:pPr>
            <w:r>
              <w:t>Condition: Network slicing feature is supported.</w:t>
            </w:r>
          </w:p>
        </w:tc>
      </w:tr>
    </w:tbl>
    <w:p w14:paraId="20B2A7E1" w14:textId="77777777" w:rsidR="00F17312" w:rsidRDefault="00F17312" w:rsidP="00F17312">
      <w:bookmarkStart w:id="1710" w:name="_Toc59182754"/>
      <w:bookmarkStart w:id="1711" w:name="_Toc59184220"/>
      <w:bookmarkStart w:id="1712" w:name="_Toc59195155"/>
      <w:bookmarkStart w:id="1713" w:name="_Toc59439582"/>
      <w:bookmarkStart w:id="1714" w:name="_Toc67990005"/>
    </w:p>
    <w:p w14:paraId="2DD843DE" w14:textId="77777777" w:rsidR="00F17312" w:rsidRDefault="00F17312" w:rsidP="00F17312">
      <w:pPr>
        <w:pStyle w:val="Heading4"/>
      </w:pPr>
      <w:r>
        <w:rPr>
          <w:lang w:eastAsia="zh-CN"/>
        </w:rPr>
        <w:t>5</w:t>
      </w:r>
      <w:r>
        <w:t>.3.2.4</w:t>
      </w:r>
      <w:r>
        <w:tab/>
        <w:t>Notifications</w:t>
      </w:r>
      <w:bookmarkEnd w:id="1710"/>
      <w:bookmarkEnd w:id="1711"/>
      <w:bookmarkEnd w:id="1712"/>
      <w:bookmarkEnd w:id="1713"/>
      <w:bookmarkEnd w:id="1714"/>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1715" w:name="_Toc59182755"/>
      <w:bookmarkStart w:id="1716" w:name="_Toc59184221"/>
      <w:bookmarkStart w:id="1717" w:name="_Toc59195156"/>
      <w:bookmarkStart w:id="1718" w:name="_Toc59439583"/>
      <w:bookmarkStart w:id="1719" w:name="_Toc67990006"/>
      <w:r>
        <w:rPr>
          <w:rFonts w:cs="Arial"/>
          <w:lang w:eastAsia="zh-CN"/>
        </w:rPr>
        <w:t>5.3.3</w:t>
      </w:r>
      <w:r>
        <w:rPr>
          <w:rFonts w:cs="Arial"/>
          <w:lang w:eastAsia="zh-CN"/>
        </w:rPr>
        <w:tab/>
      </w:r>
      <w:r>
        <w:rPr>
          <w:rFonts w:ascii="Courier New" w:hAnsi="Courier New"/>
        </w:rPr>
        <w:t>UPFFunction</w:t>
      </w:r>
      <w:bookmarkEnd w:id="1715"/>
      <w:bookmarkEnd w:id="1716"/>
      <w:bookmarkEnd w:id="1717"/>
      <w:bookmarkEnd w:id="1718"/>
      <w:bookmarkEnd w:id="1719"/>
    </w:p>
    <w:p w14:paraId="3780BDC1" w14:textId="77777777" w:rsidR="00F17312" w:rsidRDefault="00F17312" w:rsidP="00F17312">
      <w:pPr>
        <w:pStyle w:val="Heading4"/>
      </w:pPr>
      <w:bookmarkStart w:id="1720" w:name="_Toc59182756"/>
      <w:bookmarkStart w:id="1721" w:name="_Toc59184222"/>
      <w:bookmarkStart w:id="1722" w:name="_Toc59195157"/>
      <w:bookmarkStart w:id="1723" w:name="_Toc59439584"/>
      <w:bookmarkStart w:id="1724" w:name="_Toc67990007"/>
      <w:r>
        <w:rPr>
          <w:lang w:eastAsia="zh-CN"/>
        </w:rPr>
        <w:t>5.3</w:t>
      </w:r>
      <w:r>
        <w:t>.3.1</w:t>
      </w:r>
      <w:r>
        <w:tab/>
        <w:t>Definition</w:t>
      </w:r>
      <w:bookmarkEnd w:id="1720"/>
      <w:bookmarkEnd w:id="1721"/>
      <w:bookmarkEnd w:id="1722"/>
      <w:bookmarkEnd w:id="1723"/>
      <w:bookmarkEnd w:id="1724"/>
    </w:p>
    <w:p w14:paraId="60FC59F8" w14:textId="77777777" w:rsidR="00F17312" w:rsidRDefault="00F17312" w:rsidP="00F17312">
      <w:r>
        <w:t xml:space="preserve">This IOC represents the UPF function in 5GC. For more information about the UPF, see 3GPP TS 23.501 [2]. </w:t>
      </w:r>
    </w:p>
    <w:p w14:paraId="4C147C86" w14:textId="77777777" w:rsidR="00F17312" w:rsidRDefault="00F17312" w:rsidP="00F17312">
      <w:pPr>
        <w:pStyle w:val="Heading4"/>
      </w:pPr>
      <w:bookmarkStart w:id="1725" w:name="_Toc59182757"/>
      <w:bookmarkStart w:id="1726" w:name="_Toc59184223"/>
      <w:bookmarkStart w:id="1727" w:name="_Toc59195158"/>
      <w:bookmarkStart w:id="1728" w:name="_Toc59439585"/>
      <w:bookmarkStart w:id="1729" w:name="_Toc67990008"/>
      <w:r>
        <w:t>5.3.3.2</w:t>
      </w:r>
      <w:r>
        <w:tab/>
        <w:t>Attributes</w:t>
      </w:r>
      <w:bookmarkEnd w:id="1725"/>
      <w:bookmarkEnd w:id="1726"/>
      <w:bookmarkEnd w:id="1727"/>
      <w:bookmarkEnd w:id="1728"/>
      <w:bookmarkEnd w:id="1729"/>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0255BCB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396E4D98"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7A38095" w14:textId="77777777" w:rsidR="00F17312" w:rsidRDefault="00F17312" w:rsidP="00F17312">
            <w:pPr>
              <w:pStyle w:val="TAH"/>
            </w:pPr>
            <w:r>
              <w:t>Support Qualifier</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688AF18"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1F2D4"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9BD70F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A3147C" w14:textId="77777777" w:rsidR="00F17312" w:rsidRDefault="00F17312" w:rsidP="00F17312">
            <w:pPr>
              <w:pStyle w:val="TAH"/>
            </w:pPr>
            <w:r>
              <w:t>isNotifyable</w:t>
            </w:r>
          </w:p>
        </w:tc>
      </w:tr>
      <w:tr w:rsidR="00F17312" w14:paraId="2593B5D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350F3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494C7C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1339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0E55CA9"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207E5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9B72E6" w14:textId="77777777" w:rsidR="00F17312" w:rsidRDefault="00F17312" w:rsidP="00F17312">
            <w:pPr>
              <w:pStyle w:val="TAL"/>
              <w:jc w:val="center"/>
            </w:pPr>
            <w:r>
              <w:rPr>
                <w:rFonts w:cs="Arial"/>
                <w:lang w:eastAsia="zh-CN"/>
              </w:rPr>
              <w:t>T</w:t>
            </w:r>
          </w:p>
        </w:tc>
      </w:tr>
      <w:tr w:rsidR="00F17312" w14:paraId="32DABB6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B42C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512CA444"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8A69D9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F7ADD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D5466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FBD9AE" w14:textId="77777777" w:rsidR="00F17312" w:rsidRDefault="00F17312" w:rsidP="00F17312">
            <w:pPr>
              <w:pStyle w:val="TAC"/>
            </w:pPr>
            <w:r>
              <w:rPr>
                <w:rFonts w:cs="Arial"/>
                <w:lang w:eastAsia="zh-CN"/>
              </w:rPr>
              <w:t>T</w:t>
            </w:r>
          </w:p>
        </w:tc>
      </w:tr>
      <w:tr w:rsidR="00F17312" w14:paraId="0E1D4D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536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7712B1CF"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33C4BC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35168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AEC43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AB27A9" w14:textId="77777777" w:rsidR="00F17312" w:rsidRDefault="00F17312" w:rsidP="00F17312">
            <w:pPr>
              <w:pStyle w:val="TAC"/>
            </w:pPr>
            <w:r>
              <w:rPr>
                <w:rFonts w:cs="Arial"/>
                <w:lang w:eastAsia="zh-CN"/>
              </w:rPr>
              <w:t>T</w:t>
            </w:r>
          </w:p>
        </w:tc>
      </w:tr>
      <w:tr w:rsidR="00F17312" w14:paraId="601DA6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33B9F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C71F99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8207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6712DF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EFE34C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3C79E9" w14:textId="77777777" w:rsidR="00F17312" w:rsidRDefault="00F17312" w:rsidP="00F17312">
            <w:pPr>
              <w:pStyle w:val="TAC"/>
              <w:rPr>
                <w:rFonts w:cs="Arial"/>
                <w:lang w:eastAsia="zh-CN"/>
              </w:rPr>
            </w:pPr>
            <w:r>
              <w:rPr>
                <w:rFonts w:cs="Arial"/>
                <w:lang w:eastAsia="zh-CN"/>
              </w:rPr>
              <w:t>T</w:t>
            </w:r>
          </w:p>
        </w:tc>
      </w:tr>
      <w:tr w:rsidR="00F17312" w14:paraId="541FC30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8A5C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130914E6" w14:textId="77777777" w:rsidR="00F17312" w:rsidRDefault="00F17312" w:rsidP="00F17312">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5E7377B8"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EC4C89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E4F9D7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58FE47" w14:textId="77777777" w:rsidR="00F17312" w:rsidRDefault="00F17312" w:rsidP="00F17312">
            <w:pPr>
              <w:pStyle w:val="TAC"/>
              <w:rPr>
                <w:rFonts w:cs="Arial"/>
                <w:lang w:eastAsia="zh-CN"/>
              </w:rPr>
            </w:pPr>
            <w:r>
              <w:rPr>
                <w:rFonts w:cs="Arial"/>
                <w:lang w:eastAsia="zh-CN"/>
              </w:rPr>
              <w:t>T</w:t>
            </w:r>
          </w:p>
        </w:tc>
      </w:tr>
    </w:tbl>
    <w:p w14:paraId="3F6C6D47" w14:textId="77777777" w:rsidR="00F17312" w:rsidRDefault="00F17312" w:rsidP="00F17312">
      <w:bookmarkStart w:id="1730" w:name="_Toc59182758"/>
      <w:bookmarkStart w:id="1731" w:name="_Toc59184224"/>
      <w:bookmarkStart w:id="1732" w:name="_Toc59195159"/>
      <w:bookmarkStart w:id="1733" w:name="_Toc59439586"/>
      <w:bookmarkStart w:id="1734" w:name="_Toc67990009"/>
    </w:p>
    <w:p w14:paraId="6189F08E" w14:textId="089344BA" w:rsidR="00F17312" w:rsidRDefault="00F17312" w:rsidP="00F17312">
      <w:pPr>
        <w:pStyle w:val="Heading4"/>
      </w:pPr>
      <w:r>
        <w:t>5.3.3.3</w:t>
      </w:r>
      <w:r>
        <w:tab/>
        <w:t>Attribute constraints</w:t>
      </w:r>
      <w:bookmarkEnd w:id="1730"/>
      <w:bookmarkEnd w:id="1731"/>
      <w:bookmarkEnd w:id="1732"/>
      <w:bookmarkEnd w:id="1733"/>
      <w:bookmarkEnd w:id="1734"/>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56327901"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3DE71F3"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7C61C25" w14:textId="77777777" w:rsidR="00F17312" w:rsidRDefault="00F17312" w:rsidP="00F17312">
            <w:pPr>
              <w:pStyle w:val="TAH"/>
            </w:pPr>
            <w:r>
              <w:t>Definition</w:t>
            </w:r>
          </w:p>
        </w:tc>
      </w:tr>
      <w:tr w:rsidR="00F17312" w14:paraId="786CD04F"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958F2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CM Support Qualifier</w:t>
            </w:r>
          </w:p>
        </w:tc>
        <w:tc>
          <w:tcPr>
            <w:tcW w:w="5591" w:type="dxa"/>
            <w:tcBorders>
              <w:top w:val="single" w:sz="4" w:space="0" w:color="auto"/>
              <w:left w:val="single" w:sz="4" w:space="0" w:color="auto"/>
              <w:bottom w:val="single" w:sz="4" w:space="0" w:color="auto"/>
              <w:right w:val="single" w:sz="4" w:space="0" w:color="auto"/>
            </w:tcBorders>
            <w:hideMark/>
          </w:tcPr>
          <w:p w14:paraId="1464C1D5" w14:textId="77777777" w:rsidR="00F17312" w:rsidRDefault="00F17312" w:rsidP="00F17312">
            <w:pPr>
              <w:pStyle w:val="TAL"/>
              <w:rPr>
                <w:lang w:eastAsia="zh-CN"/>
              </w:rPr>
            </w:pPr>
            <w:r>
              <w:t>The condition is "network slicing feature is supported".</w:t>
            </w:r>
          </w:p>
        </w:tc>
      </w:tr>
    </w:tbl>
    <w:p w14:paraId="0D16EB11" w14:textId="77777777" w:rsidR="00F17312" w:rsidRDefault="00F17312" w:rsidP="00F17312">
      <w:bookmarkStart w:id="1735" w:name="_Toc59182759"/>
      <w:bookmarkStart w:id="1736" w:name="_Toc59184225"/>
      <w:bookmarkStart w:id="1737" w:name="_Toc59195160"/>
      <w:bookmarkStart w:id="1738" w:name="_Toc59439587"/>
      <w:bookmarkStart w:id="1739" w:name="_Toc67990010"/>
    </w:p>
    <w:p w14:paraId="01804EEE" w14:textId="77777777" w:rsidR="00F17312" w:rsidRDefault="00F17312" w:rsidP="00F17312">
      <w:pPr>
        <w:pStyle w:val="Heading4"/>
      </w:pPr>
      <w:r>
        <w:rPr>
          <w:lang w:eastAsia="zh-CN"/>
        </w:rPr>
        <w:t>5</w:t>
      </w:r>
      <w:r>
        <w:t>.3.3.4</w:t>
      </w:r>
      <w:r>
        <w:tab/>
        <w:t>Notifications</w:t>
      </w:r>
      <w:bookmarkEnd w:id="1735"/>
      <w:bookmarkEnd w:id="1736"/>
      <w:bookmarkEnd w:id="1737"/>
      <w:bookmarkEnd w:id="1738"/>
      <w:bookmarkEnd w:id="1739"/>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1740" w:name="_Toc59182760"/>
      <w:bookmarkStart w:id="1741" w:name="_Toc59184226"/>
      <w:bookmarkStart w:id="1742" w:name="_Toc59195161"/>
      <w:bookmarkStart w:id="1743" w:name="_Toc59439588"/>
      <w:bookmarkStart w:id="1744" w:name="_Toc67990011"/>
      <w:r>
        <w:rPr>
          <w:rFonts w:cs="Arial"/>
          <w:lang w:eastAsia="zh-CN"/>
        </w:rPr>
        <w:t>5.3.4</w:t>
      </w:r>
      <w:r>
        <w:rPr>
          <w:rFonts w:cs="Arial"/>
          <w:lang w:eastAsia="zh-CN"/>
        </w:rPr>
        <w:tab/>
      </w:r>
      <w:r>
        <w:rPr>
          <w:rFonts w:ascii="Courier New" w:hAnsi="Courier New"/>
        </w:rPr>
        <w:t>N3IWFFunction</w:t>
      </w:r>
      <w:bookmarkEnd w:id="1740"/>
      <w:bookmarkEnd w:id="1741"/>
      <w:bookmarkEnd w:id="1742"/>
      <w:bookmarkEnd w:id="1743"/>
      <w:bookmarkEnd w:id="1744"/>
    </w:p>
    <w:p w14:paraId="215AEA9F" w14:textId="77777777" w:rsidR="00F17312" w:rsidRDefault="00F17312" w:rsidP="00F17312">
      <w:pPr>
        <w:pStyle w:val="Heading4"/>
      </w:pPr>
      <w:bookmarkStart w:id="1745" w:name="_Toc59182761"/>
      <w:bookmarkStart w:id="1746" w:name="_Toc59184227"/>
      <w:bookmarkStart w:id="1747" w:name="_Toc59195162"/>
      <w:bookmarkStart w:id="1748" w:name="_Toc59439589"/>
      <w:bookmarkStart w:id="1749" w:name="_Toc67990012"/>
      <w:r>
        <w:rPr>
          <w:lang w:eastAsia="zh-CN"/>
        </w:rPr>
        <w:t>5.3</w:t>
      </w:r>
      <w:r>
        <w:t>.4.1</w:t>
      </w:r>
      <w:r>
        <w:tab/>
        <w:t>Definition</w:t>
      </w:r>
      <w:bookmarkEnd w:id="1745"/>
      <w:bookmarkEnd w:id="1746"/>
      <w:bookmarkEnd w:id="1747"/>
      <w:bookmarkEnd w:id="1748"/>
      <w:bookmarkEnd w:id="1749"/>
    </w:p>
    <w:p w14:paraId="37E79899" w14:textId="77777777"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3GPP TS 23.501 [2]. </w:t>
      </w:r>
    </w:p>
    <w:p w14:paraId="4AD60052" w14:textId="77777777" w:rsidR="00F17312" w:rsidRDefault="00F17312" w:rsidP="00F17312">
      <w:pPr>
        <w:pStyle w:val="Heading4"/>
      </w:pPr>
      <w:bookmarkStart w:id="1750" w:name="_Toc59182762"/>
      <w:bookmarkStart w:id="1751" w:name="_Toc59184228"/>
      <w:bookmarkStart w:id="1752" w:name="_Toc59195163"/>
      <w:bookmarkStart w:id="1753" w:name="_Toc59439590"/>
      <w:bookmarkStart w:id="1754" w:name="_Toc67990013"/>
      <w:r>
        <w:t>5.3.4.2</w:t>
      </w:r>
      <w:r>
        <w:tab/>
        <w:t>Attributes</w:t>
      </w:r>
      <w:bookmarkEnd w:id="1750"/>
      <w:bookmarkEnd w:id="1751"/>
      <w:bookmarkEnd w:id="1752"/>
      <w:bookmarkEnd w:id="1753"/>
      <w:bookmarkEnd w:id="1754"/>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77777777" w:rsidR="00F17312" w:rsidRDefault="00F17312" w:rsidP="00F17312">
            <w:pPr>
              <w:pStyle w:val="TAH"/>
            </w:pPr>
            <w:r>
              <w:t>Support Qualifier</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1755" w:name="_Toc59182763"/>
      <w:bookmarkStart w:id="1756" w:name="_Toc59184229"/>
      <w:bookmarkStart w:id="1757" w:name="_Toc59195164"/>
      <w:bookmarkStart w:id="1758" w:name="_Toc59439591"/>
      <w:bookmarkStart w:id="1759" w:name="_Toc67990014"/>
    </w:p>
    <w:p w14:paraId="60F0A601" w14:textId="77777777" w:rsidR="00F17312" w:rsidRDefault="00F17312" w:rsidP="00F17312">
      <w:pPr>
        <w:pStyle w:val="Heading4"/>
      </w:pPr>
      <w:r>
        <w:rPr>
          <w:lang w:eastAsia="zh-CN"/>
        </w:rPr>
        <w:t>5</w:t>
      </w:r>
      <w:r>
        <w:t>.3.4.3</w:t>
      </w:r>
      <w:r>
        <w:tab/>
        <w:t>Attribute constraints</w:t>
      </w:r>
      <w:bookmarkEnd w:id="1755"/>
      <w:bookmarkEnd w:id="1756"/>
      <w:bookmarkEnd w:id="1757"/>
      <w:bookmarkEnd w:id="1758"/>
      <w:bookmarkEnd w:id="1759"/>
    </w:p>
    <w:p w14:paraId="0B1D5686" w14:textId="77777777" w:rsidR="00F17312" w:rsidRDefault="00F17312" w:rsidP="00F17312">
      <w:r>
        <w:t>None.</w:t>
      </w:r>
    </w:p>
    <w:p w14:paraId="7F8D0434" w14:textId="77777777" w:rsidR="00F17312" w:rsidRDefault="00F17312" w:rsidP="00F17312">
      <w:pPr>
        <w:pStyle w:val="Heading4"/>
      </w:pPr>
      <w:bookmarkStart w:id="1760" w:name="_Toc59182764"/>
      <w:bookmarkStart w:id="1761" w:name="_Toc59184230"/>
      <w:bookmarkStart w:id="1762" w:name="_Toc59195165"/>
      <w:bookmarkStart w:id="1763" w:name="_Toc59439592"/>
      <w:bookmarkStart w:id="1764" w:name="_Toc67990015"/>
      <w:r>
        <w:rPr>
          <w:lang w:eastAsia="zh-CN"/>
        </w:rPr>
        <w:t>5</w:t>
      </w:r>
      <w:r>
        <w:t>.3.4.4</w:t>
      </w:r>
      <w:r>
        <w:tab/>
        <w:t>Notifications</w:t>
      </w:r>
      <w:bookmarkEnd w:id="1760"/>
      <w:bookmarkEnd w:id="1761"/>
      <w:bookmarkEnd w:id="1762"/>
      <w:bookmarkEnd w:id="1763"/>
      <w:bookmarkEnd w:id="1764"/>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1765" w:name="_Toc59182765"/>
      <w:bookmarkStart w:id="1766" w:name="_Toc59184231"/>
      <w:bookmarkStart w:id="1767" w:name="_Toc59195166"/>
      <w:bookmarkStart w:id="1768" w:name="_Toc59439593"/>
      <w:bookmarkStart w:id="1769" w:name="_Toc67990016"/>
      <w:r>
        <w:rPr>
          <w:rFonts w:cs="Arial"/>
          <w:lang w:eastAsia="zh-CN"/>
        </w:rPr>
        <w:t>5.3.5</w:t>
      </w:r>
      <w:r>
        <w:rPr>
          <w:rFonts w:cs="Arial"/>
          <w:lang w:eastAsia="zh-CN"/>
        </w:rPr>
        <w:tab/>
      </w:r>
      <w:r>
        <w:rPr>
          <w:rFonts w:ascii="Courier New" w:hAnsi="Courier New"/>
        </w:rPr>
        <w:t>PCFFunction</w:t>
      </w:r>
      <w:bookmarkEnd w:id="1765"/>
      <w:bookmarkEnd w:id="1766"/>
      <w:bookmarkEnd w:id="1767"/>
      <w:bookmarkEnd w:id="1768"/>
      <w:bookmarkEnd w:id="1769"/>
    </w:p>
    <w:p w14:paraId="1DF5751D" w14:textId="77777777" w:rsidR="00F17312" w:rsidRDefault="00F17312" w:rsidP="00F17312">
      <w:pPr>
        <w:pStyle w:val="Heading4"/>
      </w:pPr>
      <w:bookmarkStart w:id="1770" w:name="_Toc59182766"/>
      <w:bookmarkStart w:id="1771" w:name="_Toc59184232"/>
      <w:bookmarkStart w:id="1772" w:name="_Toc59195167"/>
      <w:bookmarkStart w:id="1773" w:name="_Toc59439594"/>
      <w:bookmarkStart w:id="1774" w:name="_Toc67990017"/>
      <w:r>
        <w:rPr>
          <w:lang w:eastAsia="zh-CN"/>
        </w:rPr>
        <w:t>5.3</w:t>
      </w:r>
      <w:r>
        <w:t>.5.1</w:t>
      </w:r>
      <w:r>
        <w:tab/>
        <w:t>Definition</w:t>
      </w:r>
      <w:bookmarkEnd w:id="1770"/>
      <w:bookmarkEnd w:id="1771"/>
      <w:bookmarkEnd w:id="1772"/>
      <w:bookmarkEnd w:id="1773"/>
      <w:bookmarkEnd w:id="1774"/>
    </w:p>
    <w:p w14:paraId="6C9A8DC2" w14:textId="77777777" w:rsidR="00F17312" w:rsidRDefault="00F17312" w:rsidP="00F17312">
      <w:r>
        <w:t xml:space="preserve">This IOC represents the PCF function in 5GC. For more information about the PCF, see 3GPP TS 23.501 [2]. </w:t>
      </w:r>
    </w:p>
    <w:p w14:paraId="003D3C79" w14:textId="77777777" w:rsidR="00F17312" w:rsidRDefault="00F17312" w:rsidP="00F17312">
      <w:pPr>
        <w:pStyle w:val="Heading4"/>
      </w:pPr>
      <w:bookmarkStart w:id="1775" w:name="_Toc59182767"/>
      <w:bookmarkStart w:id="1776" w:name="_Toc59184233"/>
      <w:bookmarkStart w:id="1777" w:name="_Toc59195168"/>
      <w:bookmarkStart w:id="1778" w:name="_Toc59439595"/>
      <w:bookmarkStart w:id="1779" w:name="_Toc67990018"/>
      <w:r>
        <w:t>5.3.5.2</w:t>
      </w:r>
      <w:r>
        <w:tab/>
        <w:t>Attributes</w:t>
      </w:r>
      <w:bookmarkEnd w:id="1775"/>
      <w:bookmarkEnd w:id="1776"/>
      <w:bookmarkEnd w:id="1777"/>
      <w:bookmarkEnd w:id="1778"/>
      <w:bookmarkEnd w:id="1779"/>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28F821E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1D076B0"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5661B3A" w14:textId="77777777" w:rsidR="00F17312" w:rsidRDefault="00F17312" w:rsidP="00F17312">
            <w:pPr>
              <w:pStyle w:val="TAH"/>
            </w:pPr>
            <w:r>
              <w:t>Support Qualifier</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2F390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AB2A18"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87A93D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857C22" w14:textId="77777777" w:rsidR="00F17312" w:rsidRDefault="00F17312" w:rsidP="00F17312">
            <w:pPr>
              <w:pStyle w:val="TAH"/>
            </w:pPr>
            <w:r>
              <w:t>isNotifyable</w:t>
            </w:r>
          </w:p>
        </w:tc>
      </w:tr>
      <w:tr w:rsidR="00F17312" w14:paraId="0B6E5A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23A91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04" w:type="dxa"/>
            <w:tcBorders>
              <w:top w:val="single" w:sz="4" w:space="0" w:color="auto"/>
              <w:left w:val="single" w:sz="4" w:space="0" w:color="auto"/>
              <w:bottom w:val="single" w:sz="4" w:space="0" w:color="auto"/>
              <w:right w:val="single" w:sz="4" w:space="0" w:color="auto"/>
            </w:tcBorders>
            <w:hideMark/>
          </w:tcPr>
          <w:p w14:paraId="2BF79C32"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52FEB47"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A61D6B7"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76EEB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B1B4B6" w14:textId="77777777" w:rsidR="00F17312" w:rsidRDefault="00F17312" w:rsidP="00F17312">
            <w:pPr>
              <w:pStyle w:val="TAL"/>
              <w:jc w:val="center"/>
            </w:pPr>
            <w:r>
              <w:rPr>
                <w:rFonts w:cs="Arial"/>
                <w:lang w:eastAsia="zh-CN"/>
              </w:rPr>
              <w:t>T</w:t>
            </w:r>
          </w:p>
        </w:tc>
      </w:tr>
      <w:tr w:rsidR="00F17312" w14:paraId="588C17D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9C26C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38898960"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F67E7DE"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036E7C6"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664C4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892638" w14:textId="77777777" w:rsidR="00F17312" w:rsidRDefault="00F17312" w:rsidP="00F17312">
            <w:pPr>
              <w:pStyle w:val="TAL"/>
              <w:jc w:val="center"/>
            </w:pPr>
            <w:r>
              <w:rPr>
                <w:rFonts w:cs="Arial"/>
                <w:lang w:eastAsia="zh-CN"/>
              </w:rPr>
              <w:t>T</w:t>
            </w:r>
          </w:p>
        </w:tc>
      </w:tr>
      <w:tr w:rsidR="00F17312" w14:paraId="2F9E1EA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17CA4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75C53796" w14:textId="77777777" w:rsidR="00F17312" w:rsidRDefault="00F17312" w:rsidP="00F17312">
            <w:pPr>
              <w:pStyle w:val="TAC"/>
            </w:pPr>
            <w:r>
              <w:t>CM</w:t>
            </w:r>
          </w:p>
        </w:tc>
        <w:tc>
          <w:tcPr>
            <w:tcW w:w="1232" w:type="dxa"/>
            <w:tcBorders>
              <w:top w:val="single" w:sz="4" w:space="0" w:color="auto"/>
              <w:left w:val="single" w:sz="4" w:space="0" w:color="auto"/>
              <w:bottom w:val="single" w:sz="4" w:space="0" w:color="auto"/>
              <w:right w:val="single" w:sz="4" w:space="0" w:color="auto"/>
            </w:tcBorders>
            <w:hideMark/>
          </w:tcPr>
          <w:p w14:paraId="29F27A0B"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640B7E9"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DC3D2A"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232DBB" w14:textId="77777777" w:rsidR="00F17312" w:rsidRDefault="00F17312" w:rsidP="00F17312">
            <w:pPr>
              <w:pStyle w:val="TAC"/>
            </w:pPr>
            <w:r>
              <w:rPr>
                <w:rFonts w:cs="Arial"/>
                <w:lang w:eastAsia="zh-CN"/>
              </w:rPr>
              <w:t>T</w:t>
            </w:r>
          </w:p>
        </w:tc>
      </w:tr>
      <w:tr w:rsidR="00F17312" w14:paraId="4BA3EB9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9A2B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6CB4F27E"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4C7B0B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D2B6A5"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B595E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44C770" w14:textId="77777777" w:rsidR="00F17312" w:rsidRDefault="00F17312" w:rsidP="00F17312">
            <w:pPr>
              <w:pStyle w:val="TAC"/>
              <w:rPr>
                <w:rFonts w:cs="Arial"/>
                <w:lang w:eastAsia="zh-CN"/>
              </w:rPr>
            </w:pPr>
            <w:r>
              <w:rPr>
                <w:rFonts w:cs="Arial"/>
                <w:lang w:eastAsia="zh-CN"/>
              </w:rPr>
              <w:t>T</w:t>
            </w:r>
          </w:p>
        </w:tc>
      </w:tr>
      <w:tr w:rsidR="00F17312" w14:paraId="6797C27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A91691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6778F5B6"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267731F8"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5C4AB52"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ED336B"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DA666A" w14:textId="77777777" w:rsidR="00F17312" w:rsidRDefault="00F17312" w:rsidP="00F17312">
            <w:pPr>
              <w:pStyle w:val="TAC"/>
              <w:rPr>
                <w:rFonts w:cs="Arial"/>
                <w:lang w:eastAsia="zh-CN"/>
              </w:rPr>
            </w:pPr>
            <w:r>
              <w:rPr>
                <w:rFonts w:cs="Arial"/>
                <w:lang w:eastAsia="zh-CN"/>
              </w:rPr>
              <w:t>T</w:t>
            </w:r>
          </w:p>
        </w:tc>
      </w:tr>
      <w:tr w:rsidR="00F17312" w14:paraId="54E750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0CB7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36EBB33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B47D20D"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D51FA9D"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08343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C84AB8" w14:textId="77777777" w:rsidR="00F17312" w:rsidRDefault="00F17312" w:rsidP="00F17312">
            <w:pPr>
              <w:pStyle w:val="TAC"/>
              <w:rPr>
                <w:rFonts w:cs="Arial"/>
                <w:lang w:eastAsia="zh-CN"/>
              </w:rPr>
            </w:pPr>
            <w:r>
              <w:rPr>
                <w:rFonts w:cs="Arial"/>
                <w:lang w:eastAsia="zh-CN"/>
              </w:rPr>
              <w:t>T</w:t>
            </w:r>
          </w:p>
        </w:tc>
      </w:tr>
      <w:tr w:rsidR="00F17312" w14:paraId="46688C9C"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12DDA0"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73CD1C36"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1EC042B3"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0CB82E6"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2A69A266"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187EBA9" w14:textId="77777777" w:rsidR="00F17312" w:rsidRDefault="00F17312" w:rsidP="00F17312">
            <w:pPr>
              <w:pStyle w:val="TAC"/>
              <w:rPr>
                <w:rFonts w:cs="Arial"/>
                <w:lang w:eastAsia="zh-CN"/>
              </w:rPr>
            </w:pPr>
          </w:p>
        </w:tc>
      </w:tr>
      <w:tr w:rsidR="00F17312" w14:paraId="151892F2"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3E70AD3"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1970570"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B869C9"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2BF2488"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49E92715"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108D3AE1" w14:textId="77777777" w:rsidR="00F17312" w:rsidRDefault="00F17312" w:rsidP="00F17312">
            <w:pPr>
              <w:pStyle w:val="TAC"/>
              <w:rPr>
                <w:rFonts w:cs="Arial"/>
                <w:lang w:eastAsia="zh-CN"/>
              </w:rPr>
            </w:pPr>
            <w:r>
              <w:rPr>
                <w:lang w:eastAsia="zh-CN"/>
              </w:rPr>
              <w:t>T</w:t>
            </w:r>
          </w:p>
        </w:tc>
      </w:tr>
      <w:tr w:rsidR="00F17312" w14:paraId="1C7926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ACA1325" w14:textId="77777777" w:rsidR="00F17312" w:rsidRDefault="00F17312" w:rsidP="00F17312">
            <w:pPr>
              <w:pStyle w:val="TAL"/>
              <w:rPr>
                <w:rFonts w:ascii="Courier New" w:hAnsi="Courier New" w:cs="Courier New"/>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654D6C59"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6642808D" w14:textId="77777777" w:rsidR="00F17312" w:rsidRDefault="00F17312" w:rsidP="00F17312">
            <w:pPr>
              <w:pStyle w:val="TAC"/>
            </w:pPr>
          </w:p>
        </w:tc>
        <w:tc>
          <w:tcPr>
            <w:tcW w:w="1221" w:type="dxa"/>
            <w:tcBorders>
              <w:top w:val="single" w:sz="4" w:space="0" w:color="auto"/>
              <w:left w:val="single" w:sz="4" w:space="0" w:color="auto"/>
              <w:bottom w:val="single" w:sz="4" w:space="0" w:color="auto"/>
              <w:right w:val="single" w:sz="4" w:space="0" w:color="auto"/>
            </w:tcBorders>
          </w:tcPr>
          <w:p w14:paraId="204A827B" w14:textId="77777777" w:rsidR="00F17312" w:rsidRDefault="00F17312" w:rsidP="00F17312">
            <w:pPr>
              <w:pStyle w:val="TAC"/>
            </w:pPr>
          </w:p>
        </w:tc>
        <w:tc>
          <w:tcPr>
            <w:tcW w:w="1226" w:type="dxa"/>
            <w:tcBorders>
              <w:top w:val="single" w:sz="4" w:space="0" w:color="auto"/>
              <w:left w:val="single" w:sz="4" w:space="0" w:color="auto"/>
              <w:bottom w:val="single" w:sz="4" w:space="0" w:color="auto"/>
              <w:right w:val="single" w:sz="4" w:space="0" w:color="auto"/>
            </w:tcBorders>
          </w:tcPr>
          <w:p w14:paraId="657C79AE" w14:textId="77777777" w:rsidR="00F17312" w:rsidRDefault="00F17312" w:rsidP="00F17312">
            <w:pPr>
              <w:pStyle w:val="TAC"/>
            </w:pPr>
          </w:p>
        </w:tc>
        <w:tc>
          <w:tcPr>
            <w:tcW w:w="1241" w:type="dxa"/>
            <w:tcBorders>
              <w:top w:val="single" w:sz="4" w:space="0" w:color="auto"/>
              <w:left w:val="single" w:sz="4" w:space="0" w:color="auto"/>
              <w:bottom w:val="single" w:sz="4" w:space="0" w:color="auto"/>
              <w:right w:val="single" w:sz="4" w:space="0" w:color="auto"/>
            </w:tcBorders>
          </w:tcPr>
          <w:p w14:paraId="7354EF9C" w14:textId="77777777" w:rsidR="00F17312" w:rsidRDefault="00F17312" w:rsidP="00F17312">
            <w:pPr>
              <w:pStyle w:val="TAC"/>
              <w:rPr>
                <w:lang w:eastAsia="zh-CN"/>
              </w:rPr>
            </w:pPr>
          </w:p>
        </w:tc>
      </w:tr>
      <w:tr w:rsidR="00F17312" w14:paraId="00B1CEE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D9805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291E626D"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DB2C625"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E68250D"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1C6232A0"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7E3CE1DD" w14:textId="77777777" w:rsidR="00F17312" w:rsidRDefault="00F17312" w:rsidP="00F17312">
            <w:pPr>
              <w:pStyle w:val="TAC"/>
              <w:rPr>
                <w:lang w:eastAsia="zh-CN"/>
              </w:rPr>
            </w:pPr>
            <w:r>
              <w:rPr>
                <w:lang w:eastAsia="zh-CN"/>
              </w:rPr>
              <w:t>T</w:t>
            </w:r>
          </w:p>
        </w:tc>
      </w:tr>
    </w:tbl>
    <w:p w14:paraId="4217BE2C" w14:textId="77777777" w:rsidR="00F17312" w:rsidRDefault="00F17312" w:rsidP="00F17312">
      <w:bookmarkStart w:id="1780" w:name="_Toc59182768"/>
      <w:bookmarkStart w:id="1781" w:name="_Toc59184234"/>
      <w:bookmarkStart w:id="1782" w:name="_Toc59195169"/>
      <w:bookmarkStart w:id="1783" w:name="_Toc59439596"/>
      <w:bookmarkStart w:id="1784" w:name="_Toc67990019"/>
    </w:p>
    <w:p w14:paraId="405B31E2" w14:textId="29B128E8" w:rsidR="00F17312" w:rsidRDefault="00F17312" w:rsidP="00F17312">
      <w:pPr>
        <w:pStyle w:val="Heading4"/>
      </w:pPr>
      <w:r>
        <w:t>5.3.5.3</w:t>
      </w:r>
      <w:r>
        <w:tab/>
        <w:t>Attribute constraints</w:t>
      </w:r>
      <w:bookmarkEnd w:id="1780"/>
      <w:bookmarkEnd w:id="1781"/>
      <w:bookmarkEnd w:id="1782"/>
      <w:bookmarkEnd w:id="1783"/>
      <w:bookmarkEnd w:id="1784"/>
    </w:p>
    <w:p w14:paraId="0C7B1CC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526E912C"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05958D43"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5590055" w14:textId="77777777" w:rsidR="00F17312" w:rsidRDefault="00F17312" w:rsidP="00F17312">
            <w:pPr>
              <w:pStyle w:val="TAH"/>
            </w:pPr>
            <w:r>
              <w:t>Definition</w:t>
            </w:r>
          </w:p>
        </w:tc>
      </w:tr>
      <w:tr w:rsidR="00F17312" w14:paraId="3DAEBE44"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76C42C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hideMark/>
          </w:tcPr>
          <w:p w14:paraId="5EDC1F6F" w14:textId="77777777" w:rsidR="00F17312" w:rsidRDefault="00F17312" w:rsidP="00F17312">
            <w:pPr>
              <w:pStyle w:val="TAL"/>
              <w:rPr>
                <w:lang w:eastAsia="zh-CN"/>
              </w:rPr>
            </w:pPr>
            <w:r>
              <w:t>Condition: network slicing feature is supported.</w:t>
            </w:r>
          </w:p>
        </w:tc>
      </w:tr>
    </w:tbl>
    <w:p w14:paraId="29D34956" w14:textId="77777777" w:rsidR="00F17312" w:rsidRDefault="00F17312" w:rsidP="00F17312">
      <w:bookmarkStart w:id="1785" w:name="_Toc59182769"/>
      <w:bookmarkStart w:id="1786" w:name="_Toc59184235"/>
      <w:bookmarkStart w:id="1787" w:name="_Toc59195170"/>
      <w:bookmarkStart w:id="1788" w:name="_Toc59439597"/>
      <w:bookmarkStart w:id="1789" w:name="_Toc67990020"/>
    </w:p>
    <w:p w14:paraId="73C6017B" w14:textId="77777777" w:rsidR="00F17312" w:rsidRDefault="00F17312" w:rsidP="00F17312">
      <w:pPr>
        <w:pStyle w:val="Heading4"/>
      </w:pPr>
      <w:r>
        <w:rPr>
          <w:lang w:eastAsia="zh-CN"/>
        </w:rPr>
        <w:t>5</w:t>
      </w:r>
      <w:r>
        <w:t>.3.5.4</w:t>
      </w:r>
      <w:r>
        <w:tab/>
        <w:t>Notifications</w:t>
      </w:r>
      <w:bookmarkEnd w:id="1785"/>
      <w:bookmarkEnd w:id="1786"/>
      <w:bookmarkEnd w:id="1787"/>
      <w:bookmarkEnd w:id="1788"/>
      <w:bookmarkEnd w:id="1789"/>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1790" w:name="_Toc59182770"/>
      <w:bookmarkStart w:id="1791" w:name="_Toc59184236"/>
      <w:bookmarkStart w:id="1792" w:name="_Toc59195171"/>
      <w:bookmarkStart w:id="1793" w:name="_Toc59439598"/>
      <w:bookmarkStart w:id="1794" w:name="_Toc67990021"/>
      <w:r>
        <w:rPr>
          <w:rFonts w:cs="Arial"/>
          <w:lang w:eastAsia="zh-CN"/>
        </w:rPr>
        <w:t>5.3.6</w:t>
      </w:r>
      <w:r>
        <w:rPr>
          <w:rFonts w:cs="Arial"/>
          <w:lang w:eastAsia="zh-CN"/>
        </w:rPr>
        <w:tab/>
      </w:r>
      <w:r>
        <w:rPr>
          <w:rFonts w:ascii="Courier New" w:hAnsi="Courier New"/>
        </w:rPr>
        <w:t>AUSFFunction</w:t>
      </w:r>
      <w:bookmarkEnd w:id="1790"/>
      <w:bookmarkEnd w:id="1791"/>
      <w:bookmarkEnd w:id="1792"/>
      <w:bookmarkEnd w:id="1793"/>
      <w:bookmarkEnd w:id="1794"/>
    </w:p>
    <w:p w14:paraId="65A10D6D" w14:textId="77777777" w:rsidR="00F17312" w:rsidRDefault="00F17312" w:rsidP="00F17312">
      <w:pPr>
        <w:pStyle w:val="Heading4"/>
      </w:pPr>
      <w:bookmarkStart w:id="1795" w:name="_Toc59182771"/>
      <w:bookmarkStart w:id="1796" w:name="_Toc59184237"/>
      <w:bookmarkStart w:id="1797" w:name="_Toc59195172"/>
      <w:bookmarkStart w:id="1798" w:name="_Toc59439599"/>
      <w:bookmarkStart w:id="1799" w:name="_Toc67990022"/>
      <w:r>
        <w:rPr>
          <w:lang w:eastAsia="zh-CN"/>
        </w:rPr>
        <w:t>5.3</w:t>
      </w:r>
      <w:r>
        <w:t>.6.1</w:t>
      </w:r>
      <w:r>
        <w:tab/>
        <w:t>Definition</w:t>
      </w:r>
      <w:bookmarkEnd w:id="1795"/>
      <w:bookmarkEnd w:id="1796"/>
      <w:bookmarkEnd w:id="1797"/>
      <w:bookmarkEnd w:id="1798"/>
      <w:bookmarkEnd w:id="1799"/>
    </w:p>
    <w:p w14:paraId="6E8D0DE6" w14:textId="77777777" w:rsidR="00F17312" w:rsidRDefault="00F17312" w:rsidP="00F17312">
      <w:r>
        <w:t>This IOC represents the AUSF function in 5GC. For more information about the AUSF, see 3GPP TS 23.501 [2].</w:t>
      </w:r>
    </w:p>
    <w:p w14:paraId="345B21B3" w14:textId="77777777" w:rsidR="00F17312" w:rsidRDefault="00F17312" w:rsidP="00F17312">
      <w:pPr>
        <w:pStyle w:val="Heading4"/>
      </w:pPr>
      <w:bookmarkStart w:id="1800" w:name="_Toc59182772"/>
      <w:bookmarkStart w:id="1801" w:name="_Toc59184238"/>
      <w:bookmarkStart w:id="1802" w:name="_Toc59195173"/>
      <w:bookmarkStart w:id="1803" w:name="_Toc59439600"/>
      <w:bookmarkStart w:id="1804" w:name="_Toc67990023"/>
      <w:r>
        <w:t>5.3.6.2</w:t>
      </w:r>
      <w:r>
        <w:tab/>
        <w:t>Attributes</w:t>
      </w:r>
      <w:bookmarkEnd w:id="1800"/>
      <w:bookmarkEnd w:id="1801"/>
      <w:bookmarkEnd w:id="1802"/>
      <w:bookmarkEnd w:id="1803"/>
      <w:bookmarkEnd w:id="1804"/>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77777777" w:rsidR="00F17312" w:rsidRDefault="00F17312" w:rsidP="00F17312">
            <w:pPr>
              <w:pStyle w:val="TAH"/>
            </w:pPr>
            <w:r>
              <w:t>Support Qualifier</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589368D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C12A31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3206781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3D3953E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53DCE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4EF8B7"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A85A0C" w14:textId="77777777" w:rsidR="00F17312" w:rsidRDefault="00F17312" w:rsidP="00F17312">
            <w:pPr>
              <w:pStyle w:val="TAC"/>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bl>
    <w:p w14:paraId="1D26E07F" w14:textId="77777777" w:rsidR="00F17312" w:rsidRDefault="00F17312" w:rsidP="00F17312">
      <w:bookmarkStart w:id="1805" w:name="_Toc59182773"/>
      <w:bookmarkStart w:id="1806" w:name="_Toc59184239"/>
      <w:bookmarkStart w:id="1807" w:name="_Toc59195174"/>
      <w:bookmarkStart w:id="1808" w:name="_Toc59439601"/>
      <w:bookmarkStart w:id="1809" w:name="_Toc67990024"/>
    </w:p>
    <w:p w14:paraId="3B60E897" w14:textId="63F1289F" w:rsidR="00F17312" w:rsidRDefault="00F17312" w:rsidP="00F17312">
      <w:pPr>
        <w:pStyle w:val="Heading4"/>
      </w:pPr>
      <w:r>
        <w:t>5.3.6.3</w:t>
      </w:r>
      <w:r>
        <w:tab/>
        <w:t>Attribute constraints</w:t>
      </w:r>
      <w:bookmarkEnd w:id="1805"/>
      <w:bookmarkEnd w:id="1806"/>
      <w:bookmarkEnd w:id="1807"/>
      <w:bookmarkEnd w:id="1808"/>
      <w:bookmarkEnd w:id="1809"/>
    </w:p>
    <w:p w14:paraId="35B05A1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00EB699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FC7C4CC"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7DD574B6" w14:textId="77777777" w:rsidR="00F17312" w:rsidRDefault="00F17312" w:rsidP="00F17312">
            <w:pPr>
              <w:pStyle w:val="TAH"/>
            </w:pPr>
            <w:r>
              <w:t>Definition</w:t>
            </w:r>
          </w:p>
        </w:tc>
      </w:tr>
      <w:tr w:rsidR="00F17312" w14:paraId="0CB7B288"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23DDE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591" w:type="dxa"/>
            <w:tcBorders>
              <w:top w:val="single" w:sz="4" w:space="0" w:color="auto"/>
              <w:left w:val="single" w:sz="4" w:space="0" w:color="auto"/>
              <w:bottom w:val="single" w:sz="4" w:space="0" w:color="auto"/>
              <w:right w:val="single" w:sz="4" w:space="0" w:color="auto"/>
            </w:tcBorders>
            <w:hideMark/>
          </w:tcPr>
          <w:p w14:paraId="7A9A4E38" w14:textId="77777777" w:rsidR="00F17312" w:rsidRDefault="00F17312" w:rsidP="00F17312">
            <w:pPr>
              <w:pStyle w:val="TAL"/>
              <w:rPr>
                <w:lang w:eastAsia="zh-CN"/>
              </w:rPr>
            </w:pPr>
            <w:r>
              <w:t>Condition: Network slicing feature is supported.</w:t>
            </w:r>
          </w:p>
        </w:tc>
      </w:tr>
    </w:tbl>
    <w:p w14:paraId="4DEEF9C7" w14:textId="77777777" w:rsidR="00F17312" w:rsidRDefault="00F17312" w:rsidP="00F17312">
      <w:bookmarkStart w:id="1810" w:name="_Toc59182774"/>
      <w:bookmarkStart w:id="1811" w:name="_Toc59184240"/>
      <w:bookmarkStart w:id="1812" w:name="_Toc59195175"/>
      <w:bookmarkStart w:id="1813" w:name="_Toc59439602"/>
      <w:bookmarkStart w:id="1814" w:name="_Toc67990025"/>
    </w:p>
    <w:p w14:paraId="7E48CC5E" w14:textId="77777777" w:rsidR="00F17312" w:rsidRDefault="00F17312" w:rsidP="00F17312">
      <w:pPr>
        <w:pStyle w:val="Heading4"/>
      </w:pPr>
      <w:r>
        <w:rPr>
          <w:lang w:eastAsia="zh-CN"/>
        </w:rPr>
        <w:t>5</w:t>
      </w:r>
      <w:r>
        <w:t>.3.6.4</w:t>
      </w:r>
      <w:r>
        <w:tab/>
        <w:t>Notifications</w:t>
      </w:r>
      <w:bookmarkEnd w:id="1810"/>
      <w:bookmarkEnd w:id="1811"/>
      <w:bookmarkEnd w:id="1812"/>
      <w:bookmarkEnd w:id="1813"/>
      <w:bookmarkEnd w:id="1814"/>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1815" w:name="_Toc59182775"/>
      <w:bookmarkStart w:id="1816" w:name="_Toc59184241"/>
      <w:bookmarkStart w:id="1817" w:name="_Toc59195176"/>
      <w:bookmarkStart w:id="1818" w:name="_Toc59439603"/>
      <w:bookmarkStart w:id="1819" w:name="_Toc67990026"/>
      <w:r>
        <w:rPr>
          <w:rFonts w:cs="Arial"/>
          <w:lang w:eastAsia="zh-CN"/>
        </w:rPr>
        <w:t>5.3.7</w:t>
      </w:r>
      <w:r>
        <w:rPr>
          <w:rFonts w:cs="Arial"/>
          <w:lang w:eastAsia="zh-CN"/>
        </w:rPr>
        <w:tab/>
      </w:r>
      <w:r>
        <w:rPr>
          <w:rFonts w:ascii="Courier New" w:hAnsi="Courier New"/>
        </w:rPr>
        <w:t>UDMFunction</w:t>
      </w:r>
      <w:bookmarkEnd w:id="1815"/>
      <w:bookmarkEnd w:id="1816"/>
      <w:bookmarkEnd w:id="1817"/>
      <w:bookmarkEnd w:id="1818"/>
      <w:bookmarkEnd w:id="1819"/>
    </w:p>
    <w:p w14:paraId="60ADAA40" w14:textId="77777777" w:rsidR="00F17312" w:rsidRDefault="00F17312" w:rsidP="00F17312">
      <w:pPr>
        <w:pStyle w:val="Heading4"/>
      </w:pPr>
      <w:bookmarkStart w:id="1820" w:name="_Toc59182776"/>
      <w:bookmarkStart w:id="1821" w:name="_Toc59184242"/>
      <w:bookmarkStart w:id="1822" w:name="_Toc59195177"/>
      <w:bookmarkStart w:id="1823" w:name="_Toc59439604"/>
      <w:bookmarkStart w:id="1824" w:name="_Toc67990027"/>
      <w:r>
        <w:rPr>
          <w:lang w:eastAsia="zh-CN"/>
        </w:rPr>
        <w:t>5.3</w:t>
      </w:r>
      <w:r>
        <w:t>.7.1</w:t>
      </w:r>
      <w:r>
        <w:tab/>
        <w:t>Definition</w:t>
      </w:r>
      <w:bookmarkEnd w:id="1820"/>
      <w:bookmarkEnd w:id="1821"/>
      <w:bookmarkEnd w:id="1822"/>
      <w:bookmarkEnd w:id="1823"/>
      <w:bookmarkEnd w:id="1824"/>
    </w:p>
    <w:p w14:paraId="01695569" w14:textId="77777777" w:rsidR="00F17312" w:rsidRDefault="00F17312" w:rsidP="00F17312">
      <w:r>
        <w:t xml:space="preserve">This IOC represents the UDM function in 5GC. For more information about the UDM, see 3GPP TS 23.501 [2]. </w:t>
      </w:r>
    </w:p>
    <w:p w14:paraId="40FE4FCC" w14:textId="77777777" w:rsidR="00F17312" w:rsidRDefault="00F17312" w:rsidP="00F17312">
      <w:pPr>
        <w:pStyle w:val="Heading4"/>
      </w:pPr>
      <w:bookmarkStart w:id="1825" w:name="_Toc59182777"/>
      <w:bookmarkStart w:id="1826" w:name="_Toc59184243"/>
      <w:bookmarkStart w:id="1827" w:name="_Toc59195178"/>
      <w:bookmarkStart w:id="1828" w:name="_Toc59439605"/>
      <w:bookmarkStart w:id="1829" w:name="_Toc67990028"/>
      <w:r>
        <w:t>5.3.7.2</w:t>
      </w:r>
      <w:r>
        <w:tab/>
        <w:t>Attributes</w:t>
      </w:r>
      <w:bookmarkEnd w:id="1825"/>
      <w:bookmarkEnd w:id="1826"/>
      <w:bookmarkEnd w:id="1827"/>
      <w:bookmarkEnd w:id="1828"/>
      <w:bookmarkEnd w:id="1829"/>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77777777" w:rsidR="00F17312" w:rsidRDefault="00F17312" w:rsidP="00F17312">
            <w:pPr>
              <w:pStyle w:val="TAH"/>
            </w:pPr>
            <w:r>
              <w:t>Support Qualifier</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B02FF7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8F28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032139E8"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CB722C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BE915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1DAFEBE"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6B78B9" w14:textId="77777777" w:rsidR="00F17312" w:rsidRDefault="00F17312" w:rsidP="00F17312">
            <w:pPr>
              <w:pStyle w:val="TAC"/>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bl>
    <w:p w14:paraId="726A4268" w14:textId="77777777" w:rsidR="00F17312" w:rsidRDefault="00F17312" w:rsidP="00F17312">
      <w:bookmarkStart w:id="1830" w:name="_Toc59182778"/>
      <w:bookmarkStart w:id="1831" w:name="_Toc59184244"/>
      <w:bookmarkStart w:id="1832" w:name="_Toc59195179"/>
      <w:bookmarkStart w:id="1833" w:name="_Toc59439606"/>
      <w:bookmarkStart w:id="1834" w:name="_Toc67990029"/>
    </w:p>
    <w:p w14:paraId="54DAC63B" w14:textId="058D67A7" w:rsidR="00F17312" w:rsidRDefault="00F17312" w:rsidP="00F17312">
      <w:pPr>
        <w:pStyle w:val="Heading4"/>
      </w:pPr>
      <w:r>
        <w:t>5.3.5.3</w:t>
      </w:r>
      <w:r>
        <w:tab/>
        <w:t>Attribute constraints</w:t>
      </w:r>
      <w:bookmarkEnd w:id="1830"/>
      <w:bookmarkEnd w:id="1831"/>
      <w:bookmarkEnd w:id="1832"/>
      <w:bookmarkEnd w:id="1833"/>
      <w:bookmarkEnd w:id="1834"/>
    </w:p>
    <w:p w14:paraId="1CCE1509"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609939B9"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67F39A8D"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077CFA41" w14:textId="77777777" w:rsidR="00F17312" w:rsidRDefault="00F17312" w:rsidP="00F17312">
            <w:pPr>
              <w:pStyle w:val="TAH"/>
            </w:pPr>
            <w:r>
              <w:t>Definition</w:t>
            </w:r>
          </w:p>
        </w:tc>
      </w:tr>
      <w:tr w:rsidR="00F17312" w14:paraId="394759B4"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71484B3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630" w:type="dxa"/>
            <w:tcBorders>
              <w:top w:val="single" w:sz="4" w:space="0" w:color="auto"/>
              <w:left w:val="single" w:sz="4" w:space="0" w:color="auto"/>
              <w:bottom w:val="single" w:sz="4" w:space="0" w:color="auto"/>
              <w:right w:val="single" w:sz="4" w:space="0" w:color="auto"/>
            </w:tcBorders>
            <w:hideMark/>
          </w:tcPr>
          <w:p w14:paraId="7D798099" w14:textId="77777777" w:rsidR="00F17312" w:rsidRDefault="00F17312" w:rsidP="00F17312">
            <w:pPr>
              <w:pStyle w:val="TAL"/>
              <w:rPr>
                <w:lang w:eastAsia="zh-CN"/>
              </w:rPr>
            </w:pPr>
            <w:r>
              <w:t>Condition: network slicing feature is supported.</w:t>
            </w:r>
          </w:p>
        </w:tc>
      </w:tr>
    </w:tbl>
    <w:p w14:paraId="1804A728" w14:textId="77777777" w:rsidR="00F17312" w:rsidRDefault="00F17312" w:rsidP="00F17312">
      <w:bookmarkStart w:id="1835" w:name="_Toc59182779"/>
      <w:bookmarkStart w:id="1836" w:name="_Toc59184245"/>
      <w:bookmarkStart w:id="1837" w:name="_Toc59195180"/>
      <w:bookmarkStart w:id="1838" w:name="_Toc59439607"/>
      <w:bookmarkStart w:id="1839" w:name="_Toc67990030"/>
    </w:p>
    <w:p w14:paraId="01492C6E" w14:textId="77777777" w:rsidR="00F17312" w:rsidRDefault="00F17312" w:rsidP="00F17312">
      <w:pPr>
        <w:pStyle w:val="Heading4"/>
      </w:pPr>
      <w:r>
        <w:rPr>
          <w:lang w:eastAsia="zh-CN"/>
        </w:rPr>
        <w:t>5</w:t>
      </w:r>
      <w:r>
        <w:t>.3.5.4</w:t>
      </w:r>
      <w:r>
        <w:tab/>
        <w:t>Notifications</w:t>
      </w:r>
      <w:bookmarkEnd w:id="1835"/>
      <w:bookmarkEnd w:id="1836"/>
      <w:bookmarkEnd w:id="1837"/>
      <w:bookmarkEnd w:id="1838"/>
      <w:bookmarkEnd w:id="1839"/>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1840" w:name="_Toc59182780"/>
      <w:bookmarkStart w:id="1841" w:name="_Toc59184246"/>
      <w:bookmarkStart w:id="1842" w:name="_Toc59195181"/>
      <w:bookmarkStart w:id="1843" w:name="_Toc59439608"/>
      <w:bookmarkStart w:id="1844" w:name="_Toc67990031"/>
      <w:r>
        <w:rPr>
          <w:rFonts w:cs="Arial"/>
          <w:lang w:eastAsia="zh-CN"/>
        </w:rPr>
        <w:t>5.3.8</w:t>
      </w:r>
      <w:r>
        <w:rPr>
          <w:rFonts w:cs="Arial"/>
          <w:lang w:eastAsia="zh-CN"/>
        </w:rPr>
        <w:tab/>
      </w:r>
      <w:r>
        <w:rPr>
          <w:rFonts w:ascii="Courier New" w:hAnsi="Courier New"/>
        </w:rPr>
        <w:t>UDRFunction</w:t>
      </w:r>
      <w:bookmarkEnd w:id="1840"/>
      <w:bookmarkEnd w:id="1841"/>
      <w:bookmarkEnd w:id="1842"/>
      <w:bookmarkEnd w:id="1843"/>
      <w:bookmarkEnd w:id="1844"/>
    </w:p>
    <w:p w14:paraId="295BB3B9" w14:textId="77777777" w:rsidR="00F17312" w:rsidRDefault="00F17312" w:rsidP="00F17312">
      <w:pPr>
        <w:pStyle w:val="Heading4"/>
      </w:pPr>
      <w:bookmarkStart w:id="1845" w:name="_Toc59182781"/>
      <w:bookmarkStart w:id="1846" w:name="_Toc59184247"/>
      <w:bookmarkStart w:id="1847" w:name="_Toc59195182"/>
      <w:bookmarkStart w:id="1848" w:name="_Toc59439609"/>
      <w:bookmarkStart w:id="1849" w:name="_Toc67990032"/>
      <w:r>
        <w:rPr>
          <w:lang w:eastAsia="zh-CN"/>
        </w:rPr>
        <w:t>5.3</w:t>
      </w:r>
      <w:r>
        <w:t>.8.1</w:t>
      </w:r>
      <w:r>
        <w:tab/>
        <w:t>Definition</w:t>
      </w:r>
      <w:bookmarkEnd w:id="1845"/>
      <w:bookmarkEnd w:id="1846"/>
      <w:bookmarkEnd w:id="1847"/>
      <w:bookmarkEnd w:id="1848"/>
      <w:bookmarkEnd w:id="1849"/>
    </w:p>
    <w:p w14:paraId="3E0A8C7C" w14:textId="77777777" w:rsidR="00F17312" w:rsidRDefault="00F17312" w:rsidP="00F17312">
      <w:r>
        <w:t xml:space="preserve">This IOC represents the UDR function in 5GC. For more information about the UDR, see 3GPP TS 23.501 [2]. </w:t>
      </w:r>
    </w:p>
    <w:p w14:paraId="35BC4771" w14:textId="77777777" w:rsidR="00F17312" w:rsidRDefault="00F17312" w:rsidP="00F17312">
      <w:pPr>
        <w:pStyle w:val="Heading4"/>
      </w:pPr>
      <w:bookmarkStart w:id="1850" w:name="_Toc59182782"/>
      <w:bookmarkStart w:id="1851" w:name="_Toc59184248"/>
      <w:bookmarkStart w:id="1852" w:name="_Toc59195183"/>
      <w:bookmarkStart w:id="1853" w:name="_Toc59439610"/>
      <w:bookmarkStart w:id="1854" w:name="_Toc67990033"/>
      <w:r>
        <w:t>5.3.8.2</w:t>
      </w:r>
      <w:r>
        <w:tab/>
        <w:t>Attributes</w:t>
      </w:r>
      <w:bookmarkEnd w:id="1850"/>
      <w:bookmarkEnd w:id="1851"/>
      <w:bookmarkEnd w:id="1852"/>
      <w:bookmarkEnd w:id="1853"/>
      <w:bookmarkEnd w:id="1854"/>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77777777" w:rsidR="00F17312" w:rsidRDefault="00F17312" w:rsidP="00F17312">
            <w:pPr>
              <w:pStyle w:val="TAH"/>
            </w:pPr>
            <w:r>
              <w:t>Support Qualifier</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42940BF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FE890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BDBE4D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DE75D14"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FEAB8F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C6700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C4EBB9" w14:textId="77777777" w:rsidR="00F17312" w:rsidRDefault="00F17312" w:rsidP="00F17312">
            <w:pPr>
              <w:pStyle w:val="TAC"/>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bl>
    <w:p w14:paraId="4E096B42" w14:textId="77777777" w:rsidR="00F17312" w:rsidRDefault="00F17312" w:rsidP="00F17312">
      <w:bookmarkStart w:id="1855" w:name="_Toc59182783"/>
      <w:bookmarkStart w:id="1856" w:name="_Toc59184249"/>
      <w:bookmarkStart w:id="1857" w:name="_Toc59195184"/>
      <w:bookmarkStart w:id="1858" w:name="_Toc59439611"/>
      <w:bookmarkStart w:id="1859" w:name="_Toc67990034"/>
    </w:p>
    <w:p w14:paraId="290AB406" w14:textId="60821203" w:rsidR="00F17312" w:rsidRDefault="00F17312" w:rsidP="00F17312">
      <w:pPr>
        <w:pStyle w:val="Heading4"/>
      </w:pPr>
      <w:r>
        <w:t>5.3.8.3</w:t>
      </w:r>
      <w:r>
        <w:tab/>
        <w:t>Attribute constraints</w:t>
      </w:r>
      <w:bookmarkEnd w:id="1855"/>
      <w:bookmarkEnd w:id="1856"/>
      <w:bookmarkEnd w:id="1857"/>
      <w:bookmarkEnd w:id="1858"/>
      <w:bookmarkEnd w:id="1859"/>
    </w:p>
    <w:p w14:paraId="78F9D46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959"/>
        <w:gridCol w:w="5528"/>
      </w:tblGrid>
      <w:tr w:rsidR="00F17312" w14:paraId="72815ADB"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hideMark/>
          </w:tcPr>
          <w:p w14:paraId="1AA90108"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609941E2" w14:textId="77777777" w:rsidR="00F17312" w:rsidRDefault="00F17312" w:rsidP="00F17312">
            <w:pPr>
              <w:pStyle w:val="TAH"/>
            </w:pPr>
            <w:r>
              <w:t>Definition</w:t>
            </w:r>
          </w:p>
        </w:tc>
      </w:tr>
      <w:tr w:rsidR="00F17312" w14:paraId="7042CC32"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hideMark/>
          </w:tcPr>
          <w:p w14:paraId="67878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528" w:type="dxa"/>
            <w:tcBorders>
              <w:top w:val="single" w:sz="4" w:space="0" w:color="auto"/>
              <w:left w:val="single" w:sz="4" w:space="0" w:color="auto"/>
              <w:bottom w:val="single" w:sz="4" w:space="0" w:color="auto"/>
              <w:right w:val="single" w:sz="4" w:space="0" w:color="auto"/>
            </w:tcBorders>
            <w:hideMark/>
          </w:tcPr>
          <w:p w14:paraId="559FD888" w14:textId="77777777" w:rsidR="00F17312" w:rsidRDefault="00F17312" w:rsidP="00F17312">
            <w:pPr>
              <w:pStyle w:val="TAL"/>
              <w:rPr>
                <w:lang w:eastAsia="zh-CN"/>
              </w:rPr>
            </w:pPr>
            <w:r>
              <w:t>Condition: Network slicing feature is supported.</w:t>
            </w:r>
          </w:p>
        </w:tc>
      </w:tr>
    </w:tbl>
    <w:p w14:paraId="77786330" w14:textId="77777777" w:rsidR="00F17312" w:rsidRDefault="00F17312" w:rsidP="00F17312">
      <w:bookmarkStart w:id="1860" w:name="_Toc59182784"/>
      <w:bookmarkStart w:id="1861" w:name="_Toc59184250"/>
      <w:bookmarkStart w:id="1862" w:name="_Toc59195185"/>
      <w:bookmarkStart w:id="1863" w:name="_Toc59439612"/>
      <w:bookmarkStart w:id="1864" w:name="_Toc67990035"/>
    </w:p>
    <w:p w14:paraId="4DA07E7E" w14:textId="77777777" w:rsidR="00F17312" w:rsidRDefault="00F17312" w:rsidP="00F17312">
      <w:pPr>
        <w:pStyle w:val="Heading4"/>
      </w:pPr>
      <w:r>
        <w:rPr>
          <w:lang w:eastAsia="zh-CN"/>
        </w:rPr>
        <w:t>5</w:t>
      </w:r>
      <w:r>
        <w:t>.3.8.4</w:t>
      </w:r>
      <w:r>
        <w:tab/>
        <w:t>Notifications</w:t>
      </w:r>
      <w:bookmarkEnd w:id="1860"/>
      <w:bookmarkEnd w:id="1861"/>
      <w:bookmarkEnd w:id="1862"/>
      <w:bookmarkEnd w:id="1863"/>
      <w:bookmarkEnd w:id="1864"/>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1865" w:name="_Toc59182785"/>
      <w:bookmarkStart w:id="1866" w:name="_Toc59184251"/>
      <w:bookmarkStart w:id="1867" w:name="_Toc59195186"/>
      <w:bookmarkStart w:id="1868" w:name="_Toc59439613"/>
      <w:bookmarkStart w:id="1869" w:name="_Toc67990036"/>
      <w:r>
        <w:rPr>
          <w:rFonts w:cs="Arial"/>
          <w:lang w:eastAsia="zh-CN"/>
        </w:rPr>
        <w:t>5.3.9</w:t>
      </w:r>
      <w:r>
        <w:rPr>
          <w:rFonts w:cs="Arial"/>
          <w:lang w:eastAsia="zh-CN"/>
        </w:rPr>
        <w:tab/>
      </w:r>
      <w:r>
        <w:rPr>
          <w:rFonts w:ascii="Courier New" w:hAnsi="Courier New"/>
        </w:rPr>
        <w:t>UDSFFunction</w:t>
      </w:r>
      <w:bookmarkEnd w:id="1865"/>
      <w:bookmarkEnd w:id="1866"/>
      <w:bookmarkEnd w:id="1867"/>
      <w:bookmarkEnd w:id="1868"/>
      <w:bookmarkEnd w:id="1869"/>
    </w:p>
    <w:p w14:paraId="19C58DE6" w14:textId="77777777" w:rsidR="00F17312" w:rsidRDefault="00F17312" w:rsidP="00F17312">
      <w:pPr>
        <w:pStyle w:val="Heading4"/>
      </w:pPr>
      <w:bookmarkStart w:id="1870" w:name="_Toc59182786"/>
      <w:bookmarkStart w:id="1871" w:name="_Toc59184252"/>
      <w:bookmarkStart w:id="1872" w:name="_Toc59195187"/>
      <w:bookmarkStart w:id="1873" w:name="_Toc59439614"/>
      <w:bookmarkStart w:id="1874" w:name="_Toc67990037"/>
      <w:r>
        <w:rPr>
          <w:lang w:eastAsia="zh-CN"/>
        </w:rPr>
        <w:t>5.3</w:t>
      </w:r>
      <w:r>
        <w:t>.9.1</w:t>
      </w:r>
      <w:r>
        <w:tab/>
        <w:t>Definition</w:t>
      </w:r>
      <w:bookmarkEnd w:id="1870"/>
      <w:bookmarkEnd w:id="1871"/>
      <w:bookmarkEnd w:id="1872"/>
      <w:bookmarkEnd w:id="1873"/>
      <w:bookmarkEnd w:id="1874"/>
    </w:p>
    <w:p w14:paraId="4AE18260" w14:textId="77777777" w:rsidR="00F17312" w:rsidRDefault="00F17312" w:rsidP="00F17312">
      <w:r>
        <w:t xml:space="preserve">This IOC represents the UDSF function which can be interacted with any other 5GC NF defined in 3GPP TS 23.501 [2]. For more information about the UDSF, see 3GPP TS 23.501 [2]. </w:t>
      </w:r>
    </w:p>
    <w:p w14:paraId="48538433" w14:textId="77777777" w:rsidR="00F17312" w:rsidRDefault="00F17312" w:rsidP="00F17312">
      <w:pPr>
        <w:pStyle w:val="Heading4"/>
      </w:pPr>
      <w:bookmarkStart w:id="1875" w:name="_Toc59182787"/>
      <w:bookmarkStart w:id="1876" w:name="_Toc59184253"/>
      <w:bookmarkStart w:id="1877" w:name="_Toc59195188"/>
      <w:bookmarkStart w:id="1878" w:name="_Toc59439615"/>
      <w:bookmarkStart w:id="1879" w:name="_Toc67990038"/>
      <w:r>
        <w:t>5.3.9.2</w:t>
      </w:r>
      <w:r>
        <w:tab/>
        <w:t>Attributes</w:t>
      </w:r>
      <w:bookmarkEnd w:id="1875"/>
      <w:bookmarkEnd w:id="1876"/>
      <w:bookmarkEnd w:id="1877"/>
      <w:bookmarkEnd w:id="1878"/>
      <w:bookmarkEnd w:id="1879"/>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77777777" w:rsidR="00F17312" w:rsidRDefault="00F17312" w:rsidP="00F17312">
            <w:pPr>
              <w:pStyle w:val="TAH"/>
            </w:pPr>
            <w:r>
              <w:t>Support Qualifier</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6CE8150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2A600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57C660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706397B9"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7C08B58"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0AE819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AF4B49" w14:textId="77777777" w:rsidR="00F17312" w:rsidRDefault="00F17312" w:rsidP="00F17312">
            <w:pPr>
              <w:pStyle w:val="TAC"/>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bl>
    <w:p w14:paraId="51F82E51" w14:textId="77777777" w:rsidR="00F17312" w:rsidRDefault="00F17312" w:rsidP="00F17312">
      <w:bookmarkStart w:id="1880" w:name="_Toc59182788"/>
      <w:bookmarkStart w:id="1881" w:name="_Toc59184254"/>
      <w:bookmarkStart w:id="1882" w:name="_Toc59195189"/>
      <w:bookmarkStart w:id="1883" w:name="_Toc59439616"/>
      <w:bookmarkStart w:id="1884" w:name="_Toc67990039"/>
    </w:p>
    <w:p w14:paraId="379D9CB2" w14:textId="7996EDC5" w:rsidR="00F17312" w:rsidRDefault="00F17312" w:rsidP="00F17312">
      <w:pPr>
        <w:pStyle w:val="Heading4"/>
      </w:pPr>
      <w:r>
        <w:t>5.3.9.3</w:t>
      </w:r>
      <w:r>
        <w:tab/>
        <w:t>Attribute constraints</w:t>
      </w:r>
      <w:bookmarkEnd w:id="1880"/>
      <w:bookmarkEnd w:id="1881"/>
      <w:bookmarkEnd w:id="1882"/>
      <w:bookmarkEnd w:id="1883"/>
      <w:bookmarkEnd w:id="1884"/>
    </w:p>
    <w:p w14:paraId="2E2C975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07CCCBFF"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34911D60"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E20B501" w14:textId="77777777" w:rsidR="00F17312" w:rsidRDefault="00F17312" w:rsidP="00F17312">
            <w:pPr>
              <w:pStyle w:val="TAH"/>
            </w:pPr>
            <w:r>
              <w:t>Definition</w:t>
            </w:r>
          </w:p>
        </w:tc>
      </w:tr>
      <w:tr w:rsidR="00F17312" w14:paraId="7CE6BED0"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6BAA6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hideMark/>
          </w:tcPr>
          <w:p w14:paraId="51A332F5" w14:textId="77777777" w:rsidR="00F17312" w:rsidRDefault="00F17312" w:rsidP="00F17312">
            <w:pPr>
              <w:pStyle w:val="TAL"/>
              <w:rPr>
                <w:lang w:eastAsia="zh-CN"/>
              </w:rPr>
            </w:pPr>
            <w:r>
              <w:t>Condition: Network slicing feature is supported.</w:t>
            </w:r>
          </w:p>
        </w:tc>
      </w:tr>
    </w:tbl>
    <w:p w14:paraId="0F0CD012" w14:textId="77777777" w:rsidR="00F17312" w:rsidRDefault="00F17312" w:rsidP="00F17312">
      <w:bookmarkStart w:id="1885" w:name="_Toc59182789"/>
      <w:bookmarkStart w:id="1886" w:name="_Toc59184255"/>
      <w:bookmarkStart w:id="1887" w:name="_Toc59195190"/>
      <w:bookmarkStart w:id="1888" w:name="_Toc59439617"/>
      <w:bookmarkStart w:id="1889" w:name="_Toc67990040"/>
    </w:p>
    <w:p w14:paraId="3B331B49" w14:textId="77777777" w:rsidR="00F17312" w:rsidRDefault="00F17312" w:rsidP="00F17312">
      <w:pPr>
        <w:pStyle w:val="Heading4"/>
      </w:pPr>
      <w:r>
        <w:rPr>
          <w:lang w:eastAsia="zh-CN"/>
        </w:rPr>
        <w:t>5</w:t>
      </w:r>
      <w:r>
        <w:t>.3.9.4</w:t>
      </w:r>
      <w:r>
        <w:tab/>
        <w:t>Notifications</w:t>
      </w:r>
      <w:bookmarkEnd w:id="1885"/>
      <w:bookmarkEnd w:id="1886"/>
      <w:bookmarkEnd w:id="1887"/>
      <w:bookmarkEnd w:id="1888"/>
      <w:bookmarkEnd w:id="1889"/>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1890" w:name="_Toc59182790"/>
      <w:bookmarkStart w:id="1891" w:name="_Toc59184256"/>
      <w:bookmarkStart w:id="1892" w:name="_Toc59195191"/>
      <w:bookmarkStart w:id="1893" w:name="_Toc59439618"/>
      <w:bookmarkStart w:id="1894" w:name="_Toc67990041"/>
      <w:r>
        <w:rPr>
          <w:rFonts w:cs="Arial"/>
          <w:lang w:eastAsia="zh-CN"/>
        </w:rPr>
        <w:t>5.3.10</w:t>
      </w:r>
      <w:r>
        <w:rPr>
          <w:rFonts w:cs="Arial"/>
          <w:lang w:eastAsia="zh-CN"/>
        </w:rPr>
        <w:tab/>
      </w:r>
      <w:r>
        <w:rPr>
          <w:rFonts w:ascii="Courier New" w:hAnsi="Courier New"/>
        </w:rPr>
        <w:t>NRFFunction</w:t>
      </w:r>
      <w:bookmarkEnd w:id="1890"/>
      <w:bookmarkEnd w:id="1891"/>
      <w:bookmarkEnd w:id="1892"/>
      <w:bookmarkEnd w:id="1893"/>
      <w:bookmarkEnd w:id="1894"/>
    </w:p>
    <w:p w14:paraId="4272C17D" w14:textId="77777777" w:rsidR="00F17312" w:rsidRDefault="00F17312" w:rsidP="00F17312">
      <w:pPr>
        <w:pStyle w:val="Heading4"/>
      </w:pPr>
      <w:bookmarkStart w:id="1895" w:name="_Toc59182791"/>
      <w:bookmarkStart w:id="1896" w:name="_Toc59184257"/>
      <w:bookmarkStart w:id="1897" w:name="_Toc59195192"/>
      <w:bookmarkStart w:id="1898" w:name="_Toc59439619"/>
      <w:bookmarkStart w:id="1899" w:name="_Toc67990042"/>
      <w:r>
        <w:rPr>
          <w:lang w:eastAsia="zh-CN"/>
        </w:rPr>
        <w:t>5.3</w:t>
      </w:r>
      <w:r>
        <w:t>.10.1</w:t>
      </w:r>
      <w:r>
        <w:tab/>
        <w:t>Definition</w:t>
      </w:r>
      <w:bookmarkEnd w:id="1895"/>
      <w:bookmarkEnd w:id="1896"/>
      <w:bookmarkEnd w:id="1897"/>
      <w:bookmarkEnd w:id="1898"/>
      <w:bookmarkEnd w:id="1899"/>
    </w:p>
    <w:p w14:paraId="4775B938" w14:textId="77777777" w:rsidR="00F17312" w:rsidRDefault="00F17312" w:rsidP="00F17312">
      <w:r>
        <w:t xml:space="preserve">This IOC represents the NRF function in 5GC. For more information about the NRF, see 3GPP TS 23.501 [2]. </w:t>
      </w:r>
    </w:p>
    <w:p w14:paraId="0A4F66E6" w14:textId="77777777" w:rsidR="00F17312" w:rsidRDefault="00F17312" w:rsidP="00F17312">
      <w:pPr>
        <w:pStyle w:val="Heading4"/>
      </w:pPr>
      <w:bookmarkStart w:id="1900" w:name="_Toc59182792"/>
      <w:bookmarkStart w:id="1901" w:name="_Toc59184258"/>
      <w:bookmarkStart w:id="1902" w:name="_Toc59195193"/>
      <w:bookmarkStart w:id="1903" w:name="_Toc59439620"/>
      <w:bookmarkStart w:id="1904" w:name="_Toc67990043"/>
      <w:r>
        <w:t>5.3.10.2</w:t>
      </w:r>
      <w:r>
        <w:tab/>
        <w:t>Attributes</w:t>
      </w:r>
      <w:bookmarkEnd w:id="1900"/>
      <w:bookmarkEnd w:id="1901"/>
      <w:bookmarkEnd w:id="1902"/>
      <w:bookmarkEnd w:id="1903"/>
      <w:bookmarkEnd w:id="1904"/>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67CA99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6ACACB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6" w:type="dxa"/>
            <w:tcBorders>
              <w:top w:val="single" w:sz="4" w:space="0" w:color="auto"/>
              <w:left w:val="single" w:sz="4" w:space="0" w:color="auto"/>
              <w:bottom w:val="single" w:sz="4" w:space="0" w:color="auto"/>
              <w:right w:val="single" w:sz="4" w:space="0" w:color="auto"/>
            </w:tcBorders>
            <w:hideMark/>
          </w:tcPr>
          <w:p w14:paraId="196A0667"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138459D0" w14:textId="77777777" w:rsidR="00F17312" w:rsidRDefault="00F17312" w:rsidP="00F17312">
            <w:pPr>
              <w:pStyle w:val="TAC"/>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764379"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F075AA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2E0035" w14:textId="77777777" w:rsidR="00F17312" w:rsidRDefault="00F17312" w:rsidP="00F17312">
            <w:pPr>
              <w:pStyle w:val="TAC"/>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77777777" w:rsidR="00F17312" w:rsidRDefault="00F17312" w:rsidP="00F17312">
            <w:pPr>
              <w:pStyle w:val="TAC"/>
              <w:rPr>
                <w:lang w:eastAsia="zh-CN"/>
              </w:rPr>
            </w:pPr>
            <w:r>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bl>
    <w:p w14:paraId="06299C68" w14:textId="60510E7F" w:rsidR="00F17312" w:rsidRDefault="00F17312" w:rsidP="00F17312">
      <w:pPr>
        <w:pStyle w:val="Heading4"/>
      </w:pPr>
      <w:bookmarkStart w:id="1905" w:name="_Toc59182793"/>
      <w:bookmarkStart w:id="1906" w:name="_Toc59184259"/>
      <w:bookmarkStart w:id="1907" w:name="_Toc59195194"/>
      <w:bookmarkStart w:id="1908" w:name="_Toc59439621"/>
      <w:bookmarkStart w:id="1909" w:name="_Toc67990044"/>
      <w:r>
        <w:t>5.3.10.3</w:t>
      </w:r>
      <w:r>
        <w:tab/>
        <w:t>Attribute constraints</w:t>
      </w:r>
      <w:bookmarkEnd w:id="1905"/>
      <w:bookmarkEnd w:id="1906"/>
      <w:bookmarkEnd w:id="1907"/>
      <w:bookmarkEnd w:id="1908"/>
      <w:bookmarkEnd w:id="1909"/>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034ED5BC"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F5044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701" w:type="dxa"/>
            <w:tcBorders>
              <w:top w:val="single" w:sz="4" w:space="0" w:color="auto"/>
              <w:left w:val="single" w:sz="4" w:space="0" w:color="auto"/>
              <w:bottom w:val="single" w:sz="4" w:space="0" w:color="auto"/>
              <w:right w:val="single" w:sz="4" w:space="0" w:color="auto"/>
            </w:tcBorders>
            <w:hideMark/>
          </w:tcPr>
          <w:p w14:paraId="154E98F6" w14:textId="77777777" w:rsidR="00F17312" w:rsidRDefault="00F17312" w:rsidP="00F17312">
            <w:pPr>
              <w:pStyle w:val="TAL"/>
              <w:rPr>
                <w:lang w:eastAsia="zh-CN"/>
              </w:rPr>
            </w:pPr>
            <w:r>
              <w:t>Condition: network slicing feature is supported.</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nfProfileList </w:t>
            </w:r>
            <w:r>
              <w:rPr>
                <w:rFonts w:cs="Arial"/>
                <w:lang w:eastAsia="zh-CN"/>
              </w:rPr>
              <w:t>Support Qualifier</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nSIIdList </w:t>
            </w:r>
            <w:r>
              <w:rPr>
                <w:rFonts w:cs="Arial"/>
                <w:lang w:eastAsia="zh-CN"/>
              </w:rPr>
              <w:t>Support Qualifier</w:t>
            </w:r>
          </w:p>
        </w:tc>
        <w:tc>
          <w:tcPr>
            <w:tcW w:w="5701" w:type="dxa"/>
            <w:tcBorders>
              <w:top w:val="single" w:sz="4" w:space="0" w:color="auto"/>
              <w:left w:val="single" w:sz="4" w:space="0" w:color="auto"/>
              <w:bottom w:val="single" w:sz="4" w:space="0" w:color="auto"/>
              <w:right w:val="single" w:sz="4" w:space="0" w:color="auto"/>
            </w:tcBorders>
            <w:hideMark/>
          </w:tcPr>
          <w:p w14:paraId="7FDB84B8" w14:textId="77777777" w:rsidR="00F17312" w:rsidRDefault="00F17312" w:rsidP="00F17312">
            <w:pPr>
              <w:pStyle w:val="TAL"/>
              <w:rPr>
                <w:lang w:eastAsia="zh-CN"/>
              </w:rPr>
            </w:pPr>
            <w:r>
              <w:rPr>
                <w:lang w:eastAsia="zh-CN"/>
              </w:rPr>
              <w:t>Condition: Network slicing feature is supported.</w:t>
            </w:r>
          </w:p>
        </w:tc>
      </w:tr>
    </w:tbl>
    <w:p w14:paraId="10E5F0BC" w14:textId="77777777" w:rsidR="00F17312" w:rsidRDefault="00F17312" w:rsidP="00F17312">
      <w:bookmarkStart w:id="1910" w:name="_Toc59182794"/>
      <w:bookmarkStart w:id="1911" w:name="_Toc59184260"/>
      <w:bookmarkStart w:id="1912" w:name="_Toc59195195"/>
      <w:bookmarkStart w:id="1913" w:name="_Toc59439622"/>
      <w:bookmarkStart w:id="1914" w:name="_Toc67990045"/>
    </w:p>
    <w:p w14:paraId="6BC367D4" w14:textId="77777777" w:rsidR="00F17312" w:rsidRDefault="00F17312" w:rsidP="00F17312">
      <w:pPr>
        <w:pStyle w:val="Heading4"/>
      </w:pPr>
      <w:r>
        <w:rPr>
          <w:lang w:eastAsia="zh-CN"/>
        </w:rPr>
        <w:t>5</w:t>
      </w:r>
      <w:r>
        <w:t>.3.10.4</w:t>
      </w:r>
      <w:r>
        <w:tab/>
        <w:t>Notifications</w:t>
      </w:r>
      <w:bookmarkEnd w:id="1910"/>
      <w:bookmarkEnd w:id="1911"/>
      <w:bookmarkEnd w:id="1912"/>
      <w:bookmarkEnd w:id="1913"/>
      <w:bookmarkEnd w:id="1914"/>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1915" w:name="_Toc59182795"/>
      <w:bookmarkStart w:id="1916" w:name="_Toc59184261"/>
      <w:bookmarkStart w:id="1917" w:name="_Toc59195196"/>
      <w:bookmarkStart w:id="1918" w:name="_Toc59439623"/>
      <w:bookmarkStart w:id="1919" w:name="_Toc67990046"/>
      <w:r>
        <w:rPr>
          <w:rFonts w:cs="Arial"/>
          <w:lang w:eastAsia="zh-CN"/>
        </w:rPr>
        <w:t>5.3.11</w:t>
      </w:r>
      <w:r>
        <w:rPr>
          <w:rFonts w:cs="Arial"/>
          <w:lang w:eastAsia="zh-CN"/>
        </w:rPr>
        <w:tab/>
      </w:r>
      <w:r>
        <w:rPr>
          <w:rFonts w:ascii="Courier New" w:hAnsi="Courier New"/>
        </w:rPr>
        <w:t>NSSFFunction</w:t>
      </w:r>
      <w:bookmarkEnd w:id="1915"/>
      <w:bookmarkEnd w:id="1916"/>
      <w:bookmarkEnd w:id="1917"/>
      <w:bookmarkEnd w:id="1918"/>
      <w:bookmarkEnd w:id="1919"/>
    </w:p>
    <w:p w14:paraId="55FE6130" w14:textId="77777777" w:rsidR="00F17312" w:rsidRDefault="00F17312" w:rsidP="00F17312">
      <w:pPr>
        <w:pStyle w:val="Heading4"/>
      </w:pPr>
      <w:bookmarkStart w:id="1920" w:name="_Toc59182796"/>
      <w:bookmarkStart w:id="1921" w:name="_Toc59184262"/>
      <w:bookmarkStart w:id="1922" w:name="_Toc59195197"/>
      <w:bookmarkStart w:id="1923" w:name="_Toc59439624"/>
      <w:bookmarkStart w:id="1924" w:name="_Toc67990047"/>
      <w:r>
        <w:rPr>
          <w:lang w:eastAsia="zh-CN"/>
        </w:rPr>
        <w:t>5.3</w:t>
      </w:r>
      <w:r>
        <w:t>.11.1</w:t>
      </w:r>
      <w:r>
        <w:tab/>
        <w:t>Definition</w:t>
      </w:r>
      <w:bookmarkEnd w:id="1920"/>
      <w:bookmarkEnd w:id="1921"/>
      <w:bookmarkEnd w:id="1922"/>
      <w:bookmarkEnd w:id="1923"/>
      <w:bookmarkEnd w:id="1924"/>
    </w:p>
    <w:p w14:paraId="1AE35CCF" w14:textId="77777777" w:rsidR="00F17312" w:rsidRDefault="00F17312" w:rsidP="00F17312">
      <w:r>
        <w:t xml:space="preserve">This IOC represents the NSSF function in 5GC. For more information about the NSSF, see 3GPP TS 23.501 [2]. </w:t>
      </w:r>
    </w:p>
    <w:p w14:paraId="1F6C3A08" w14:textId="77777777" w:rsidR="00F17312" w:rsidRDefault="00F17312" w:rsidP="00F17312">
      <w:pPr>
        <w:pStyle w:val="Heading4"/>
      </w:pPr>
      <w:bookmarkStart w:id="1925" w:name="_Toc59182797"/>
      <w:bookmarkStart w:id="1926" w:name="_Toc59184263"/>
      <w:bookmarkStart w:id="1927" w:name="_Toc59195198"/>
      <w:bookmarkStart w:id="1928" w:name="_Toc59439625"/>
      <w:bookmarkStart w:id="1929" w:name="_Toc67990048"/>
      <w:r>
        <w:t>5.3.11.2</w:t>
      </w:r>
      <w:r>
        <w:tab/>
        <w:t>Attributes</w:t>
      </w:r>
      <w:bookmarkEnd w:id="1925"/>
      <w:bookmarkEnd w:id="1926"/>
      <w:bookmarkEnd w:id="1927"/>
      <w:bookmarkEnd w:id="1928"/>
      <w:bookmarkEnd w:id="1929"/>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77777777" w:rsidR="00F17312" w:rsidRDefault="00F17312" w:rsidP="00F17312">
            <w:pPr>
              <w:pStyle w:val="TAH"/>
            </w:pPr>
            <w:r>
              <w:t>Support Qualifier</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4D4FED7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DD8E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A9D946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A531DA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A5F254"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64E45B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6AA4C" w14:textId="77777777" w:rsidR="00F17312" w:rsidRDefault="00F17312" w:rsidP="00F17312">
            <w:pPr>
              <w:pStyle w:val="TAC"/>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1930" w:name="_Toc59182798"/>
      <w:bookmarkStart w:id="1931" w:name="_Toc59184264"/>
      <w:bookmarkStart w:id="1932" w:name="_Toc59195199"/>
      <w:bookmarkStart w:id="1933" w:name="_Toc59439626"/>
      <w:bookmarkStart w:id="1934" w:name="_Toc67990049"/>
    </w:p>
    <w:p w14:paraId="61371219" w14:textId="77777777" w:rsidR="00F17312" w:rsidRDefault="00F17312" w:rsidP="00F17312">
      <w:pPr>
        <w:pStyle w:val="Heading4"/>
      </w:pPr>
      <w:r>
        <w:rPr>
          <w:lang w:eastAsia="zh-CN"/>
        </w:rPr>
        <w:t>5.3.11.3</w:t>
      </w:r>
      <w:r>
        <w:rPr>
          <w:lang w:eastAsia="zh-CN"/>
        </w:rPr>
        <w:tab/>
      </w:r>
      <w:r>
        <w:t>Attribute constraints</w:t>
      </w:r>
      <w:bookmarkEnd w:id="1930"/>
      <w:bookmarkEnd w:id="1931"/>
      <w:bookmarkEnd w:id="1932"/>
      <w:bookmarkEnd w:id="1933"/>
      <w:bookmarkEnd w:id="1934"/>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1935" w:name="_Toc59182799"/>
      <w:bookmarkStart w:id="1936" w:name="_Toc59184265"/>
      <w:bookmarkStart w:id="1937" w:name="_Toc59195200"/>
      <w:bookmarkStart w:id="1938" w:name="_Toc59439627"/>
      <w:bookmarkStart w:id="1939" w:name="_Toc67990050"/>
      <w:r>
        <w:rPr>
          <w:lang w:eastAsia="zh-CN"/>
        </w:rPr>
        <w:t>5</w:t>
      </w:r>
      <w:r>
        <w:t>.3.11.4</w:t>
      </w:r>
      <w:r>
        <w:tab/>
        <w:t>Notifications</w:t>
      </w:r>
      <w:bookmarkEnd w:id="1935"/>
      <w:bookmarkEnd w:id="1936"/>
      <w:bookmarkEnd w:id="1937"/>
      <w:bookmarkEnd w:id="1938"/>
      <w:bookmarkEnd w:id="1939"/>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1940" w:name="_Toc59182800"/>
      <w:bookmarkStart w:id="1941" w:name="_Toc59184266"/>
      <w:bookmarkStart w:id="1942" w:name="_Toc59195201"/>
      <w:bookmarkStart w:id="1943" w:name="_Toc59439628"/>
      <w:bookmarkStart w:id="1944" w:name="_Toc67990051"/>
      <w:r>
        <w:rPr>
          <w:rFonts w:cs="Arial"/>
          <w:lang w:eastAsia="zh-CN"/>
        </w:rPr>
        <w:t>5.3.12</w:t>
      </w:r>
      <w:r>
        <w:rPr>
          <w:rFonts w:cs="Arial"/>
          <w:lang w:eastAsia="zh-CN"/>
        </w:rPr>
        <w:tab/>
      </w:r>
      <w:r>
        <w:rPr>
          <w:rFonts w:ascii="Courier New" w:hAnsi="Courier New"/>
        </w:rPr>
        <w:t>AFFunction</w:t>
      </w:r>
      <w:bookmarkEnd w:id="1940"/>
      <w:bookmarkEnd w:id="1941"/>
      <w:bookmarkEnd w:id="1942"/>
      <w:bookmarkEnd w:id="1943"/>
      <w:bookmarkEnd w:id="1944"/>
    </w:p>
    <w:p w14:paraId="5B22407F" w14:textId="77777777" w:rsidR="00F17312" w:rsidRDefault="00F17312" w:rsidP="00F17312">
      <w:pPr>
        <w:pStyle w:val="Heading4"/>
      </w:pPr>
      <w:bookmarkStart w:id="1945" w:name="_Toc59182801"/>
      <w:bookmarkStart w:id="1946" w:name="_Toc59184267"/>
      <w:bookmarkStart w:id="1947" w:name="_Toc59195202"/>
      <w:bookmarkStart w:id="1948" w:name="_Toc59439629"/>
      <w:bookmarkStart w:id="1949" w:name="_Toc67990052"/>
      <w:r>
        <w:rPr>
          <w:lang w:eastAsia="zh-CN"/>
        </w:rPr>
        <w:t>5.3</w:t>
      </w:r>
      <w:r>
        <w:t>.12.1</w:t>
      </w:r>
      <w:r>
        <w:tab/>
        <w:t>Definition</w:t>
      </w:r>
      <w:bookmarkEnd w:id="1945"/>
      <w:bookmarkEnd w:id="1946"/>
      <w:bookmarkEnd w:id="1947"/>
      <w:bookmarkEnd w:id="1948"/>
      <w:bookmarkEnd w:id="1949"/>
    </w:p>
    <w:p w14:paraId="4C11244C" w14:textId="77777777" w:rsidR="00F17312" w:rsidRDefault="00F17312" w:rsidP="00F17312">
      <w:r>
        <w:t>This IOC is defined for only purpose to describe the IOCs representing its interaction interface with 5GC (i.e. EP_Rx and EP_N5). It has no any attributes defined.</w:t>
      </w:r>
    </w:p>
    <w:p w14:paraId="48AA617C" w14:textId="77777777" w:rsidR="00F17312" w:rsidRDefault="00F17312" w:rsidP="00F17312">
      <w:pPr>
        <w:pStyle w:val="Heading3"/>
        <w:rPr>
          <w:rFonts w:cs="Arial"/>
          <w:lang w:eastAsia="zh-CN"/>
        </w:rPr>
      </w:pPr>
      <w:bookmarkStart w:id="1950" w:name="_Toc59182802"/>
      <w:bookmarkStart w:id="1951" w:name="_Toc59184268"/>
      <w:bookmarkStart w:id="1952" w:name="_Toc59195203"/>
      <w:bookmarkStart w:id="1953" w:name="_Toc59439630"/>
      <w:bookmarkStart w:id="1954" w:name="_Toc67990053"/>
      <w:r>
        <w:rPr>
          <w:rFonts w:cs="Arial"/>
          <w:lang w:eastAsia="zh-CN"/>
        </w:rPr>
        <w:t>5.3.13</w:t>
      </w:r>
      <w:r>
        <w:rPr>
          <w:rFonts w:cs="Arial"/>
          <w:lang w:eastAsia="zh-CN"/>
        </w:rPr>
        <w:tab/>
      </w:r>
      <w:r>
        <w:rPr>
          <w:rFonts w:ascii="Courier New" w:hAnsi="Courier New"/>
        </w:rPr>
        <w:t>DNFunction</w:t>
      </w:r>
      <w:bookmarkEnd w:id="1950"/>
      <w:bookmarkEnd w:id="1951"/>
      <w:bookmarkEnd w:id="1952"/>
      <w:bookmarkEnd w:id="1953"/>
      <w:bookmarkEnd w:id="1954"/>
    </w:p>
    <w:p w14:paraId="4B6A9EC6" w14:textId="77777777" w:rsidR="00F17312" w:rsidRDefault="00F17312" w:rsidP="00F17312">
      <w:pPr>
        <w:pStyle w:val="Heading4"/>
      </w:pPr>
      <w:bookmarkStart w:id="1955" w:name="_Toc59182803"/>
      <w:bookmarkStart w:id="1956" w:name="_Toc59184269"/>
      <w:bookmarkStart w:id="1957" w:name="_Toc59195204"/>
      <w:bookmarkStart w:id="1958" w:name="_Toc59439631"/>
      <w:bookmarkStart w:id="1959" w:name="_Toc67990054"/>
      <w:r>
        <w:rPr>
          <w:lang w:eastAsia="zh-CN"/>
        </w:rPr>
        <w:t>5.3</w:t>
      </w:r>
      <w:r>
        <w:t>.13.1</w:t>
      </w:r>
      <w:r>
        <w:tab/>
        <w:t>Definition</w:t>
      </w:r>
      <w:bookmarkEnd w:id="1955"/>
      <w:bookmarkEnd w:id="1956"/>
      <w:bookmarkEnd w:id="1957"/>
      <w:bookmarkEnd w:id="1958"/>
      <w:bookmarkEnd w:id="1959"/>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1960" w:name="_Toc59182804"/>
      <w:bookmarkStart w:id="1961" w:name="_Toc59184270"/>
      <w:bookmarkStart w:id="1962" w:name="_Toc59195205"/>
      <w:bookmarkStart w:id="1963" w:name="_Toc59439632"/>
      <w:bookmarkStart w:id="1964" w:name="_Toc67990055"/>
      <w:r>
        <w:rPr>
          <w:rFonts w:cs="Arial"/>
          <w:lang w:eastAsia="zh-CN"/>
        </w:rPr>
        <w:t>5.3.14</w:t>
      </w:r>
      <w:r>
        <w:rPr>
          <w:rFonts w:cs="Arial"/>
          <w:lang w:eastAsia="zh-CN"/>
        </w:rPr>
        <w:tab/>
      </w:r>
      <w:r>
        <w:rPr>
          <w:rFonts w:ascii="Courier New" w:hAnsi="Courier New"/>
        </w:rPr>
        <w:t>SMSFFunction</w:t>
      </w:r>
      <w:bookmarkEnd w:id="1960"/>
      <w:bookmarkEnd w:id="1961"/>
      <w:bookmarkEnd w:id="1962"/>
      <w:bookmarkEnd w:id="1963"/>
      <w:bookmarkEnd w:id="1964"/>
    </w:p>
    <w:p w14:paraId="347A1B8D" w14:textId="77777777" w:rsidR="00F17312" w:rsidRDefault="00F17312" w:rsidP="00F17312">
      <w:pPr>
        <w:pStyle w:val="Heading4"/>
      </w:pPr>
      <w:bookmarkStart w:id="1965" w:name="_Toc59182805"/>
      <w:bookmarkStart w:id="1966" w:name="_Toc59184271"/>
      <w:bookmarkStart w:id="1967" w:name="_Toc59195206"/>
      <w:bookmarkStart w:id="1968" w:name="_Toc59439633"/>
      <w:bookmarkStart w:id="1969" w:name="_Toc67990056"/>
      <w:r>
        <w:rPr>
          <w:lang w:eastAsia="zh-CN"/>
        </w:rPr>
        <w:t>5.3</w:t>
      </w:r>
      <w:r>
        <w:t>.14.1</w:t>
      </w:r>
      <w:r>
        <w:tab/>
        <w:t>Definition</w:t>
      </w:r>
      <w:bookmarkEnd w:id="1965"/>
      <w:bookmarkEnd w:id="1966"/>
      <w:bookmarkEnd w:id="1967"/>
      <w:bookmarkEnd w:id="1968"/>
      <w:bookmarkEnd w:id="1969"/>
    </w:p>
    <w:p w14:paraId="4B7FBE73" w14:textId="77777777" w:rsidR="00F17312" w:rsidRDefault="00F17312" w:rsidP="00F17312">
      <w:r>
        <w:t xml:space="preserve">This IOC represents the SMSF function defined in 3GPP TS 23.501 [2]. </w:t>
      </w:r>
    </w:p>
    <w:p w14:paraId="7EBA0D87" w14:textId="77777777" w:rsidR="00F17312" w:rsidRDefault="00F17312" w:rsidP="00F17312">
      <w:pPr>
        <w:pStyle w:val="Heading4"/>
      </w:pPr>
      <w:bookmarkStart w:id="1970" w:name="_Toc59182806"/>
      <w:bookmarkStart w:id="1971" w:name="_Toc59184272"/>
      <w:bookmarkStart w:id="1972" w:name="_Toc59195207"/>
      <w:bookmarkStart w:id="1973" w:name="_Toc59439634"/>
      <w:bookmarkStart w:id="1974" w:name="_Toc67990057"/>
      <w:r>
        <w:t>5.3.14.2</w:t>
      </w:r>
      <w:r>
        <w:tab/>
        <w:t>Attributes</w:t>
      </w:r>
      <w:bookmarkEnd w:id="1970"/>
      <w:bookmarkEnd w:id="1971"/>
      <w:bookmarkEnd w:id="1972"/>
      <w:bookmarkEnd w:id="1973"/>
      <w:bookmarkEnd w:id="1974"/>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77777777" w:rsidR="00F17312" w:rsidRDefault="00F17312" w:rsidP="00F17312">
            <w:pPr>
              <w:pStyle w:val="TAH"/>
            </w:pPr>
            <w:r>
              <w:t>Support Qualifier</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bl>
    <w:p w14:paraId="0D203596" w14:textId="77777777" w:rsidR="00F17312" w:rsidRDefault="00F17312" w:rsidP="00F17312">
      <w:bookmarkStart w:id="1975" w:name="_Toc59182807"/>
      <w:bookmarkStart w:id="1976" w:name="_Toc59184273"/>
      <w:bookmarkStart w:id="1977" w:name="_Toc59195208"/>
      <w:bookmarkStart w:id="1978" w:name="_Toc59439635"/>
      <w:bookmarkStart w:id="1979" w:name="_Toc67990058"/>
    </w:p>
    <w:p w14:paraId="6E52F574" w14:textId="77777777" w:rsidR="00F17312" w:rsidRDefault="00F17312" w:rsidP="00F17312">
      <w:pPr>
        <w:pStyle w:val="Heading4"/>
      </w:pPr>
      <w:r>
        <w:rPr>
          <w:lang w:eastAsia="zh-CN"/>
        </w:rPr>
        <w:t>5</w:t>
      </w:r>
      <w:r>
        <w:t>.3.14.3</w:t>
      </w:r>
      <w:r>
        <w:tab/>
        <w:t>Attribute constraints</w:t>
      </w:r>
      <w:bookmarkEnd w:id="1975"/>
      <w:bookmarkEnd w:id="1976"/>
      <w:bookmarkEnd w:id="1977"/>
      <w:bookmarkEnd w:id="1978"/>
      <w:bookmarkEnd w:id="1979"/>
    </w:p>
    <w:p w14:paraId="7F9F53FB" w14:textId="77777777" w:rsidR="00F17312" w:rsidRDefault="00F17312" w:rsidP="00F17312">
      <w:r>
        <w:t>None.</w:t>
      </w:r>
    </w:p>
    <w:p w14:paraId="1E65B34E" w14:textId="77777777" w:rsidR="00F17312" w:rsidRDefault="00F17312" w:rsidP="00F17312">
      <w:pPr>
        <w:pStyle w:val="Heading4"/>
      </w:pPr>
      <w:bookmarkStart w:id="1980" w:name="_Toc59182808"/>
      <w:bookmarkStart w:id="1981" w:name="_Toc59184274"/>
      <w:bookmarkStart w:id="1982" w:name="_Toc59195209"/>
      <w:bookmarkStart w:id="1983" w:name="_Toc59439636"/>
      <w:bookmarkStart w:id="1984" w:name="_Toc67990059"/>
      <w:r>
        <w:rPr>
          <w:lang w:eastAsia="zh-CN"/>
        </w:rPr>
        <w:t>5</w:t>
      </w:r>
      <w:r>
        <w:t>.3.14.4</w:t>
      </w:r>
      <w:r>
        <w:tab/>
        <w:t>Notifications</w:t>
      </w:r>
      <w:bookmarkEnd w:id="1980"/>
      <w:bookmarkEnd w:id="1981"/>
      <w:bookmarkEnd w:id="1982"/>
      <w:bookmarkEnd w:id="1983"/>
      <w:bookmarkEnd w:id="1984"/>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1985" w:name="_Toc59182809"/>
      <w:bookmarkStart w:id="1986" w:name="_Toc59184275"/>
      <w:bookmarkStart w:id="1987" w:name="_Toc59195210"/>
      <w:bookmarkStart w:id="1988" w:name="_Toc59439637"/>
      <w:bookmarkStart w:id="1989" w:name="_Toc67990060"/>
      <w:r>
        <w:rPr>
          <w:rFonts w:cs="Arial"/>
          <w:lang w:eastAsia="zh-CN"/>
        </w:rPr>
        <w:t>5.3.15</w:t>
      </w:r>
      <w:r>
        <w:rPr>
          <w:rFonts w:cs="Arial"/>
          <w:lang w:eastAsia="zh-CN"/>
        </w:rPr>
        <w:tab/>
      </w:r>
      <w:r>
        <w:rPr>
          <w:rFonts w:ascii="Courier New" w:hAnsi="Courier New"/>
        </w:rPr>
        <w:t>LMFFunction</w:t>
      </w:r>
      <w:bookmarkEnd w:id="1985"/>
      <w:bookmarkEnd w:id="1986"/>
      <w:bookmarkEnd w:id="1987"/>
      <w:bookmarkEnd w:id="1988"/>
      <w:bookmarkEnd w:id="1989"/>
    </w:p>
    <w:p w14:paraId="6F7F6531" w14:textId="77777777" w:rsidR="00F17312" w:rsidRDefault="00F17312" w:rsidP="00F17312">
      <w:pPr>
        <w:pStyle w:val="Heading4"/>
      </w:pPr>
      <w:bookmarkStart w:id="1990" w:name="_Toc59182810"/>
      <w:bookmarkStart w:id="1991" w:name="_Toc59184276"/>
      <w:bookmarkStart w:id="1992" w:name="_Toc59195211"/>
      <w:bookmarkStart w:id="1993" w:name="_Toc59439638"/>
      <w:bookmarkStart w:id="1994" w:name="_Toc67990061"/>
      <w:r>
        <w:rPr>
          <w:lang w:eastAsia="zh-CN"/>
        </w:rPr>
        <w:t>5.3</w:t>
      </w:r>
      <w:r>
        <w:t>.15.1</w:t>
      </w:r>
      <w:r>
        <w:tab/>
        <w:t>Definition</w:t>
      </w:r>
      <w:bookmarkEnd w:id="1990"/>
      <w:bookmarkEnd w:id="1991"/>
      <w:bookmarkEnd w:id="1992"/>
      <w:bookmarkEnd w:id="1993"/>
      <w:bookmarkEnd w:id="1994"/>
    </w:p>
    <w:p w14:paraId="0559F899" w14:textId="77777777" w:rsidR="00F17312" w:rsidRDefault="00F17312" w:rsidP="00F17312">
      <w:r>
        <w:t xml:space="preserve">This IOC represents the LMF function defined in 3GPP TS 23.501 [2]. </w:t>
      </w:r>
    </w:p>
    <w:p w14:paraId="67A2B95B" w14:textId="77777777" w:rsidR="00F17312" w:rsidRDefault="00F17312" w:rsidP="00F17312">
      <w:pPr>
        <w:pStyle w:val="Heading4"/>
      </w:pPr>
      <w:bookmarkStart w:id="1995" w:name="_Toc59182811"/>
      <w:bookmarkStart w:id="1996" w:name="_Toc59184277"/>
      <w:bookmarkStart w:id="1997" w:name="_Toc59195212"/>
      <w:bookmarkStart w:id="1998" w:name="_Toc59439639"/>
      <w:bookmarkStart w:id="1999" w:name="_Toc67990062"/>
      <w:r>
        <w:t>5.3.15.2</w:t>
      </w:r>
      <w:r>
        <w:tab/>
        <w:t>Attributes</w:t>
      </w:r>
      <w:bookmarkEnd w:id="1995"/>
      <w:bookmarkEnd w:id="1996"/>
      <w:bookmarkEnd w:id="1997"/>
      <w:bookmarkEnd w:id="1998"/>
      <w:bookmarkEnd w:id="1999"/>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77777777" w:rsidR="00F17312" w:rsidRDefault="00F17312" w:rsidP="00F1731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bl>
    <w:p w14:paraId="06416BA9" w14:textId="77777777" w:rsidR="00F17312" w:rsidRDefault="00F17312" w:rsidP="00F17312">
      <w:bookmarkStart w:id="2000" w:name="_Toc59182812"/>
      <w:bookmarkStart w:id="2001" w:name="_Toc59184278"/>
      <w:bookmarkStart w:id="2002" w:name="_Toc59195213"/>
      <w:bookmarkStart w:id="2003" w:name="_Toc59439640"/>
      <w:bookmarkStart w:id="2004" w:name="_Toc67990063"/>
    </w:p>
    <w:p w14:paraId="29AF7A4A" w14:textId="77777777" w:rsidR="00F17312" w:rsidRDefault="00F17312" w:rsidP="00F17312">
      <w:pPr>
        <w:pStyle w:val="Heading4"/>
      </w:pPr>
      <w:r>
        <w:rPr>
          <w:lang w:eastAsia="zh-CN"/>
        </w:rPr>
        <w:t>5</w:t>
      </w:r>
      <w:r>
        <w:t>.3.15.3</w:t>
      </w:r>
      <w:r>
        <w:tab/>
        <w:t>Attribute constraints</w:t>
      </w:r>
      <w:bookmarkEnd w:id="2000"/>
      <w:bookmarkEnd w:id="2001"/>
      <w:bookmarkEnd w:id="2002"/>
      <w:bookmarkEnd w:id="2003"/>
      <w:bookmarkEnd w:id="2004"/>
    </w:p>
    <w:p w14:paraId="4BF342CC" w14:textId="77777777" w:rsidR="00F17312" w:rsidRDefault="00F17312" w:rsidP="00F17312">
      <w:r>
        <w:t>None.</w:t>
      </w:r>
    </w:p>
    <w:p w14:paraId="4E5664C0" w14:textId="77777777" w:rsidR="00F17312" w:rsidRDefault="00F17312" w:rsidP="00F17312">
      <w:pPr>
        <w:pStyle w:val="Heading4"/>
      </w:pPr>
      <w:bookmarkStart w:id="2005" w:name="_Toc59182813"/>
      <w:bookmarkStart w:id="2006" w:name="_Toc59184279"/>
      <w:bookmarkStart w:id="2007" w:name="_Toc59195214"/>
      <w:bookmarkStart w:id="2008" w:name="_Toc59439641"/>
      <w:bookmarkStart w:id="2009" w:name="_Toc67990064"/>
      <w:r>
        <w:rPr>
          <w:lang w:eastAsia="zh-CN"/>
        </w:rPr>
        <w:t>5</w:t>
      </w:r>
      <w:r>
        <w:t>.3.15.4</w:t>
      </w:r>
      <w:r>
        <w:tab/>
        <w:t>Notifications</w:t>
      </w:r>
      <w:bookmarkEnd w:id="2005"/>
      <w:bookmarkEnd w:id="2006"/>
      <w:bookmarkEnd w:id="2007"/>
      <w:bookmarkEnd w:id="2008"/>
      <w:bookmarkEnd w:id="2009"/>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2010" w:name="_Toc59182814"/>
      <w:bookmarkStart w:id="2011" w:name="_Toc59184280"/>
      <w:bookmarkStart w:id="2012" w:name="_Toc59195215"/>
      <w:bookmarkStart w:id="2013" w:name="_Toc59439642"/>
      <w:bookmarkStart w:id="2014" w:name="_Toc67990065"/>
      <w:r>
        <w:rPr>
          <w:rFonts w:cs="Arial"/>
          <w:lang w:eastAsia="zh-CN"/>
        </w:rPr>
        <w:t>5.3.16</w:t>
      </w:r>
      <w:r>
        <w:rPr>
          <w:rFonts w:cs="Arial"/>
          <w:lang w:eastAsia="zh-CN"/>
        </w:rPr>
        <w:tab/>
      </w:r>
      <w:r>
        <w:rPr>
          <w:rFonts w:ascii="Courier New" w:hAnsi="Courier New"/>
        </w:rPr>
        <w:t>NGEIRFunction</w:t>
      </w:r>
      <w:bookmarkEnd w:id="2010"/>
      <w:bookmarkEnd w:id="2011"/>
      <w:bookmarkEnd w:id="2012"/>
      <w:bookmarkEnd w:id="2013"/>
      <w:bookmarkEnd w:id="2014"/>
    </w:p>
    <w:p w14:paraId="14070E1B" w14:textId="77777777" w:rsidR="00F17312" w:rsidRDefault="00F17312" w:rsidP="00F17312">
      <w:pPr>
        <w:pStyle w:val="Heading4"/>
      </w:pPr>
      <w:bookmarkStart w:id="2015" w:name="_Toc59182815"/>
      <w:bookmarkStart w:id="2016" w:name="_Toc59184281"/>
      <w:bookmarkStart w:id="2017" w:name="_Toc59195216"/>
      <w:bookmarkStart w:id="2018" w:name="_Toc59439643"/>
      <w:bookmarkStart w:id="2019" w:name="_Toc67990066"/>
      <w:r>
        <w:rPr>
          <w:lang w:eastAsia="zh-CN"/>
        </w:rPr>
        <w:t>5.3</w:t>
      </w:r>
      <w:r>
        <w:t>.16.1</w:t>
      </w:r>
      <w:r>
        <w:tab/>
        <w:t>Definition</w:t>
      </w:r>
      <w:bookmarkEnd w:id="2015"/>
      <w:bookmarkEnd w:id="2016"/>
      <w:bookmarkEnd w:id="2017"/>
      <w:bookmarkEnd w:id="2018"/>
      <w:bookmarkEnd w:id="2019"/>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020" w:name="_Toc59182816"/>
      <w:bookmarkStart w:id="2021" w:name="_Toc59184282"/>
      <w:bookmarkStart w:id="2022" w:name="_Toc59195217"/>
      <w:bookmarkStart w:id="2023" w:name="_Toc59439644"/>
      <w:bookmarkStart w:id="2024" w:name="_Toc67990067"/>
      <w:r>
        <w:t>5.3.16.2</w:t>
      </w:r>
      <w:r>
        <w:tab/>
        <w:t>Attributes</w:t>
      </w:r>
      <w:bookmarkEnd w:id="2020"/>
      <w:bookmarkEnd w:id="2021"/>
      <w:bookmarkEnd w:id="2022"/>
      <w:bookmarkEnd w:id="2023"/>
      <w:bookmarkEnd w:id="2024"/>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7777777" w:rsidR="00F17312" w:rsidRDefault="00F17312" w:rsidP="00F17312">
            <w:pPr>
              <w:pStyle w:val="TAH"/>
            </w:pPr>
            <w:r>
              <w:t>Support Qualifier</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025" w:name="_Toc59182817"/>
      <w:bookmarkStart w:id="2026" w:name="_Toc59184283"/>
      <w:bookmarkStart w:id="2027" w:name="_Toc59195218"/>
      <w:bookmarkStart w:id="2028" w:name="_Toc59439645"/>
      <w:bookmarkStart w:id="2029" w:name="_Toc67990068"/>
    </w:p>
    <w:p w14:paraId="2F24DD51" w14:textId="5DEA84DA" w:rsidR="00F17312" w:rsidRDefault="00F17312" w:rsidP="00F17312">
      <w:pPr>
        <w:pStyle w:val="Heading4"/>
      </w:pPr>
      <w:r>
        <w:t>5.3.16.3</w:t>
      </w:r>
      <w:r>
        <w:tab/>
        <w:t>Attribute constraints</w:t>
      </w:r>
      <w:bookmarkEnd w:id="2025"/>
      <w:bookmarkEnd w:id="2026"/>
      <w:bookmarkEnd w:id="2027"/>
      <w:bookmarkEnd w:id="2028"/>
      <w:bookmarkEnd w:id="2029"/>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030" w:name="_Toc59182818"/>
      <w:bookmarkStart w:id="2031" w:name="_Toc59184284"/>
      <w:bookmarkStart w:id="2032" w:name="_Toc59195219"/>
      <w:bookmarkStart w:id="2033" w:name="_Toc59439646"/>
      <w:bookmarkStart w:id="2034" w:name="_Toc67990069"/>
    </w:p>
    <w:p w14:paraId="3F6E3002" w14:textId="77777777" w:rsidR="00F17312" w:rsidRDefault="00F17312" w:rsidP="00F17312">
      <w:pPr>
        <w:pStyle w:val="Heading4"/>
      </w:pPr>
      <w:r>
        <w:rPr>
          <w:lang w:eastAsia="zh-CN"/>
        </w:rPr>
        <w:t>5</w:t>
      </w:r>
      <w:r>
        <w:t>.3.16.4</w:t>
      </w:r>
      <w:r>
        <w:tab/>
        <w:t>Notifications</w:t>
      </w:r>
      <w:bookmarkEnd w:id="2030"/>
      <w:bookmarkEnd w:id="2031"/>
      <w:bookmarkEnd w:id="2032"/>
      <w:bookmarkEnd w:id="2033"/>
      <w:bookmarkEnd w:id="2034"/>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035" w:name="_Toc59182819"/>
      <w:bookmarkStart w:id="2036" w:name="_Toc59184285"/>
      <w:bookmarkStart w:id="2037" w:name="_Toc59195220"/>
      <w:bookmarkStart w:id="2038" w:name="_Toc59439647"/>
      <w:bookmarkStart w:id="2039" w:name="_Toc67990070"/>
      <w:r>
        <w:rPr>
          <w:rFonts w:cs="Arial"/>
          <w:lang w:eastAsia="zh-CN"/>
        </w:rPr>
        <w:t>5.3.17</w:t>
      </w:r>
      <w:r>
        <w:rPr>
          <w:rFonts w:cs="Arial"/>
          <w:lang w:eastAsia="zh-CN"/>
        </w:rPr>
        <w:tab/>
      </w:r>
      <w:r>
        <w:rPr>
          <w:rFonts w:ascii="Courier New" w:hAnsi="Courier New"/>
        </w:rPr>
        <w:t>SEPPFunction</w:t>
      </w:r>
      <w:bookmarkEnd w:id="2035"/>
      <w:bookmarkEnd w:id="2036"/>
      <w:bookmarkEnd w:id="2037"/>
      <w:bookmarkEnd w:id="2038"/>
      <w:bookmarkEnd w:id="2039"/>
    </w:p>
    <w:p w14:paraId="489BF000" w14:textId="77777777" w:rsidR="00F17312" w:rsidRDefault="00F17312" w:rsidP="00F17312">
      <w:pPr>
        <w:pStyle w:val="Heading4"/>
      </w:pPr>
      <w:bookmarkStart w:id="2040" w:name="_Toc59182820"/>
      <w:bookmarkStart w:id="2041" w:name="_Toc59184286"/>
      <w:bookmarkStart w:id="2042" w:name="_Toc59195221"/>
      <w:bookmarkStart w:id="2043" w:name="_Toc59439648"/>
      <w:bookmarkStart w:id="2044" w:name="_Toc67990071"/>
      <w:r>
        <w:rPr>
          <w:lang w:eastAsia="zh-CN"/>
        </w:rPr>
        <w:t>5.3</w:t>
      </w:r>
      <w:r>
        <w:t>.17.1</w:t>
      </w:r>
      <w:r>
        <w:tab/>
        <w:t>Definition</w:t>
      </w:r>
      <w:bookmarkEnd w:id="2040"/>
      <w:bookmarkEnd w:id="2041"/>
      <w:bookmarkEnd w:id="2042"/>
      <w:bookmarkEnd w:id="2043"/>
      <w:bookmarkEnd w:id="2044"/>
    </w:p>
    <w:p w14:paraId="21530CD7" w14:textId="77777777" w:rsidR="00F17312" w:rsidRDefault="00F17312" w:rsidP="00F17312">
      <w:r>
        <w:t xml:space="preserve">This IOC represents the SEPP function which support message filtering and policing on inter-PLMN control plane interface. For more information about the SEPP, see 3GPP TS 23.501 [2]. </w:t>
      </w:r>
    </w:p>
    <w:p w14:paraId="0A20499C" w14:textId="77777777" w:rsidR="00F17312" w:rsidRDefault="00F17312" w:rsidP="00F17312">
      <w:pPr>
        <w:pStyle w:val="Heading4"/>
      </w:pPr>
      <w:bookmarkStart w:id="2045" w:name="_Toc59182821"/>
      <w:bookmarkStart w:id="2046" w:name="_Toc59184287"/>
      <w:bookmarkStart w:id="2047" w:name="_Toc59195222"/>
      <w:bookmarkStart w:id="2048" w:name="_Toc59439649"/>
      <w:bookmarkStart w:id="2049" w:name="_Toc67990072"/>
      <w:r>
        <w:t>5.3.17.2</w:t>
      </w:r>
      <w:r>
        <w:tab/>
        <w:t>Attributes</w:t>
      </w:r>
      <w:bookmarkEnd w:id="2045"/>
      <w:bookmarkEnd w:id="2046"/>
      <w:bookmarkEnd w:id="2047"/>
      <w:bookmarkEnd w:id="2048"/>
      <w:bookmarkEnd w:id="2049"/>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77777777" w:rsidR="00F17312" w:rsidRDefault="00F17312" w:rsidP="00F17312">
            <w:pPr>
              <w:pStyle w:val="TAH"/>
            </w:pPr>
            <w:r>
              <w:t>Support Qualifier</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bl>
    <w:p w14:paraId="19917601" w14:textId="77777777" w:rsidR="00F17312" w:rsidRDefault="00F17312" w:rsidP="00F17312">
      <w:bookmarkStart w:id="2050" w:name="_Toc59182822"/>
      <w:bookmarkStart w:id="2051" w:name="_Toc59184288"/>
      <w:bookmarkStart w:id="2052" w:name="_Toc59195223"/>
      <w:bookmarkStart w:id="2053" w:name="_Toc59439650"/>
      <w:bookmarkStart w:id="2054" w:name="_Toc67990073"/>
    </w:p>
    <w:p w14:paraId="11ACC2E6" w14:textId="77777777" w:rsidR="00F17312" w:rsidRDefault="00F17312" w:rsidP="00F17312">
      <w:pPr>
        <w:pStyle w:val="Heading4"/>
      </w:pPr>
      <w:r>
        <w:rPr>
          <w:lang w:eastAsia="zh-CN"/>
        </w:rPr>
        <w:t>5</w:t>
      </w:r>
      <w:r>
        <w:t>.3.17.3</w:t>
      </w:r>
      <w:r>
        <w:tab/>
        <w:t>Attribute constraints</w:t>
      </w:r>
      <w:bookmarkEnd w:id="2050"/>
      <w:bookmarkEnd w:id="2051"/>
      <w:bookmarkEnd w:id="2052"/>
      <w:bookmarkEnd w:id="2053"/>
      <w:bookmarkEnd w:id="2054"/>
    </w:p>
    <w:p w14:paraId="2BBDBEE2" w14:textId="77777777" w:rsidR="00F17312" w:rsidRDefault="00F17312" w:rsidP="00F17312">
      <w:r>
        <w:t>None.</w:t>
      </w:r>
    </w:p>
    <w:p w14:paraId="2950A8F6" w14:textId="77777777" w:rsidR="00F17312" w:rsidRDefault="00F17312" w:rsidP="00F17312">
      <w:pPr>
        <w:pStyle w:val="Heading4"/>
      </w:pPr>
      <w:bookmarkStart w:id="2055" w:name="_Toc59182823"/>
      <w:bookmarkStart w:id="2056" w:name="_Toc59184289"/>
      <w:bookmarkStart w:id="2057" w:name="_Toc59195224"/>
      <w:bookmarkStart w:id="2058" w:name="_Toc59439651"/>
      <w:bookmarkStart w:id="2059" w:name="_Toc67990074"/>
      <w:r>
        <w:rPr>
          <w:lang w:eastAsia="zh-CN"/>
        </w:rPr>
        <w:t>5</w:t>
      </w:r>
      <w:r>
        <w:t>.3.17.4</w:t>
      </w:r>
      <w:r>
        <w:tab/>
        <w:t>Notifications</w:t>
      </w:r>
      <w:bookmarkEnd w:id="2055"/>
      <w:bookmarkEnd w:id="2056"/>
      <w:bookmarkEnd w:id="2057"/>
      <w:bookmarkEnd w:id="2058"/>
      <w:bookmarkEnd w:id="2059"/>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060" w:name="_Toc59182824"/>
      <w:bookmarkStart w:id="2061" w:name="_Toc59184290"/>
      <w:bookmarkStart w:id="2062" w:name="_Toc59195225"/>
      <w:bookmarkStart w:id="2063" w:name="_Toc59439652"/>
      <w:bookmarkStart w:id="2064" w:name="_Toc67990075"/>
      <w:r>
        <w:rPr>
          <w:rFonts w:cs="Arial"/>
          <w:lang w:eastAsia="zh-CN"/>
        </w:rPr>
        <w:t>5.3.18</w:t>
      </w:r>
      <w:r>
        <w:rPr>
          <w:rFonts w:cs="Arial"/>
          <w:lang w:eastAsia="zh-CN"/>
        </w:rPr>
        <w:tab/>
      </w:r>
      <w:r>
        <w:rPr>
          <w:rFonts w:ascii="Courier New" w:hAnsi="Courier New"/>
        </w:rPr>
        <w:t>NWDAFFunction</w:t>
      </w:r>
      <w:bookmarkEnd w:id="2060"/>
      <w:bookmarkEnd w:id="2061"/>
      <w:bookmarkEnd w:id="2062"/>
      <w:bookmarkEnd w:id="2063"/>
      <w:bookmarkEnd w:id="2064"/>
    </w:p>
    <w:p w14:paraId="77508088" w14:textId="77777777" w:rsidR="00F17312" w:rsidRDefault="00F17312" w:rsidP="00F17312">
      <w:pPr>
        <w:pStyle w:val="Heading4"/>
      </w:pPr>
      <w:bookmarkStart w:id="2065" w:name="_Toc59182825"/>
      <w:bookmarkStart w:id="2066" w:name="_Toc59184291"/>
      <w:bookmarkStart w:id="2067" w:name="_Toc59195226"/>
      <w:bookmarkStart w:id="2068" w:name="_Toc59439653"/>
      <w:bookmarkStart w:id="2069" w:name="_Toc67990076"/>
      <w:r>
        <w:rPr>
          <w:lang w:eastAsia="zh-CN"/>
        </w:rPr>
        <w:t>5.3</w:t>
      </w:r>
      <w:r>
        <w:t>.18.1</w:t>
      </w:r>
      <w:r>
        <w:tab/>
        <w:t>Definition</w:t>
      </w:r>
      <w:bookmarkEnd w:id="2065"/>
      <w:bookmarkEnd w:id="2066"/>
      <w:bookmarkEnd w:id="2067"/>
      <w:bookmarkEnd w:id="2068"/>
      <w:bookmarkEnd w:id="2069"/>
    </w:p>
    <w:p w14:paraId="665FC822" w14:textId="77777777" w:rsidR="00F17312" w:rsidRDefault="00F17312" w:rsidP="00F17312">
      <w:r>
        <w:t xml:space="preserve">This IOC represents the NWDAF function in 5GC. For more information about the NWDAF, see 3GPP TS 23.501 [2]. </w:t>
      </w:r>
    </w:p>
    <w:p w14:paraId="038D9B65" w14:textId="77777777" w:rsidR="00F17312" w:rsidRDefault="00F17312" w:rsidP="00F17312">
      <w:pPr>
        <w:pStyle w:val="Heading4"/>
      </w:pPr>
      <w:bookmarkStart w:id="2070" w:name="_Toc59182826"/>
      <w:bookmarkStart w:id="2071" w:name="_Toc59184292"/>
      <w:bookmarkStart w:id="2072" w:name="_Toc59195227"/>
      <w:bookmarkStart w:id="2073" w:name="_Toc59439654"/>
      <w:bookmarkStart w:id="2074" w:name="_Toc67990077"/>
      <w:r>
        <w:t>5.3.18.2</w:t>
      </w:r>
      <w:r>
        <w:tab/>
        <w:t>Attributes</w:t>
      </w:r>
      <w:bookmarkEnd w:id="2070"/>
      <w:bookmarkEnd w:id="2071"/>
      <w:bookmarkEnd w:id="2072"/>
      <w:bookmarkEnd w:id="2073"/>
      <w:bookmarkEnd w:id="2074"/>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40972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ECE689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1F8F89CE" w14:textId="77777777" w:rsidR="00F17312" w:rsidRDefault="00F17312" w:rsidP="00F17312">
            <w:pPr>
              <w:pStyle w:val="TAH"/>
            </w:pPr>
            <w:r>
              <w:t>Support Qualifier</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0A65D9B"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61DEDE"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AAFE98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99DC131" w14:textId="77777777" w:rsidR="00F17312" w:rsidRDefault="00F17312" w:rsidP="00F17312">
            <w:pPr>
              <w:pStyle w:val="TAH"/>
            </w:pPr>
            <w:r>
              <w:t>isNotifyable</w:t>
            </w:r>
          </w:p>
        </w:tc>
      </w:tr>
      <w:tr w:rsidR="00F17312" w14:paraId="73F3D0D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9677E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2647BE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3F22E6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EAE4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5E660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7D8213" w14:textId="77777777" w:rsidR="00F17312" w:rsidRDefault="00F17312" w:rsidP="00F17312">
            <w:pPr>
              <w:pStyle w:val="TAL"/>
              <w:jc w:val="center"/>
            </w:pPr>
            <w:r>
              <w:rPr>
                <w:rFonts w:cs="Arial"/>
                <w:lang w:eastAsia="zh-CN"/>
              </w:rPr>
              <w:t>T</w:t>
            </w:r>
          </w:p>
        </w:tc>
      </w:tr>
      <w:tr w:rsidR="00F17312" w14:paraId="74AA30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BA0B6C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F91D4E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8A07F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04FC63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737A0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1C4C5C" w14:textId="77777777" w:rsidR="00F17312" w:rsidRDefault="00F17312" w:rsidP="00F17312">
            <w:pPr>
              <w:pStyle w:val="TAL"/>
              <w:jc w:val="center"/>
            </w:pPr>
            <w:r>
              <w:rPr>
                <w:rFonts w:cs="Arial"/>
                <w:lang w:eastAsia="zh-CN"/>
              </w:rPr>
              <w:t>T</w:t>
            </w:r>
          </w:p>
        </w:tc>
      </w:tr>
      <w:tr w:rsidR="00F17312" w14:paraId="6D6295C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01938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228F06E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6407983D"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68465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55F137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7B1F09" w14:textId="77777777" w:rsidR="00F17312" w:rsidRDefault="00F17312" w:rsidP="00F17312">
            <w:pPr>
              <w:pStyle w:val="TAC"/>
            </w:pPr>
            <w:r>
              <w:rPr>
                <w:rFonts w:cs="Arial"/>
                <w:lang w:eastAsia="zh-CN"/>
              </w:rPr>
              <w:t>T</w:t>
            </w:r>
          </w:p>
        </w:tc>
      </w:tr>
      <w:tr w:rsidR="00F17312" w14:paraId="0B8DD6C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A19C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4A98AC6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E1BA3A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61C6C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14D32E"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0F67FB4" w14:textId="77777777" w:rsidR="00F17312" w:rsidRDefault="00F17312" w:rsidP="00F17312">
            <w:pPr>
              <w:pStyle w:val="TAC"/>
              <w:rPr>
                <w:rFonts w:cs="Arial"/>
                <w:lang w:eastAsia="zh-CN"/>
              </w:rPr>
            </w:pPr>
            <w:r>
              <w:rPr>
                <w:rFonts w:cs="Arial"/>
                <w:lang w:eastAsia="zh-CN"/>
              </w:rPr>
              <w:t>T</w:t>
            </w:r>
          </w:p>
        </w:tc>
      </w:tr>
      <w:tr w:rsidR="00F17312" w14:paraId="72FB6B5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74BD6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893C19F"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4777C9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84A90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55C4F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730E60" w14:textId="77777777" w:rsidR="00F17312" w:rsidRDefault="00F17312" w:rsidP="00F17312">
            <w:pPr>
              <w:pStyle w:val="TAC"/>
              <w:rPr>
                <w:rFonts w:cs="Arial"/>
                <w:lang w:eastAsia="zh-CN"/>
              </w:rPr>
            </w:pPr>
            <w:r>
              <w:rPr>
                <w:rFonts w:cs="Arial"/>
                <w:lang w:eastAsia="zh-CN"/>
              </w:rPr>
              <w:t>T</w:t>
            </w:r>
          </w:p>
        </w:tc>
      </w:tr>
      <w:tr w:rsidR="00BD0B16" w14:paraId="4529DB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E8B5FDE" w14:textId="2F11B0AB" w:rsidR="00BD0B16" w:rsidRDefault="00BD0B16" w:rsidP="00BD0B1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03E9A71C" w14:textId="54B36A1C" w:rsidR="00BD0B16" w:rsidRDefault="00BD0B16" w:rsidP="00BD0B1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5BCA062" w14:textId="01FA93C9" w:rsidR="00BD0B16" w:rsidRDefault="00BD0B16" w:rsidP="00BD0B1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2061A6D2" w14:textId="050430CF" w:rsidR="00BD0B16" w:rsidRDefault="00BD0B16" w:rsidP="00BD0B1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498A3F" w14:textId="0CD11DD1" w:rsidR="00BD0B16" w:rsidRDefault="00BD0B16" w:rsidP="00BD0B1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6949896C" w14:textId="4D719044" w:rsidR="00BD0B16" w:rsidRDefault="00BD0B16" w:rsidP="00BD0B16">
            <w:pPr>
              <w:pStyle w:val="TAC"/>
              <w:rPr>
                <w:rFonts w:cs="Arial"/>
                <w:lang w:eastAsia="zh-CN"/>
              </w:rPr>
            </w:pPr>
            <w:r>
              <w:rPr>
                <w:rFonts w:cs="Arial" w:hint="eastAsia"/>
                <w:lang w:eastAsia="zh-CN"/>
              </w:rPr>
              <w:t>T</w:t>
            </w:r>
          </w:p>
        </w:tc>
      </w:tr>
    </w:tbl>
    <w:p w14:paraId="509470F3" w14:textId="77777777" w:rsidR="00F17312" w:rsidRDefault="00F17312" w:rsidP="00F17312">
      <w:bookmarkStart w:id="2075" w:name="_Toc59182827"/>
      <w:bookmarkStart w:id="2076" w:name="_Toc59184293"/>
      <w:bookmarkStart w:id="2077" w:name="_Toc59195228"/>
      <w:bookmarkStart w:id="2078" w:name="_Toc59439655"/>
      <w:bookmarkStart w:id="2079" w:name="_Toc67990078"/>
    </w:p>
    <w:p w14:paraId="3252BD9B" w14:textId="2DF0F3B8" w:rsidR="00F17312" w:rsidRDefault="00F17312" w:rsidP="00F17312">
      <w:pPr>
        <w:pStyle w:val="Heading4"/>
      </w:pPr>
      <w:r>
        <w:t>5.3.18.3</w:t>
      </w:r>
      <w:r>
        <w:tab/>
        <w:t>Attribute constraints</w:t>
      </w:r>
      <w:bookmarkEnd w:id="2075"/>
      <w:bookmarkEnd w:id="2076"/>
      <w:bookmarkEnd w:id="2077"/>
      <w:bookmarkEnd w:id="2078"/>
      <w:bookmarkEnd w:id="2079"/>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F17312" w14:paraId="2F6937CA"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1EE038E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591" w:type="dxa"/>
            <w:tcBorders>
              <w:top w:val="single" w:sz="4" w:space="0" w:color="auto"/>
              <w:left w:val="single" w:sz="4" w:space="0" w:color="auto"/>
              <w:bottom w:val="single" w:sz="4" w:space="0" w:color="auto"/>
              <w:right w:val="single" w:sz="4" w:space="0" w:color="auto"/>
            </w:tcBorders>
            <w:hideMark/>
          </w:tcPr>
          <w:p w14:paraId="1AF47640" w14:textId="77777777" w:rsidR="00F17312" w:rsidRDefault="00F17312" w:rsidP="00F17312">
            <w:pPr>
              <w:pStyle w:val="TAL"/>
              <w:rPr>
                <w:lang w:eastAsia="zh-CN"/>
              </w:rPr>
            </w:pPr>
            <w:r>
              <w:t>Condition: Network slicing feature is supported.</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2E9630AF" w:rsidR="00BD0B16" w:rsidRDefault="00BD0B16" w:rsidP="00BD0B16">
            <w:pPr>
              <w:pStyle w:val="TAL"/>
              <w:rPr>
                <w:rFonts w:ascii="Courier New" w:hAnsi="Courier New" w:cs="Courier New"/>
                <w:lang w:eastAsia="zh-CN"/>
              </w:rPr>
            </w:pPr>
            <w:r>
              <w:rPr>
                <w:rFonts w:ascii="Courier New" w:hAnsi="Courier New" w:cs="Courier New"/>
                <w:lang w:eastAsia="zh-CN"/>
              </w:rPr>
              <w:t xml:space="preserve">networkSliceInfoList </w:t>
            </w:r>
            <w:r>
              <w:rPr>
                <w:rFonts w:cs="Arial"/>
              </w:rPr>
              <w:t>Support Qualifier</w:t>
            </w:r>
          </w:p>
        </w:tc>
        <w:tc>
          <w:tcPr>
            <w:tcW w:w="5591" w:type="dxa"/>
            <w:tcBorders>
              <w:top w:val="single" w:sz="4" w:space="0" w:color="auto"/>
              <w:left w:val="single" w:sz="4" w:space="0" w:color="auto"/>
              <w:bottom w:val="single" w:sz="4" w:space="0" w:color="auto"/>
              <w:right w:val="single" w:sz="4" w:space="0" w:color="auto"/>
            </w:tcBorders>
          </w:tcPr>
          <w:p w14:paraId="4B2878FC" w14:textId="52D67421" w:rsidR="00BD0B16" w:rsidRDefault="00BD0B16" w:rsidP="00BD0B16">
            <w:pPr>
              <w:pStyle w:val="TAL"/>
            </w:pPr>
            <w:r>
              <w:t xml:space="preserve">Condition: Network slicing feature is supported and the NWDAF is </w:t>
            </w:r>
            <w:r w:rsidDel="00626112">
              <w:t>allowed</w:t>
            </w:r>
            <w:r>
              <w:t xml:space="preserve">authorized to collect the management data of the network slices. </w:t>
            </w:r>
          </w:p>
        </w:tc>
      </w:tr>
    </w:tbl>
    <w:p w14:paraId="0205A754" w14:textId="77777777" w:rsidR="00F17312" w:rsidRDefault="00F17312" w:rsidP="00F17312">
      <w:bookmarkStart w:id="2080" w:name="_Toc59182828"/>
      <w:bookmarkStart w:id="2081" w:name="_Toc59184294"/>
      <w:bookmarkStart w:id="2082" w:name="_Toc59195229"/>
      <w:bookmarkStart w:id="2083" w:name="_Toc59439656"/>
      <w:bookmarkStart w:id="2084" w:name="_Toc67990079"/>
    </w:p>
    <w:p w14:paraId="728DFF3F" w14:textId="77777777" w:rsidR="00F17312" w:rsidRDefault="00F17312" w:rsidP="00F17312">
      <w:pPr>
        <w:pStyle w:val="Heading4"/>
      </w:pPr>
      <w:r>
        <w:t>5.3.18.4</w:t>
      </w:r>
      <w:r>
        <w:tab/>
        <w:t>Notifications</w:t>
      </w:r>
      <w:bookmarkEnd w:id="2080"/>
      <w:bookmarkEnd w:id="2081"/>
      <w:bookmarkEnd w:id="2082"/>
      <w:bookmarkEnd w:id="2083"/>
      <w:bookmarkEnd w:id="2084"/>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085" w:name="_Toc59182829"/>
      <w:bookmarkStart w:id="2086" w:name="_Toc59184295"/>
      <w:bookmarkStart w:id="2087" w:name="_Toc59195230"/>
      <w:bookmarkStart w:id="2088" w:name="_Toc59439657"/>
      <w:bookmarkStart w:id="2089" w:name="_Toc67990080"/>
      <w:r>
        <w:rPr>
          <w:lang w:eastAsia="zh-CN"/>
        </w:rPr>
        <w:t>5.3.19</w:t>
      </w:r>
      <w:r>
        <w:rPr>
          <w:lang w:eastAsia="zh-CN"/>
        </w:rPr>
        <w:tab/>
      </w:r>
      <w:r>
        <w:rPr>
          <w:rFonts w:ascii="Courier New" w:hAnsi="Courier New"/>
          <w:lang w:eastAsia="zh-CN"/>
        </w:rPr>
        <w:t>EP_N2</w:t>
      </w:r>
      <w:bookmarkEnd w:id="2085"/>
      <w:bookmarkEnd w:id="2086"/>
      <w:bookmarkEnd w:id="2087"/>
      <w:bookmarkEnd w:id="2088"/>
      <w:bookmarkEnd w:id="2089"/>
    </w:p>
    <w:p w14:paraId="3D203D76" w14:textId="77777777" w:rsidR="00F17312" w:rsidRDefault="00F17312" w:rsidP="00F17312">
      <w:pPr>
        <w:pStyle w:val="Heading4"/>
      </w:pPr>
      <w:bookmarkStart w:id="2090" w:name="_Toc59182830"/>
      <w:bookmarkStart w:id="2091" w:name="_Toc59184296"/>
      <w:bookmarkStart w:id="2092" w:name="_Toc59195231"/>
      <w:bookmarkStart w:id="2093" w:name="_Toc59439658"/>
      <w:bookmarkStart w:id="2094" w:name="_Toc67990081"/>
      <w:r>
        <w:rPr>
          <w:lang w:eastAsia="zh-CN"/>
        </w:rPr>
        <w:t>5.3.19</w:t>
      </w:r>
      <w:r>
        <w:t>.1</w:t>
      </w:r>
      <w:r>
        <w:tab/>
        <w:t>Definition</w:t>
      </w:r>
      <w:bookmarkEnd w:id="2090"/>
      <w:bookmarkEnd w:id="2091"/>
      <w:bookmarkEnd w:id="2092"/>
      <w:bookmarkEnd w:id="2093"/>
      <w:bookmarkEnd w:id="2094"/>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095" w:name="_Toc59182831"/>
      <w:bookmarkStart w:id="2096" w:name="_Toc59184297"/>
      <w:bookmarkStart w:id="2097" w:name="_Toc59195232"/>
      <w:bookmarkStart w:id="2098" w:name="_Toc59439659"/>
      <w:bookmarkStart w:id="2099" w:name="_Toc67990082"/>
      <w:r>
        <w:rPr>
          <w:lang w:eastAsia="zh-CN"/>
        </w:rPr>
        <w:t>5.3.19</w:t>
      </w:r>
      <w:r>
        <w:t>.2</w:t>
      </w:r>
      <w:r>
        <w:tab/>
        <w:t>Attributes</w:t>
      </w:r>
      <w:bookmarkEnd w:id="2095"/>
      <w:bookmarkEnd w:id="2096"/>
      <w:bookmarkEnd w:id="2097"/>
      <w:bookmarkEnd w:id="2098"/>
      <w:bookmarkEnd w:id="2099"/>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100" w:name="_Toc59182832"/>
      <w:bookmarkStart w:id="2101" w:name="_Toc59184298"/>
      <w:bookmarkStart w:id="2102" w:name="_Toc59195233"/>
      <w:bookmarkStart w:id="2103" w:name="_Toc59439660"/>
      <w:bookmarkStart w:id="2104" w:name="_Toc67990083"/>
    </w:p>
    <w:p w14:paraId="38B3F79B" w14:textId="77777777" w:rsidR="00F17312" w:rsidRDefault="00F17312" w:rsidP="00F17312">
      <w:pPr>
        <w:pStyle w:val="Heading4"/>
      </w:pPr>
      <w:r>
        <w:rPr>
          <w:lang w:eastAsia="zh-CN"/>
        </w:rPr>
        <w:t>5</w:t>
      </w:r>
      <w:r>
        <w:t>.3.19.3</w:t>
      </w:r>
      <w:r>
        <w:tab/>
        <w:t>Attribute constraints</w:t>
      </w:r>
      <w:bookmarkEnd w:id="2100"/>
      <w:bookmarkEnd w:id="2101"/>
      <w:bookmarkEnd w:id="2102"/>
      <w:bookmarkEnd w:id="2103"/>
      <w:bookmarkEnd w:id="2104"/>
    </w:p>
    <w:p w14:paraId="6B2EBCB7" w14:textId="77777777" w:rsidR="00F17312" w:rsidRDefault="00F17312" w:rsidP="00F17312">
      <w:r>
        <w:t>None.</w:t>
      </w:r>
    </w:p>
    <w:p w14:paraId="7B0A964A" w14:textId="77777777" w:rsidR="00F17312" w:rsidRDefault="00F17312" w:rsidP="00F17312">
      <w:pPr>
        <w:pStyle w:val="Heading4"/>
      </w:pPr>
      <w:bookmarkStart w:id="2105" w:name="_Toc59182833"/>
      <w:bookmarkStart w:id="2106" w:name="_Toc59184299"/>
      <w:bookmarkStart w:id="2107" w:name="_Toc59195234"/>
      <w:bookmarkStart w:id="2108" w:name="_Toc59439661"/>
      <w:bookmarkStart w:id="2109" w:name="_Toc67990084"/>
      <w:r>
        <w:rPr>
          <w:lang w:eastAsia="zh-CN"/>
        </w:rPr>
        <w:t>5</w:t>
      </w:r>
      <w:r>
        <w:t>.3.19.4</w:t>
      </w:r>
      <w:r>
        <w:tab/>
        <w:t>Notifications</w:t>
      </w:r>
      <w:bookmarkEnd w:id="2105"/>
      <w:bookmarkEnd w:id="2106"/>
      <w:bookmarkEnd w:id="2107"/>
      <w:bookmarkEnd w:id="2108"/>
      <w:bookmarkEnd w:id="2109"/>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110" w:name="_Toc59182834"/>
      <w:bookmarkStart w:id="2111" w:name="_Toc59184300"/>
      <w:bookmarkStart w:id="2112" w:name="_Toc59195235"/>
      <w:bookmarkStart w:id="2113" w:name="_Toc59439662"/>
      <w:bookmarkStart w:id="2114" w:name="_Toc67990085"/>
      <w:r>
        <w:rPr>
          <w:lang w:eastAsia="zh-CN"/>
        </w:rPr>
        <w:t>5.3.20</w:t>
      </w:r>
      <w:r>
        <w:rPr>
          <w:lang w:eastAsia="zh-CN"/>
        </w:rPr>
        <w:tab/>
      </w:r>
      <w:r>
        <w:rPr>
          <w:rFonts w:ascii="Courier New" w:hAnsi="Courier New"/>
          <w:lang w:eastAsia="zh-CN"/>
        </w:rPr>
        <w:t>EP_N3</w:t>
      </w:r>
      <w:bookmarkEnd w:id="2110"/>
      <w:bookmarkEnd w:id="2111"/>
      <w:bookmarkEnd w:id="2112"/>
      <w:bookmarkEnd w:id="2113"/>
      <w:bookmarkEnd w:id="2114"/>
    </w:p>
    <w:p w14:paraId="2017A1D2" w14:textId="77777777" w:rsidR="00F17312" w:rsidRDefault="00F17312" w:rsidP="00F17312">
      <w:pPr>
        <w:pStyle w:val="Heading4"/>
      </w:pPr>
      <w:bookmarkStart w:id="2115" w:name="_Toc59182835"/>
      <w:bookmarkStart w:id="2116" w:name="_Toc59184301"/>
      <w:bookmarkStart w:id="2117" w:name="_Toc59195236"/>
      <w:bookmarkStart w:id="2118" w:name="_Toc59439663"/>
      <w:bookmarkStart w:id="2119" w:name="_Toc67990086"/>
      <w:r>
        <w:rPr>
          <w:lang w:eastAsia="zh-CN"/>
        </w:rPr>
        <w:t>5.3.20</w:t>
      </w:r>
      <w:r>
        <w:t>.1</w:t>
      </w:r>
      <w:r>
        <w:tab/>
        <w:t>Definition</w:t>
      </w:r>
      <w:bookmarkEnd w:id="2115"/>
      <w:bookmarkEnd w:id="2116"/>
      <w:bookmarkEnd w:id="2117"/>
      <w:bookmarkEnd w:id="2118"/>
      <w:bookmarkEnd w:id="2119"/>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120" w:name="_Toc59182836"/>
      <w:bookmarkStart w:id="2121" w:name="_Toc59184302"/>
      <w:bookmarkStart w:id="2122" w:name="_Toc59195237"/>
      <w:bookmarkStart w:id="2123" w:name="_Toc59439664"/>
      <w:bookmarkStart w:id="2124" w:name="_Toc67990087"/>
      <w:r>
        <w:rPr>
          <w:lang w:eastAsia="zh-CN"/>
        </w:rPr>
        <w:t>5.3.20</w:t>
      </w:r>
      <w:r>
        <w:t>.2</w:t>
      </w:r>
      <w:r>
        <w:tab/>
        <w:t>Attributes</w:t>
      </w:r>
      <w:bookmarkEnd w:id="2120"/>
      <w:bookmarkEnd w:id="2121"/>
      <w:bookmarkEnd w:id="2122"/>
      <w:bookmarkEnd w:id="2123"/>
      <w:bookmarkEnd w:id="2124"/>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125" w:name="_Toc59182837"/>
      <w:bookmarkStart w:id="2126" w:name="_Toc59184303"/>
      <w:bookmarkStart w:id="2127" w:name="_Toc59195238"/>
      <w:bookmarkStart w:id="2128" w:name="_Toc59439665"/>
      <w:bookmarkStart w:id="2129" w:name="_Toc67990088"/>
    </w:p>
    <w:p w14:paraId="4A0B9184" w14:textId="77777777" w:rsidR="00F17312" w:rsidRDefault="00F17312" w:rsidP="00F17312">
      <w:pPr>
        <w:pStyle w:val="Heading4"/>
      </w:pPr>
      <w:r>
        <w:rPr>
          <w:lang w:eastAsia="zh-CN"/>
        </w:rPr>
        <w:t>5</w:t>
      </w:r>
      <w:r>
        <w:t>.3.20.3</w:t>
      </w:r>
      <w:r>
        <w:tab/>
        <w:t>Attribute constraints</w:t>
      </w:r>
      <w:bookmarkEnd w:id="2125"/>
      <w:bookmarkEnd w:id="2126"/>
      <w:bookmarkEnd w:id="2127"/>
      <w:bookmarkEnd w:id="2128"/>
      <w:bookmarkEnd w:id="2129"/>
    </w:p>
    <w:p w14:paraId="38DA5743" w14:textId="77777777" w:rsidR="00F17312" w:rsidRDefault="00F17312" w:rsidP="00F17312">
      <w:r>
        <w:t>None.</w:t>
      </w:r>
    </w:p>
    <w:p w14:paraId="2B5264CE" w14:textId="77777777" w:rsidR="00F17312" w:rsidRDefault="00F17312" w:rsidP="00F17312">
      <w:pPr>
        <w:pStyle w:val="Heading4"/>
      </w:pPr>
      <w:bookmarkStart w:id="2130" w:name="_Toc59182838"/>
      <w:bookmarkStart w:id="2131" w:name="_Toc59184304"/>
      <w:bookmarkStart w:id="2132" w:name="_Toc59195239"/>
      <w:bookmarkStart w:id="2133" w:name="_Toc59439666"/>
      <w:bookmarkStart w:id="2134" w:name="_Toc67990089"/>
      <w:r>
        <w:rPr>
          <w:lang w:eastAsia="zh-CN"/>
        </w:rPr>
        <w:t>5</w:t>
      </w:r>
      <w:r>
        <w:t>.3.20.4</w:t>
      </w:r>
      <w:r>
        <w:tab/>
        <w:t>Notifications</w:t>
      </w:r>
      <w:bookmarkEnd w:id="2130"/>
      <w:bookmarkEnd w:id="2131"/>
      <w:bookmarkEnd w:id="2132"/>
      <w:bookmarkEnd w:id="2133"/>
      <w:bookmarkEnd w:id="2134"/>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135" w:name="_Toc59182839"/>
      <w:bookmarkStart w:id="2136" w:name="_Toc59184305"/>
      <w:bookmarkStart w:id="2137" w:name="_Toc59195240"/>
      <w:bookmarkStart w:id="2138" w:name="_Toc59439667"/>
      <w:bookmarkStart w:id="2139" w:name="_Toc67990090"/>
      <w:r>
        <w:rPr>
          <w:lang w:eastAsia="zh-CN"/>
        </w:rPr>
        <w:t>5.3.21</w:t>
      </w:r>
      <w:r>
        <w:rPr>
          <w:lang w:eastAsia="zh-CN"/>
        </w:rPr>
        <w:tab/>
      </w:r>
      <w:r>
        <w:rPr>
          <w:rFonts w:ascii="Courier New" w:hAnsi="Courier New"/>
          <w:lang w:eastAsia="zh-CN"/>
        </w:rPr>
        <w:t>EP_N4</w:t>
      </w:r>
      <w:bookmarkEnd w:id="2135"/>
      <w:bookmarkEnd w:id="2136"/>
      <w:bookmarkEnd w:id="2137"/>
      <w:bookmarkEnd w:id="2138"/>
      <w:bookmarkEnd w:id="2139"/>
    </w:p>
    <w:p w14:paraId="14216021" w14:textId="77777777" w:rsidR="00F17312" w:rsidRDefault="00F17312" w:rsidP="00F17312">
      <w:pPr>
        <w:pStyle w:val="Heading4"/>
      </w:pPr>
      <w:bookmarkStart w:id="2140" w:name="_Toc59182840"/>
      <w:bookmarkStart w:id="2141" w:name="_Toc59184306"/>
      <w:bookmarkStart w:id="2142" w:name="_Toc59195241"/>
      <w:bookmarkStart w:id="2143" w:name="_Toc59439668"/>
      <w:bookmarkStart w:id="2144" w:name="_Toc67990091"/>
      <w:r>
        <w:rPr>
          <w:lang w:eastAsia="zh-CN"/>
        </w:rPr>
        <w:t>5.3.21</w:t>
      </w:r>
      <w:r>
        <w:t>.1</w:t>
      </w:r>
      <w:r>
        <w:tab/>
        <w:t>Definition</w:t>
      </w:r>
      <w:bookmarkEnd w:id="2140"/>
      <w:bookmarkEnd w:id="2141"/>
      <w:bookmarkEnd w:id="2142"/>
      <w:bookmarkEnd w:id="2143"/>
      <w:bookmarkEnd w:id="2144"/>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145" w:name="_Toc59182841"/>
      <w:bookmarkStart w:id="2146" w:name="_Toc59184307"/>
      <w:bookmarkStart w:id="2147" w:name="_Toc59195242"/>
      <w:bookmarkStart w:id="2148" w:name="_Toc59439669"/>
      <w:bookmarkStart w:id="2149" w:name="_Toc67990092"/>
      <w:r>
        <w:rPr>
          <w:lang w:eastAsia="zh-CN"/>
        </w:rPr>
        <w:t>5.3.21</w:t>
      </w:r>
      <w:r>
        <w:t>.2</w:t>
      </w:r>
      <w:r>
        <w:tab/>
        <w:t>Attributes</w:t>
      </w:r>
      <w:bookmarkEnd w:id="2145"/>
      <w:bookmarkEnd w:id="2146"/>
      <w:bookmarkEnd w:id="2147"/>
      <w:bookmarkEnd w:id="2148"/>
      <w:bookmarkEnd w:id="2149"/>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150" w:name="_Toc59182842"/>
      <w:bookmarkStart w:id="2151" w:name="_Toc59184308"/>
      <w:bookmarkStart w:id="2152" w:name="_Toc59195243"/>
      <w:bookmarkStart w:id="2153" w:name="_Toc59439670"/>
      <w:bookmarkStart w:id="2154" w:name="_Toc67990093"/>
    </w:p>
    <w:p w14:paraId="0DBE35C1" w14:textId="77777777" w:rsidR="00F17312" w:rsidRDefault="00F17312" w:rsidP="00F17312">
      <w:pPr>
        <w:pStyle w:val="Heading4"/>
      </w:pPr>
      <w:r>
        <w:rPr>
          <w:lang w:eastAsia="zh-CN"/>
        </w:rPr>
        <w:t>5</w:t>
      </w:r>
      <w:r>
        <w:t>.3.21.3</w:t>
      </w:r>
      <w:r>
        <w:tab/>
        <w:t>Attribute constraints</w:t>
      </w:r>
      <w:bookmarkEnd w:id="2150"/>
      <w:bookmarkEnd w:id="2151"/>
      <w:bookmarkEnd w:id="2152"/>
      <w:bookmarkEnd w:id="2153"/>
      <w:bookmarkEnd w:id="2154"/>
    </w:p>
    <w:p w14:paraId="5520F14C" w14:textId="77777777" w:rsidR="00F17312" w:rsidRDefault="00F17312" w:rsidP="00F17312">
      <w:r>
        <w:t>None.</w:t>
      </w:r>
    </w:p>
    <w:p w14:paraId="6BD5D5AF" w14:textId="77777777" w:rsidR="00F17312" w:rsidRDefault="00F17312" w:rsidP="00F17312">
      <w:pPr>
        <w:pStyle w:val="Heading4"/>
      </w:pPr>
      <w:bookmarkStart w:id="2155" w:name="_Toc59182843"/>
      <w:bookmarkStart w:id="2156" w:name="_Toc59184309"/>
      <w:bookmarkStart w:id="2157" w:name="_Toc59195244"/>
      <w:bookmarkStart w:id="2158" w:name="_Toc59439671"/>
      <w:bookmarkStart w:id="2159" w:name="_Toc67990094"/>
      <w:r>
        <w:rPr>
          <w:lang w:eastAsia="zh-CN"/>
        </w:rPr>
        <w:t>5</w:t>
      </w:r>
      <w:r>
        <w:t>.3.21.4</w:t>
      </w:r>
      <w:r>
        <w:tab/>
        <w:t>Notifications</w:t>
      </w:r>
      <w:bookmarkEnd w:id="2155"/>
      <w:bookmarkEnd w:id="2156"/>
      <w:bookmarkEnd w:id="2157"/>
      <w:bookmarkEnd w:id="2158"/>
      <w:bookmarkEnd w:id="2159"/>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160" w:name="_Toc59182844"/>
      <w:bookmarkStart w:id="2161" w:name="_Toc59184310"/>
      <w:bookmarkStart w:id="2162" w:name="_Toc59195245"/>
      <w:bookmarkStart w:id="2163" w:name="_Toc59439672"/>
      <w:bookmarkStart w:id="2164" w:name="_Toc67990095"/>
      <w:r>
        <w:rPr>
          <w:lang w:eastAsia="zh-CN"/>
        </w:rPr>
        <w:t>5.3.22</w:t>
      </w:r>
      <w:r>
        <w:rPr>
          <w:lang w:eastAsia="zh-CN"/>
        </w:rPr>
        <w:tab/>
      </w:r>
      <w:r>
        <w:rPr>
          <w:rFonts w:ascii="Courier New" w:hAnsi="Courier New"/>
          <w:lang w:eastAsia="zh-CN"/>
        </w:rPr>
        <w:t>EP_N5</w:t>
      </w:r>
      <w:bookmarkEnd w:id="2160"/>
      <w:bookmarkEnd w:id="2161"/>
      <w:bookmarkEnd w:id="2162"/>
      <w:bookmarkEnd w:id="2163"/>
      <w:bookmarkEnd w:id="2164"/>
    </w:p>
    <w:p w14:paraId="27040643" w14:textId="77777777" w:rsidR="00F17312" w:rsidRDefault="00F17312" w:rsidP="00F17312">
      <w:pPr>
        <w:pStyle w:val="Heading4"/>
      </w:pPr>
      <w:bookmarkStart w:id="2165" w:name="_Toc59182845"/>
      <w:bookmarkStart w:id="2166" w:name="_Toc59184311"/>
      <w:bookmarkStart w:id="2167" w:name="_Toc59195246"/>
      <w:bookmarkStart w:id="2168" w:name="_Toc59439673"/>
      <w:bookmarkStart w:id="2169" w:name="_Toc67990096"/>
      <w:r>
        <w:rPr>
          <w:lang w:eastAsia="zh-CN"/>
        </w:rPr>
        <w:t>5.3.22</w:t>
      </w:r>
      <w:r>
        <w:t>.1</w:t>
      </w:r>
      <w:r>
        <w:tab/>
        <w:t>Definition</w:t>
      </w:r>
      <w:bookmarkEnd w:id="2165"/>
      <w:bookmarkEnd w:id="2166"/>
      <w:bookmarkEnd w:id="2167"/>
      <w:bookmarkEnd w:id="2168"/>
      <w:bookmarkEnd w:id="2169"/>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170" w:name="_Toc59182846"/>
      <w:bookmarkStart w:id="2171" w:name="_Toc59184312"/>
      <w:bookmarkStart w:id="2172" w:name="_Toc59195247"/>
      <w:bookmarkStart w:id="2173" w:name="_Toc59439674"/>
      <w:bookmarkStart w:id="2174" w:name="_Toc67990097"/>
      <w:r>
        <w:rPr>
          <w:lang w:eastAsia="zh-CN"/>
        </w:rPr>
        <w:t>5.3.22</w:t>
      </w:r>
      <w:r>
        <w:t>.2</w:t>
      </w:r>
      <w:r>
        <w:tab/>
        <w:t>Attributes</w:t>
      </w:r>
      <w:bookmarkEnd w:id="2170"/>
      <w:bookmarkEnd w:id="2171"/>
      <w:bookmarkEnd w:id="2172"/>
      <w:bookmarkEnd w:id="2173"/>
      <w:bookmarkEnd w:id="2174"/>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175" w:name="_Toc59182847"/>
      <w:bookmarkStart w:id="2176" w:name="_Toc59184313"/>
      <w:bookmarkStart w:id="2177" w:name="_Toc59195248"/>
      <w:bookmarkStart w:id="2178" w:name="_Toc59439675"/>
      <w:bookmarkStart w:id="2179" w:name="_Toc67990098"/>
    </w:p>
    <w:p w14:paraId="7B984F1C" w14:textId="77777777" w:rsidR="00F17312" w:rsidRDefault="00F17312" w:rsidP="00F17312">
      <w:pPr>
        <w:pStyle w:val="Heading4"/>
      </w:pPr>
      <w:r>
        <w:rPr>
          <w:lang w:eastAsia="zh-CN"/>
        </w:rPr>
        <w:t>5</w:t>
      </w:r>
      <w:r>
        <w:t>.3.22.3</w:t>
      </w:r>
      <w:r>
        <w:tab/>
        <w:t>Attribute constraints</w:t>
      </w:r>
      <w:bookmarkEnd w:id="2175"/>
      <w:bookmarkEnd w:id="2176"/>
      <w:bookmarkEnd w:id="2177"/>
      <w:bookmarkEnd w:id="2178"/>
      <w:bookmarkEnd w:id="2179"/>
    </w:p>
    <w:p w14:paraId="1D1FEC1F" w14:textId="77777777" w:rsidR="00F17312" w:rsidRDefault="00F17312" w:rsidP="00F17312">
      <w:r>
        <w:t>None.</w:t>
      </w:r>
    </w:p>
    <w:p w14:paraId="6CB219FB" w14:textId="77777777" w:rsidR="00F17312" w:rsidRDefault="00F17312" w:rsidP="00F17312">
      <w:pPr>
        <w:pStyle w:val="Heading4"/>
      </w:pPr>
      <w:bookmarkStart w:id="2180" w:name="_Toc59182848"/>
      <w:bookmarkStart w:id="2181" w:name="_Toc59184314"/>
      <w:bookmarkStart w:id="2182" w:name="_Toc59195249"/>
      <w:bookmarkStart w:id="2183" w:name="_Toc59439676"/>
      <w:bookmarkStart w:id="2184" w:name="_Toc67990099"/>
      <w:r>
        <w:rPr>
          <w:lang w:eastAsia="zh-CN"/>
        </w:rPr>
        <w:t>5</w:t>
      </w:r>
      <w:r>
        <w:t>.3.22.4</w:t>
      </w:r>
      <w:r>
        <w:tab/>
        <w:t>Notifications</w:t>
      </w:r>
      <w:bookmarkEnd w:id="2180"/>
      <w:bookmarkEnd w:id="2181"/>
      <w:bookmarkEnd w:id="2182"/>
      <w:bookmarkEnd w:id="2183"/>
      <w:bookmarkEnd w:id="2184"/>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185" w:name="_Toc59182849"/>
      <w:bookmarkStart w:id="2186" w:name="_Toc59184315"/>
      <w:bookmarkStart w:id="2187" w:name="_Toc59195250"/>
      <w:bookmarkStart w:id="2188" w:name="_Toc59439677"/>
      <w:bookmarkStart w:id="2189" w:name="_Toc67990100"/>
      <w:r>
        <w:rPr>
          <w:lang w:eastAsia="zh-CN"/>
        </w:rPr>
        <w:t>5.3.23</w:t>
      </w:r>
      <w:r>
        <w:rPr>
          <w:lang w:eastAsia="zh-CN"/>
        </w:rPr>
        <w:tab/>
      </w:r>
      <w:r>
        <w:rPr>
          <w:rFonts w:ascii="Courier New" w:hAnsi="Courier New"/>
          <w:lang w:eastAsia="zh-CN"/>
        </w:rPr>
        <w:t>EP_N6</w:t>
      </w:r>
      <w:bookmarkEnd w:id="2185"/>
      <w:bookmarkEnd w:id="2186"/>
      <w:bookmarkEnd w:id="2187"/>
      <w:bookmarkEnd w:id="2188"/>
      <w:bookmarkEnd w:id="2189"/>
    </w:p>
    <w:p w14:paraId="7080397C" w14:textId="77777777" w:rsidR="00F17312" w:rsidRDefault="00F17312" w:rsidP="00F17312">
      <w:pPr>
        <w:pStyle w:val="Heading4"/>
      </w:pPr>
      <w:bookmarkStart w:id="2190" w:name="_Toc59182850"/>
      <w:bookmarkStart w:id="2191" w:name="_Toc59184316"/>
      <w:bookmarkStart w:id="2192" w:name="_Toc59195251"/>
      <w:bookmarkStart w:id="2193" w:name="_Toc59439678"/>
      <w:bookmarkStart w:id="2194" w:name="_Toc67990101"/>
      <w:r>
        <w:rPr>
          <w:lang w:eastAsia="zh-CN"/>
        </w:rPr>
        <w:t>5.3.23</w:t>
      </w:r>
      <w:r>
        <w:t>.1</w:t>
      </w:r>
      <w:r>
        <w:tab/>
        <w:t>Definition</w:t>
      </w:r>
      <w:bookmarkEnd w:id="2190"/>
      <w:bookmarkEnd w:id="2191"/>
      <w:bookmarkEnd w:id="2192"/>
      <w:bookmarkEnd w:id="2193"/>
      <w:bookmarkEnd w:id="2194"/>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195" w:name="_Toc59182851"/>
      <w:bookmarkStart w:id="2196" w:name="_Toc59184317"/>
      <w:bookmarkStart w:id="2197" w:name="_Toc59195252"/>
      <w:bookmarkStart w:id="2198" w:name="_Toc59439679"/>
      <w:bookmarkStart w:id="2199" w:name="_Toc67990102"/>
      <w:r>
        <w:rPr>
          <w:lang w:eastAsia="zh-CN"/>
        </w:rPr>
        <w:t>5.3.23</w:t>
      </w:r>
      <w:r>
        <w:t>.2</w:t>
      </w:r>
      <w:r>
        <w:tab/>
        <w:t>Attributes</w:t>
      </w:r>
      <w:bookmarkEnd w:id="2195"/>
      <w:bookmarkEnd w:id="2196"/>
      <w:bookmarkEnd w:id="2197"/>
      <w:bookmarkEnd w:id="2198"/>
      <w:bookmarkEnd w:id="2199"/>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77777777" w:rsidR="00F17312" w:rsidRDefault="00F17312" w:rsidP="00F17312">
            <w:pPr>
              <w:pStyle w:val="TAH"/>
            </w:pPr>
            <w:r>
              <w:t>Support Qualifier</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200" w:name="_Toc59182852"/>
      <w:bookmarkStart w:id="2201" w:name="_Toc59184318"/>
      <w:bookmarkStart w:id="2202" w:name="_Toc59195253"/>
      <w:bookmarkStart w:id="2203" w:name="_Toc59439680"/>
      <w:bookmarkStart w:id="2204" w:name="_Toc67990103"/>
    </w:p>
    <w:p w14:paraId="225EE474" w14:textId="77777777" w:rsidR="00F17312" w:rsidRDefault="00F17312" w:rsidP="00F17312">
      <w:pPr>
        <w:pStyle w:val="Heading4"/>
      </w:pPr>
      <w:r>
        <w:rPr>
          <w:lang w:eastAsia="zh-CN"/>
        </w:rPr>
        <w:t>5</w:t>
      </w:r>
      <w:r>
        <w:t>.3.23.3</w:t>
      </w:r>
      <w:r>
        <w:tab/>
        <w:t>Attribute constraints</w:t>
      </w:r>
      <w:bookmarkEnd w:id="2200"/>
      <w:bookmarkEnd w:id="2201"/>
      <w:bookmarkEnd w:id="2202"/>
      <w:bookmarkEnd w:id="2203"/>
      <w:bookmarkEnd w:id="2204"/>
    </w:p>
    <w:p w14:paraId="2D6EF9F4" w14:textId="77777777" w:rsidR="00F17312" w:rsidRDefault="00F17312" w:rsidP="00F17312">
      <w:r>
        <w:t>None.</w:t>
      </w:r>
    </w:p>
    <w:p w14:paraId="1577C7E1" w14:textId="77777777" w:rsidR="00F17312" w:rsidRDefault="00F17312" w:rsidP="00F17312">
      <w:pPr>
        <w:pStyle w:val="Heading4"/>
      </w:pPr>
      <w:bookmarkStart w:id="2205" w:name="_Toc59182853"/>
      <w:bookmarkStart w:id="2206" w:name="_Toc59184319"/>
      <w:bookmarkStart w:id="2207" w:name="_Toc59195254"/>
      <w:bookmarkStart w:id="2208" w:name="_Toc59439681"/>
      <w:bookmarkStart w:id="2209" w:name="_Toc67990104"/>
      <w:r>
        <w:rPr>
          <w:lang w:eastAsia="zh-CN"/>
        </w:rPr>
        <w:t>5</w:t>
      </w:r>
      <w:r>
        <w:t>.3.23.4</w:t>
      </w:r>
      <w:r>
        <w:tab/>
        <w:t>Notifications</w:t>
      </w:r>
      <w:bookmarkEnd w:id="2205"/>
      <w:bookmarkEnd w:id="2206"/>
      <w:bookmarkEnd w:id="2207"/>
      <w:bookmarkEnd w:id="2208"/>
      <w:bookmarkEnd w:id="2209"/>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210" w:name="_Toc59182854"/>
      <w:bookmarkStart w:id="2211" w:name="_Toc59184320"/>
      <w:bookmarkStart w:id="2212" w:name="_Toc59195255"/>
      <w:bookmarkStart w:id="2213" w:name="_Toc59439682"/>
      <w:bookmarkStart w:id="2214" w:name="_Toc67990105"/>
      <w:r>
        <w:rPr>
          <w:lang w:eastAsia="zh-CN"/>
        </w:rPr>
        <w:t>5.3.24</w:t>
      </w:r>
      <w:r>
        <w:rPr>
          <w:lang w:eastAsia="zh-CN"/>
        </w:rPr>
        <w:tab/>
      </w:r>
      <w:r>
        <w:rPr>
          <w:rFonts w:ascii="Courier New" w:hAnsi="Courier New"/>
          <w:lang w:eastAsia="zh-CN"/>
        </w:rPr>
        <w:t>EP_N7</w:t>
      </w:r>
      <w:bookmarkEnd w:id="2210"/>
      <w:bookmarkEnd w:id="2211"/>
      <w:bookmarkEnd w:id="2212"/>
      <w:bookmarkEnd w:id="2213"/>
      <w:bookmarkEnd w:id="2214"/>
    </w:p>
    <w:p w14:paraId="4F970121" w14:textId="77777777" w:rsidR="00F17312" w:rsidRDefault="00F17312" w:rsidP="00F17312">
      <w:pPr>
        <w:pStyle w:val="Heading4"/>
      </w:pPr>
      <w:bookmarkStart w:id="2215" w:name="_Toc59182855"/>
      <w:bookmarkStart w:id="2216" w:name="_Toc59184321"/>
      <w:bookmarkStart w:id="2217" w:name="_Toc59195256"/>
      <w:bookmarkStart w:id="2218" w:name="_Toc59439683"/>
      <w:bookmarkStart w:id="2219" w:name="_Toc67990106"/>
      <w:r>
        <w:rPr>
          <w:lang w:eastAsia="zh-CN"/>
        </w:rPr>
        <w:t>5.3.24.</w:t>
      </w:r>
      <w:r>
        <w:t>1</w:t>
      </w:r>
      <w:r>
        <w:tab/>
        <w:t>Definition</w:t>
      </w:r>
      <w:bookmarkEnd w:id="2215"/>
      <w:bookmarkEnd w:id="2216"/>
      <w:bookmarkEnd w:id="2217"/>
      <w:bookmarkEnd w:id="2218"/>
      <w:bookmarkEnd w:id="2219"/>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220" w:name="_Toc59182856"/>
      <w:bookmarkStart w:id="2221" w:name="_Toc59184322"/>
      <w:bookmarkStart w:id="2222" w:name="_Toc59195257"/>
      <w:bookmarkStart w:id="2223" w:name="_Toc59439684"/>
      <w:bookmarkStart w:id="2224" w:name="_Toc67990107"/>
      <w:r>
        <w:rPr>
          <w:lang w:eastAsia="zh-CN"/>
        </w:rPr>
        <w:t>5.3.24</w:t>
      </w:r>
      <w:r>
        <w:t>.2</w:t>
      </w:r>
      <w:r>
        <w:tab/>
        <w:t>Attributes</w:t>
      </w:r>
      <w:bookmarkEnd w:id="2220"/>
      <w:bookmarkEnd w:id="2221"/>
      <w:bookmarkEnd w:id="2222"/>
      <w:bookmarkEnd w:id="2223"/>
      <w:bookmarkEnd w:id="2224"/>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225" w:name="_Toc59182857"/>
      <w:bookmarkStart w:id="2226" w:name="_Toc59184323"/>
      <w:bookmarkStart w:id="2227" w:name="_Toc59195258"/>
      <w:bookmarkStart w:id="2228" w:name="_Toc59439685"/>
      <w:bookmarkStart w:id="2229" w:name="_Toc67990108"/>
    </w:p>
    <w:p w14:paraId="7102B9A6" w14:textId="77777777" w:rsidR="00F17312" w:rsidRDefault="00F17312" w:rsidP="00F17312">
      <w:pPr>
        <w:pStyle w:val="Heading4"/>
      </w:pPr>
      <w:r>
        <w:rPr>
          <w:lang w:eastAsia="zh-CN"/>
        </w:rPr>
        <w:t>5</w:t>
      </w:r>
      <w:r>
        <w:t>.3.24.3</w:t>
      </w:r>
      <w:r>
        <w:tab/>
        <w:t>Attribute constraints</w:t>
      </w:r>
      <w:bookmarkEnd w:id="2225"/>
      <w:bookmarkEnd w:id="2226"/>
      <w:bookmarkEnd w:id="2227"/>
      <w:bookmarkEnd w:id="2228"/>
      <w:bookmarkEnd w:id="2229"/>
    </w:p>
    <w:p w14:paraId="109915CF" w14:textId="77777777" w:rsidR="00F17312" w:rsidRDefault="00F17312" w:rsidP="00F17312">
      <w:r>
        <w:t>None.</w:t>
      </w:r>
    </w:p>
    <w:p w14:paraId="5BE66D74" w14:textId="77777777" w:rsidR="00F17312" w:rsidRDefault="00F17312" w:rsidP="00F17312">
      <w:pPr>
        <w:pStyle w:val="Heading4"/>
      </w:pPr>
      <w:bookmarkStart w:id="2230" w:name="_Toc59182858"/>
      <w:bookmarkStart w:id="2231" w:name="_Toc59184324"/>
      <w:bookmarkStart w:id="2232" w:name="_Toc59195259"/>
      <w:bookmarkStart w:id="2233" w:name="_Toc59439686"/>
      <w:bookmarkStart w:id="2234" w:name="_Toc67990109"/>
      <w:r>
        <w:rPr>
          <w:lang w:eastAsia="zh-CN"/>
        </w:rPr>
        <w:t>5</w:t>
      </w:r>
      <w:r>
        <w:t>.3.24.4</w:t>
      </w:r>
      <w:r>
        <w:tab/>
        <w:t>Notifications</w:t>
      </w:r>
      <w:bookmarkEnd w:id="2230"/>
      <w:bookmarkEnd w:id="2231"/>
      <w:bookmarkEnd w:id="2232"/>
      <w:bookmarkEnd w:id="2233"/>
      <w:bookmarkEnd w:id="2234"/>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235" w:name="_Toc59182859"/>
      <w:bookmarkStart w:id="2236" w:name="_Toc59184325"/>
      <w:bookmarkStart w:id="2237" w:name="_Toc59195260"/>
      <w:bookmarkStart w:id="2238" w:name="_Toc59439687"/>
      <w:bookmarkStart w:id="2239" w:name="_Toc67990110"/>
      <w:r>
        <w:rPr>
          <w:lang w:eastAsia="zh-CN"/>
        </w:rPr>
        <w:t>5.3.25</w:t>
      </w:r>
      <w:r>
        <w:rPr>
          <w:lang w:eastAsia="zh-CN"/>
        </w:rPr>
        <w:tab/>
      </w:r>
      <w:r>
        <w:rPr>
          <w:rFonts w:ascii="Courier New" w:hAnsi="Courier New"/>
          <w:lang w:eastAsia="zh-CN"/>
        </w:rPr>
        <w:t>EP_N8</w:t>
      </w:r>
      <w:bookmarkEnd w:id="2235"/>
      <w:bookmarkEnd w:id="2236"/>
      <w:bookmarkEnd w:id="2237"/>
      <w:bookmarkEnd w:id="2238"/>
      <w:bookmarkEnd w:id="2239"/>
    </w:p>
    <w:p w14:paraId="0405D983" w14:textId="77777777" w:rsidR="00F17312" w:rsidRDefault="00F17312" w:rsidP="00F17312">
      <w:pPr>
        <w:pStyle w:val="Heading4"/>
      </w:pPr>
      <w:bookmarkStart w:id="2240" w:name="_Toc59182860"/>
      <w:bookmarkStart w:id="2241" w:name="_Toc59184326"/>
      <w:bookmarkStart w:id="2242" w:name="_Toc59195261"/>
      <w:bookmarkStart w:id="2243" w:name="_Toc59439688"/>
      <w:bookmarkStart w:id="2244" w:name="_Toc67990111"/>
      <w:r>
        <w:rPr>
          <w:lang w:eastAsia="zh-CN"/>
        </w:rPr>
        <w:t>5.3.25</w:t>
      </w:r>
      <w:r>
        <w:t>.1</w:t>
      </w:r>
      <w:r>
        <w:tab/>
        <w:t>Definition</w:t>
      </w:r>
      <w:bookmarkEnd w:id="2240"/>
      <w:bookmarkEnd w:id="2241"/>
      <w:bookmarkEnd w:id="2242"/>
      <w:bookmarkEnd w:id="2243"/>
      <w:bookmarkEnd w:id="2244"/>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245" w:name="_Toc59182861"/>
      <w:bookmarkStart w:id="2246" w:name="_Toc59184327"/>
      <w:bookmarkStart w:id="2247" w:name="_Toc59195262"/>
      <w:bookmarkStart w:id="2248" w:name="_Toc59439689"/>
      <w:bookmarkStart w:id="2249" w:name="_Toc67990112"/>
      <w:r>
        <w:rPr>
          <w:lang w:eastAsia="zh-CN"/>
        </w:rPr>
        <w:t>5.3.25</w:t>
      </w:r>
      <w:r>
        <w:t>.2</w:t>
      </w:r>
      <w:r>
        <w:tab/>
        <w:t>Attributes</w:t>
      </w:r>
      <w:bookmarkEnd w:id="2245"/>
      <w:bookmarkEnd w:id="2246"/>
      <w:bookmarkEnd w:id="2247"/>
      <w:bookmarkEnd w:id="2248"/>
      <w:bookmarkEnd w:id="2249"/>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250" w:name="_Toc59182862"/>
      <w:bookmarkStart w:id="2251" w:name="_Toc59184328"/>
      <w:bookmarkStart w:id="2252" w:name="_Toc59195263"/>
      <w:bookmarkStart w:id="2253" w:name="_Toc59439690"/>
      <w:bookmarkStart w:id="2254" w:name="_Toc67990113"/>
    </w:p>
    <w:p w14:paraId="1D9822DF" w14:textId="77777777" w:rsidR="00F17312" w:rsidRDefault="00F17312" w:rsidP="00F17312">
      <w:pPr>
        <w:pStyle w:val="Heading4"/>
      </w:pPr>
      <w:r>
        <w:rPr>
          <w:lang w:eastAsia="zh-CN"/>
        </w:rPr>
        <w:t>5</w:t>
      </w:r>
      <w:r>
        <w:t>.3.25.3</w:t>
      </w:r>
      <w:r>
        <w:tab/>
        <w:t>Attribute constraints</w:t>
      </w:r>
      <w:bookmarkEnd w:id="2250"/>
      <w:bookmarkEnd w:id="2251"/>
      <w:bookmarkEnd w:id="2252"/>
      <w:bookmarkEnd w:id="2253"/>
      <w:bookmarkEnd w:id="2254"/>
    </w:p>
    <w:p w14:paraId="707E7663" w14:textId="77777777" w:rsidR="00F17312" w:rsidRDefault="00F17312" w:rsidP="00F17312">
      <w:r>
        <w:t>None.</w:t>
      </w:r>
    </w:p>
    <w:p w14:paraId="3E90A8B4" w14:textId="77777777" w:rsidR="00F17312" w:rsidRDefault="00F17312" w:rsidP="00F17312">
      <w:pPr>
        <w:pStyle w:val="Heading4"/>
      </w:pPr>
      <w:bookmarkStart w:id="2255" w:name="_Toc59182863"/>
      <w:bookmarkStart w:id="2256" w:name="_Toc59184329"/>
      <w:bookmarkStart w:id="2257" w:name="_Toc59195264"/>
      <w:bookmarkStart w:id="2258" w:name="_Toc59439691"/>
      <w:bookmarkStart w:id="2259" w:name="_Toc67990114"/>
      <w:r>
        <w:rPr>
          <w:lang w:eastAsia="zh-CN"/>
        </w:rPr>
        <w:t>5</w:t>
      </w:r>
      <w:r>
        <w:t>.3.25.4</w:t>
      </w:r>
      <w:r>
        <w:tab/>
        <w:t>Notifications</w:t>
      </w:r>
      <w:bookmarkEnd w:id="2255"/>
      <w:bookmarkEnd w:id="2256"/>
      <w:bookmarkEnd w:id="2257"/>
      <w:bookmarkEnd w:id="2258"/>
      <w:bookmarkEnd w:id="2259"/>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260" w:name="_Toc59182864"/>
      <w:bookmarkStart w:id="2261" w:name="_Toc59184330"/>
      <w:bookmarkStart w:id="2262" w:name="_Toc59195265"/>
      <w:bookmarkStart w:id="2263" w:name="_Toc59439692"/>
      <w:bookmarkStart w:id="2264" w:name="_Toc67990115"/>
      <w:r>
        <w:rPr>
          <w:lang w:eastAsia="zh-CN"/>
        </w:rPr>
        <w:t>5.3.26</w:t>
      </w:r>
      <w:r>
        <w:rPr>
          <w:lang w:eastAsia="zh-CN"/>
        </w:rPr>
        <w:tab/>
      </w:r>
      <w:r>
        <w:rPr>
          <w:rFonts w:ascii="Courier New" w:hAnsi="Courier New"/>
          <w:lang w:eastAsia="zh-CN"/>
        </w:rPr>
        <w:t>EP_N9</w:t>
      </w:r>
      <w:bookmarkEnd w:id="2260"/>
      <w:bookmarkEnd w:id="2261"/>
      <w:bookmarkEnd w:id="2262"/>
      <w:bookmarkEnd w:id="2263"/>
      <w:bookmarkEnd w:id="2264"/>
    </w:p>
    <w:p w14:paraId="03243D34" w14:textId="77777777" w:rsidR="00F17312" w:rsidRDefault="00F17312" w:rsidP="00F17312">
      <w:pPr>
        <w:pStyle w:val="Heading4"/>
      </w:pPr>
      <w:bookmarkStart w:id="2265" w:name="_Toc59182865"/>
      <w:bookmarkStart w:id="2266" w:name="_Toc59184331"/>
      <w:bookmarkStart w:id="2267" w:name="_Toc59195266"/>
      <w:bookmarkStart w:id="2268" w:name="_Toc59439693"/>
      <w:bookmarkStart w:id="2269" w:name="_Toc67990116"/>
      <w:r>
        <w:rPr>
          <w:lang w:eastAsia="zh-CN"/>
        </w:rPr>
        <w:t>5.3.26</w:t>
      </w:r>
      <w:r>
        <w:t>.1</w:t>
      </w:r>
      <w:r>
        <w:tab/>
        <w:t>Definition</w:t>
      </w:r>
      <w:bookmarkEnd w:id="2265"/>
      <w:bookmarkEnd w:id="2266"/>
      <w:bookmarkEnd w:id="2267"/>
      <w:bookmarkEnd w:id="2268"/>
      <w:bookmarkEnd w:id="2269"/>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270" w:name="_Toc59182866"/>
      <w:bookmarkStart w:id="2271" w:name="_Toc59184332"/>
      <w:bookmarkStart w:id="2272" w:name="_Toc59195267"/>
      <w:bookmarkStart w:id="2273" w:name="_Toc59439694"/>
      <w:bookmarkStart w:id="2274" w:name="_Toc67990117"/>
      <w:r>
        <w:rPr>
          <w:lang w:eastAsia="zh-CN"/>
        </w:rPr>
        <w:t>5.3.26</w:t>
      </w:r>
      <w:r>
        <w:t>.2</w:t>
      </w:r>
      <w:r>
        <w:tab/>
        <w:t>Attributes</w:t>
      </w:r>
      <w:bookmarkEnd w:id="2270"/>
      <w:bookmarkEnd w:id="2271"/>
      <w:bookmarkEnd w:id="2272"/>
      <w:bookmarkEnd w:id="2273"/>
      <w:bookmarkEnd w:id="2274"/>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275" w:name="_Toc59182867"/>
      <w:bookmarkStart w:id="2276" w:name="_Toc59184333"/>
      <w:bookmarkStart w:id="2277" w:name="_Toc59195268"/>
      <w:bookmarkStart w:id="2278" w:name="_Toc59439695"/>
      <w:bookmarkStart w:id="2279" w:name="_Toc67990118"/>
    </w:p>
    <w:p w14:paraId="3069B792" w14:textId="77777777" w:rsidR="00F17312" w:rsidRDefault="00F17312" w:rsidP="00F17312">
      <w:pPr>
        <w:pStyle w:val="Heading4"/>
      </w:pPr>
      <w:r>
        <w:rPr>
          <w:lang w:eastAsia="zh-CN"/>
        </w:rPr>
        <w:t>5</w:t>
      </w:r>
      <w:r>
        <w:t>.3.26.3</w:t>
      </w:r>
      <w:r>
        <w:tab/>
        <w:t>Attribute constraints</w:t>
      </w:r>
      <w:bookmarkEnd w:id="2275"/>
      <w:bookmarkEnd w:id="2276"/>
      <w:bookmarkEnd w:id="2277"/>
      <w:bookmarkEnd w:id="2278"/>
      <w:bookmarkEnd w:id="2279"/>
    </w:p>
    <w:p w14:paraId="62B43713" w14:textId="77777777" w:rsidR="00F17312" w:rsidRDefault="00F17312" w:rsidP="00F17312">
      <w:r>
        <w:t>None.</w:t>
      </w:r>
    </w:p>
    <w:p w14:paraId="36B1C858" w14:textId="77777777" w:rsidR="00F17312" w:rsidRDefault="00F17312" w:rsidP="00F17312">
      <w:pPr>
        <w:pStyle w:val="Heading4"/>
      </w:pPr>
      <w:bookmarkStart w:id="2280" w:name="_Toc59182868"/>
      <w:bookmarkStart w:id="2281" w:name="_Toc59184334"/>
      <w:bookmarkStart w:id="2282" w:name="_Toc59195269"/>
      <w:bookmarkStart w:id="2283" w:name="_Toc59439696"/>
      <w:bookmarkStart w:id="2284" w:name="_Toc67990119"/>
      <w:r>
        <w:rPr>
          <w:lang w:eastAsia="zh-CN"/>
        </w:rPr>
        <w:t>5</w:t>
      </w:r>
      <w:r>
        <w:t>.3.26.4</w:t>
      </w:r>
      <w:r>
        <w:tab/>
        <w:t>Notifications</w:t>
      </w:r>
      <w:bookmarkEnd w:id="2280"/>
      <w:bookmarkEnd w:id="2281"/>
      <w:bookmarkEnd w:id="2282"/>
      <w:bookmarkEnd w:id="2283"/>
      <w:bookmarkEnd w:id="2284"/>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285" w:name="_Toc59182869"/>
      <w:bookmarkStart w:id="2286" w:name="_Toc59184335"/>
      <w:bookmarkStart w:id="2287" w:name="_Toc59195270"/>
      <w:bookmarkStart w:id="2288" w:name="_Toc59439697"/>
      <w:bookmarkStart w:id="2289" w:name="_Toc67990120"/>
      <w:r>
        <w:rPr>
          <w:lang w:eastAsia="zh-CN"/>
        </w:rPr>
        <w:t>5.3.27</w:t>
      </w:r>
      <w:r>
        <w:rPr>
          <w:lang w:eastAsia="zh-CN"/>
        </w:rPr>
        <w:tab/>
      </w:r>
      <w:r>
        <w:rPr>
          <w:rFonts w:ascii="Courier New" w:hAnsi="Courier New"/>
          <w:lang w:eastAsia="zh-CN"/>
        </w:rPr>
        <w:t>EP_N10</w:t>
      </w:r>
      <w:bookmarkEnd w:id="2285"/>
      <w:bookmarkEnd w:id="2286"/>
      <w:bookmarkEnd w:id="2287"/>
      <w:bookmarkEnd w:id="2288"/>
      <w:bookmarkEnd w:id="2289"/>
    </w:p>
    <w:p w14:paraId="5C1540CF" w14:textId="77777777" w:rsidR="00F17312" w:rsidRDefault="00F17312" w:rsidP="00F17312">
      <w:pPr>
        <w:pStyle w:val="Heading4"/>
      </w:pPr>
      <w:bookmarkStart w:id="2290" w:name="_Toc59182870"/>
      <w:bookmarkStart w:id="2291" w:name="_Toc59184336"/>
      <w:bookmarkStart w:id="2292" w:name="_Toc59195271"/>
      <w:bookmarkStart w:id="2293" w:name="_Toc59439698"/>
      <w:bookmarkStart w:id="2294" w:name="_Toc67990121"/>
      <w:r>
        <w:rPr>
          <w:lang w:eastAsia="zh-CN"/>
        </w:rPr>
        <w:t>5.3.27</w:t>
      </w:r>
      <w:r>
        <w:t>.1</w:t>
      </w:r>
      <w:r>
        <w:tab/>
        <w:t>Definition</w:t>
      </w:r>
      <w:bookmarkEnd w:id="2290"/>
      <w:bookmarkEnd w:id="2291"/>
      <w:bookmarkEnd w:id="2292"/>
      <w:bookmarkEnd w:id="2293"/>
      <w:bookmarkEnd w:id="2294"/>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295" w:name="_Toc59182871"/>
      <w:bookmarkStart w:id="2296" w:name="_Toc59184337"/>
      <w:bookmarkStart w:id="2297" w:name="_Toc59195272"/>
      <w:bookmarkStart w:id="2298" w:name="_Toc59439699"/>
      <w:bookmarkStart w:id="2299" w:name="_Toc67990122"/>
      <w:r>
        <w:rPr>
          <w:lang w:eastAsia="zh-CN"/>
        </w:rPr>
        <w:t>5.3.27</w:t>
      </w:r>
      <w:r>
        <w:t>.2</w:t>
      </w:r>
      <w:r>
        <w:tab/>
        <w:t>Attributes</w:t>
      </w:r>
      <w:bookmarkEnd w:id="2295"/>
      <w:bookmarkEnd w:id="2296"/>
      <w:bookmarkEnd w:id="2297"/>
      <w:bookmarkEnd w:id="2298"/>
      <w:bookmarkEnd w:id="2299"/>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300" w:name="_Toc59182872"/>
      <w:bookmarkStart w:id="2301" w:name="_Toc59184338"/>
      <w:bookmarkStart w:id="2302" w:name="_Toc59195273"/>
      <w:bookmarkStart w:id="2303" w:name="_Toc59439700"/>
      <w:bookmarkStart w:id="2304" w:name="_Toc67990123"/>
    </w:p>
    <w:p w14:paraId="39635B7B" w14:textId="77777777" w:rsidR="00F17312" w:rsidRDefault="00F17312" w:rsidP="00F17312">
      <w:pPr>
        <w:pStyle w:val="Heading4"/>
      </w:pPr>
      <w:r>
        <w:rPr>
          <w:lang w:eastAsia="zh-CN"/>
        </w:rPr>
        <w:t>5</w:t>
      </w:r>
      <w:r>
        <w:t>.3.27.3</w:t>
      </w:r>
      <w:r>
        <w:tab/>
        <w:t>Attribute constraints</w:t>
      </w:r>
      <w:bookmarkEnd w:id="2300"/>
      <w:bookmarkEnd w:id="2301"/>
      <w:bookmarkEnd w:id="2302"/>
      <w:bookmarkEnd w:id="2303"/>
      <w:bookmarkEnd w:id="2304"/>
    </w:p>
    <w:p w14:paraId="33B9610A" w14:textId="77777777" w:rsidR="00F17312" w:rsidRDefault="00F17312" w:rsidP="00F17312">
      <w:r>
        <w:t>None.</w:t>
      </w:r>
    </w:p>
    <w:p w14:paraId="69CC90ED" w14:textId="77777777" w:rsidR="00F17312" w:rsidRDefault="00F17312" w:rsidP="00F17312">
      <w:pPr>
        <w:pStyle w:val="Heading4"/>
      </w:pPr>
      <w:bookmarkStart w:id="2305" w:name="_Toc59182873"/>
      <w:bookmarkStart w:id="2306" w:name="_Toc59184339"/>
      <w:bookmarkStart w:id="2307" w:name="_Toc59195274"/>
      <w:bookmarkStart w:id="2308" w:name="_Toc59439701"/>
      <w:bookmarkStart w:id="2309" w:name="_Toc67990124"/>
      <w:r>
        <w:rPr>
          <w:lang w:eastAsia="zh-CN"/>
        </w:rPr>
        <w:t>5</w:t>
      </w:r>
      <w:r>
        <w:t>.3.27.4</w:t>
      </w:r>
      <w:r>
        <w:tab/>
        <w:t>Notifications</w:t>
      </w:r>
      <w:bookmarkEnd w:id="2305"/>
      <w:bookmarkEnd w:id="2306"/>
      <w:bookmarkEnd w:id="2307"/>
      <w:bookmarkEnd w:id="2308"/>
      <w:bookmarkEnd w:id="2309"/>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310" w:name="_Toc59182874"/>
      <w:bookmarkStart w:id="2311" w:name="_Toc59184340"/>
      <w:bookmarkStart w:id="2312" w:name="_Toc59195275"/>
      <w:bookmarkStart w:id="2313" w:name="_Toc59439702"/>
      <w:bookmarkStart w:id="2314" w:name="_Toc67990125"/>
      <w:r>
        <w:rPr>
          <w:lang w:eastAsia="zh-CN"/>
        </w:rPr>
        <w:t>5.3.28</w:t>
      </w:r>
      <w:r>
        <w:rPr>
          <w:lang w:eastAsia="zh-CN"/>
        </w:rPr>
        <w:tab/>
      </w:r>
      <w:r>
        <w:rPr>
          <w:rFonts w:ascii="Courier New" w:hAnsi="Courier New"/>
          <w:lang w:eastAsia="zh-CN"/>
        </w:rPr>
        <w:t>EP_N11</w:t>
      </w:r>
      <w:bookmarkEnd w:id="2310"/>
      <w:bookmarkEnd w:id="2311"/>
      <w:bookmarkEnd w:id="2312"/>
      <w:bookmarkEnd w:id="2313"/>
      <w:bookmarkEnd w:id="2314"/>
    </w:p>
    <w:p w14:paraId="7A6684F5" w14:textId="77777777" w:rsidR="00F17312" w:rsidRDefault="00F17312" w:rsidP="00F17312">
      <w:pPr>
        <w:pStyle w:val="Heading4"/>
      </w:pPr>
      <w:bookmarkStart w:id="2315" w:name="_Toc59182875"/>
      <w:bookmarkStart w:id="2316" w:name="_Toc59184341"/>
      <w:bookmarkStart w:id="2317" w:name="_Toc59195276"/>
      <w:bookmarkStart w:id="2318" w:name="_Toc59439703"/>
      <w:bookmarkStart w:id="2319" w:name="_Toc67990126"/>
      <w:r>
        <w:rPr>
          <w:lang w:eastAsia="zh-CN"/>
        </w:rPr>
        <w:t>5.3.28</w:t>
      </w:r>
      <w:r>
        <w:t>.1</w:t>
      </w:r>
      <w:r>
        <w:tab/>
        <w:t>Definition</w:t>
      </w:r>
      <w:bookmarkEnd w:id="2315"/>
      <w:bookmarkEnd w:id="2316"/>
      <w:bookmarkEnd w:id="2317"/>
      <w:bookmarkEnd w:id="2318"/>
      <w:bookmarkEnd w:id="2319"/>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2320" w:name="_Toc59182876"/>
      <w:bookmarkStart w:id="2321" w:name="_Toc59184342"/>
      <w:bookmarkStart w:id="2322" w:name="_Toc59195277"/>
      <w:bookmarkStart w:id="2323" w:name="_Toc59439704"/>
      <w:bookmarkStart w:id="2324" w:name="_Toc67990127"/>
      <w:r>
        <w:rPr>
          <w:lang w:eastAsia="zh-CN"/>
        </w:rPr>
        <w:t>5.3.28</w:t>
      </w:r>
      <w:r>
        <w:t>.2</w:t>
      </w:r>
      <w:r>
        <w:tab/>
        <w:t>Attributes</w:t>
      </w:r>
      <w:bookmarkEnd w:id="2320"/>
      <w:bookmarkEnd w:id="2321"/>
      <w:bookmarkEnd w:id="2322"/>
      <w:bookmarkEnd w:id="2323"/>
      <w:bookmarkEnd w:id="2324"/>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2325" w:name="_Toc59182877"/>
      <w:bookmarkStart w:id="2326" w:name="_Toc59184343"/>
      <w:bookmarkStart w:id="2327" w:name="_Toc59195278"/>
      <w:bookmarkStart w:id="2328" w:name="_Toc59439705"/>
      <w:bookmarkStart w:id="2329" w:name="_Toc67990128"/>
    </w:p>
    <w:p w14:paraId="0F8B0410" w14:textId="77777777" w:rsidR="00F17312" w:rsidRDefault="00F17312" w:rsidP="00F17312">
      <w:pPr>
        <w:pStyle w:val="Heading4"/>
      </w:pPr>
      <w:r>
        <w:rPr>
          <w:lang w:eastAsia="zh-CN"/>
        </w:rPr>
        <w:t>5</w:t>
      </w:r>
      <w:r>
        <w:t>.3.28.3</w:t>
      </w:r>
      <w:r>
        <w:tab/>
        <w:t>Attribute constraints</w:t>
      </w:r>
      <w:bookmarkEnd w:id="2325"/>
      <w:bookmarkEnd w:id="2326"/>
      <w:bookmarkEnd w:id="2327"/>
      <w:bookmarkEnd w:id="2328"/>
      <w:bookmarkEnd w:id="2329"/>
    </w:p>
    <w:p w14:paraId="6327A198" w14:textId="77777777" w:rsidR="00F17312" w:rsidRDefault="00F17312" w:rsidP="00F17312">
      <w:r>
        <w:t>None.</w:t>
      </w:r>
    </w:p>
    <w:p w14:paraId="026F1E83" w14:textId="77777777" w:rsidR="00F17312" w:rsidRDefault="00F17312" w:rsidP="00F17312">
      <w:pPr>
        <w:pStyle w:val="Heading4"/>
      </w:pPr>
      <w:bookmarkStart w:id="2330" w:name="_Toc59182878"/>
      <w:bookmarkStart w:id="2331" w:name="_Toc59184344"/>
      <w:bookmarkStart w:id="2332" w:name="_Toc59195279"/>
      <w:bookmarkStart w:id="2333" w:name="_Toc59439706"/>
      <w:bookmarkStart w:id="2334" w:name="_Toc67990129"/>
      <w:r>
        <w:rPr>
          <w:lang w:eastAsia="zh-CN"/>
        </w:rPr>
        <w:t>5</w:t>
      </w:r>
      <w:r>
        <w:t>.3.28.4</w:t>
      </w:r>
      <w:r>
        <w:tab/>
        <w:t>Notifications</w:t>
      </w:r>
      <w:bookmarkEnd w:id="2330"/>
      <w:bookmarkEnd w:id="2331"/>
      <w:bookmarkEnd w:id="2332"/>
      <w:bookmarkEnd w:id="2333"/>
      <w:bookmarkEnd w:id="2334"/>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2335" w:name="_Toc59182879"/>
      <w:bookmarkStart w:id="2336" w:name="_Toc59184345"/>
      <w:bookmarkStart w:id="2337" w:name="_Toc59195280"/>
      <w:bookmarkStart w:id="2338" w:name="_Toc59439707"/>
      <w:bookmarkStart w:id="2339" w:name="_Toc67990130"/>
      <w:r>
        <w:rPr>
          <w:lang w:eastAsia="zh-CN"/>
        </w:rPr>
        <w:t>5.3.29</w:t>
      </w:r>
      <w:r>
        <w:rPr>
          <w:lang w:eastAsia="zh-CN"/>
        </w:rPr>
        <w:tab/>
      </w:r>
      <w:r>
        <w:rPr>
          <w:rFonts w:ascii="Courier New" w:hAnsi="Courier New"/>
          <w:lang w:eastAsia="zh-CN"/>
        </w:rPr>
        <w:t>EP_N12</w:t>
      </w:r>
      <w:bookmarkEnd w:id="2335"/>
      <w:bookmarkEnd w:id="2336"/>
      <w:bookmarkEnd w:id="2337"/>
      <w:bookmarkEnd w:id="2338"/>
      <w:bookmarkEnd w:id="2339"/>
    </w:p>
    <w:p w14:paraId="3FFB821D" w14:textId="77777777" w:rsidR="00F17312" w:rsidRDefault="00F17312" w:rsidP="00F17312">
      <w:pPr>
        <w:pStyle w:val="Heading4"/>
      </w:pPr>
      <w:bookmarkStart w:id="2340" w:name="_Toc59182880"/>
      <w:bookmarkStart w:id="2341" w:name="_Toc59184346"/>
      <w:bookmarkStart w:id="2342" w:name="_Toc59195281"/>
      <w:bookmarkStart w:id="2343" w:name="_Toc59439708"/>
      <w:bookmarkStart w:id="2344" w:name="_Toc67990131"/>
      <w:r>
        <w:rPr>
          <w:lang w:eastAsia="zh-CN"/>
        </w:rPr>
        <w:t>5.3.29</w:t>
      </w:r>
      <w:r>
        <w:t>.1</w:t>
      </w:r>
      <w:r>
        <w:tab/>
        <w:t>Definition</w:t>
      </w:r>
      <w:bookmarkEnd w:id="2340"/>
      <w:bookmarkEnd w:id="2341"/>
      <w:bookmarkEnd w:id="2342"/>
      <w:bookmarkEnd w:id="2343"/>
      <w:bookmarkEnd w:id="2344"/>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2345" w:name="_Toc59182881"/>
      <w:bookmarkStart w:id="2346" w:name="_Toc59184347"/>
      <w:bookmarkStart w:id="2347" w:name="_Toc59195282"/>
      <w:bookmarkStart w:id="2348" w:name="_Toc59439709"/>
      <w:bookmarkStart w:id="2349" w:name="_Toc67990132"/>
      <w:r>
        <w:rPr>
          <w:lang w:eastAsia="zh-CN"/>
        </w:rPr>
        <w:t>5.3.29</w:t>
      </w:r>
      <w:r>
        <w:t>.2</w:t>
      </w:r>
      <w:r>
        <w:tab/>
        <w:t>Attributes</w:t>
      </w:r>
      <w:bookmarkEnd w:id="2345"/>
      <w:bookmarkEnd w:id="2346"/>
      <w:bookmarkEnd w:id="2347"/>
      <w:bookmarkEnd w:id="2348"/>
      <w:bookmarkEnd w:id="2349"/>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2350" w:name="_Toc59182882"/>
      <w:bookmarkStart w:id="2351" w:name="_Toc59184348"/>
      <w:bookmarkStart w:id="2352" w:name="_Toc59195283"/>
      <w:bookmarkStart w:id="2353" w:name="_Toc59439710"/>
      <w:bookmarkStart w:id="2354" w:name="_Toc67990133"/>
    </w:p>
    <w:p w14:paraId="26F34605" w14:textId="77777777" w:rsidR="00F17312" w:rsidRDefault="00F17312" w:rsidP="00F17312">
      <w:pPr>
        <w:pStyle w:val="Heading4"/>
      </w:pPr>
      <w:r>
        <w:rPr>
          <w:lang w:eastAsia="zh-CN"/>
        </w:rPr>
        <w:t>5</w:t>
      </w:r>
      <w:r>
        <w:t>.3.29.3</w:t>
      </w:r>
      <w:r>
        <w:tab/>
        <w:t>Attribute constraints</w:t>
      </w:r>
      <w:bookmarkEnd w:id="2350"/>
      <w:bookmarkEnd w:id="2351"/>
      <w:bookmarkEnd w:id="2352"/>
      <w:bookmarkEnd w:id="2353"/>
      <w:bookmarkEnd w:id="2354"/>
    </w:p>
    <w:p w14:paraId="5DD203C2" w14:textId="77777777" w:rsidR="00F17312" w:rsidRDefault="00F17312" w:rsidP="00F17312">
      <w:r>
        <w:t>None.</w:t>
      </w:r>
    </w:p>
    <w:p w14:paraId="5CE7106D" w14:textId="77777777" w:rsidR="00F17312" w:rsidRDefault="00F17312" w:rsidP="00F17312">
      <w:pPr>
        <w:pStyle w:val="Heading4"/>
      </w:pPr>
      <w:bookmarkStart w:id="2355" w:name="_Toc59182883"/>
      <w:bookmarkStart w:id="2356" w:name="_Toc59184349"/>
      <w:bookmarkStart w:id="2357" w:name="_Toc59195284"/>
      <w:bookmarkStart w:id="2358" w:name="_Toc59439711"/>
      <w:bookmarkStart w:id="2359" w:name="_Toc67990134"/>
      <w:r>
        <w:rPr>
          <w:lang w:eastAsia="zh-CN"/>
        </w:rPr>
        <w:t>5</w:t>
      </w:r>
      <w:r>
        <w:t>.3.29.4</w:t>
      </w:r>
      <w:r>
        <w:tab/>
        <w:t>Notifications</w:t>
      </w:r>
      <w:bookmarkEnd w:id="2355"/>
      <w:bookmarkEnd w:id="2356"/>
      <w:bookmarkEnd w:id="2357"/>
      <w:bookmarkEnd w:id="2358"/>
      <w:bookmarkEnd w:id="2359"/>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2360" w:name="_Toc59182884"/>
      <w:bookmarkStart w:id="2361" w:name="_Toc59184350"/>
      <w:bookmarkStart w:id="2362" w:name="_Toc59195285"/>
      <w:bookmarkStart w:id="2363" w:name="_Toc59439712"/>
      <w:bookmarkStart w:id="2364" w:name="_Toc67990135"/>
      <w:r>
        <w:rPr>
          <w:lang w:eastAsia="zh-CN"/>
        </w:rPr>
        <w:t>5.3.30</w:t>
      </w:r>
      <w:r>
        <w:rPr>
          <w:lang w:eastAsia="zh-CN"/>
        </w:rPr>
        <w:tab/>
      </w:r>
      <w:r>
        <w:rPr>
          <w:rFonts w:ascii="Courier New" w:hAnsi="Courier New"/>
          <w:lang w:eastAsia="zh-CN"/>
        </w:rPr>
        <w:t>EP_N13</w:t>
      </w:r>
      <w:bookmarkEnd w:id="2360"/>
      <w:bookmarkEnd w:id="2361"/>
      <w:bookmarkEnd w:id="2362"/>
      <w:bookmarkEnd w:id="2363"/>
      <w:bookmarkEnd w:id="2364"/>
    </w:p>
    <w:p w14:paraId="6A3567AA" w14:textId="77777777" w:rsidR="00F17312" w:rsidRDefault="00F17312" w:rsidP="00F17312">
      <w:pPr>
        <w:pStyle w:val="Heading4"/>
      </w:pPr>
      <w:bookmarkStart w:id="2365" w:name="_Toc59182885"/>
      <w:bookmarkStart w:id="2366" w:name="_Toc59184351"/>
      <w:bookmarkStart w:id="2367" w:name="_Toc59195286"/>
      <w:bookmarkStart w:id="2368" w:name="_Toc59439713"/>
      <w:bookmarkStart w:id="2369" w:name="_Toc67990136"/>
      <w:r>
        <w:rPr>
          <w:lang w:eastAsia="zh-CN"/>
        </w:rPr>
        <w:t>5.3.30</w:t>
      </w:r>
      <w:r>
        <w:t>.1</w:t>
      </w:r>
      <w:r>
        <w:tab/>
        <w:t>Definition</w:t>
      </w:r>
      <w:bookmarkEnd w:id="2365"/>
      <w:bookmarkEnd w:id="2366"/>
      <w:bookmarkEnd w:id="2367"/>
      <w:bookmarkEnd w:id="2368"/>
      <w:bookmarkEnd w:id="2369"/>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2370" w:name="_Toc59182886"/>
      <w:bookmarkStart w:id="2371" w:name="_Toc59184352"/>
      <w:bookmarkStart w:id="2372" w:name="_Toc59195287"/>
      <w:bookmarkStart w:id="2373" w:name="_Toc59439714"/>
      <w:bookmarkStart w:id="2374" w:name="_Toc67990137"/>
      <w:r>
        <w:rPr>
          <w:lang w:eastAsia="zh-CN"/>
        </w:rPr>
        <w:t>5.3.30</w:t>
      </w:r>
      <w:r>
        <w:t>.2</w:t>
      </w:r>
      <w:r>
        <w:tab/>
        <w:t>Attributes</w:t>
      </w:r>
      <w:bookmarkEnd w:id="2370"/>
      <w:bookmarkEnd w:id="2371"/>
      <w:bookmarkEnd w:id="2372"/>
      <w:bookmarkEnd w:id="2373"/>
      <w:bookmarkEnd w:id="2374"/>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2375" w:name="_Toc59182887"/>
      <w:bookmarkStart w:id="2376" w:name="_Toc59184353"/>
      <w:bookmarkStart w:id="2377" w:name="_Toc59195288"/>
      <w:bookmarkStart w:id="2378" w:name="_Toc59439715"/>
      <w:bookmarkStart w:id="2379" w:name="_Toc67990138"/>
    </w:p>
    <w:p w14:paraId="4B8060E8" w14:textId="77777777" w:rsidR="00F17312" w:rsidRDefault="00F17312" w:rsidP="00F17312">
      <w:pPr>
        <w:pStyle w:val="Heading4"/>
      </w:pPr>
      <w:r>
        <w:rPr>
          <w:lang w:eastAsia="zh-CN"/>
        </w:rPr>
        <w:t>5</w:t>
      </w:r>
      <w:r>
        <w:t>.3.30.3</w:t>
      </w:r>
      <w:r>
        <w:tab/>
        <w:t>Attribute constraints</w:t>
      </w:r>
      <w:bookmarkEnd w:id="2375"/>
      <w:bookmarkEnd w:id="2376"/>
      <w:bookmarkEnd w:id="2377"/>
      <w:bookmarkEnd w:id="2378"/>
      <w:bookmarkEnd w:id="2379"/>
    </w:p>
    <w:p w14:paraId="17128EE8" w14:textId="77777777" w:rsidR="00F17312" w:rsidRDefault="00F17312" w:rsidP="00F17312">
      <w:r>
        <w:t>None.</w:t>
      </w:r>
    </w:p>
    <w:p w14:paraId="3E011FF7" w14:textId="77777777" w:rsidR="00F17312" w:rsidRDefault="00F17312" w:rsidP="00F17312">
      <w:pPr>
        <w:pStyle w:val="Heading4"/>
      </w:pPr>
      <w:bookmarkStart w:id="2380" w:name="_Toc59182888"/>
      <w:bookmarkStart w:id="2381" w:name="_Toc59184354"/>
      <w:bookmarkStart w:id="2382" w:name="_Toc59195289"/>
      <w:bookmarkStart w:id="2383" w:name="_Toc59439716"/>
      <w:bookmarkStart w:id="2384" w:name="_Toc67990139"/>
      <w:r>
        <w:rPr>
          <w:lang w:eastAsia="zh-CN"/>
        </w:rPr>
        <w:t>5</w:t>
      </w:r>
      <w:r>
        <w:t>.3.30.4</w:t>
      </w:r>
      <w:r>
        <w:tab/>
        <w:t>Notifications</w:t>
      </w:r>
      <w:bookmarkEnd w:id="2380"/>
      <w:bookmarkEnd w:id="2381"/>
      <w:bookmarkEnd w:id="2382"/>
      <w:bookmarkEnd w:id="2383"/>
      <w:bookmarkEnd w:id="2384"/>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2385" w:name="_Toc59182889"/>
      <w:bookmarkStart w:id="2386" w:name="_Toc59184355"/>
      <w:bookmarkStart w:id="2387" w:name="_Toc59195290"/>
      <w:bookmarkStart w:id="2388" w:name="_Toc59439717"/>
      <w:bookmarkStart w:id="2389" w:name="_Toc67990140"/>
      <w:r>
        <w:rPr>
          <w:lang w:eastAsia="zh-CN"/>
        </w:rPr>
        <w:t>5.3.31</w:t>
      </w:r>
      <w:r>
        <w:rPr>
          <w:lang w:eastAsia="zh-CN"/>
        </w:rPr>
        <w:tab/>
      </w:r>
      <w:r>
        <w:rPr>
          <w:rFonts w:ascii="Courier New" w:hAnsi="Courier New"/>
          <w:lang w:eastAsia="zh-CN"/>
        </w:rPr>
        <w:t>EP_N14</w:t>
      </w:r>
      <w:bookmarkEnd w:id="2385"/>
      <w:bookmarkEnd w:id="2386"/>
      <w:bookmarkEnd w:id="2387"/>
      <w:bookmarkEnd w:id="2388"/>
      <w:bookmarkEnd w:id="2389"/>
    </w:p>
    <w:p w14:paraId="6F4831A9" w14:textId="77777777" w:rsidR="00F17312" w:rsidRDefault="00F17312" w:rsidP="00F17312">
      <w:pPr>
        <w:pStyle w:val="Heading4"/>
      </w:pPr>
      <w:bookmarkStart w:id="2390" w:name="_Toc59182890"/>
      <w:bookmarkStart w:id="2391" w:name="_Toc59184356"/>
      <w:bookmarkStart w:id="2392" w:name="_Toc59195291"/>
      <w:bookmarkStart w:id="2393" w:name="_Toc59439718"/>
      <w:bookmarkStart w:id="2394" w:name="_Toc67990141"/>
      <w:r>
        <w:rPr>
          <w:lang w:eastAsia="zh-CN"/>
        </w:rPr>
        <w:t>5.3.31</w:t>
      </w:r>
      <w:r>
        <w:t>.1</w:t>
      </w:r>
      <w:r>
        <w:tab/>
        <w:t>Definition</w:t>
      </w:r>
      <w:bookmarkEnd w:id="2390"/>
      <w:bookmarkEnd w:id="2391"/>
      <w:bookmarkEnd w:id="2392"/>
      <w:bookmarkEnd w:id="2393"/>
      <w:bookmarkEnd w:id="2394"/>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2395" w:name="_Toc59182891"/>
      <w:bookmarkStart w:id="2396" w:name="_Toc59184357"/>
      <w:bookmarkStart w:id="2397" w:name="_Toc59195292"/>
      <w:bookmarkStart w:id="2398" w:name="_Toc59439719"/>
      <w:bookmarkStart w:id="2399" w:name="_Toc67990142"/>
      <w:r>
        <w:rPr>
          <w:lang w:eastAsia="zh-CN"/>
        </w:rPr>
        <w:t>5.3.31</w:t>
      </w:r>
      <w:r>
        <w:t>.2</w:t>
      </w:r>
      <w:r>
        <w:tab/>
        <w:t>Attributes</w:t>
      </w:r>
      <w:bookmarkEnd w:id="2395"/>
      <w:bookmarkEnd w:id="2396"/>
      <w:bookmarkEnd w:id="2397"/>
      <w:bookmarkEnd w:id="2398"/>
      <w:bookmarkEnd w:id="2399"/>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2400" w:name="_Toc59182892"/>
      <w:bookmarkStart w:id="2401" w:name="_Toc59184358"/>
      <w:bookmarkStart w:id="2402" w:name="_Toc59195293"/>
      <w:bookmarkStart w:id="2403" w:name="_Toc59439720"/>
      <w:bookmarkStart w:id="2404" w:name="_Toc67990143"/>
    </w:p>
    <w:p w14:paraId="70A2E8A7" w14:textId="77777777" w:rsidR="00F17312" w:rsidRDefault="00F17312" w:rsidP="00F17312">
      <w:pPr>
        <w:pStyle w:val="Heading4"/>
      </w:pPr>
      <w:r>
        <w:rPr>
          <w:lang w:eastAsia="zh-CN"/>
        </w:rPr>
        <w:t>5</w:t>
      </w:r>
      <w:r>
        <w:t>.3.31.3</w:t>
      </w:r>
      <w:r>
        <w:tab/>
        <w:t>Attribute constraints</w:t>
      </w:r>
      <w:bookmarkEnd w:id="2400"/>
      <w:bookmarkEnd w:id="2401"/>
      <w:bookmarkEnd w:id="2402"/>
      <w:bookmarkEnd w:id="2403"/>
      <w:bookmarkEnd w:id="2404"/>
    </w:p>
    <w:p w14:paraId="34C4413C" w14:textId="77777777" w:rsidR="00F17312" w:rsidRDefault="00F17312" w:rsidP="00F17312">
      <w:r>
        <w:t>None.</w:t>
      </w:r>
    </w:p>
    <w:p w14:paraId="68076A4B" w14:textId="77777777" w:rsidR="00F17312" w:rsidRDefault="00F17312" w:rsidP="00F17312">
      <w:pPr>
        <w:pStyle w:val="Heading4"/>
      </w:pPr>
      <w:bookmarkStart w:id="2405" w:name="_Toc59182893"/>
      <w:bookmarkStart w:id="2406" w:name="_Toc59184359"/>
      <w:bookmarkStart w:id="2407" w:name="_Toc59195294"/>
      <w:bookmarkStart w:id="2408" w:name="_Toc59439721"/>
      <w:bookmarkStart w:id="2409" w:name="_Toc67990144"/>
      <w:r>
        <w:rPr>
          <w:lang w:eastAsia="zh-CN"/>
        </w:rPr>
        <w:t>5</w:t>
      </w:r>
      <w:r>
        <w:t>.3.31.4</w:t>
      </w:r>
      <w:r>
        <w:tab/>
        <w:t>Notifications</w:t>
      </w:r>
      <w:bookmarkEnd w:id="2405"/>
      <w:bookmarkEnd w:id="2406"/>
      <w:bookmarkEnd w:id="2407"/>
      <w:bookmarkEnd w:id="2408"/>
      <w:bookmarkEnd w:id="2409"/>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2410" w:name="_Toc59182894"/>
      <w:bookmarkStart w:id="2411" w:name="_Toc59184360"/>
      <w:bookmarkStart w:id="2412" w:name="_Toc59195295"/>
      <w:bookmarkStart w:id="2413" w:name="_Toc59439722"/>
      <w:bookmarkStart w:id="2414" w:name="_Toc67990145"/>
      <w:r>
        <w:rPr>
          <w:lang w:eastAsia="zh-CN"/>
        </w:rPr>
        <w:t>5.3.32</w:t>
      </w:r>
      <w:r>
        <w:rPr>
          <w:lang w:eastAsia="zh-CN"/>
        </w:rPr>
        <w:tab/>
      </w:r>
      <w:r>
        <w:rPr>
          <w:rFonts w:ascii="Courier New" w:hAnsi="Courier New"/>
          <w:lang w:eastAsia="zh-CN"/>
        </w:rPr>
        <w:t>EP_N15</w:t>
      </w:r>
      <w:bookmarkEnd w:id="2410"/>
      <w:bookmarkEnd w:id="2411"/>
      <w:bookmarkEnd w:id="2412"/>
      <w:bookmarkEnd w:id="2413"/>
      <w:bookmarkEnd w:id="2414"/>
    </w:p>
    <w:p w14:paraId="30A79EE1" w14:textId="77777777" w:rsidR="00F17312" w:rsidRDefault="00F17312" w:rsidP="00F17312">
      <w:pPr>
        <w:pStyle w:val="Heading4"/>
      </w:pPr>
      <w:bookmarkStart w:id="2415" w:name="_Toc59182895"/>
      <w:bookmarkStart w:id="2416" w:name="_Toc59184361"/>
      <w:bookmarkStart w:id="2417" w:name="_Toc59195296"/>
      <w:bookmarkStart w:id="2418" w:name="_Toc59439723"/>
      <w:bookmarkStart w:id="2419" w:name="_Toc67990146"/>
      <w:r>
        <w:rPr>
          <w:lang w:eastAsia="zh-CN"/>
        </w:rPr>
        <w:t>5.3.32</w:t>
      </w:r>
      <w:r>
        <w:t>.1</w:t>
      </w:r>
      <w:r>
        <w:tab/>
        <w:t>Definition</w:t>
      </w:r>
      <w:bookmarkEnd w:id="2415"/>
      <w:bookmarkEnd w:id="2416"/>
      <w:bookmarkEnd w:id="2417"/>
      <w:bookmarkEnd w:id="2418"/>
      <w:bookmarkEnd w:id="2419"/>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2420" w:name="_Toc59182896"/>
      <w:bookmarkStart w:id="2421" w:name="_Toc59184362"/>
      <w:bookmarkStart w:id="2422" w:name="_Toc59195297"/>
      <w:bookmarkStart w:id="2423" w:name="_Toc59439724"/>
      <w:bookmarkStart w:id="2424" w:name="_Toc67990147"/>
      <w:r>
        <w:rPr>
          <w:lang w:eastAsia="zh-CN"/>
        </w:rPr>
        <w:t>5.3.32</w:t>
      </w:r>
      <w:r>
        <w:t>.2</w:t>
      </w:r>
      <w:r>
        <w:tab/>
        <w:t>Attributes</w:t>
      </w:r>
      <w:bookmarkEnd w:id="2420"/>
      <w:bookmarkEnd w:id="2421"/>
      <w:bookmarkEnd w:id="2422"/>
      <w:bookmarkEnd w:id="2423"/>
      <w:bookmarkEnd w:id="2424"/>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2425" w:name="_Toc59182897"/>
      <w:bookmarkStart w:id="2426" w:name="_Toc59184363"/>
      <w:bookmarkStart w:id="2427" w:name="_Toc59195298"/>
      <w:bookmarkStart w:id="2428" w:name="_Toc59439725"/>
      <w:bookmarkStart w:id="2429" w:name="_Toc67990148"/>
    </w:p>
    <w:p w14:paraId="3CE64406" w14:textId="77777777" w:rsidR="00F17312" w:rsidRDefault="00F17312" w:rsidP="00F17312">
      <w:pPr>
        <w:pStyle w:val="Heading4"/>
      </w:pPr>
      <w:r>
        <w:rPr>
          <w:lang w:eastAsia="zh-CN"/>
        </w:rPr>
        <w:t>5</w:t>
      </w:r>
      <w:r>
        <w:t>.3.32.3</w:t>
      </w:r>
      <w:r>
        <w:tab/>
        <w:t>Attribute constraints</w:t>
      </w:r>
      <w:bookmarkEnd w:id="2425"/>
      <w:bookmarkEnd w:id="2426"/>
      <w:bookmarkEnd w:id="2427"/>
      <w:bookmarkEnd w:id="2428"/>
      <w:bookmarkEnd w:id="2429"/>
    </w:p>
    <w:p w14:paraId="68CC63D5" w14:textId="77777777" w:rsidR="00F17312" w:rsidRDefault="00F17312" w:rsidP="00F17312">
      <w:r>
        <w:t>None.</w:t>
      </w:r>
    </w:p>
    <w:p w14:paraId="041ED16D" w14:textId="77777777" w:rsidR="00F17312" w:rsidRDefault="00F17312" w:rsidP="00F17312">
      <w:pPr>
        <w:pStyle w:val="Heading4"/>
      </w:pPr>
      <w:bookmarkStart w:id="2430" w:name="_Toc59182898"/>
      <w:bookmarkStart w:id="2431" w:name="_Toc59184364"/>
      <w:bookmarkStart w:id="2432" w:name="_Toc59195299"/>
      <w:bookmarkStart w:id="2433" w:name="_Toc59439726"/>
      <w:bookmarkStart w:id="2434" w:name="_Toc67990149"/>
      <w:r>
        <w:rPr>
          <w:lang w:eastAsia="zh-CN"/>
        </w:rPr>
        <w:t>5</w:t>
      </w:r>
      <w:r>
        <w:t>.3.32.4</w:t>
      </w:r>
      <w:r>
        <w:tab/>
        <w:t>Notifications</w:t>
      </w:r>
      <w:bookmarkEnd w:id="2430"/>
      <w:bookmarkEnd w:id="2431"/>
      <w:bookmarkEnd w:id="2432"/>
      <w:bookmarkEnd w:id="2433"/>
      <w:bookmarkEnd w:id="2434"/>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2435" w:name="_Toc59182899"/>
      <w:bookmarkStart w:id="2436" w:name="_Toc59184365"/>
      <w:bookmarkStart w:id="2437" w:name="_Toc59195300"/>
      <w:bookmarkStart w:id="2438" w:name="_Toc59439727"/>
      <w:bookmarkStart w:id="2439" w:name="_Toc67990150"/>
      <w:r>
        <w:rPr>
          <w:lang w:eastAsia="zh-CN"/>
        </w:rPr>
        <w:t>5.3.33</w:t>
      </w:r>
      <w:r>
        <w:rPr>
          <w:lang w:eastAsia="zh-CN"/>
        </w:rPr>
        <w:tab/>
      </w:r>
      <w:r>
        <w:rPr>
          <w:rFonts w:ascii="Courier New" w:hAnsi="Courier New"/>
          <w:lang w:eastAsia="zh-CN"/>
        </w:rPr>
        <w:t>EP_N16</w:t>
      </w:r>
      <w:bookmarkEnd w:id="2435"/>
      <w:bookmarkEnd w:id="2436"/>
      <w:bookmarkEnd w:id="2437"/>
      <w:bookmarkEnd w:id="2438"/>
      <w:bookmarkEnd w:id="2439"/>
    </w:p>
    <w:p w14:paraId="55575213" w14:textId="77777777" w:rsidR="00F17312" w:rsidRDefault="00F17312" w:rsidP="00F17312">
      <w:pPr>
        <w:pStyle w:val="Heading4"/>
      </w:pPr>
      <w:bookmarkStart w:id="2440" w:name="_Toc59182900"/>
      <w:bookmarkStart w:id="2441" w:name="_Toc59184366"/>
      <w:bookmarkStart w:id="2442" w:name="_Toc59195301"/>
      <w:bookmarkStart w:id="2443" w:name="_Toc59439728"/>
      <w:bookmarkStart w:id="2444" w:name="_Toc67990151"/>
      <w:r>
        <w:rPr>
          <w:lang w:eastAsia="zh-CN"/>
        </w:rPr>
        <w:t>5.3.33</w:t>
      </w:r>
      <w:r>
        <w:t>.1</w:t>
      </w:r>
      <w:r>
        <w:tab/>
        <w:t>Definition</w:t>
      </w:r>
      <w:bookmarkEnd w:id="2440"/>
      <w:bookmarkEnd w:id="2441"/>
      <w:bookmarkEnd w:id="2442"/>
      <w:bookmarkEnd w:id="2443"/>
      <w:bookmarkEnd w:id="2444"/>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2445" w:name="_Toc59182901"/>
      <w:bookmarkStart w:id="2446" w:name="_Toc59184367"/>
      <w:bookmarkStart w:id="2447" w:name="_Toc59195302"/>
      <w:bookmarkStart w:id="2448" w:name="_Toc59439729"/>
      <w:bookmarkStart w:id="2449" w:name="_Toc67990152"/>
      <w:r>
        <w:rPr>
          <w:lang w:eastAsia="zh-CN"/>
        </w:rPr>
        <w:t>5.3.33</w:t>
      </w:r>
      <w:r>
        <w:t>.2</w:t>
      </w:r>
      <w:r>
        <w:tab/>
        <w:t>Attributes</w:t>
      </w:r>
      <w:bookmarkEnd w:id="2445"/>
      <w:bookmarkEnd w:id="2446"/>
      <w:bookmarkEnd w:id="2447"/>
      <w:bookmarkEnd w:id="2448"/>
      <w:bookmarkEnd w:id="2449"/>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2450" w:name="_Toc59182902"/>
      <w:bookmarkStart w:id="2451" w:name="_Toc59184368"/>
      <w:bookmarkStart w:id="2452" w:name="_Toc59195303"/>
      <w:bookmarkStart w:id="2453" w:name="_Toc59439730"/>
      <w:bookmarkStart w:id="2454" w:name="_Toc67990153"/>
    </w:p>
    <w:p w14:paraId="046B8A1C" w14:textId="77777777" w:rsidR="00F17312" w:rsidRDefault="00F17312" w:rsidP="00F17312">
      <w:pPr>
        <w:pStyle w:val="Heading4"/>
      </w:pPr>
      <w:r>
        <w:rPr>
          <w:lang w:eastAsia="zh-CN"/>
        </w:rPr>
        <w:t>5</w:t>
      </w:r>
      <w:r>
        <w:t>.3.33.3</w:t>
      </w:r>
      <w:r>
        <w:tab/>
        <w:t>Attribute constraints</w:t>
      </w:r>
      <w:bookmarkEnd w:id="2450"/>
      <w:bookmarkEnd w:id="2451"/>
      <w:bookmarkEnd w:id="2452"/>
      <w:bookmarkEnd w:id="2453"/>
      <w:bookmarkEnd w:id="2454"/>
    </w:p>
    <w:p w14:paraId="2C9E0EEB" w14:textId="77777777" w:rsidR="00F17312" w:rsidRDefault="00F17312" w:rsidP="00F17312">
      <w:r>
        <w:t>None.</w:t>
      </w:r>
    </w:p>
    <w:p w14:paraId="46AF106F" w14:textId="77777777" w:rsidR="00F17312" w:rsidRDefault="00F17312" w:rsidP="00F17312">
      <w:pPr>
        <w:pStyle w:val="Heading4"/>
      </w:pPr>
      <w:bookmarkStart w:id="2455" w:name="_Toc59182903"/>
      <w:bookmarkStart w:id="2456" w:name="_Toc59184369"/>
      <w:bookmarkStart w:id="2457" w:name="_Toc59195304"/>
      <w:bookmarkStart w:id="2458" w:name="_Toc59439731"/>
      <w:bookmarkStart w:id="2459" w:name="_Toc67990154"/>
      <w:r>
        <w:rPr>
          <w:lang w:eastAsia="zh-CN"/>
        </w:rPr>
        <w:t>5</w:t>
      </w:r>
      <w:r>
        <w:t>.3.33.4</w:t>
      </w:r>
      <w:r>
        <w:tab/>
        <w:t>Notifications</w:t>
      </w:r>
      <w:bookmarkEnd w:id="2455"/>
      <w:bookmarkEnd w:id="2456"/>
      <w:bookmarkEnd w:id="2457"/>
      <w:bookmarkEnd w:id="2458"/>
      <w:bookmarkEnd w:id="2459"/>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2460" w:name="_Toc59182904"/>
      <w:bookmarkStart w:id="2461" w:name="_Toc59184370"/>
      <w:bookmarkStart w:id="2462" w:name="_Toc59195305"/>
      <w:bookmarkStart w:id="2463" w:name="_Toc59439732"/>
      <w:bookmarkStart w:id="2464" w:name="_Toc67990155"/>
      <w:r>
        <w:rPr>
          <w:lang w:eastAsia="zh-CN"/>
        </w:rPr>
        <w:t>5.3.34</w:t>
      </w:r>
      <w:r>
        <w:rPr>
          <w:lang w:eastAsia="zh-CN"/>
        </w:rPr>
        <w:tab/>
      </w:r>
      <w:r>
        <w:rPr>
          <w:rFonts w:ascii="Courier New" w:hAnsi="Courier New"/>
          <w:lang w:eastAsia="zh-CN"/>
        </w:rPr>
        <w:t>EP_N17</w:t>
      </w:r>
      <w:bookmarkEnd w:id="2460"/>
      <w:bookmarkEnd w:id="2461"/>
      <w:bookmarkEnd w:id="2462"/>
      <w:bookmarkEnd w:id="2463"/>
      <w:bookmarkEnd w:id="2464"/>
    </w:p>
    <w:p w14:paraId="7D1DF203" w14:textId="77777777" w:rsidR="00F17312" w:rsidRDefault="00F17312" w:rsidP="00F17312">
      <w:pPr>
        <w:pStyle w:val="Heading4"/>
      </w:pPr>
      <w:bookmarkStart w:id="2465" w:name="_Toc59182905"/>
      <w:bookmarkStart w:id="2466" w:name="_Toc59184371"/>
      <w:bookmarkStart w:id="2467" w:name="_Toc59195306"/>
      <w:bookmarkStart w:id="2468" w:name="_Toc59439733"/>
      <w:bookmarkStart w:id="2469" w:name="_Toc67990156"/>
      <w:r>
        <w:rPr>
          <w:lang w:eastAsia="zh-CN"/>
        </w:rPr>
        <w:t>5.3.34.</w:t>
      </w:r>
      <w:r>
        <w:t>1</w:t>
      </w:r>
      <w:r>
        <w:tab/>
        <w:t>Definition</w:t>
      </w:r>
      <w:bookmarkEnd w:id="2465"/>
      <w:bookmarkEnd w:id="2466"/>
      <w:bookmarkEnd w:id="2467"/>
      <w:bookmarkEnd w:id="2468"/>
      <w:bookmarkEnd w:id="2469"/>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2470" w:name="_Toc59182906"/>
      <w:bookmarkStart w:id="2471" w:name="_Toc59184372"/>
      <w:bookmarkStart w:id="2472" w:name="_Toc59195307"/>
      <w:bookmarkStart w:id="2473" w:name="_Toc59439734"/>
      <w:bookmarkStart w:id="2474" w:name="_Toc67990157"/>
      <w:r>
        <w:rPr>
          <w:lang w:eastAsia="zh-CN"/>
        </w:rPr>
        <w:t>5.3.34</w:t>
      </w:r>
      <w:r>
        <w:t>.2</w:t>
      </w:r>
      <w:r>
        <w:tab/>
        <w:t>Attributes</w:t>
      </w:r>
      <w:bookmarkEnd w:id="2470"/>
      <w:bookmarkEnd w:id="2471"/>
      <w:bookmarkEnd w:id="2472"/>
      <w:bookmarkEnd w:id="2473"/>
      <w:bookmarkEnd w:id="2474"/>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2475" w:name="_Toc59182907"/>
      <w:bookmarkStart w:id="2476" w:name="_Toc59184373"/>
      <w:bookmarkStart w:id="2477" w:name="_Toc59195308"/>
      <w:bookmarkStart w:id="2478" w:name="_Toc59439735"/>
      <w:bookmarkStart w:id="2479" w:name="_Toc67990158"/>
    </w:p>
    <w:p w14:paraId="28F15C91" w14:textId="77777777" w:rsidR="00F17312" w:rsidRDefault="00F17312" w:rsidP="00F17312">
      <w:pPr>
        <w:pStyle w:val="Heading4"/>
      </w:pPr>
      <w:r>
        <w:rPr>
          <w:lang w:eastAsia="zh-CN"/>
        </w:rPr>
        <w:t>5</w:t>
      </w:r>
      <w:r>
        <w:t>.3.34.3</w:t>
      </w:r>
      <w:r>
        <w:tab/>
        <w:t>Attribute constraints</w:t>
      </w:r>
      <w:bookmarkEnd w:id="2475"/>
      <w:bookmarkEnd w:id="2476"/>
      <w:bookmarkEnd w:id="2477"/>
      <w:bookmarkEnd w:id="2478"/>
      <w:bookmarkEnd w:id="2479"/>
    </w:p>
    <w:p w14:paraId="4E78F25A" w14:textId="77777777" w:rsidR="00F17312" w:rsidRDefault="00F17312" w:rsidP="00F17312">
      <w:r>
        <w:t>None.</w:t>
      </w:r>
    </w:p>
    <w:p w14:paraId="10F65212" w14:textId="77777777" w:rsidR="00F17312" w:rsidRDefault="00F17312" w:rsidP="00F17312">
      <w:pPr>
        <w:pStyle w:val="Heading4"/>
      </w:pPr>
      <w:bookmarkStart w:id="2480" w:name="_Toc59182908"/>
      <w:bookmarkStart w:id="2481" w:name="_Toc59184374"/>
      <w:bookmarkStart w:id="2482" w:name="_Toc59195309"/>
      <w:bookmarkStart w:id="2483" w:name="_Toc59439736"/>
      <w:bookmarkStart w:id="2484" w:name="_Toc67990159"/>
      <w:r>
        <w:rPr>
          <w:lang w:eastAsia="zh-CN"/>
        </w:rPr>
        <w:t>5</w:t>
      </w:r>
      <w:r>
        <w:t>.3.34.4</w:t>
      </w:r>
      <w:r>
        <w:tab/>
        <w:t>Notifications</w:t>
      </w:r>
      <w:bookmarkEnd w:id="2480"/>
      <w:bookmarkEnd w:id="2481"/>
      <w:bookmarkEnd w:id="2482"/>
      <w:bookmarkEnd w:id="2483"/>
      <w:bookmarkEnd w:id="2484"/>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2485" w:name="_Toc59182909"/>
      <w:bookmarkStart w:id="2486" w:name="_Toc59184375"/>
      <w:bookmarkStart w:id="2487" w:name="_Toc59195310"/>
      <w:bookmarkStart w:id="2488" w:name="_Toc59439737"/>
      <w:bookmarkStart w:id="2489" w:name="_Toc67990160"/>
      <w:r>
        <w:rPr>
          <w:lang w:eastAsia="zh-CN"/>
        </w:rPr>
        <w:t>5.3.35</w:t>
      </w:r>
      <w:r>
        <w:rPr>
          <w:lang w:eastAsia="zh-CN"/>
        </w:rPr>
        <w:tab/>
      </w:r>
      <w:r>
        <w:rPr>
          <w:rFonts w:ascii="Courier New" w:hAnsi="Courier New"/>
          <w:lang w:eastAsia="zh-CN"/>
        </w:rPr>
        <w:t>EP_N20</w:t>
      </w:r>
      <w:bookmarkEnd w:id="2485"/>
      <w:bookmarkEnd w:id="2486"/>
      <w:bookmarkEnd w:id="2487"/>
      <w:bookmarkEnd w:id="2488"/>
      <w:bookmarkEnd w:id="2489"/>
    </w:p>
    <w:p w14:paraId="2E13D5BA" w14:textId="77777777" w:rsidR="00F17312" w:rsidRDefault="00F17312" w:rsidP="00F17312">
      <w:pPr>
        <w:pStyle w:val="Heading4"/>
      </w:pPr>
      <w:bookmarkStart w:id="2490" w:name="_Toc59182910"/>
      <w:bookmarkStart w:id="2491" w:name="_Toc59184376"/>
      <w:bookmarkStart w:id="2492" w:name="_Toc59195311"/>
      <w:bookmarkStart w:id="2493" w:name="_Toc59439738"/>
      <w:bookmarkStart w:id="2494" w:name="_Toc67990161"/>
      <w:r>
        <w:rPr>
          <w:lang w:eastAsia="zh-CN"/>
        </w:rPr>
        <w:t>5.3.35</w:t>
      </w:r>
      <w:r>
        <w:t>.1</w:t>
      </w:r>
      <w:r>
        <w:tab/>
        <w:t>Definition</w:t>
      </w:r>
      <w:bookmarkEnd w:id="2490"/>
      <w:bookmarkEnd w:id="2491"/>
      <w:bookmarkEnd w:id="2492"/>
      <w:bookmarkEnd w:id="2493"/>
      <w:bookmarkEnd w:id="2494"/>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2495" w:name="_Toc59182911"/>
      <w:bookmarkStart w:id="2496" w:name="_Toc59184377"/>
      <w:bookmarkStart w:id="2497" w:name="_Toc59195312"/>
      <w:bookmarkStart w:id="2498" w:name="_Toc59439739"/>
      <w:bookmarkStart w:id="2499" w:name="_Toc67990162"/>
      <w:r>
        <w:rPr>
          <w:lang w:eastAsia="zh-CN"/>
        </w:rPr>
        <w:t>5.3.35</w:t>
      </w:r>
      <w:r>
        <w:t>.2</w:t>
      </w:r>
      <w:r>
        <w:tab/>
        <w:t>Attributes</w:t>
      </w:r>
      <w:bookmarkEnd w:id="2495"/>
      <w:bookmarkEnd w:id="2496"/>
      <w:bookmarkEnd w:id="2497"/>
      <w:bookmarkEnd w:id="2498"/>
      <w:bookmarkEnd w:id="2499"/>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2500" w:name="_Toc59182912"/>
      <w:bookmarkStart w:id="2501" w:name="_Toc59184378"/>
      <w:bookmarkStart w:id="2502" w:name="_Toc59195313"/>
      <w:bookmarkStart w:id="2503" w:name="_Toc59439740"/>
      <w:bookmarkStart w:id="2504" w:name="_Toc67990163"/>
    </w:p>
    <w:p w14:paraId="2806214C" w14:textId="77777777" w:rsidR="00F17312" w:rsidRDefault="00F17312" w:rsidP="00F17312">
      <w:pPr>
        <w:pStyle w:val="Heading4"/>
      </w:pPr>
      <w:r>
        <w:rPr>
          <w:lang w:eastAsia="zh-CN"/>
        </w:rPr>
        <w:t>5</w:t>
      </w:r>
      <w:r>
        <w:t>.3.35.3</w:t>
      </w:r>
      <w:r>
        <w:tab/>
        <w:t>Attribute constraints</w:t>
      </w:r>
      <w:bookmarkEnd w:id="2500"/>
      <w:bookmarkEnd w:id="2501"/>
      <w:bookmarkEnd w:id="2502"/>
      <w:bookmarkEnd w:id="2503"/>
      <w:bookmarkEnd w:id="2504"/>
    </w:p>
    <w:p w14:paraId="0E3830F0" w14:textId="77777777" w:rsidR="00F17312" w:rsidRDefault="00F17312" w:rsidP="00F17312">
      <w:r>
        <w:t>None.</w:t>
      </w:r>
    </w:p>
    <w:p w14:paraId="1CBA0FE0" w14:textId="77777777" w:rsidR="00F17312" w:rsidRDefault="00F17312" w:rsidP="00F17312">
      <w:pPr>
        <w:pStyle w:val="Heading4"/>
      </w:pPr>
      <w:bookmarkStart w:id="2505" w:name="_Toc59182913"/>
      <w:bookmarkStart w:id="2506" w:name="_Toc59184379"/>
      <w:bookmarkStart w:id="2507" w:name="_Toc59195314"/>
      <w:bookmarkStart w:id="2508" w:name="_Toc59439741"/>
      <w:bookmarkStart w:id="2509" w:name="_Toc67990164"/>
      <w:r>
        <w:rPr>
          <w:lang w:eastAsia="zh-CN"/>
        </w:rPr>
        <w:t>5</w:t>
      </w:r>
      <w:r>
        <w:t>.3.35.4</w:t>
      </w:r>
      <w:r>
        <w:tab/>
        <w:t>Notifications</w:t>
      </w:r>
      <w:bookmarkEnd w:id="2505"/>
      <w:bookmarkEnd w:id="2506"/>
      <w:bookmarkEnd w:id="2507"/>
      <w:bookmarkEnd w:id="2508"/>
      <w:bookmarkEnd w:id="2509"/>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2510" w:name="_Toc59182914"/>
      <w:bookmarkStart w:id="2511" w:name="_Toc59184380"/>
      <w:bookmarkStart w:id="2512" w:name="_Toc59195315"/>
      <w:bookmarkStart w:id="2513" w:name="_Toc59439742"/>
      <w:bookmarkStart w:id="2514" w:name="_Toc67990165"/>
      <w:r>
        <w:rPr>
          <w:lang w:eastAsia="zh-CN"/>
        </w:rPr>
        <w:t>5.3.36</w:t>
      </w:r>
      <w:r>
        <w:rPr>
          <w:lang w:eastAsia="zh-CN"/>
        </w:rPr>
        <w:tab/>
      </w:r>
      <w:r>
        <w:rPr>
          <w:rFonts w:ascii="Courier New" w:hAnsi="Courier New"/>
          <w:lang w:eastAsia="zh-CN"/>
        </w:rPr>
        <w:t>EP_N21</w:t>
      </w:r>
      <w:bookmarkEnd w:id="2510"/>
      <w:bookmarkEnd w:id="2511"/>
      <w:bookmarkEnd w:id="2512"/>
      <w:bookmarkEnd w:id="2513"/>
      <w:bookmarkEnd w:id="2514"/>
    </w:p>
    <w:p w14:paraId="61D573B8" w14:textId="77777777" w:rsidR="00F17312" w:rsidRDefault="00F17312" w:rsidP="00F17312">
      <w:pPr>
        <w:pStyle w:val="Heading4"/>
      </w:pPr>
      <w:bookmarkStart w:id="2515" w:name="_Toc59182915"/>
      <w:bookmarkStart w:id="2516" w:name="_Toc59184381"/>
      <w:bookmarkStart w:id="2517" w:name="_Toc59195316"/>
      <w:bookmarkStart w:id="2518" w:name="_Toc59439743"/>
      <w:bookmarkStart w:id="2519" w:name="_Toc67990166"/>
      <w:r>
        <w:rPr>
          <w:lang w:eastAsia="zh-CN"/>
        </w:rPr>
        <w:t>5.3.36</w:t>
      </w:r>
      <w:r>
        <w:t>.1</w:t>
      </w:r>
      <w:r>
        <w:tab/>
        <w:t>Definition</w:t>
      </w:r>
      <w:bookmarkEnd w:id="2515"/>
      <w:bookmarkEnd w:id="2516"/>
      <w:bookmarkEnd w:id="2517"/>
      <w:bookmarkEnd w:id="2518"/>
      <w:bookmarkEnd w:id="2519"/>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2520" w:name="_Toc59182916"/>
      <w:bookmarkStart w:id="2521" w:name="_Toc59184382"/>
      <w:bookmarkStart w:id="2522" w:name="_Toc59195317"/>
      <w:bookmarkStart w:id="2523" w:name="_Toc59439744"/>
      <w:bookmarkStart w:id="2524" w:name="_Toc67990167"/>
      <w:r>
        <w:rPr>
          <w:lang w:eastAsia="zh-CN"/>
        </w:rPr>
        <w:t>5.3.36</w:t>
      </w:r>
      <w:r>
        <w:t>.2</w:t>
      </w:r>
      <w:r>
        <w:tab/>
        <w:t>Attributes</w:t>
      </w:r>
      <w:bookmarkEnd w:id="2520"/>
      <w:bookmarkEnd w:id="2521"/>
      <w:bookmarkEnd w:id="2522"/>
      <w:bookmarkEnd w:id="2523"/>
      <w:bookmarkEnd w:id="2524"/>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2525" w:name="_Toc59182917"/>
      <w:bookmarkStart w:id="2526" w:name="_Toc59184383"/>
      <w:bookmarkStart w:id="2527" w:name="_Toc59195318"/>
      <w:bookmarkStart w:id="2528" w:name="_Toc59439745"/>
      <w:bookmarkStart w:id="2529" w:name="_Toc67990168"/>
    </w:p>
    <w:p w14:paraId="3B89FC55" w14:textId="77777777" w:rsidR="00F17312" w:rsidRDefault="00F17312" w:rsidP="00F17312">
      <w:pPr>
        <w:pStyle w:val="Heading4"/>
      </w:pPr>
      <w:r>
        <w:rPr>
          <w:lang w:eastAsia="zh-CN"/>
        </w:rPr>
        <w:t>5</w:t>
      </w:r>
      <w:r>
        <w:t>.3.36.3</w:t>
      </w:r>
      <w:r>
        <w:tab/>
        <w:t>Attribute constraints</w:t>
      </w:r>
      <w:bookmarkEnd w:id="2525"/>
      <w:bookmarkEnd w:id="2526"/>
      <w:bookmarkEnd w:id="2527"/>
      <w:bookmarkEnd w:id="2528"/>
      <w:bookmarkEnd w:id="2529"/>
    </w:p>
    <w:p w14:paraId="37A22DF5" w14:textId="77777777" w:rsidR="00F17312" w:rsidRDefault="00F17312" w:rsidP="00F17312">
      <w:r>
        <w:t>None.</w:t>
      </w:r>
    </w:p>
    <w:p w14:paraId="63C9EB1D" w14:textId="77777777" w:rsidR="00F17312" w:rsidRDefault="00F17312" w:rsidP="00F17312">
      <w:pPr>
        <w:pStyle w:val="Heading4"/>
      </w:pPr>
      <w:bookmarkStart w:id="2530" w:name="_Toc59182918"/>
      <w:bookmarkStart w:id="2531" w:name="_Toc59184384"/>
      <w:bookmarkStart w:id="2532" w:name="_Toc59195319"/>
      <w:bookmarkStart w:id="2533" w:name="_Toc59439746"/>
      <w:bookmarkStart w:id="2534" w:name="_Toc67990169"/>
      <w:r>
        <w:rPr>
          <w:lang w:eastAsia="zh-CN"/>
        </w:rPr>
        <w:t>5</w:t>
      </w:r>
      <w:r>
        <w:t>.3.36.4</w:t>
      </w:r>
      <w:r>
        <w:tab/>
        <w:t>Notifications</w:t>
      </w:r>
      <w:bookmarkEnd w:id="2530"/>
      <w:bookmarkEnd w:id="2531"/>
      <w:bookmarkEnd w:id="2532"/>
      <w:bookmarkEnd w:id="2533"/>
      <w:bookmarkEnd w:id="2534"/>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2535" w:name="_Toc59182919"/>
      <w:bookmarkStart w:id="2536" w:name="_Toc59184385"/>
      <w:bookmarkStart w:id="2537" w:name="_Toc59195320"/>
      <w:bookmarkStart w:id="2538" w:name="_Toc59439747"/>
      <w:bookmarkStart w:id="2539" w:name="_Toc67990170"/>
      <w:r>
        <w:rPr>
          <w:lang w:eastAsia="zh-CN"/>
        </w:rPr>
        <w:t>5.3.37</w:t>
      </w:r>
      <w:r>
        <w:rPr>
          <w:lang w:eastAsia="zh-CN"/>
        </w:rPr>
        <w:tab/>
      </w:r>
      <w:r>
        <w:rPr>
          <w:rFonts w:ascii="Courier New" w:hAnsi="Courier New"/>
          <w:lang w:eastAsia="zh-CN"/>
        </w:rPr>
        <w:t>EP_N22</w:t>
      </w:r>
      <w:bookmarkEnd w:id="2535"/>
      <w:bookmarkEnd w:id="2536"/>
      <w:bookmarkEnd w:id="2537"/>
      <w:bookmarkEnd w:id="2538"/>
      <w:bookmarkEnd w:id="2539"/>
    </w:p>
    <w:p w14:paraId="1CE8E045" w14:textId="77777777" w:rsidR="00F17312" w:rsidRDefault="00F17312" w:rsidP="00F17312">
      <w:pPr>
        <w:pStyle w:val="Heading4"/>
      </w:pPr>
      <w:bookmarkStart w:id="2540" w:name="_Toc59182920"/>
      <w:bookmarkStart w:id="2541" w:name="_Toc59184386"/>
      <w:bookmarkStart w:id="2542" w:name="_Toc59195321"/>
      <w:bookmarkStart w:id="2543" w:name="_Toc59439748"/>
      <w:bookmarkStart w:id="2544" w:name="_Toc67990171"/>
      <w:r>
        <w:rPr>
          <w:lang w:eastAsia="zh-CN"/>
        </w:rPr>
        <w:t>5.3.37</w:t>
      </w:r>
      <w:r>
        <w:t>.1</w:t>
      </w:r>
      <w:r>
        <w:tab/>
        <w:t>Definition</w:t>
      </w:r>
      <w:bookmarkEnd w:id="2540"/>
      <w:bookmarkEnd w:id="2541"/>
      <w:bookmarkEnd w:id="2542"/>
      <w:bookmarkEnd w:id="2543"/>
      <w:bookmarkEnd w:id="2544"/>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2545" w:name="_Toc59182921"/>
      <w:bookmarkStart w:id="2546" w:name="_Toc59184387"/>
      <w:bookmarkStart w:id="2547" w:name="_Toc59195322"/>
      <w:bookmarkStart w:id="2548" w:name="_Toc59439749"/>
      <w:bookmarkStart w:id="2549" w:name="_Toc67990172"/>
      <w:r>
        <w:rPr>
          <w:lang w:eastAsia="zh-CN"/>
        </w:rPr>
        <w:t>5.3.37</w:t>
      </w:r>
      <w:r>
        <w:t>.2</w:t>
      </w:r>
      <w:r>
        <w:tab/>
        <w:t>Attributes</w:t>
      </w:r>
      <w:bookmarkEnd w:id="2545"/>
      <w:bookmarkEnd w:id="2546"/>
      <w:bookmarkEnd w:id="2547"/>
      <w:bookmarkEnd w:id="2548"/>
      <w:bookmarkEnd w:id="2549"/>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2550" w:name="_Toc59182922"/>
      <w:bookmarkStart w:id="2551" w:name="_Toc59184388"/>
      <w:bookmarkStart w:id="2552" w:name="_Toc59195323"/>
      <w:bookmarkStart w:id="2553" w:name="_Toc59439750"/>
      <w:bookmarkStart w:id="2554" w:name="_Toc67990173"/>
    </w:p>
    <w:p w14:paraId="634C90FC" w14:textId="77777777" w:rsidR="00F17312" w:rsidRDefault="00F17312" w:rsidP="00F17312">
      <w:pPr>
        <w:pStyle w:val="Heading4"/>
      </w:pPr>
      <w:r>
        <w:rPr>
          <w:lang w:eastAsia="zh-CN"/>
        </w:rPr>
        <w:t>5</w:t>
      </w:r>
      <w:r>
        <w:t>.3.37.3</w:t>
      </w:r>
      <w:r>
        <w:tab/>
        <w:t>Attribute constraints</w:t>
      </w:r>
      <w:bookmarkEnd w:id="2550"/>
      <w:bookmarkEnd w:id="2551"/>
      <w:bookmarkEnd w:id="2552"/>
      <w:bookmarkEnd w:id="2553"/>
      <w:bookmarkEnd w:id="2554"/>
    </w:p>
    <w:p w14:paraId="0B630E48" w14:textId="77777777" w:rsidR="00F17312" w:rsidRDefault="00F17312" w:rsidP="00F17312">
      <w:r>
        <w:t>None.</w:t>
      </w:r>
    </w:p>
    <w:p w14:paraId="7227A7DC" w14:textId="77777777" w:rsidR="00F17312" w:rsidRDefault="00F17312" w:rsidP="00F17312">
      <w:pPr>
        <w:pStyle w:val="Heading4"/>
      </w:pPr>
      <w:bookmarkStart w:id="2555" w:name="_Toc59182923"/>
      <w:bookmarkStart w:id="2556" w:name="_Toc59184389"/>
      <w:bookmarkStart w:id="2557" w:name="_Toc59195324"/>
      <w:bookmarkStart w:id="2558" w:name="_Toc59439751"/>
      <w:bookmarkStart w:id="2559" w:name="_Toc67990174"/>
      <w:r>
        <w:rPr>
          <w:lang w:eastAsia="zh-CN"/>
        </w:rPr>
        <w:t>5</w:t>
      </w:r>
      <w:r>
        <w:t>.3.37.4</w:t>
      </w:r>
      <w:r>
        <w:tab/>
        <w:t>Notifications</w:t>
      </w:r>
      <w:bookmarkEnd w:id="2555"/>
      <w:bookmarkEnd w:id="2556"/>
      <w:bookmarkEnd w:id="2557"/>
      <w:bookmarkEnd w:id="2558"/>
      <w:bookmarkEnd w:id="2559"/>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2560" w:name="_Toc59182924"/>
      <w:bookmarkStart w:id="2561" w:name="_Toc59184390"/>
      <w:bookmarkStart w:id="2562" w:name="_Toc59195325"/>
      <w:bookmarkStart w:id="2563" w:name="_Toc59439752"/>
      <w:bookmarkStart w:id="2564" w:name="_Toc67990175"/>
      <w:r>
        <w:rPr>
          <w:lang w:eastAsia="zh-CN"/>
        </w:rPr>
        <w:t>5.3.38</w:t>
      </w:r>
      <w:r>
        <w:rPr>
          <w:lang w:eastAsia="zh-CN"/>
        </w:rPr>
        <w:tab/>
      </w:r>
      <w:r>
        <w:rPr>
          <w:rFonts w:ascii="Courier New" w:hAnsi="Courier New"/>
          <w:lang w:eastAsia="zh-CN"/>
        </w:rPr>
        <w:t>EP_N26</w:t>
      </w:r>
      <w:bookmarkEnd w:id="2560"/>
      <w:bookmarkEnd w:id="2561"/>
      <w:bookmarkEnd w:id="2562"/>
      <w:bookmarkEnd w:id="2563"/>
      <w:bookmarkEnd w:id="2564"/>
    </w:p>
    <w:p w14:paraId="3D4C4496" w14:textId="77777777" w:rsidR="00F17312" w:rsidRDefault="00F17312" w:rsidP="00F17312">
      <w:pPr>
        <w:pStyle w:val="Heading4"/>
      </w:pPr>
      <w:bookmarkStart w:id="2565" w:name="_Toc59182925"/>
      <w:bookmarkStart w:id="2566" w:name="_Toc59184391"/>
      <w:bookmarkStart w:id="2567" w:name="_Toc59195326"/>
      <w:bookmarkStart w:id="2568" w:name="_Toc59439753"/>
      <w:bookmarkStart w:id="2569" w:name="_Toc67990176"/>
      <w:r>
        <w:rPr>
          <w:lang w:eastAsia="zh-CN"/>
        </w:rPr>
        <w:t>5.3.38</w:t>
      </w:r>
      <w:r>
        <w:t>.1</w:t>
      </w:r>
      <w:r>
        <w:tab/>
        <w:t>Definition</w:t>
      </w:r>
      <w:bookmarkEnd w:id="2565"/>
      <w:bookmarkEnd w:id="2566"/>
      <w:bookmarkEnd w:id="2567"/>
      <w:bookmarkEnd w:id="2568"/>
      <w:bookmarkEnd w:id="2569"/>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2570" w:name="_Toc59182926"/>
      <w:bookmarkStart w:id="2571" w:name="_Toc59184392"/>
      <w:bookmarkStart w:id="2572" w:name="_Toc59195327"/>
      <w:bookmarkStart w:id="2573" w:name="_Toc59439754"/>
      <w:bookmarkStart w:id="2574" w:name="_Toc67990177"/>
      <w:r>
        <w:rPr>
          <w:lang w:eastAsia="zh-CN"/>
        </w:rPr>
        <w:t>5.3.38</w:t>
      </w:r>
      <w:r>
        <w:t>.2</w:t>
      </w:r>
      <w:r>
        <w:tab/>
        <w:t>Attributes</w:t>
      </w:r>
      <w:bookmarkEnd w:id="2570"/>
      <w:bookmarkEnd w:id="2571"/>
      <w:bookmarkEnd w:id="2572"/>
      <w:bookmarkEnd w:id="2573"/>
      <w:bookmarkEnd w:id="2574"/>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2575" w:name="_Toc59182927"/>
      <w:bookmarkStart w:id="2576" w:name="_Toc59184393"/>
      <w:bookmarkStart w:id="2577" w:name="_Toc59195328"/>
      <w:bookmarkStart w:id="2578" w:name="_Toc59439755"/>
      <w:bookmarkStart w:id="2579" w:name="_Toc67990178"/>
    </w:p>
    <w:p w14:paraId="3DA27669" w14:textId="77777777" w:rsidR="00F17312" w:rsidRDefault="00F17312" w:rsidP="00F17312">
      <w:pPr>
        <w:pStyle w:val="Heading4"/>
      </w:pPr>
      <w:r>
        <w:rPr>
          <w:lang w:eastAsia="zh-CN"/>
        </w:rPr>
        <w:t>5</w:t>
      </w:r>
      <w:r>
        <w:t>.3.38.3</w:t>
      </w:r>
      <w:r>
        <w:tab/>
        <w:t>Attribute constraints</w:t>
      </w:r>
      <w:bookmarkEnd w:id="2575"/>
      <w:bookmarkEnd w:id="2576"/>
      <w:bookmarkEnd w:id="2577"/>
      <w:bookmarkEnd w:id="2578"/>
      <w:bookmarkEnd w:id="2579"/>
    </w:p>
    <w:p w14:paraId="1CA5697F" w14:textId="77777777" w:rsidR="00F17312" w:rsidRDefault="00F17312" w:rsidP="00F17312">
      <w:r>
        <w:t>None.</w:t>
      </w:r>
    </w:p>
    <w:p w14:paraId="10CCEE54" w14:textId="77777777" w:rsidR="00F17312" w:rsidRDefault="00F17312" w:rsidP="00F17312">
      <w:pPr>
        <w:pStyle w:val="Heading4"/>
      </w:pPr>
      <w:bookmarkStart w:id="2580" w:name="_Toc59182928"/>
      <w:bookmarkStart w:id="2581" w:name="_Toc59184394"/>
      <w:bookmarkStart w:id="2582" w:name="_Toc59195329"/>
      <w:bookmarkStart w:id="2583" w:name="_Toc59439756"/>
      <w:bookmarkStart w:id="2584" w:name="_Toc67990179"/>
      <w:r>
        <w:rPr>
          <w:lang w:eastAsia="zh-CN"/>
        </w:rPr>
        <w:t>5</w:t>
      </w:r>
      <w:r>
        <w:t>.3.38.4</w:t>
      </w:r>
      <w:r>
        <w:tab/>
        <w:t>Notifications</w:t>
      </w:r>
      <w:bookmarkEnd w:id="2580"/>
      <w:bookmarkEnd w:id="2581"/>
      <w:bookmarkEnd w:id="2582"/>
      <w:bookmarkEnd w:id="2583"/>
      <w:bookmarkEnd w:id="2584"/>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2585" w:name="_Toc59182929"/>
      <w:bookmarkStart w:id="2586" w:name="_Toc59184395"/>
      <w:bookmarkStart w:id="2587" w:name="_Toc59195330"/>
      <w:bookmarkStart w:id="2588" w:name="_Toc59439757"/>
      <w:bookmarkStart w:id="2589" w:name="_Toc67990180"/>
      <w:r w:rsidRPr="00F17312">
        <w:t>5.3.39</w:t>
      </w:r>
      <w:r w:rsidRPr="00F17312">
        <w:tab/>
        <w:t>Void</w:t>
      </w:r>
      <w:bookmarkEnd w:id="2585"/>
      <w:bookmarkEnd w:id="2586"/>
      <w:bookmarkEnd w:id="2587"/>
      <w:bookmarkEnd w:id="2588"/>
      <w:bookmarkEnd w:id="2589"/>
    </w:p>
    <w:p w14:paraId="129C9BC7" w14:textId="77777777" w:rsidR="00F17312" w:rsidRPr="00F17312" w:rsidRDefault="00F17312" w:rsidP="00F17312">
      <w:pPr>
        <w:pStyle w:val="Heading3"/>
      </w:pPr>
      <w:bookmarkStart w:id="2590" w:name="_Toc59182930"/>
      <w:bookmarkStart w:id="2591" w:name="_Toc59184396"/>
      <w:bookmarkStart w:id="2592" w:name="_Toc59195331"/>
      <w:bookmarkStart w:id="2593" w:name="_Toc59439758"/>
      <w:bookmarkStart w:id="2594" w:name="_Toc67990181"/>
      <w:r w:rsidRPr="00F17312">
        <w:t>5.3.40</w:t>
      </w:r>
      <w:r w:rsidRPr="00F17312">
        <w:tab/>
        <w:t>Void</w:t>
      </w:r>
      <w:bookmarkEnd w:id="2590"/>
      <w:bookmarkEnd w:id="2591"/>
      <w:bookmarkEnd w:id="2592"/>
      <w:bookmarkEnd w:id="2593"/>
      <w:bookmarkEnd w:id="2594"/>
    </w:p>
    <w:p w14:paraId="1D10CE67" w14:textId="77777777" w:rsidR="00F17312" w:rsidRDefault="00F17312" w:rsidP="00F17312">
      <w:pPr>
        <w:pStyle w:val="Heading3"/>
        <w:rPr>
          <w:lang w:eastAsia="zh-CN"/>
        </w:rPr>
      </w:pPr>
      <w:bookmarkStart w:id="2595" w:name="_Toc59182931"/>
      <w:bookmarkStart w:id="2596" w:name="_Toc59184397"/>
      <w:bookmarkStart w:id="2597" w:name="_Toc59195332"/>
      <w:bookmarkStart w:id="2598" w:name="_Toc59439759"/>
      <w:bookmarkStart w:id="2599" w:name="_Toc67990182"/>
      <w:r>
        <w:rPr>
          <w:lang w:eastAsia="zh-CN"/>
        </w:rPr>
        <w:t>5.3.41</w:t>
      </w:r>
      <w:r>
        <w:rPr>
          <w:lang w:eastAsia="zh-CN"/>
        </w:rPr>
        <w:tab/>
      </w:r>
      <w:r>
        <w:rPr>
          <w:rFonts w:ascii="Courier New" w:hAnsi="Courier New"/>
          <w:lang w:eastAsia="zh-CN"/>
        </w:rPr>
        <w:t>EP_S5C</w:t>
      </w:r>
      <w:bookmarkEnd w:id="2595"/>
      <w:bookmarkEnd w:id="2596"/>
      <w:bookmarkEnd w:id="2597"/>
      <w:bookmarkEnd w:id="2598"/>
      <w:bookmarkEnd w:id="2599"/>
    </w:p>
    <w:p w14:paraId="28CB063C" w14:textId="77777777" w:rsidR="00F17312" w:rsidRDefault="00F17312" w:rsidP="00F17312">
      <w:pPr>
        <w:pStyle w:val="Heading4"/>
      </w:pPr>
      <w:bookmarkStart w:id="2600" w:name="_Toc59182932"/>
      <w:bookmarkStart w:id="2601" w:name="_Toc59184398"/>
      <w:bookmarkStart w:id="2602" w:name="_Toc59195333"/>
      <w:bookmarkStart w:id="2603" w:name="_Toc59439760"/>
      <w:bookmarkStart w:id="2604" w:name="_Toc67990183"/>
      <w:r>
        <w:rPr>
          <w:lang w:eastAsia="zh-CN"/>
        </w:rPr>
        <w:t>5.3.41</w:t>
      </w:r>
      <w:r>
        <w:t>.1</w:t>
      </w:r>
      <w:r>
        <w:tab/>
        <w:t>Definition</w:t>
      </w:r>
      <w:bookmarkEnd w:id="2600"/>
      <w:bookmarkEnd w:id="2601"/>
      <w:bookmarkEnd w:id="2602"/>
      <w:bookmarkEnd w:id="2603"/>
      <w:bookmarkEnd w:id="2604"/>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2605" w:name="_Toc59182933"/>
      <w:bookmarkStart w:id="2606" w:name="_Toc59184399"/>
      <w:bookmarkStart w:id="2607" w:name="_Toc59195334"/>
      <w:bookmarkStart w:id="2608" w:name="_Toc59439761"/>
      <w:bookmarkStart w:id="2609" w:name="_Toc67990184"/>
      <w:r>
        <w:rPr>
          <w:lang w:eastAsia="zh-CN"/>
        </w:rPr>
        <w:t>5.3.41</w:t>
      </w:r>
      <w:r>
        <w:t>.2</w:t>
      </w:r>
      <w:r>
        <w:tab/>
        <w:t>Attributes</w:t>
      </w:r>
      <w:bookmarkEnd w:id="2605"/>
      <w:bookmarkEnd w:id="2606"/>
      <w:bookmarkEnd w:id="2607"/>
      <w:bookmarkEnd w:id="2608"/>
      <w:bookmarkEnd w:id="2609"/>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2610" w:name="_Toc59182934"/>
      <w:bookmarkStart w:id="2611" w:name="_Toc59184400"/>
      <w:bookmarkStart w:id="2612" w:name="_Toc59195335"/>
      <w:bookmarkStart w:id="2613" w:name="_Toc59439762"/>
      <w:bookmarkStart w:id="2614" w:name="_Toc67990185"/>
    </w:p>
    <w:p w14:paraId="7019B019" w14:textId="77777777" w:rsidR="00F17312" w:rsidRDefault="00F17312" w:rsidP="00F17312">
      <w:pPr>
        <w:pStyle w:val="Heading4"/>
      </w:pPr>
      <w:r>
        <w:rPr>
          <w:lang w:eastAsia="zh-CN"/>
        </w:rPr>
        <w:t>5</w:t>
      </w:r>
      <w:r>
        <w:t>.3.41.3</w:t>
      </w:r>
      <w:r>
        <w:tab/>
        <w:t>Attribute constraints</w:t>
      </w:r>
      <w:bookmarkEnd w:id="2610"/>
      <w:bookmarkEnd w:id="2611"/>
      <w:bookmarkEnd w:id="2612"/>
      <w:bookmarkEnd w:id="2613"/>
      <w:bookmarkEnd w:id="2614"/>
    </w:p>
    <w:p w14:paraId="24859583" w14:textId="77777777" w:rsidR="00F17312" w:rsidRDefault="00F17312" w:rsidP="00F17312">
      <w:r>
        <w:t>None.</w:t>
      </w:r>
    </w:p>
    <w:p w14:paraId="33C581C1" w14:textId="77777777" w:rsidR="00F17312" w:rsidRDefault="00F17312" w:rsidP="00F17312">
      <w:pPr>
        <w:pStyle w:val="Heading4"/>
      </w:pPr>
      <w:bookmarkStart w:id="2615" w:name="_Toc59182935"/>
      <w:bookmarkStart w:id="2616" w:name="_Toc59184401"/>
      <w:bookmarkStart w:id="2617" w:name="_Toc59195336"/>
      <w:bookmarkStart w:id="2618" w:name="_Toc59439763"/>
      <w:bookmarkStart w:id="2619" w:name="_Toc67990186"/>
      <w:r>
        <w:rPr>
          <w:lang w:eastAsia="zh-CN"/>
        </w:rPr>
        <w:t>5</w:t>
      </w:r>
      <w:r>
        <w:t>.3.41.4</w:t>
      </w:r>
      <w:r>
        <w:tab/>
        <w:t>Notifications</w:t>
      </w:r>
      <w:bookmarkEnd w:id="2615"/>
      <w:bookmarkEnd w:id="2616"/>
      <w:bookmarkEnd w:id="2617"/>
      <w:bookmarkEnd w:id="2618"/>
      <w:bookmarkEnd w:id="2619"/>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2620" w:name="_Toc59182936"/>
      <w:bookmarkStart w:id="2621" w:name="_Toc59184402"/>
      <w:bookmarkStart w:id="2622" w:name="_Toc59195337"/>
      <w:bookmarkStart w:id="2623" w:name="_Toc59439764"/>
      <w:bookmarkStart w:id="2624" w:name="_Toc67990187"/>
      <w:r>
        <w:rPr>
          <w:lang w:eastAsia="zh-CN"/>
        </w:rPr>
        <w:t>5.3.42</w:t>
      </w:r>
      <w:r>
        <w:rPr>
          <w:lang w:eastAsia="zh-CN"/>
        </w:rPr>
        <w:tab/>
      </w:r>
      <w:r>
        <w:rPr>
          <w:rFonts w:ascii="Courier New" w:hAnsi="Courier New"/>
          <w:lang w:eastAsia="zh-CN"/>
        </w:rPr>
        <w:t>EP_S5U</w:t>
      </w:r>
      <w:bookmarkEnd w:id="2620"/>
      <w:bookmarkEnd w:id="2621"/>
      <w:bookmarkEnd w:id="2622"/>
      <w:bookmarkEnd w:id="2623"/>
      <w:bookmarkEnd w:id="2624"/>
    </w:p>
    <w:p w14:paraId="3BC9B190" w14:textId="77777777" w:rsidR="00F17312" w:rsidRDefault="00F17312" w:rsidP="00F17312">
      <w:pPr>
        <w:pStyle w:val="Heading4"/>
      </w:pPr>
      <w:bookmarkStart w:id="2625" w:name="_Toc59182937"/>
      <w:bookmarkStart w:id="2626" w:name="_Toc59184403"/>
      <w:bookmarkStart w:id="2627" w:name="_Toc59195338"/>
      <w:bookmarkStart w:id="2628" w:name="_Toc59439765"/>
      <w:bookmarkStart w:id="2629" w:name="_Toc67990188"/>
      <w:r>
        <w:rPr>
          <w:lang w:eastAsia="zh-CN"/>
        </w:rPr>
        <w:t>5.3.42</w:t>
      </w:r>
      <w:r>
        <w:t>.1</w:t>
      </w:r>
      <w:r>
        <w:tab/>
        <w:t>Definition</w:t>
      </w:r>
      <w:bookmarkEnd w:id="2625"/>
      <w:bookmarkEnd w:id="2626"/>
      <w:bookmarkEnd w:id="2627"/>
      <w:bookmarkEnd w:id="2628"/>
      <w:bookmarkEnd w:id="2629"/>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2630" w:name="_Toc59182938"/>
      <w:bookmarkStart w:id="2631" w:name="_Toc59184404"/>
      <w:bookmarkStart w:id="2632" w:name="_Toc59195339"/>
      <w:bookmarkStart w:id="2633" w:name="_Toc59439766"/>
      <w:bookmarkStart w:id="2634" w:name="_Toc67990189"/>
      <w:r>
        <w:rPr>
          <w:lang w:eastAsia="zh-CN"/>
        </w:rPr>
        <w:t>5.3.42</w:t>
      </w:r>
      <w:r>
        <w:t>.2</w:t>
      </w:r>
      <w:r>
        <w:tab/>
        <w:t>Attributes</w:t>
      </w:r>
      <w:bookmarkEnd w:id="2630"/>
      <w:bookmarkEnd w:id="2631"/>
      <w:bookmarkEnd w:id="2632"/>
      <w:bookmarkEnd w:id="2633"/>
      <w:bookmarkEnd w:id="2634"/>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2635" w:name="_Toc59182939"/>
      <w:bookmarkStart w:id="2636" w:name="_Toc59184405"/>
      <w:bookmarkStart w:id="2637" w:name="_Toc59195340"/>
      <w:bookmarkStart w:id="2638" w:name="_Toc59439767"/>
      <w:bookmarkStart w:id="2639" w:name="_Toc67990190"/>
    </w:p>
    <w:p w14:paraId="1FDE4EBA" w14:textId="77777777" w:rsidR="00F17312" w:rsidRDefault="00F17312" w:rsidP="00F17312">
      <w:pPr>
        <w:pStyle w:val="Heading4"/>
      </w:pPr>
      <w:r>
        <w:rPr>
          <w:lang w:eastAsia="zh-CN"/>
        </w:rPr>
        <w:t>5</w:t>
      </w:r>
      <w:r>
        <w:t>.3.42.3</w:t>
      </w:r>
      <w:r>
        <w:tab/>
        <w:t>Attribute constraints</w:t>
      </w:r>
      <w:bookmarkEnd w:id="2635"/>
      <w:bookmarkEnd w:id="2636"/>
      <w:bookmarkEnd w:id="2637"/>
      <w:bookmarkEnd w:id="2638"/>
      <w:bookmarkEnd w:id="2639"/>
    </w:p>
    <w:p w14:paraId="2E7EEC1F" w14:textId="77777777" w:rsidR="00F17312" w:rsidRDefault="00F17312" w:rsidP="00F17312">
      <w:r>
        <w:t>None.</w:t>
      </w:r>
    </w:p>
    <w:p w14:paraId="56351DBA" w14:textId="77777777" w:rsidR="00F17312" w:rsidRDefault="00F17312" w:rsidP="00F17312">
      <w:pPr>
        <w:pStyle w:val="Heading4"/>
      </w:pPr>
      <w:bookmarkStart w:id="2640" w:name="_Toc59182940"/>
      <w:bookmarkStart w:id="2641" w:name="_Toc59184406"/>
      <w:bookmarkStart w:id="2642" w:name="_Toc59195341"/>
      <w:bookmarkStart w:id="2643" w:name="_Toc59439768"/>
      <w:bookmarkStart w:id="2644" w:name="_Toc67990191"/>
      <w:r>
        <w:rPr>
          <w:lang w:eastAsia="zh-CN"/>
        </w:rPr>
        <w:t>5</w:t>
      </w:r>
      <w:r>
        <w:t>.3.42.4</w:t>
      </w:r>
      <w:r>
        <w:tab/>
        <w:t>Notifications</w:t>
      </w:r>
      <w:bookmarkEnd w:id="2640"/>
      <w:bookmarkEnd w:id="2641"/>
      <w:bookmarkEnd w:id="2642"/>
      <w:bookmarkEnd w:id="2643"/>
      <w:bookmarkEnd w:id="2644"/>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2645" w:name="_Toc59182941"/>
      <w:bookmarkStart w:id="2646" w:name="_Toc59184407"/>
      <w:bookmarkStart w:id="2647" w:name="_Toc59195342"/>
      <w:bookmarkStart w:id="2648" w:name="_Toc59439769"/>
      <w:bookmarkStart w:id="2649" w:name="_Toc67990192"/>
      <w:r>
        <w:rPr>
          <w:lang w:eastAsia="zh-CN"/>
        </w:rPr>
        <w:t>5.3.43</w:t>
      </w:r>
      <w:r>
        <w:rPr>
          <w:lang w:eastAsia="zh-CN"/>
        </w:rPr>
        <w:tab/>
      </w:r>
      <w:r>
        <w:rPr>
          <w:rFonts w:ascii="Courier New" w:hAnsi="Courier New"/>
          <w:lang w:eastAsia="zh-CN"/>
        </w:rPr>
        <w:t>EP_Rx</w:t>
      </w:r>
      <w:bookmarkEnd w:id="2645"/>
      <w:bookmarkEnd w:id="2646"/>
      <w:bookmarkEnd w:id="2647"/>
      <w:bookmarkEnd w:id="2648"/>
      <w:bookmarkEnd w:id="2649"/>
    </w:p>
    <w:p w14:paraId="7CF6E39F" w14:textId="77777777" w:rsidR="00F17312" w:rsidRDefault="00F17312" w:rsidP="00F17312">
      <w:pPr>
        <w:pStyle w:val="Heading4"/>
      </w:pPr>
      <w:bookmarkStart w:id="2650" w:name="_Toc59182942"/>
      <w:bookmarkStart w:id="2651" w:name="_Toc59184408"/>
      <w:bookmarkStart w:id="2652" w:name="_Toc59195343"/>
      <w:bookmarkStart w:id="2653" w:name="_Toc59439770"/>
      <w:bookmarkStart w:id="2654" w:name="_Toc67990193"/>
      <w:r>
        <w:rPr>
          <w:lang w:eastAsia="zh-CN"/>
        </w:rPr>
        <w:t>5.3.43</w:t>
      </w:r>
      <w:r>
        <w:t>.1</w:t>
      </w:r>
      <w:r>
        <w:tab/>
        <w:t>Definition</w:t>
      </w:r>
      <w:bookmarkEnd w:id="2650"/>
      <w:bookmarkEnd w:id="2651"/>
      <w:bookmarkEnd w:id="2652"/>
      <w:bookmarkEnd w:id="2653"/>
      <w:bookmarkEnd w:id="2654"/>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2655" w:name="_Toc59182943"/>
      <w:bookmarkStart w:id="2656" w:name="_Toc59184409"/>
      <w:bookmarkStart w:id="2657" w:name="_Toc59195344"/>
      <w:bookmarkStart w:id="2658" w:name="_Toc59439771"/>
      <w:bookmarkStart w:id="2659" w:name="_Toc67990194"/>
      <w:r>
        <w:rPr>
          <w:lang w:eastAsia="zh-CN"/>
        </w:rPr>
        <w:t>5.3.43</w:t>
      </w:r>
      <w:r>
        <w:t>.2</w:t>
      </w:r>
      <w:r>
        <w:tab/>
        <w:t>Attributes</w:t>
      </w:r>
      <w:bookmarkEnd w:id="2655"/>
      <w:bookmarkEnd w:id="2656"/>
      <w:bookmarkEnd w:id="2657"/>
      <w:bookmarkEnd w:id="2658"/>
      <w:bookmarkEnd w:id="2659"/>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2660" w:name="_Toc59182944"/>
      <w:bookmarkStart w:id="2661" w:name="_Toc59184410"/>
      <w:bookmarkStart w:id="2662" w:name="_Toc59195345"/>
      <w:bookmarkStart w:id="2663" w:name="_Toc59439772"/>
      <w:bookmarkStart w:id="2664" w:name="_Toc67990195"/>
    </w:p>
    <w:p w14:paraId="26BF611C" w14:textId="77777777" w:rsidR="00F17312" w:rsidRDefault="00F17312" w:rsidP="00F17312">
      <w:pPr>
        <w:pStyle w:val="Heading4"/>
      </w:pPr>
      <w:r>
        <w:rPr>
          <w:lang w:eastAsia="zh-CN"/>
        </w:rPr>
        <w:t>5</w:t>
      </w:r>
      <w:r>
        <w:t>.3.43.3</w:t>
      </w:r>
      <w:r>
        <w:tab/>
        <w:t>Attribute constraints</w:t>
      </w:r>
      <w:bookmarkEnd w:id="2660"/>
      <w:bookmarkEnd w:id="2661"/>
      <w:bookmarkEnd w:id="2662"/>
      <w:bookmarkEnd w:id="2663"/>
      <w:bookmarkEnd w:id="2664"/>
    </w:p>
    <w:p w14:paraId="16FD46FE" w14:textId="77777777" w:rsidR="00F17312" w:rsidRDefault="00F17312" w:rsidP="00F17312">
      <w:r>
        <w:t>None.</w:t>
      </w:r>
    </w:p>
    <w:p w14:paraId="0D992D42" w14:textId="77777777" w:rsidR="00F17312" w:rsidRDefault="00F17312" w:rsidP="00F17312">
      <w:pPr>
        <w:pStyle w:val="Heading4"/>
      </w:pPr>
      <w:bookmarkStart w:id="2665" w:name="_Toc59182945"/>
      <w:bookmarkStart w:id="2666" w:name="_Toc59184411"/>
      <w:bookmarkStart w:id="2667" w:name="_Toc59195346"/>
      <w:bookmarkStart w:id="2668" w:name="_Toc59439773"/>
      <w:bookmarkStart w:id="2669" w:name="_Toc67990196"/>
      <w:r>
        <w:rPr>
          <w:lang w:eastAsia="zh-CN"/>
        </w:rPr>
        <w:t>5</w:t>
      </w:r>
      <w:r>
        <w:t>.3.43.4</w:t>
      </w:r>
      <w:r>
        <w:tab/>
        <w:t>Notifications</w:t>
      </w:r>
      <w:bookmarkEnd w:id="2665"/>
      <w:bookmarkEnd w:id="2666"/>
      <w:bookmarkEnd w:id="2667"/>
      <w:bookmarkEnd w:id="2668"/>
      <w:bookmarkEnd w:id="2669"/>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2670" w:name="_Toc59182946"/>
      <w:bookmarkStart w:id="2671" w:name="_Toc59184412"/>
      <w:bookmarkStart w:id="2672" w:name="_Toc59195347"/>
      <w:bookmarkStart w:id="2673" w:name="_Toc59439774"/>
      <w:bookmarkStart w:id="2674" w:name="_Toc67990197"/>
      <w:r>
        <w:rPr>
          <w:lang w:eastAsia="zh-CN"/>
        </w:rPr>
        <w:t>5.3.44</w:t>
      </w:r>
      <w:r>
        <w:rPr>
          <w:lang w:eastAsia="zh-CN"/>
        </w:rPr>
        <w:tab/>
      </w:r>
      <w:r>
        <w:rPr>
          <w:rFonts w:ascii="Courier New" w:hAnsi="Courier New"/>
          <w:lang w:eastAsia="zh-CN"/>
        </w:rPr>
        <w:t>EP_MAP_SMSC</w:t>
      </w:r>
      <w:bookmarkEnd w:id="2670"/>
      <w:bookmarkEnd w:id="2671"/>
      <w:bookmarkEnd w:id="2672"/>
      <w:bookmarkEnd w:id="2673"/>
      <w:bookmarkEnd w:id="2674"/>
    </w:p>
    <w:p w14:paraId="04666830" w14:textId="77777777" w:rsidR="00F17312" w:rsidRDefault="00F17312" w:rsidP="00F17312">
      <w:pPr>
        <w:pStyle w:val="Heading4"/>
      </w:pPr>
      <w:bookmarkStart w:id="2675" w:name="_Toc59182947"/>
      <w:bookmarkStart w:id="2676" w:name="_Toc59184413"/>
      <w:bookmarkStart w:id="2677" w:name="_Toc59195348"/>
      <w:bookmarkStart w:id="2678" w:name="_Toc59439775"/>
      <w:bookmarkStart w:id="2679" w:name="_Toc67990198"/>
      <w:r>
        <w:rPr>
          <w:lang w:eastAsia="zh-CN"/>
        </w:rPr>
        <w:t>5.3.44</w:t>
      </w:r>
      <w:r>
        <w:t>.1</w:t>
      </w:r>
      <w:r>
        <w:tab/>
        <w:t>Definition</w:t>
      </w:r>
      <w:bookmarkEnd w:id="2675"/>
      <w:bookmarkEnd w:id="2676"/>
      <w:bookmarkEnd w:id="2677"/>
      <w:bookmarkEnd w:id="2678"/>
      <w:bookmarkEnd w:id="2679"/>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2680" w:name="_Toc59182948"/>
      <w:bookmarkStart w:id="2681" w:name="_Toc59184414"/>
      <w:bookmarkStart w:id="2682" w:name="_Toc59195349"/>
      <w:bookmarkStart w:id="2683" w:name="_Toc59439776"/>
      <w:bookmarkStart w:id="2684" w:name="_Toc67990199"/>
      <w:r>
        <w:rPr>
          <w:lang w:eastAsia="zh-CN"/>
        </w:rPr>
        <w:t>5.3.44</w:t>
      </w:r>
      <w:r>
        <w:t>.2</w:t>
      </w:r>
      <w:r>
        <w:tab/>
        <w:t>Attributes</w:t>
      </w:r>
      <w:bookmarkEnd w:id="2680"/>
      <w:bookmarkEnd w:id="2681"/>
      <w:bookmarkEnd w:id="2682"/>
      <w:bookmarkEnd w:id="2683"/>
      <w:bookmarkEnd w:id="2684"/>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2685" w:name="_Toc59182949"/>
      <w:bookmarkStart w:id="2686" w:name="_Toc59184415"/>
      <w:bookmarkStart w:id="2687" w:name="_Toc59195350"/>
      <w:bookmarkStart w:id="2688" w:name="_Toc59439777"/>
      <w:bookmarkStart w:id="2689" w:name="_Toc67990200"/>
    </w:p>
    <w:p w14:paraId="106850D2" w14:textId="77777777" w:rsidR="00F17312" w:rsidRDefault="00F17312" w:rsidP="00F17312">
      <w:pPr>
        <w:pStyle w:val="Heading4"/>
      </w:pPr>
      <w:r>
        <w:t>5.3.44.3</w:t>
      </w:r>
      <w:r>
        <w:tab/>
        <w:t>Attribute constraints</w:t>
      </w:r>
      <w:bookmarkEnd w:id="2685"/>
      <w:bookmarkEnd w:id="2686"/>
      <w:bookmarkEnd w:id="2687"/>
      <w:bookmarkEnd w:id="2688"/>
      <w:bookmarkEnd w:id="2689"/>
    </w:p>
    <w:p w14:paraId="0CF145BC" w14:textId="77777777" w:rsidR="00F17312" w:rsidRDefault="00F17312" w:rsidP="00F17312">
      <w:r>
        <w:t>None.</w:t>
      </w:r>
    </w:p>
    <w:p w14:paraId="1F0CEEAD" w14:textId="77777777" w:rsidR="00F17312" w:rsidRDefault="00F17312" w:rsidP="00F17312">
      <w:pPr>
        <w:pStyle w:val="Heading4"/>
      </w:pPr>
      <w:bookmarkStart w:id="2690" w:name="_Toc59182950"/>
      <w:bookmarkStart w:id="2691" w:name="_Toc59184416"/>
      <w:bookmarkStart w:id="2692" w:name="_Toc59195351"/>
      <w:bookmarkStart w:id="2693" w:name="_Toc59439778"/>
      <w:bookmarkStart w:id="2694" w:name="_Toc67990201"/>
      <w:r>
        <w:rPr>
          <w:lang w:eastAsia="zh-CN"/>
        </w:rPr>
        <w:t>5</w:t>
      </w:r>
      <w:r>
        <w:t>.3.44.4</w:t>
      </w:r>
      <w:r>
        <w:tab/>
        <w:t>Notifications</w:t>
      </w:r>
      <w:bookmarkEnd w:id="2690"/>
      <w:bookmarkEnd w:id="2691"/>
      <w:bookmarkEnd w:id="2692"/>
      <w:bookmarkEnd w:id="2693"/>
      <w:bookmarkEnd w:id="2694"/>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77777777" w:rsidR="00F17312" w:rsidRDefault="00F17312" w:rsidP="00F17312">
      <w:pPr>
        <w:pStyle w:val="Heading3"/>
        <w:rPr>
          <w:lang w:eastAsia="zh-CN"/>
        </w:rPr>
      </w:pPr>
      <w:bookmarkStart w:id="2695" w:name="_Toc59182951"/>
      <w:bookmarkStart w:id="2696" w:name="_Toc59184417"/>
      <w:bookmarkStart w:id="2697" w:name="_Toc59195352"/>
      <w:bookmarkStart w:id="2698" w:name="_Toc59439779"/>
      <w:bookmarkStart w:id="2699" w:name="_Toc67990202"/>
      <w:r>
        <w:rPr>
          <w:lang w:eastAsia="zh-CN"/>
        </w:rPr>
        <w:t>5.3.45</w:t>
      </w:r>
      <w:r>
        <w:rPr>
          <w:lang w:eastAsia="zh-CN"/>
        </w:rPr>
        <w:tab/>
      </w:r>
      <w:r>
        <w:rPr>
          <w:rFonts w:ascii="Courier New" w:hAnsi="Courier New"/>
          <w:lang w:eastAsia="zh-CN"/>
        </w:rPr>
        <w:t>EP_NLS</w:t>
      </w:r>
      <w:bookmarkEnd w:id="2695"/>
      <w:bookmarkEnd w:id="2696"/>
      <w:bookmarkEnd w:id="2697"/>
      <w:bookmarkEnd w:id="2698"/>
      <w:bookmarkEnd w:id="2699"/>
    </w:p>
    <w:p w14:paraId="6C61D9CA" w14:textId="77777777" w:rsidR="00F17312" w:rsidRDefault="00F17312" w:rsidP="00F17312">
      <w:pPr>
        <w:pStyle w:val="Heading4"/>
      </w:pPr>
      <w:bookmarkStart w:id="2700" w:name="_Toc59182952"/>
      <w:bookmarkStart w:id="2701" w:name="_Toc59184418"/>
      <w:bookmarkStart w:id="2702" w:name="_Toc59195353"/>
      <w:bookmarkStart w:id="2703" w:name="_Toc59439780"/>
      <w:bookmarkStart w:id="2704" w:name="_Toc67990203"/>
      <w:r>
        <w:rPr>
          <w:lang w:eastAsia="zh-CN"/>
        </w:rPr>
        <w:t>5.3.45</w:t>
      </w:r>
      <w:r>
        <w:t>.1</w:t>
      </w:r>
      <w:r>
        <w:tab/>
        <w:t>Definition</w:t>
      </w:r>
      <w:bookmarkEnd w:id="2700"/>
      <w:bookmarkEnd w:id="2701"/>
      <w:bookmarkEnd w:id="2702"/>
      <w:bookmarkEnd w:id="2703"/>
      <w:bookmarkEnd w:id="2704"/>
    </w:p>
    <w:p w14:paraId="00ECFC05" w14:textId="77777777" w:rsidR="00F17312" w:rsidRDefault="00F17312" w:rsidP="00F17312">
      <w:r>
        <w:t>This IOC represents the NLs interface between AMF and LMF, which is defined in 3GPP TS 23.501 [2].</w:t>
      </w:r>
    </w:p>
    <w:p w14:paraId="1E8CF302" w14:textId="77777777" w:rsidR="00F17312" w:rsidRDefault="00F17312" w:rsidP="00F17312">
      <w:pPr>
        <w:pStyle w:val="Heading4"/>
      </w:pPr>
      <w:bookmarkStart w:id="2705" w:name="_Toc59182953"/>
      <w:bookmarkStart w:id="2706" w:name="_Toc59184419"/>
      <w:bookmarkStart w:id="2707" w:name="_Toc59195354"/>
      <w:bookmarkStart w:id="2708" w:name="_Toc59439781"/>
      <w:bookmarkStart w:id="2709" w:name="_Toc67990204"/>
      <w:r>
        <w:rPr>
          <w:lang w:eastAsia="zh-CN"/>
        </w:rPr>
        <w:t>5.3.45</w:t>
      </w:r>
      <w:r>
        <w:t>.2</w:t>
      </w:r>
      <w:r>
        <w:tab/>
        <w:t>Attributes</w:t>
      </w:r>
      <w:bookmarkEnd w:id="2705"/>
      <w:bookmarkEnd w:id="2706"/>
      <w:bookmarkEnd w:id="2707"/>
      <w:bookmarkEnd w:id="2708"/>
      <w:bookmarkEnd w:id="2709"/>
    </w:p>
    <w:p w14:paraId="20534721" w14:textId="789DB856" w:rsidR="00F17312" w:rsidRDefault="00F17312" w:rsidP="00F17312">
      <w:r>
        <w:t>The EP_NLS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2710" w:name="_Toc59182954"/>
      <w:bookmarkStart w:id="2711" w:name="_Toc59184420"/>
      <w:bookmarkStart w:id="2712" w:name="_Toc59195355"/>
      <w:bookmarkStart w:id="2713" w:name="_Toc59439782"/>
      <w:bookmarkStart w:id="2714" w:name="_Toc67990205"/>
    </w:p>
    <w:p w14:paraId="2DACB79F" w14:textId="77777777" w:rsidR="00F17312" w:rsidRDefault="00F17312" w:rsidP="00F17312">
      <w:pPr>
        <w:pStyle w:val="Heading4"/>
      </w:pPr>
      <w:r>
        <w:rPr>
          <w:lang w:eastAsia="zh-CN"/>
        </w:rPr>
        <w:t>5</w:t>
      </w:r>
      <w:r>
        <w:t>.3.45.3</w:t>
      </w:r>
      <w:r>
        <w:tab/>
        <w:t>Attribute constraints</w:t>
      </w:r>
      <w:bookmarkEnd w:id="2710"/>
      <w:bookmarkEnd w:id="2711"/>
      <w:bookmarkEnd w:id="2712"/>
      <w:bookmarkEnd w:id="2713"/>
      <w:bookmarkEnd w:id="2714"/>
    </w:p>
    <w:p w14:paraId="560D2621" w14:textId="77777777" w:rsidR="00F17312" w:rsidRDefault="00F17312" w:rsidP="00F17312">
      <w:r>
        <w:t>None.</w:t>
      </w:r>
    </w:p>
    <w:p w14:paraId="517C91E2" w14:textId="77777777" w:rsidR="00F17312" w:rsidRDefault="00F17312" w:rsidP="00F17312">
      <w:pPr>
        <w:pStyle w:val="Heading4"/>
      </w:pPr>
      <w:bookmarkStart w:id="2715" w:name="_Toc59182955"/>
      <w:bookmarkStart w:id="2716" w:name="_Toc59184421"/>
      <w:bookmarkStart w:id="2717" w:name="_Toc59195356"/>
      <w:bookmarkStart w:id="2718" w:name="_Toc59439783"/>
      <w:bookmarkStart w:id="2719" w:name="_Toc67990206"/>
      <w:r>
        <w:rPr>
          <w:lang w:eastAsia="zh-CN"/>
        </w:rPr>
        <w:t>5</w:t>
      </w:r>
      <w:r>
        <w:t>.3.45.4</w:t>
      </w:r>
      <w:r>
        <w:tab/>
        <w:t>Notifications</w:t>
      </w:r>
      <w:bookmarkEnd w:id="2715"/>
      <w:bookmarkEnd w:id="2716"/>
      <w:bookmarkEnd w:id="2717"/>
      <w:bookmarkEnd w:id="2718"/>
      <w:bookmarkEnd w:id="2719"/>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E3EFFEC" w14:textId="77777777" w:rsidR="00F17312" w:rsidRDefault="00F17312" w:rsidP="00F17312">
      <w:pPr>
        <w:pStyle w:val="Heading3"/>
        <w:rPr>
          <w:lang w:eastAsia="zh-CN"/>
        </w:rPr>
      </w:pPr>
      <w:bookmarkStart w:id="2720" w:name="_Toc59182956"/>
      <w:bookmarkStart w:id="2721" w:name="_Toc59184422"/>
      <w:bookmarkStart w:id="2722" w:name="_Toc59195357"/>
      <w:bookmarkStart w:id="2723" w:name="_Toc59439784"/>
      <w:bookmarkStart w:id="2724" w:name="_Toc67990207"/>
      <w:r>
        <w:rPr>
          <w:lang w:eastAsia="zh-CN"/>
        </w:rPr>
        <w:t>5.3.46</w:t>
      </w:r>
      <w:r>
        <w:rPr>
          <w:lang w:eastAsia="zh-CN"/>
        </w:rPr>
        <w:tab/>
      </w:r>
      <w:r>
        <w:rPr>
          <w:rFonts w:ascii="Courier New" w:hAnsi="Courier New"/>
          <w:lang w:eastAsia="zh-CN"/>
        </w:rPr>
        <w:t>EP_NLG</w:t>
      </w:r>
      <w:bookmarkEnd w:id="2720"/>
      <w:bookmarkEnd w:id="2721"/>
      <w:bookmarkEnd w:id="2722"/>
      <w:bookmarkEnd w:id="2723"/>
      <w:bookmarkEnd w:id="2724"/>
    </w:p>
    <w:p w14:paraId="21ECA740" w14:textId="77777777" w:rsidR="00F17312" w:rsidRDefault="00F17312" w:rsidP="00F17312">
      <w:pPr>
        <w:pStyle w:val="Heading4"/>
      </w:pPr>
      <w:bookmarkStart w:id="2725" w:name="_Toc59182957"/>
      <w:bookmarkStart w:id="2726" w:name="_Toc59184423"/>
      <w:bookmarkStart w:id="2727" w:name="_Toc59195358"/>
      <w:bookmarkStart w:id="2728" w:name="_Toc59439785"/>
      <w:bookmarkStart w:id="2729" w:name="_Toc67990208"/>
      <w:r>
        <w:rPr>
          <w:lang w:eastAsia="zh-CN"/>
        </w:rPr>
        <w:t>5.3.46</w:t>
      </w:r>
      <w:r>
        <w:t>.1</w:t>
      </w:r>
      <w:r>
        <w:tab/>
        <w:t>Definition</w:t>
      </w:r>
      <w:bookmarkEnd w:id="2725"/>
      <w:bookmarkEnd w:id="2726"/>
      <w:bookmarkEnd w:id="2727"/>
      <w:bookmarkEnd w:id="2728"/>
      <w:bookmarkEnd w:id="2729"/>
    </w:p>
    <w:p w14:paraId="0ED903AA" w14:textId="77777777" w:rsidR="00F17312" w:rsidRDefault="00F17312" w:rsidP="00F17312">
      <w:r>
        <w:t>This IOC represents the NLg interface between AMF and GMLC, which is defined in 3GPP TS 23.501 [2].</w:t>
      </w:r>
    </w:p>
    <w:p w14:paraId="366E5A30" w14:textId="77777777" w:rsidR="00F17312" w:rsidRDefault="00F17312" w:rsidP="00F17312">
      <w:pPr>
        <w:pStyle w:val="Heading4"/>
      </w:pPr>
      <w:bookmarkStart w:id="2730" w:name="_Toc59182958"/>
      <w:bookmarkStart w:id="2731" w:name="_Toc59184424"/>
      <w:bookmarkStart w:id="2732" w:name="_Toc59195359"/>
      <w:bookmarkStart w:id="2733" w:name="_Toc59439786"/>
      <w:bookmarkStart w:id="2734" w:name="_Toc67990209"/>
      <w:r>
        <w:rPr>
          <w:lang w:eastAsia="zh-CN"/>
        </w:rPr>
        <w:t>5.3.46</w:t>
      </w:r>
      <w:r>
        <w:t>.2</w:t>
      </w:r>
      <w:r>
        <w:tab/>
        <w:t>Attributes</w:t>
      </w:r>
      <w:bookmarkEnd w:id="2730"/>
      <w:bookmarkEnd w:id="2731"/>
      <w:bookmarkEnd w:id="2732"/>
      <w:bookmarkEnd w:id="2733"/>
      <w:bookmarkEnd w:id="2734"/>
    </w:p>
    <w:p w14:paraId="4286BD94" w14:textId="5AF8C4C6" w:rsidR="00F17312" w:rsidRDefault="00F17312" w:rsidP="00F17312">
      <w:r>
        <w:t>The EP_NLG IOC includes attributes inherited from EP_RP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2735" w:name="_Toc59182959"/>
      <w:bookmarkStart w:id="2736" w:name="_Toc59184425"/>
      <w:bookmarkStart w:id="2737" w:name="_Toc59195360"/>
      <w:bookmarkStart w:id="2738" w:name="_Toc59439787"/>
      <w:bookmarkStart w:id="2739" w:name="_Toc67990210"/>
    </w:p>
    <w:p w14:paraId="6913B6C0" w14:textId="77777777" w:rsidR="00F17312" w:rsidRDefault="00F17312" w:rsidP="00F17312">
      <w:pPr>
        <w:pStyle w:val="Heading4"/>
      </w:pPr>
      <w:r>
        <w:rPr>
          <w:lang w:eastAsia="zh-CN"/>
        </w:rPr>
        <w:t>5</w:t>
      </w:r>
      <w:r>
        <w:t>.3.46.3</w:t>
      </w:r>
      <w:r>
        <w:tab/>
        <w:t>Attribute constraints</w:t>
      </w:r>
      <w:bookmarkEnd w:id="2735"/>
      <w:bookmarkEnd w:id="2736"/>
      <w:bookmarkEnd w:id="2737"/>
      <w:bookmarkEnd w:id="2738"/>
      <w:bookmarkEnd w:id="2739"/>
    </w:p>
    <w:p w14:paraId="3456DC16" w14:textId="77777777" w:rsidR="00F17312" w:rsidRDefault="00F17312" w:rsidP="00F17312">
      <w:r>
        <w:t>None.</w:t>
      </w:r>
    </w:p>
    <w:p w14:paraId="034606E5" w14:textId="77777777" w:rsidR="00F17312" w:rsidRDefault="00F17312" w:rsidP="00F17312">
      <w:pPr>
        <w:pStyle w:val="Heading4"/>
      </w:pPr>
      <w:bookmarkStart w:id="2740" w:name="_Toc59182960"/>
      <w:bookmarkStart w:id="2741" w:name="_Toc59184426"/>
      <w:bookmarkStart w:id="2742" w:name="_Toc59195361"/>
      <w:bookmarkStart w:id="2743" w:name="_Toc59439788"/>
      <w:bookmarkStart w:id="2744" w:name="_Toc67990211"/>
      <w:r>
        <w:rPr>
          <w:lang w:eastAsia="zh-CN"/>
        </w:rPr>
        <w:t>5</w:t>
      </w:r>
      <w:r>
        <w:t>.3.46.4</w:t>
      </w:r>
      <w:r>
        <w:tab/>
        <w:t>Notifications</w:t>
      </w:r>
      <w:bookmarkEnd w:id="2740"/>
      <w:bookmarkEnd w:id="2741"/>
      <w:bookmarkEnd w:id="2742"/>
      <w:bookmarkEnd w:id="2743"/>
      <w:bookmarkEnd w:id="2744"/>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2745" w:name="_Toc59182961"/>
      <w:bookmarkStart w:id="2746" w:name="_Toc59184427"/>
      <w:bookmarkStart w:id="2747" w:name="_Toc59195362"/>
      <w:bookmarkStart w:id="2748" w:name="_Toc59439789"/>
      <w:bookmarkStart w:id="2749" w:name="_Toc67990212"/>
      <w:r>
        <w:rPr>
          <w:lang w:eastAsia="zh-CN"/>
        </w:rPr>
        <w:t>5.3.47</w:t>
      </w:r>
      <w:r>
        <w:rPr>
          <w:lang w:eastAsia="zh-CN"/>
        </w:rPr>
        <w:tab/>
      </w:r>
      <w:r>
        <w:rPr>
          <w:rFonts w:ascii="Courier New" w:hAnsi="Courier New"/>
          <w:lang w:eastAsia="zh-CN"/>
        </w:rPr>
        <w:t>EP_N27</w:t>
      </w:r>
      <w:bookmarkEnd w:id="2745"/>
      <w:bookmarkEnd w:id="2746"/>
      <w:bookmarkEnd w:id="2747"/>
      <w:bookmarkEnd w:id="2748"/>
      <w:bookmarkEnd w:id="2749"/>
    </w:p>
    <w:p w14:paraId="71835628" w14:textId="77777777" w:rsidR="00F17312" w:rsidRDefault="00F17312" w:rsidP="00F17312">
      <w:pPr>
        <w:pStyle w:val="Heading4"/>
      </w:pPr>
      <w:bookmarkStart w:id="2750" w:name="_Toc59182962"/>
      <w:bookmarkStart w:id="2751" w:name="_Toc59184428"/>
      <w:bookmarkStart w:id="2752" w:name="_Toc59195363"/>
      <w:bookmarkStart w:id="2753" w:name="_Toc59439790"/>
      <w:bookmarkStart w:id="2754" w:name="_Toc67990213"/>
      <w:r>
        <w:rPr>
          <w:lang w:eastAsia="zh-CN"/>
        </w:rPr>
        <w:t>5.3.47</w:t>
      </w:r>
      <w:r>
        <w:t>.1</w:t>
      </w:r>
      <w:r>
        <w:tab/>
        <w:t>Definition</w:t>
      </w:r>
      <w:bookmarkEnd w:id="2750"/>
      <w:bookmarkEnd w:id="2751"/>
      <w:bookmarkEnd w:id="2752"/>
      <w:bookmarkEnd w:id="2753"/>
      <w:bookmarkEnd w:id="2754"/>
    </w:p>
    <w:p w14:paraId="568D3504" w14:textId="77777777" w:rsidR="00F17312" w:rsidRDefault="00F17312" w:rsidP="00F17312">
      <w:r>
        <w:t xml:space="preserve">This IOC represents </w:t>
      </w:r>
      <w:r>
        <w:rPr>
          <w:lang w:eastAsia="zh-CN"/>
        </w:rPr>
        <w:t>an end point of</w:t>
      </w:r>
      <w:r>
        <w:t xml:space="preserve"> N27 interface between vNRF and hNRF, which is defined in 3GPP TS 29.510 [10].</w:t>
      </w:r>
    </w:p>
    <w:p w14:paraId="0237B74B" w14:textId="77777777" w:rsidR="00F17312" w:rsidRDefault="00F17312" w:rsidP="00F17312">
      <w:pPr>
        <w:pStyle w:val="Heading4"/>
      </w:pPr>
      <w:bookmarkStart w:id="2755" w:name="_Toc59182963"/>
      <w:bookmarkStart w:id="2756" w:name="_Toc59184429"/>
      <w:bookmarkStart w:id="2757" w:name="_Toc59195364"/>
      <w:bookmarkStart w:id="2758" w:name="_Toc59439791"/>
      <w:bookmarkStart w:id="2759" w:name="_Toc67990214"/>
      <w:r>
        <w:rPr>
          <w:lang w:eastAsia="zh-CN"/>
        </w:rPr>
        <w:t>5.3.47</w:t>
      </w:r>
      <w:r>
        <w:t>.2</w:t>
      </w:r>
      <w:r>
        <w:tab/>
        <w:t>Attributes</w:t>
      </w:r>
      <w:bookmarkEnd w:id="2755"/>
      <w:bookmarkEnd w:id="2756"/>
      <w:bookmarkEnd w:id="2757"/>
      <w:bookmarkEnd w:id="2758"/>
      <w:bookmarkEnd w:id="2759"/>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77777777" w:rsidR="00F17312" w:rsidRDefault="00F17312" w:rsidP="00F1731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2760" w:name="_Toc59182964"/>
      <w:bookmarkStart w:id="2761" w:name="_Toc59184430"/>
      <w:bookmarkStart w:id="2762" w:name="_Toc59195365"/>
      <w:bookmarkStart w:id="2763" w:name="_Toc59439792"/>
      <w:bookmarkStart w:id="2764" w:name="_Toc67990215"/>
    </w:p>
    <w:p w14:paraId="74C23A58" w14:textId="77777777" w:rsidR="00F17312" w:rsidRDefault="00F17312" w:rsidP="00F17312">
      <w:pPr>
        <w:pStyle w:val="Heading4"/>
      </w:pPr>
      <w:r>
        <w:rPr>
          <w:lang w:eastAsia="zh-CN"/>
        </w:rPr>
        <w:t>5</w:t>
      </w:r>
      <w:r>
        <w:t>.3.47.3</w:t>
      </w:r>
      <w:r>
        <w:tab/>
        <w:t>Attribute constraints</w:t>
      </w:r>
      <w:bookmarkEnd w:id="2760"/>
      <w:bookmarkEnd w:id="2761"/>
      <w:bookmarkEnd w:id="2762"/>
      <w:bookmarkEnd w:id="2763"/>
      <w:bookmarkEnd w:id="2764"/>
    </w:p>
    <w:p w14:paraId="5A454325" w14:textId="77777777" w:rsidR="00F17312" w:rsidRDefault="00F17312" w:rsidP="00F17312">
      <w:r>
        <w:t>None.</w:t>
      </w:r>
    </w:p>
    <w:p w14:paraId="2E2DC1FA" w14:textId="77777777" w:rsidR="00F17312" w:rsidRDefault="00F17312" w:rsidP="00F17312">
      <w:pPr>
        <w:pStyle w:val="Heading4"/>
      </w:pPr>
      <w:bookmarkStart w:id="2765" w:name="_Toc59182965"/>
      <w:bookmarkStart w:id="2766" w:name="_Toc59184431"/>
      <w:bookmarkStart w:id="2767" w:name="_Toc59195366"/>
      <w:bookmarkStart w:id="2768" w:name="_Toc59439793"/>
      <w:bookmarkStart w:id="2769" w:name="_Toc67990216"/>
      <w:r>
        <w:rPr>
          <w:lang w:eastAsia="zh-CN"/>
        </w:rPr>
        <w:t>5</w:t>
      </w:r>
      <w:r>
        <w:t>.3.47.4</w:t>
      </w:r>
      <w:r>
        <w:tab/>
        <w:t>Notifications</w:t>
      </w:r>
      <w:bookmarkEnd w:id="2765"/>
      <w:bookmarkEnd w:id="2766"/>
      <w:bookmarkEnd w:id="2767"/>
      <w:bookmarkEnd w:id="2768"/>
      <w:bookmarkEnd w:id="2769"/>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2770" w:name="_Toc59182966"/>
      <w:bookmarkStart w:id="2771" w:name="_Toc59184432"/>
      <w:bookmarkStart w:id="2772" w:name="_Toc59195367"/>
      <w:bookmarkStart w:id="2773" w:name="_Toc59439794"/>
      <w:bookmarkStart w:id="2774" w:name="_Toc67990217"/>
      <w:r>
        <w:rPr>
          <w:lang w:eastAsia="zh-CN"/>
        </w:rPr>
        <w:t>5.3.48</w:t>
      </w:r>
      <w:r>
        <w:rPr>
          <w:lang w:eastAsia="zh-CN"/>
        </w:rPr>
        <w:tab/>
      </w:r>
      <w:r>
        <w:rPr>
          <w:rFonts w:ascii="Courier New" w:hAnsi="Courier New"/>
          <w:lang w:eastAsia="zh-CN"/>
        </w:rPr>
        <w:t>EP_N31</w:t>
      </w:r>
      <w:bookmarkEnd w:id="2770"/>
      <w:bookmarkEnd w:id="2771"/>
      <w:bookmarkEnd w:id="2772"/>
      <w:bookmarkEnd w:id="2773"/>
      <w:bookmarkEnd w:id="2774"/>
    </w:p>
    <w:p w14:paraId="0229F86C" w14:textId="77777777" w:rsidR="00F17312" w:rsidRDefault="00F17312" w:rsidP="00F17312">
      <w:pPr>
        <w:pStyle w:val="Heading4"/>
      </w:pPr>
      <w:bookmarkStart w:id="2775" w:name="_Toc59182967"/>
      <w:bookmarkStart w:id="2776" w:name="_Toc59184433"/>
      <w:bookmarkStart w:id="2777" w:name="_Toc59195368"/>
      <w:bookmarkStart w:id="2778" w:name="_Toc59439795"/>
      <w:bookmarkStart w:id="2779" w:name="_Toc67990218"/>
      <w:r>
        <w:rPr>
          <w:lang w:eastAsia="zh-CN"/>
        </w:rPr>
        <w:t>5.3.48</w:t>
      </w:r>
      <w:r>
        <w:t>.1</w:t>
      </w:r>
      <w:r>
        <w:tab/>
        <w:t>Definition</w:t>
      </w:r>
      <w:bookmarkEnd w:id="2775"/>
      <w:bookmarkEnd w:id="2776"/>
      <w:bookmarkEnd w:id="2777"/>
      <w:bookmarkEnd w:id="2778"/>
      <w:bookmarkEnd w:id="2779"/>
    </w:p>
    <w:p w14:paraId="1F2BED86" w14:textId="77777777" w:rsidR="00F17312" w:rsidRDefault="00F17312" w:rsidP="00F17312">
      <w:r>
        <w:t>This IOC represents an end point of N31 interface between vNSSF and hNSSF, which is defined in 3GPP TS 29.531 [11].</w:t>
      </w:r>
    </w:p>
    <w:p w14:paraId="7344008D" w14:textId="77777777" w:rsidR="00F17312" w:rsidRDefault="00F17312" w:rsidP="00F17312">
      <w:pPr>
        <w:pStyle w:val="Heading4"/>
      </w:pPr>
      <w:bookmarkStart w:id="2780" w:name="_Toc59182968"/>
      <w:bookmarkStart w:id="2781" w:name="_Toc59184434"/>
      <w:bookmarkStart w:id="2782" w:name="_Toc59195369"/>
      <w:bookmarkStart w:id="2783" w:name="_Toc59439796"/>
      <w:bookmarkStart w:id="2784" w:name="_Toc67990219"/>
      <w:r>
        <w:rPr>
          <w:lang w:eastAsia="zh-CN"/>
        </w:rPr>
        <w:t>5.3.48</w:t>
      </w:r>
      <w:r>
        <w:t>.2</w:t>
      </w:r>
      <w:r>
        <w:tab/>
        <w:t>Attributes</w:t>
      </w:r>
      <w:bookmarkEnd w:id="2780"/>
      <w:bookmarkEnd w:id="2781"/>
      <w:bookmarkEnd w:id="2782"/>
      <w:bookmarkEnd w:id="2783"/>
      <w:bookmarkEnd w:id="2784"/>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77777777" w:rsidR="00F17312" w:rsidRDefault="00F17312" w:rsidP="00F1731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2785" w:name="_Toc59182969"/>
      <w:bookmarkStart w:id="2786" w:name="_Toc59184435"/>
      <w:bookmarkStart w:id="2787" w:name="_Toc59195370"/>
      <w:bookmarkStart w:id="2788" w:name="_Toc59439797"/>
      <w:bookmarkStart w:id="2789" w:name="_Toc67990220"/>
    </w:p>
    <w:p w14:paraId="44DF4AD3" w14:textId="77777777" w:rsidR="00F17312" w:rsidRDefault="00F17312" w:rsidP="00F17312">
      <w:pPr>
        <w:pStyle w:val="Heading4"/>
      </w:pPr>
      <w:r>
        <w:rPr>
          <w:lang w:eastAsia="zh-CN"/>
        </w:rPr>
        <w:t>5</w:t>
      </w:r>
      <w:r>
        <w:t>.3.48.3</w:t>
      </w:r>
      <w:r>
        <w:tab/>
        <w:t>Attribute constraints</w:t>
      </w:r>
      <w:bookmarkEnd w:id="2785"/>
      <w:bookmarkEnd w:id="2786"/>
      <w:bookmarkEnd w:id="2787"/>
      <w:bookmarkEnd w:id="2788"/>
      <w:bookmarkEnd w:id="2789"/>
    </w:p>
    <w:p w14:paraId="4546491C" w14:textId="77777777" w:rsidR="00F17312" w:rsidRDefault="00F17312" w:rsidP="00F17312">
      <w:r>
        <w:t>None.</w:t>
      </w:r>
    </w:p>
    <w:p w14:paraId="346F8373" w14:textId="77777777" w:rsidR="00F17312" w:rsidRDefault="00F17312" w:rsidP="00F17312">
      <w:pPr>
        <w:pStyle w:val="Heading4"/>
      </w:pPr>
      <w:bookmarkStart w:id="2790" w:name="_Toc59182970"/>
      <w:bookmarkStart w:id="2791" w:name="_Toc59184436"/>
      <w:bookmarkStart w:id="2792" w:name="_Toc59195371"/>
      <w:bookmarkStart w:id="2793" w:name="_Toc59439798"/>
      <w:bookmarkStart w:id="2794" w:name="_Toc67990221"/>
      <w:r>
        <w:rPr>
          <w:lang w:eastAsia="zh-CN"/>
        </w:rPr>
        <w:t>5</w:t>
      </w:r>
      <w:r>
        <w:t>.3.48.4</w:t>
      </w:r>
      <w:r>
        <w:tab/>
        <w:t>Notifications</w:t>
      </w:r>
      <w:bookmarkEnd w:id="2790"/>
      <w:bookmarkEnd w:id="2791"/>
      <w:bookmarkEnd w:id="2792"/>
      <w:bookmarkEnd w:id="2793"/>
      <w:bookmarkEnd w:id="2794"/>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2795" w:name="_Toc59182971"/>
      <w:bookmarkStart w:id="2796" w:name="_Toc59184437"/>
      <w:bookmarkStart w:id="2797" w:name="_Toc59195372"/>
      <w:bookmarkStart w:id="2798" w:name="_Toc59439799"/>
      <w:bookmarkStart w:id="2799" w:name="_Toc67990222"/>
      <w:r>
        <w:t>5.3.</w:t>
      </w:r>
      <w:r>
        <w:rPr>
          <w:lang w:eastAsia="zh-CN"/>
        </w:rPr>
        <w:t>49</w:t>
      </w:r>
      <w:r>
        <w:tab/>
      </w:r>
      <w:r>
        <w:rPr>
          <w:rFonts w:ascii="Courier New" w:hAnsi="Courier New" w:cs="Courier New"/>
        </w:rPr>
        <w:t>ExternalNRFFunction</w:t>
      </w:r>
      <w:bookmarkEnd w:id="2795"/>
      <w:bookmarkEnd w:id="2796"/>
      <w:bookmarkEnd w:id="2797"/>
      <w:bookmarkEnd w:id="2798"/>
      <w:bookmarkEnd w:id="2799"/>
    </w:p>
    <w:p w14:paraId="5A29B3F5" w14:textId="77777777" w:rsidR="00F17312" w:rsidRDefault="00F17312" w:rsidP="00F17312">
      <w:pPr>
        <w:pStyle w:val="Heading4"/>
      </w:pPr>
      <w:bookmarkStart w:id="2800" w:name="_Toc59182972"/>
      <w:bookmarkStart w:id="2801" w:name="_Toc59184438"/>
      <w:bookmarkStart w:id="2802" w:name="_Toc59195373"/>
      <w:bookmarkStart w:id="2803" w:name="_Toc59439800"/>
      <w:bookmarkStart w:id="2804" w:name="_Toc67990223"/>
      <w:r>
        <w:t>5.</w:t>
      </w:r>
      <w:r>
        <w:rPr>
          <w:lang w:eastAsia="zh-CN"/>
        </w:rPr>
        <w:t>3</w:t>
      </w:r>
      <w:r>
        <w:t>.</w:t>
      </w:r>
      <w:r>
        <w:rPr>
          <w:lang w:eastAsia="zh-CN"/>
        </w:rPr>
        <w:t>49</w:t>
      </w:r>
      <w:r>
        <w:t>.1</w:t>
      </w:r>
      <w:r>
        <w:tab/>
        <w:t>Definition</w:t>
      </w:r>
      <w:bookmarkEnd w:id="2800"/>
      <w:bookmarkEnd w:id="2801"/>
      <w:bookmarkEnd w:id="2802"/>
      <w:bookmarkEnd w:id="2803"/>
      <w:bookmarkEnd w:id="2804"/>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2805" w:name="_Toc59182973"/>
      <w:bookmarkStart w:id="2806" w:name="_Toc59184439"/>
      <w:bookmarkStart w:id="2807" w:name="_Toc59195374"/>
      <w:bookmarkStart w:id="2808" w:name="_Toc59439801"/>
      <w:bookmarkStart w:id="2809" w:name="_Toc67990224"/>
      <w:r>
        <w:t>5.</w:t>
      </w:r>
      <w:r>
        <w:rPr>
          <w:lang w:eastAsia="zh-CN"/>
        </w:rPr>
        <w:t>3</w:t>
      </w:r>
      <w:r>
        <w:t>.</w:t>
      </w:r>
      <w:r>
        <w:rPr>
          <w:lang w:eastAsia="zh-CN"/>
        </w:rPr>
        <w:t>49</w:t>
      </w:r>
      <w:r>
        <w:t>.2</w:t>
      </w:r>
      <w:r>
        <w:tab/>
        <w:t>Attributes</w:t>
      </w:r>
      <w:bookmarkEnd w:id="2805"/>
      <w:bookmarkEnd w:id="2806"/>
      <w:bookmarkEnd w:id="2807"/>
      <w:bookmarkEnd w:id="2808"/>
      <w:bookmarkEnd w:id="2809"/>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77777777" w:rsidR="00F17312" w:rsidRDefault="00F17312" w:rsidP="00F17312">
            <w:pPr>
              <w:pStyle w:val="TAH"/>
            </w:pPr>
            <w:r>
              <w:t>Support Qualifier</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2810" w:name="_Toc59182974"/>
      <w:bookmarkStart w:id="2811" w:name="_Toc59184440"/>
      <w:bookmarkStart w:id="2812" w:name="_Toc59195375"/>
      <w:bookmarkStart w:id="2813" w:name="_Toc59439802"/>
      <w:bookmarkStart w:id="2814" w:name="_Toc67990225"/>
    </w:p>
    <w:p w14:paraId="5F2A5CCC" w14:textId="77777777" w:rsidR="00F17312" w:rsidRDefault="00F17312" w:rsidP="00F17312">
      <w:pPr>
        <w:pStyle w:val="Heading4"/>
      </w:pPr>
      <w:r>
        <w:t>5.3.49.3</w:t>
      </w:r>
      <w:r>
        <w:tab/>
        <w:t>Attribute constraints</w:t>
      </w:r>
      <w:bookmarkEnd w:id="2810"/>
      <w:bookmarkEnd w:id="2811"/>
      <w:bookmarkEnd w:id="2812"/>
      <w:bookmarkEnd w:id="2813"/>
      <w:bookmarkEnd w:id="2814"/>
    </w:p>
    <w:p w14:paraId="7736E37C" w14:textId="77777777" w:rsidR="00F17312" w:rsidRDefault="00F17312" w:rsidP="00F17312">
      <w:r>
        <w:t>None.</w:t>
      </w:r>
    </w:p>
    <w:p w14:paraId="0FC20309" w14:textId="77777777" w:rsidR="00F17312" w:rsidRDefault="00F17312" w:rsidP="00F17312">
      <w:pPr>
        <w:pStyle w:val="Heading4"/>
      </w:pPr>
      <w:bookmarkStart w:id="2815" w:name="_Toc59182975"/>
      <w:bookmarkStart w:id="2816" w:name="_Toc59184441"/>
      <w:bookmarkStart w:id="2817" w:name="_Toc59195376"/>
      <w:bookmarkStart w:id="2818" w:name="_Toc59439803"/>
      <w:bookmarkStart w:id="2819" w:name="_Toc67990226"/>
      <w:r>
        <w:rPr>
          <w:lang w:eastAsia="zh-CN"/>
        </w:rPr>
        <w:t>5.3.49.</w:t>
      </w:r>
      <w:r>
        <w:t>4</w:t>
      </w:r>
      <w:r>
        <w:tab/>
        <w:t>Notifications</w:t>
      </w:r>
      <w:bookmarkEnd w:id="2815"/>
      <w:bookmarkEnd w:id="2816"/>
      <w:bookmarkEnd w:id="2817"/>
      <w:bookmarkEnd w:id="2818"/>
      <w:bookmarkEnd w:id="2819"/>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2820" w:name="_Toc59182976"/>
      <w:bookmarkStart w:id="2821" w:name="_Toc59184442"/>
      <w:bookmarkStart w:id="2822" w:name="_Toc59195377"/>
      <w:bookmarkStart w:id="2823" w:name="_Toc59439804"/>
      <w:bookmarkStart w:id="2824" w:name="_Toc67990227"/>
      <w:r>
        <w:t>5.3.</w:t>
      </w:r>
      <w:r>
        <w:rPr>
          <w:lang w:eastAsia="zh-CN"/>
        </w:rPr>
        <w:t>50</w:t>
      </w:r>
      <w:r>
        <w:tab/>
      </w:r>
      <w:r>
        <w:rPr>
          <w:rFonts w:ascii="Courier New" w:hAnsi="Courier New" w:cs="Courier New"/>
        </w:rPr>
        <w:t>ExternalNSSFFunction</w:t>
      </w:r>
      <w:bookmarkEnd w:id="2820"/>
      <w:bookmarkEnd w:id="2821"/>
      <w:bookmarkEnd w:id="2822"/>
      <w:bookmarkEnd w:id="2823"/>
      <w:bookmarkEnd w:id="2824"/>
    </w:p>
    <w:p w14:paraId="419EEFE9" w14:textId="77777777" w:rsidR="00F17312" w:rsidRDefault="00F17312" w:rsidP="00F17312">
      <w:pPr>
        <w:pStyle w:val="Heading4"/>
      </w:pPr>
      <w:bookmarkStart w:id="2825" w:name="_Toc59182977"/>
      <w:bookmarkStart w:id="2826" w:name="_Toc59184443"/>
      <w:bookmarkStart w:id="2827" w:name="_Toc59195378"/>
      <w:bookmarkStart w:id="2828" w:name="_Toc59439805"/>
      <w:bookmarkStart w:id="2829" w:name="_Toc67990228"/>
      <w:r>
        <w:t>5.</w:t>
      </w:r>
      <w:r>
        <w:rPr>
          <w:lang w:eastAsia="zh-CN"/>
        </w:rPr>
        <w:t>3</w:t>
      </w:r>
      <w:r>
        <w:t>.</w:t>
      </w:r>
      <w:r>
        <w:rPr>
          <w:lang w:eastAsia="zh-CN"/>
        </w:rPr>
        <w:t>50</w:t>
      </w:r>
      <w:r>
        <w:t>.1</w:t>
      </w:r>
      <w:r>
        <w:tab/>
        <w:t>Definition</w:t>
      </w:r>
      <w:bookmarkEnd w:id="2825"/>
      <w:bookmarkEnd w:id="2826"/>
      <w:bookmarkEnd w:id="2827"/>
      <w:bookmarkEnd w:id="2828"/>
      <w:bookmarkEnd w:id="2829"/>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2830" w:name="_Toc59182978"/>
      <w:bookmarkStart w:id="2831" w:name="_Toc59184444"/>
      <w:bookmarkStart w:id="2832" w:name="_Toc59195379"/>
      <w:bookmarkStart w:id="2833" w:name="_Toc59439806"/>
      <w:bookmarkStart w:id="2834" w:name="_Toc67990229"/>
      <w:r>
        <w:t>5.</w:t>
      </w:r>
      <w:r>
        <w:rPr>
          <w:lang w:eastAsia="zh-CN"/>
        </w:rPr>
        <w:t>3</w:t>
      </w:r>
      <w:r>
        <w:t>.</w:t>
      </w:r>
      <w:r>
        <w:rPr>
          <w:lang w:eastAsia="zh-CN"/>
        </w:rPr>
        <w:t>50</w:t>
      </w:r>
      <w:r>
        <w:t>.2</w:t>
      </w:r>
      <w:r>
        <w:tab/>
        <w:t>Attributes</w:t>
      </w:r>
      <w:bookmarkEnd w:id="2830"/>
      <w:bookmarkEnd w:id="2831"/>
      <w:bookmarkEnd w:id="2832"/>
      <w:bookmarkEnd w:id="2833"/>
      <w:bookmarkEnd w:id="2834"/>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77777777" w:rsidR="00F17312" w:rsidRDefault="00F17312" w:rsidP="00F17312">
            <w:pPr>
              <w:pStyle w:val="TAH"/>
            </w:pPr>
            <w:r>
              <w:t>Support Qualifier</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2835" w:name="_Toc59182979"/>
      <w:bookmarkStart w:id="2836" w:name="_Toc59184445"/>
      <w:bookmarkStart w:id="2837" w:name="_Toc59195380"/>
      <w:bookmarkStart w:id="2838" w:name="_Toc59439807"/>
      <w:bookmarkStart w:id="2839" w:name="_Toc67990230"/>
    </w:p>
    <w:p w14:paraId="307D666D" w14:textId="77777777" w:rsidR="00F17312" w:rsidRDefault="00F17312" w:rsidP="00F17312">
      <w:pPr>
        <w:pStyle w:val="Heading4"/>
      </w:pPr>
      <w:r>
        <w:t>5.3.50.3</w:t>
      </w:r>
      <w:r>
        <w:tab/>
        <w:t>Attribute constraints</w:t>
      </w:r>
      <w:bookmarkEnd w:id="2835"/>
      <w:bookmarkEnd w:id="2836"/>
      <w:bookmarkEnd w:id="2837"/>
      <w:bookmarkEnd w:id="2838"/>
      <w:bookmarkEnd w:id="2839"/>
    </w:p>
    <w:p w14:paraId="55CF2FA6" w14:textId="77777777" w:rsidR="00F17312" w:rsidRDefault="00F17312" w:rsidP="00F17312">
      <w:r>
        <w:t>None.</w:t>
      </w:r>
    </w:p>
    <w:p w14:paraId="0863DB29" w14:textId="77777777" w:rsidR="00F17312" w:rsidRDefault="00F17312" w:rsidP="00F17312">
      <w:pPr>
        <w:pStyle w:val="Heading4"/>
      </w:pPr>
      <w:bookmarkStart w:id="2840" w:name="_Toc59182980"/>
      <w:bookmarkStart w:id="2841" w:name="_Toc59184446"/>
      <w:bookmarkStart w:id="2842" w:name="_Toc59195381"/>
      <w:bookmarkStart w:id="2843" w:name="_Toc59439808"/>
      <w:bookmarkStart w:id="2844" w:name="_Toc67990231"/>
      <w:r>
        <w:rPr>
          <w:lang w:eastAsia="zh-CN"/>
        </w:rPr>
        <w:t>5.3.50.</w:t>
      </w:r>
      <w:r>
        <w:t>4</w:t>
      </w:r>
      <w:r>
        <w:tab/>
        <w:t>Notifications</w:t>
      </w:r>
      <w:bookmarkEnd w:id="2840"/>
      <w:bookmarkEnd w:id="2841"/>
      <w:bookmarkEnd w:id="2842"/>
      <w:bookmarkEnd w:id="2843"/>
      <w:bookmarkEnd w:id="2844"/>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2845" w:name="_Toc59182981"/>
      <w:bookmarkStart w:id="2846" w:name="_Toc59184447"/>
      <w:bookmarkStart w:id="2847" w:name="_Toc59195382"/>
      <w:bookmarkStart w:id="2848" w:name="_Toc59439809"/>
      <w:bookmarkStart w:id="2849" w:name="_Toc67990232"/>
      <w:r>
        <w:rPr>
          <w:rFonts w:cs="Arial"/>
          <w:lang w:eastAsia="zh-CN"/>
        </w:rPr>
        <w:t>5.3.51</w:t>
      </w:r>
      <w:r>
        <w:rPr>
          <w:rFonts w:cs="Arial"/>
          <w:lang w:eastAsia="zh-CN"/>
        </w:rPr>
        <w:tab/>
      </w:r>
      <w:r>
        <w:rPr>
          <w:rFonts w:ascii="Courier New" w:hAnsi="Courier New"/>
        </w:rPr>
        <w:t>AMFSet</w:t>
      </w:r>
      <w:bookmarkEnd w:id="2845"/>
      <w:bookmarkEnd w:id="2846"/>
      <w:bookmarkEnd w:id="2847"/>
      <w:bookmarkEnd w:id="2848"/>
      <w:bookmarkEnd w:id="2849"/>
    </w:p>
    <w:p w14:paraId="32A2BB3E" w14:textId="77777777" w:rsidR="00F17312" w:rsidRDefault="00F17312" w:rsidP="00F17312">
      <w:pPr>
        <w:pStyle w:val="Heading4"/>
      </w:pPr>
      <w:bookmarkStart w:id="2850" w:name="_Toc59182982"/>
      <w:bookmarkStart w:id="2851" w:name="_Toc59184448"/>
      <w:bookmarkStart w:id="2852" w:name="_Toc59195383"/>
      <w:bookmarkStart w:id="2853" w:name="_Toc59439810"/>
      <w:bookmarkStart w:id="2854" w:name="_Toc67990233"/>
      <w:r>
        <w:rPr>
          <w:lang w:eastAsia="zh-CN"/>
        </w:rPr>
        <w:t>5.3</w:t>
      </w:r>
      <w:r>
        <w:t>.51.1</w:t>
      </w:r>
      <w:r>
        <w:tab/>
        <w:t>Definition</w:t>
      </w:r>
      <w:bookmarkEnd w:id="2850"/>
      <w:bookmarkEnd w:id="2851"/>
      <w:bookmarkEnd w:id="2852"/>
      <w:bookmarkEnd w:id="2853"/>
      <w:bookmarkEnd w:id="2854"/>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2855" w:name="_Toc59182983"/>
      <w:bookmarkStart w:id="2856" w:name="_Toc59184449"/>
      <w:bookmarkStart w:id="2857" w:name="_Toc59195384"/>
      <w:bookmarkStart w:id="2858" w:name="_Toc59439811"/>
      <w:bookmarkStart w:id="2859" w:name="_Toc67990234"/>
      <w:r>
        <w:t>5.3.51.2</w:t>
      </w:r>
      <w:r>
        <w:tab/>
        <w:t>Attributes</w:t>
      </w:r>
      <w:bookmarkEnd w:id="2855"/>
      <w:bookmarkEnd w:id="2856"/>
      <w:bookmarkEnd w:id="2857"/>
      <w:bookmarkEnd w:id="2858"/>
      <w:bookmarkEnd w:id="2859"/>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77777777" w:rsidR="00F17312" w:rsidRDefault="00F17312" w:rsidP="00F17312">
            <w:pPr>
              <w:pStyle w:val="TAH"/>
            </w:pPr>
            <w:r>
              <w:t>Support Qualifier</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77777777" w:rsidR="00F17312" w:rsidRDefault="00F17312" w:rsidP="00F17312">
            <w:pPr>
              <w:pStyle w:val="TAL"/>
              <w:rPr>
                <w:rFonts w:ascii="Courier New" w:hAnsi="Courier New" w:cs="Courier New"/>
              </w:rPr>
            </w:pPr>
            <w:r>
              <w:rPr>
                <w:rFonts w:ascii="Courier New" w:hAnsi="Courier New" w:cs="Courier New"/>
              </w:rPr>
              <w:t>aMFRegion</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2860" w:name="_Toc59182984"/>
      <w:bookmarkStart w:id="2861" w:name="_Toc59184450"/>
      <w:bookmarkStart w:id="2862" w:name="_Toc59195385"/>
      <w:bookmarkStart w:id="2863" w:name="_Toc59439812"/>
      <w:bookmarkStart w:id="2864" w:name="_Toc67990235"/>
    </w:p>
    <w:p w14:paraId="1F7A75DB" w14:textId="5F345ABE" w:rsidR="00F17312" w:rsidRDefault="00F17312" w:rsidP="00F17312">
      <w:pPr>
        <w:pStyle w:val="Heading4"/>
      </w:pPr>
      <w:r>
        <w:t>5.3.51.3</w:t>
      </w:r>
      <w:r>
        <w:tab/>
        <w:t>Attribute constraints</w:t>
      </w:r>
      <w:bookmarkEnd w:id="2860"/>
      <w:bookmarkEnd w:id="2861"/>
      <w:bookmarkEnd w:id="2862"/>
      <w:bookmarkEnd w:id="2863"/>
      <w:bookmarkEnd w:id="2864"/>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2865" w:name="_Toc59182985"/>
      <w:bookmarkStart w:id="2866" w:name="_Toc59184451"/>
      <w:bookmarkStart w:id="2867" w:name="_Toc59195386"/>
      <w:bookmarkStart w:id="2868" w:name="_Toc59439813"/>
      <w:bookmarkStart w:id="2869" w:name="_Toc67990236"/>
      <w:r>
        <w:rPr>
          <w:lang w:eastAsia="zh-CN"/>
        </w:rPr>
        <w:t>5</w:t>
      </w:r>
      <w:r>
        <w:t>.3.51.4</w:t>
      </w:r>
      <w:r>
        <w:tab/>
        <w:t>Notifications</w:t>
      </w:r>
      <w:bookmarkEnd w:id="2865"/>
      <w:bookmarkEnd w:id="2866"/>
      <w:bookmarkEnd w:id="2867"/>
      <w:bookmarkEnd w:id="2868"/>
      <w:bookmarkEnd w:id="2869"/>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2870" w:name="_Toc59182986"/>
      <w:bookmarkStart w:id="2871" w:name="_Toc59184452"/>
      <w:bookmarkStart w:id="2872" w:name="_Toc59195387"/>
      <w:bookmarkStart w:id="2873" w:name="_Toc59439814"/>
      <w:bookmarkStart w:id="2874" w:name="_Toc67990237"/>
      <w:r>
        <w:rPr>
          <w:rFonts w:cs="Arial"/>
          <w:lang w:eastAsia="zh-CN"/>
        </w:rPr>
        <w:t>5.3.52</w:t>
      </w:r>
      <w:r>
        <w:rPr>
          <w:rFonts w:cs="Arial"/>
          <w:lang w:eastAsia="zh-CN"/>
        </w:rPr>
        <w:tab/>
      </w:r>
      <w:r>
        <w:rPr>
          <w:rFonts w:ascii="Courier New" w:hAnsi="Courier New"/>
        </w:rPr>
        <w:t>AMFRegion</w:t>
      </w:r>
      <w:bookmarkEnd w:id="2870"/>
      <w:bookmarkEnd w:id="2871"/>
      <w:bookmarkEnd w:id="2872"/>
      <w:bookmarkEnd w:id="2873"/>
      <w:bookmarkEnd w:id="2874"/>
    </w:p>
    <w:p w14:paraId="7B039ACA" w14:textId="77777777" w:rsidR="00F17312" w:rsidRDefault="00F17312" w:rsidP="00F17312">
      <w:pPr>
        <w:pStyle w:val="Heading4"/>
      </w:pPr>
      <w:bookmarkStart w:id="2875" w:name="_Toc59182987"/>
      <w:bookmarkStart w:id="2876" w:name="_Toc59184453"/>
      <w:bookmarkStart w:id="2877" w:name="_Toc59195388"/>
      <w:bookmarkStart w:id="2878" w:name="_Toc59439815"/>
      <w:bookmarkStart w:id="2879" w:name="_Toc67990238"/>
      <w:r>
        <w:rPr>
          <w:lang w:eastAsia="zh-CN"/>
        </w:rPr>
        <w:t>5.3</w:t>
      </w:r>
      <w:r>
        <w:t>.52.1</w:t>
      </w:r>
      <w:r>
        <w:tab/>
        <w:t>Definition</w:t>
      </w:r>
      <w:bookmarkEnd w:id="2875"/>
      <w:bookmarkEnd w:id="2876"/>
      <w:bookmarkEnd w:id="2877"/>
      <w:bookmarkEnd w:id="2878"/>
      <w:bookmarkEnd w:id="2879"/>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2880" w:name="_Toc59182988"/>
      <w:bookmarkStart w:id="2881" w:name="_Toc59184454"/>
      <w:bookmarkStart w:id="2882" w:name="_Toc59195389"/>
      <w:bookmarkStart w:id="2883" w:name="_Toc59439816"/>
      <w:bookmarkStart w:id="2884" w:name="_Toc67990239"/>
      <w:r>
        <w:t>5.3.52.2</w:t>
      </w:r>
      <w:r>
        <w:tab/>
        <w:t>Attributes</w:t>
      </w:r>
      <w:bookmarkEnd w:id="2880"/>
      <w:bookmarkEnd w:id="2881"/>
      <w:bookmarkEnd w:id="2882"/>
      <w:bookmarkEnd w:id="2883"/>
      <w:bookmarkEnd w:id="2884"/>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77777777" w:rsidR="00F17312" w:rsidRDefault="00F17312" w:rsidP="00F17312">
            <w:pPr>
              <w:pStyle w:val="TAL"/>
              <w:rPr>
                <w:rFonts w:ascii="Courier New" w:hAnsi="Courier New" w:cs="Courier New"/>
              </w:rPr>
            </w:pPr>
            <w:r>
              <w:rPr>
                <w:rFonts w:ascii="Courier New" w:hAnsi="Courier New" w:cs="Courier New"/>
              </w:rPr>
              <w:t>aMFSet</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2885" w:name="_Toc59182989"/>
      <w:bookmarkStart w:id="2886" w:name="_Toc59184455"/>
      <w:bookmarkStart w:id="2887" w:name="_Toc59195390"/>
      <w:bookmarkStart w:id="2888" w:name="_Toc59439817"/>
      <w:bookmarkStart w:id="2889" w:name="_Toc67990240"/>
    </w:p>
    <w:p w14:paraId="23A6BC34" w14:textId="07F3B224" w:rsidR="00F17312" w:rsidRDefault="00F17312" w:rsidP="00F17312">
      <w:pPr>
        <w:pStyle w:val="Heading4"/>
      </w:pPr>
      <w:r>
        <w:t>5.3.52.3</w:t>
      </w:r>
      <w:r>
        <w:tab/>
        <w:t>Attribute constraints</w:t>
      </w:r>
      <w:bookmarkEnd w:id="2885"/>
      <w:bookmarkEnd w:id="2886"/>
      <w:bookmarkEnd w:id="2887"/>
      <w:bookmarkEnd w:id="2888"/>
      <w:bookmarkEnd w:id="2889"/>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2890" w:name="_Toc59182990"/>
      <w:bookmarkStart w:id="2891" w:name="_Toc59184456"/>
      <w:bookmarkStart w:id="2892" w:name="_Toc59195391"/>
      <w:bookmarkStart w:id="2893" w:name="_Toc59439818"/>
      <w:bookmarkStart w:id="2894" w:name="_Toc67990241"/>
    </w:p>
    <w:p w14:paraId="0E612A31" w14:textId="77777777" w:rsidR="00F17312" w:rsidRDefault="00F17312" w:rsidP="00F17312">
      <w:pPr>
        <w:pStyle w:val="Heading4"/>
      </w:pPr>
      <w:r>
        <w:rPr>
          <w:lang w:eastAsia="zh-CN"/>
        </w:rPr>
        <w:t>5</w:t>
      </w:r>
      <w:r>
        <w:t>.3.52.4</w:t>
      </w:r>
      <w:r>
        <w:tab/>
        <w:t>Notifications</w:t>
      </w:r>
      <w:bookmarkEnd w:id="2890"/>
      <w:bookmarkEnd w:id="2891"/>
      <w:bookmarkEnd w:id="2892"/>
      <w:bookmarkEnd w:id="2893"/>
      <w:bookmarkEnd w:id="2894"/>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2895" w:name="_Toc59182991"/>
      <w:bookmarkStart w:id="2896" w:name="_Toc59184457"/>
      <w:bookmarkStart w:id="2897" w:name="_Toc59195392"/>
      <w:bookmarkStart w:id="2898" w:name="_Toc59439819"/>
      <w:bookmarkStart w:id="2899" w:name="_Toc67990242"/>
      <w:r>
        <w:rPr>
          <w:rFonts w:cs="Arial"/>
          <w:lang w:eastAsia="zh-CN"/>
        </w:rPr>
        <w:t>5.3.53</w:t>
      </w:r>
      <w:r>
        <w:rPr>
          <w:rFonts w:cs="Arial"/>
          <w:lang w:eastAsia="zh-CN"/>
        </w:rPr>
        <w:tab/>
      </w:r>
      <w:r>
        <w:rPr>
          <w:rFonts w:ascii="Courier New" w:hAnsi="Courier New"/>
        </w:rPr>
        <w:t>ExternalAMFFunction</w:t>
      </w:r>
      <w:bookmarkEnd w:id="2895"/>
      <w:bookmarkEnd w:id="2896"/>
      <w:bookmarkEnd w:id="2897"/>
      <w:bookmarkEnd w:id="2898"/>
      <w:bookmarkEnd w:id="2899"/>
    </w:p>
    <w:p w14:paraId="19AA90C6" w14:textId="77777777" w:rsidR="00F17312" w:rsidRDefault="00F17312" w:rsidP="00F17312">
      <w:pPr>
        <w:pStyle w:val="Heading4"/>
      </w:pPr>
      <w:bookmarkStart w:id="2900" w:name="_Toc59182992"/>
      <w:bookmarkStart w:id="2901" w:name="_Toc59184458"/>
      <w:bookmarkStart w:id="2902" w:name="_Toc59195393"/>
      <w:bookmarkStart w:id="2903" w:name="_Toc59439820"/>
      <w:bookmarkStart w:id="2904" w:name="_Toc67990243"/>
      <w:r>
        <w:t>5.3.53.1</w:t>
      </w:r>
      <w:r>
        <w:tab/>
        <w:t>Definition</w:t>
      </w:r>
      <w:bookmarkEnd w:id="2900"/>
      <w:bookmarkEnd w:id="2901"/>
      <w:bookmarkEnd w:id="2902"/>
      <w:bookmarkEnd w:id="2903"/>
      <w:bookmarkEnd w:id="2904"/>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2905" w:name="_Toc59182993"/>
      <w:bookmarkStart w:id="2906" w:name="_Toc59184459"/>
      <w:bookmarkStart w:id="2907" w:name="_Toc59195394"/>
      <w:bookmarkStart w:id="2908" w:name="_Toc59439821"/>
      <w:bookmarkStart w:id="2909" w:name="_Toc67990244"/>
      <w:r>
        <w:t>5.3.53.2</w:t>
      </w:r>
      <w:r>
        <w:tab/>
        <w:t>Attributes</w:t>
      </w:r>
      <w:bookmarkEnd w:id="2905"/>
      <w:bookmarkEnd w:id="2906"/>
      <w:bookmarkEnd w:id="2907"/>
      <w:bookmarkEnd w:id="2908"/>
      <w:bookmarkEnd w:id="2909"/>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2910" w:name="_Toc59182994"/>
      <w:bookmarkStart w:id="2911" w:name="_Toc59184460"/>
      <w:bookmarkStart w:id="2912" w:name="_Toc59195395"/>
      <w:bookmarkStart w:id="2913" w:name="_Toc59439822"/>
      <w:bookmarkStart w:id="2914" w:name="_Toc67990245"/>
    </w:p>
    <w:p w14:paraId="735506D6" w14:textId="77777777" w:rsidR="00F17312" w:rsidRDefault="00F17312" w:rsidP="00F17312">
      <w:pPr>
        <w:pStyle w:val="Heading4"/>
      </w:pPr>
      <w:r>
        <w:t>5.3.53.3</w:t>
      </w:r>
      <w:r>
        <w:tab/>
        <w:t>Attribute constraints</w:t>
      </w:r>
      <w:bookmarkEnd w:id="2910"/>
      <w:bookmarkEnd w:id="2911"/>
      <w:bookmarkEnd w:id="2912"/>
      <w:bookmarkEnd w:id="2913"/>
      <w:bookmarkEnd w:id="2914"/>
    </w:p>
    <w:p w14:paraId="1FF43A7A" w14:textId="77777777" w:rsidR="00F17312" w:rsidRDefault="00F17312" w:rsidP="00F17312">
      <w:r>
        <w:t>None.</w:t>
      </w:r>
    </w:p>
    <w:p w14:paraId="7774222C" w14:textId="77777777" w:rsidR="00F17312" w:rsidRDefault="00F17312" w:rsidP="00F17312">
      <w:pPr>
        <w:pStyle w:val="Heading4"/>
      </w:pPr>
      <w:bookmarkStart w:id="2915" w:name="_Toc59182995"/>
      <w:bookmarkStart w:id="2916" w:name="_Toc59184461"/>
      <w:bookmarkStart w:id="2917" w:name="_Toc59195396"/>
      <w:bookmarkStart w:id="2918" w:name="_Toc59439823"/>
      <w:bookmarkStart w:id="2919" w:name="_Toc67990246"/>
      <w:r>
        <w:rPr>
          <w:lang w:eastAsia="zh-CN"/>
        </w:rPr>
        <w:t>5.3.53.</w:t>
      </w:r>
      <w:r>
        <w:t>4</w:t>
      </w:r>
      <w:r>
        <w:tab/>
        <w:t>Notifications</w:t>
      </w:r>
      <w:bookmarkEnd w:id="2915"/>
      <w:bookmarkEnd w:id="2916"/>
      <w:bookmarkEnd w:id="2917"/>
      <w:bookmarkEnd w:id="2918"/>
      <w:bookmarkEnd w:id="2919"/>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2920" w:name="_Toc59182996"/>
      <w:bookmarkStart w:id="2921" w:name="_Toc59184462"/>
      <w:bookmarkStart w:id="2922" w:name="_Toc59195397"/>
      <w:bookmarkStart w:id="2923" w:name="_Toc59439824"/>
      <w:bookmarkStart w:id="2924" w:name="_Toc67990247"/>
      <w:r>
        <w:t>5.3.54</w:t>
      </w:r>
      <w:r>
        <w:tab/>
        <w:t>ManagedNFProfile &lt;&lt;dataType&gt;&gt;</w:t>
      </w:r>
      <w:bookmarkEnd w:id="2920"/>
      <w:bookmarkEnd w:id="2921"/>
      <w:bookmarkEnd w:id="2922"/>
      <w:bookmarkEnd w:id="2923"/>
      <w:bookmarkEnd w:id="2924"/>
    </w:p>
    <w:p w14:paraId="4677D77A" w14:textId="77777777" w:rsidR="00F17312" w:rsidRDefault="00F17312" w:rsidP="00F17312">
      <w:pPr>
        <w:pStyle w:val="Heading4"/>
      </w:pPr>
      <w:bookmarkStart w:id="2925" w:name="_Toc59182997"/>
      <w:bookmarkStart w:id="2926" w:name="_Toc59184463"/>
      <w:bookmarkStart w:id="2927" w:name="_Toc59195398"/>
      <w:bookmarkStart w:id="2928" w:name="_Toc59439825"/>
      <w:bookmarkStart w:id="2929" w:name="_Toc67990248"/>
      <w:r>
        <w:rPr>
          <w:lang w:eastAsia="zh-CN"/>
        </w:rPr>
        <w:t>5</w:t>
      </w:r>
      <w:r>
        <w:t>.3.54.1</w:t>
      </w:r>
      <w:r>
        <w:tab/>
        <w:t>Definition</w:t>
      </w:r>
      <w:bookmarkEnd w:id="2925"/>
      <w:bookmarkEnd w:id="2926"/>
      <w:bookmarkEnd w:id="2927"/>
      <w:bookmarkEnd w:id="2928"/>
      <w:bookmarkEnd w:id="2929"/>
    </w:p>
    <w:p w14:paraId="7E924E64" w14:textId="77777777" w:rsidR="00F17312" w:rsidRDefault="00F17312" w:rsidP="00F17312">
      <w:r>
        <w:t xml:space="preserve">This data type represents a Profile definition of a Managed NF (See TS 23.501 [22]). </w:t>
      </w:r>
    </w:p>
    <w:p w14:paraId="4DD641D2" w14:textId="4A25B08B" w:rsidR="00F17312" w:rsidRDefault="00F17312" w:rsidP="00F17312">
      <w:pPr>
        <w:pStyle w:val="Heading4"/>
      </w:pPr>
      <w:bookmarkStart w:id="2930" w:name="_Toc59182998"/>
      <w:bookmarkStart w:id="2931" w:name="_Toc59184464"/>
      <w:bookmarkStart w:id="2932" w:name="_Toc59195399"/>
      <w:bookmarkStart w:id="2933" w:name="_Toc59439826"/>
      <w:bookmarkStart w:id="2934" w:name="_Toc67990249"/>
      <w:r>
        <w:rPr>
          <w:lang w:eastAsia="zh-CN"/>
        </w:rPr>
        <w:t>5</w:t>
      </w:r>
      <w:r>
        <w:t>.3.54.2</w:t>
      </w:r>
      <w:r>
        <w:tab/>
        <w:t>Attributes</w:t>
      </w:r>
      <w:bookmarkEnd w:id="2930"/>
      <w:bookmarkEnd w:id="2931"/>
      <w:bookmarkEnd w:id="2932"/>
      <w:bookmarkEnd w:id="2933"/>
      <w:bookmarkEnd w:id="2934"/>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77777777" w:rsidR="00F17312" w:rsidRDefault="00F17312" w:rsidP="00F17312">
            <w:pPr>
              <w:keepNext/>
              <w:keepLines/>
              <w:spacing w:after="0"/>
              <w:jc w:val="center"/>
              <w:rPr>
                <w:rFonts w:ascii="Arial" w:hAnsi="Arial"/>
                <w:b/>
                <w:sz w:val="18"/>
              </w:rPr>
            </w:pPr>
            <w:r>
              <w:rPr>
                <w:rFonts w:ascii="Arial" w:hAnsi="Arial"/>
                <w:b/>
                <w:sz w:val="18"/>
              </w:rPr>
              <w:t>Support Qualifier</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location</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7275A1E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44F115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nFInfo</w:t>
            </w:r>
          </w:p>
        </w:tc>
        <w:tc>
          <w:tcPr>
            <w:tcW w:w="1551" w:type="dxa"/>
            <w:tcBorders>
              <w:top w:val="single" w:sz="4" w:space="0" w:color="auto"/>
              <w:left w:val="single" w:sz="4" w:space="0" w:color="auto"/>
              <w:bottom w:val="single" w:sz="4" w:space="0" w:color="auto"/>
              <w:right w:val="single" w:sz="4" w:space="0" w:color="auto"/>
            </w:tcBorders>
            <w:hideMark/>
          </w:tcPr>
          <w:p w14:paraId="68598F1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ED29C8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CBAB9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083148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FB65F5F"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25D20486" w14:textId="77777777" w:rsidR="00F17312" w:rsidRDefault="00F17312" w:rsidP="00F17312"/>
    <w:p w14:paraId="0504533D" w14:textId="77777777" w:rsidR="00F17312" w:rsidRDefault="00F17312" w:rsidP="00F17312">
      <w:pPr>
        <w:pStyle w:val="Heading4"/>
      </w:pPr>
      <w:bookmarkStart w:id="2935" w:name="_Toc59182999"/>
      <w:bookmarkStart w:id="2936" w:name="_Toc59184465"/>
      <w:bookmarkStart w:id="2937" w:name="_Toc59195400"/>
      <w:bookmarkStart w:id="2938" w:name="_Toc59439827"/>
      <w:bookmarkStart w:id="2939" w:name="_Toc67990250"/>
      <w:r>
        <w:t>5.3.54.3</w:t>
      </w:r>
      <w:r>
        <w:tab/>
        <w:t>Attribute constraints</w:t>
      </w:r>
      <w:bookmarkEnd w:id="2935"/>
      <w:bookmarkEnd w:id="2936"/>
      <w:bookmarkEnd w:id="2937"/>
      <w:bookmarkEnd w:id="2938"/>
      <w:bookmarkEnd w:id="2939"/>
    </w:p>
    <w:p w14:paraId="11F9F460" w14:textId="77777777" w:rsidR="00F17312" w:rsidRDefault="00F17312" w:rsidP="00F17312">
      <w:r>
        <w:t>None.</w:t>
      </w:r>
    </w:p>
    <w:p w14:paraId="3D20B69B" w14:textId="77777777" w:rsidR="00F17312" w:rsidRDefault="00F17312" w:rsidP="00F17312">
      <w:pPr>
        <w:pStyle w:val="Heading4"/>
      </w:pPr>
      <w:bookmarkStart w:id="2940" w:name="_Toc59183000"/>
      <w:bookmarkStart w:id="2941" w:name="_Toc59184466"/>
      <w:bookmarkStart w:id="2942" w:name="_Toc59195401"/>
      <w:bookmarkStart w:id="2943" w:name="_Toc59439828"/>
      <w:bookmarkStart w:id="2944" w:name="_Toc67990251"/>
      <w:r>
        <w:rPr>
          <w:lang w:eastAsia="zh-CN"/>
        </w:rPr>
        <w:t>5</w:t>
      </w:r>
      <w:r>
        <w:t>.3.54.4</w:t>
      </w:r>
      <w:r>
        <w:tab/>
        <w:t>Notifications</w:t>
      </w:r>
      <w:bookmarkEnd w:id="2940"/>
      <w:bookmarkEnd w:id="2941"/>
      <w:bookmarkEnd w:id="2942"/>
      <w:bookmarkEnd w:id="2943"/>
      <w:bookmarkEnd w:id="2944"/>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2945" w:name="_Toc59183001"/>
      <w:bookmarkStart w:id="2946" w:name="_Toc59184467"/>
      <w:bookmarkStart w:id="2947" w:name="_Toc59195402"/>
      <w:bookmarkStart w:id="2948" w:name="_Toc59439829"/>
      <w:bookmarkStart w:id="2949" w:name="_Toc67990252"/>
      <w:r>
        <w:t>5.3.55</w:t>
      </w:r>
      <w:r>
        <w:tab/>
        <w:t>HostAddr &lt;&lt;choice&gt;&gt;</w:t>
      </w:r>
      <w:bookmarkEnd w:id="2945"/>
      <w:bookmarkEnd w:id="2946"/>
      <w:bookmarkEnd w:id="2947"/>
      <w:bookmarkEnd w:id="2948"/>
      <w:bookmarkEnd w:id="2949"/>
    </w:p>
    <w:p w14:paraId="44AD8538" w14:textId="77777777" w:rsidR="00F17312" w:rsidRDefault="00F17312" w:rsidP="00F17312">
      <w:pPr>
        <w:pStyle w:val="Heading4"/>
      </w:pPr>
      <w:bookmarkStart w:id="2950" w:name="_Toc59183002"/>
      <w:bookmarkStart w:id="2951" w:name="_Toc59184468"/>
      <w:bookmarkStart w:id="2952" w:name="_Toc59195403"/>
      <w:bookmarkStart w:id="2953" w:name="_Toc59439830"/>
      <w:bookmarkStart w:id="2954" w:name="_Toc67990253"/>
      <w:r>
        <w:rPr>
          <w:lang w:eastAsia="zh-CN"/>
        </w:rPr>
        <w:t>5</w:t>
      </w:r>
      <w:r>
        <w:t>.3.55.1</w:t>
      </w:r>
      <w:r>
        <w:tab/>
        <w:t>Definition</w:t>
      </w:r>
      <w:bookmarkEnd w:id="2950"/>
      <w:bookmarkEnd w:id="2951"/>
      <w:bookmarkEnd w:id="2952"/>
      <w:bookmarkEnd w:id="2953"/>
      <w:bookmarkEnd w:id="2954"/>
    </w:p>
    <w:p w14:paraId="4FDC97B9" w14:textId="77777777" w:rsidR="00F17312" w:rsidRDefault="00F17312" w:rsidP="00F17312">
      <w:r>
        <w:t xml:space="preserve">This &lt;&lt;choice&gt;&gt; stereotype represents one of a set of data types as shown in Figure 5.3.55.1-1: HostAddr &lt;&lt;choice&gt;&gt; for data types. </w:t>
      </w:r>
    </w:p>
    <w:bookmarkStart w:id="2955" w:name="_MON_1684894272"/>
    <w:bookmarkEnd w:id="2955"/>
    <w:p w14:paraId="3D9FCAFC" w14:textId="4C4664DF" w:rsidR="00F17312" w:rsidRDefault="00F17312" w:rsidP="00F17312">
      <w:pPr>
        <w:pStyle w:val="TH"/>
      </w:pPr>
      <w:r>
        <w:object w:dxaOrig="4603" w:dyaOrig="3031" w14:anchorId="451E7C9F">
          <v:shape id="_x0000_i1083" type="#_x0000_t75" style="width:230.25pt;height:151.5pt" o:ole="">
            <v:imagedata r:id="rId111" o:title=""/>
          </v:shape>
          <o:OLEObject Type="Embed" ProgID="Word.Picture.8" ShapeID="_x0000_i1083" DrawAspect="Content" ObjectID="_1686057797" r:id="rId112"/>
        </w:object>
      </w:r>
    </w:p>
    <w:p w14:paraId="3A22D350" w14:textId="77777777" w:rsidR="00F17312" w:rsidRDefault="00F17312" w:rsidP="00F17312">
      <w:pPr>
        <w:pStyle w:val="TF"/>
      </w:pPr>
      <w:r>
        <w:t>Figure 5.3.55.1-1: HostAddr &lt;&lt;choice&gt;&gt; for data types</w:t>
      </w:r>
    </w:p>
    <w:p w14:paraId="651176A2" w14:textId="77777777" w:rsidR="00F17312" w:rsidRDefault="00F17312" w:rsidP="00F17312">
      <w:pPr>
        <w:pStyle w:val="NO"/>
        <w:rPr>
          <w:lang w:eastAsia="zh-CN"/>
        </w:rPr>
      </w:pPr>
      <w:r>
        <w:t xml:space="preserve">NOTE: </w:t>
      </w:r>
      <w:r>
        <w:rPr>
          <w:lang w:eastAsia="zh-CN"/>
        </w:rPr>
        <w:t>The IpAddress can be IPv4 address (See RFC 791 [24]) or IPv6 address (See RFC 2373 [25]). Refer TS 23.003 [5] for Fqdn.</w:t>
      </w:r>
    </w:p>
    <w:p w14:paraId="6A010522" w14:textId="77777777" w:rsidR="00F17312" w:rsidRDefault="00F17312" w:rsidP="00F17312">
      <w:pPr>
        <w:pStyle w:val="Heading3"/>
      </w:pPr>
      <w:bookmarkStart w:id="2956" w:name="_Toc59183003"/>
      <w:bookmarkStart w:id="2957" w:name="_Toc59184469"/>
      <w:bookmarkStart w:id="2958" w:name="_Toc59195404"/>
      <w:bookmarkStart w:id="2959" w:name="_Toc59439831"/>
      <w:bookmarkStart w:id="2960" w:name="_Toc67990254"/>
      <w:r>
        <w:t>5.3.56</w:t>
      </w:r>
      <w:r>
        <w:tab/>
        <w:t>NFInfo &lt;&lt;choice&gt;&gt;</w:t>
      </w:r>
      <w:bookmarkEnd w:id="2956"/>
      <w:bookmarkEnd w:id="2957"/>
      <w:bookmarkEnd w:id="2958"/>
      <w:bookmarkEnd w:id="2959"/>
      <w:bookmarkEnd w:id="2960"/>
    </w:p>
    <w:p w14:paraId="442ED2DA" w14:textId="77777777" w:rsidR="00F17312" w:rsidRDefault="00F17312" w:rsidP="00F17312">
      <w:pPr>
        <w:pStyle w:val="Heading4"/>
      </w:pPr>
      <w:bookmarkStart w:id="2961" w:name="_Toc59183004"/>
      <w:bookmarkStart w:id="2962" w:name="_Toc59184470"/>
      <w:bookmarkStart w:id="2963" w:name="_Toc59195405"/>
      <w:bookmarkStart w:id="2964" w:name="_Toc59439832"/>
      <w:bookmarkStart w:id="2965" w:name="_Toc67990255"/>
      <w:r>
        <w:rPr>
          <w:lang w:eastAsia="zh-CN"/>
        </w:rPr>
        <w:t>5</w:t>
      </w:r>
      <w:r>
        <w:t>.3.56.1</w:t>
      </w:r>
      <w:r>
        <w:tab/>
        <w:t>Definition</w:t>
      </w:r>
      <w:bookmarkEnd w:id="2961"/>
      <w:bookmarkEnd w:id="2962"/>
      <w:bookmarkEnd w:id="2963"/>
      <w:bookmarkEnd w:id="2964"/>
      <w:bookmarkEnd w:id="2965"/>
    </w:p>
    <w:p w14:paraId="535BC571" w14:textId="77777777" w:rsidR="00F17312" w:rsidRDefault="00F17312" w:rsidP="00F17312">
      <w:r>
        <w:t xml:space="preserve">This &lt;&lt;choice&gt;&gt; stereotype represents one of a set of data types as shown in Figure 5.3.56.1-1: NFInfo &lt;&lt;choice&gt;&gt; for data types. </w:t>
      </w:r>
    </w:p>
    <w:p w14:paraId="778B15EA" w14:textId="777B8AD3" w:rsidR="00F17312" w:rsidRDefault="00F17312" w:rsidP="00F17312">
      <w:pPr>
        <w:pStyle w:val="TH"/>
      </w:pPr>
      <w:r>
        <w:object w:dxaOrig="8791" w:dyaOrig="2879" w14:anchorId="03192AC9">
          <v:shape id="_x0000_i1084" type="#_x0000_t75" style="width:439.5pt;height:2in" o:ole="">
            <v:imagedata r:id="rId113" o:title=""/>
          </v:shape>
          <o:OLEObject Type="Embed" ProgID="Word.Picture.8" ShapeID="_x0000_i1084" DrawAspect="Content" ObjectID="_1686057798" r:id="rId114"/>
        </w:object>
      </w:r>
    </w:p>
    <w:p w14:paraId="1245CDF0" w14:textId="2DAB5D75" w:rsidR="00F17312" w:rsidRDefault="00F17312" w:rsidP="00F17312">
      <w:pPr>
        <w:pStyle w:val="TF"/>
      </w:pPr>
      <w:r>
        <w:t>Figure 5.3.56.1-1: NFInfo choice for data types</w:t>
      </w:r>
    </w:p>
    <w:p w14:paraId="1AFA34D4" w14:textId="376EB891" w:rsidR="00F17312" w:rsidRDefault="00F17312" w:rsidP="00F17312">
      <w:pPr>
        <w:pStyle w:val="NO"/>
      </w:pPr>
      <w:r>
        <w:t>NOTE:</w:t>
      </w:r>
      <w:r>
        <w:tab/>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0BC95BD2" w14:textId="77777777" w:rsidR="00F17312" w:rsidRDefault="00F17312" w:rsidP="00F17312">
      <w:pPr>
        <w:pStyle w:val="Heading3"/>
      </w:pPr>
      <w:bookmarkStart w:id="2966" w:name="_Toc59183005"/>
      <w:bookmarkStart w:id="2967" w:name="_Toc59184471"/>
      <w:bookmarkStart w:id="2968" w:name="_Toc59195406"/>
      <w:bookmarkStart w:id="2969" w:name="_Toc59439833"/>
      <w:bookmarkStart w:id="2970" w:name="_Toc67990256"/>
      <w:r>
        <w:t>5.3.57</w:t>
      </w:r>
      <w:r>
        <w:tab/>
        <w:t>UdmInfo &lt;&lt;dataType&gt;&gt;</w:t>
      </w:r>
      <w:bookmarkEnd w:id="2966"/>
      <w:bookmarkEnd w:id="2967"/>
      <w:bookmarkEnd w:id="2968"/>
      <w:bookmarkEnd w:id="2969"/>
      <w:bookmarkEnd w:id="2970"/>
    </w:p>
    <w:p w14:paraId="46D4409C" w14:textId="77777777" w:rsidR="00F17312" w:rsidRDefault="00F17312" w:rsidP="00F17312">
      <w:pPr>
        <w:pStyle w:val="Heading4"/>
      </w:pPr>
      <w:bookmarkStart w:id="2971" w:name="_Toc59183006"/>
      <w:bookmarkStart w:id="2972" w:name="_Toc59184472"/>
      <w:bookmarkStart w:id="2973" w:name="_Toc59195407"/>
      <w:bookmarkStart w:id="2974" w:name="_Toc59439834"/>
      <w:bookmarkStart w:id="2975" w:name="_Toc67990257"/>
      <w:r>
        <w:rPr>
          <w:lang w:eastAsia="zh-CN"/>
        </w:rPr>
        <w:t>5</w:t>
      </w:r>
      <w:r>
        <w:t>.3.57.1</w:t>
      </w:r>
      <w:r>
        <w:tab/>
        <w:t>Definition</w:t>
      </w:r>
      <w:bookmarkEnd w:id="2971"/>
      <w:bookmarkEnd w:id="2972"/>
      <w:bookmarkEnd w:id="2973"/>
      <w:bookmarkEnd w:id="2974"/>
      <w:bookmarkEnd w:id="2975"/>
    </w:p>
    <w:p w14:paraId="57BF78C9" w14:textId="77777777" w:rsidR="00F17312" w:rsidRDefault="00F17312" w:rsidP="00F17312">
      <w:r>
        <w:t xml:space="preserve">This data type represents a generic NFProfile definition (See TS 23.501 [22]). </w:t>
      </w:r>
    </w:p>
    <w:p w14:paraId="6789A83C" w14:textId="1EBD824C" w:rsidR="00F17312" w:rsidRDefault="00F17312" w:rsidP="00F17312">
      <w:pPr>
        <w:pStyle w:val="Heading4"/>
      </w:pPr>
      <w:bookmarkStart w:id="2976" w:name="_Toc59183007"/>
      <w:bookmarkStart w:id="2977" w:name="_Toc59184473"/>
      <w:bookmarkStart w:id="2978" w:name="_Toc59195408"/>
      <w:bookmarkStart w:id="2979" w:name="_Toc59439835"/>
      <w:bookmarkStart w:id="2980" w:name="_Toc67990258"/>
      <w:r>
        <w:rPr>
          <w:lang w:eastAsia="zh-CN"/>
        </w:rPr>
        <w:t>5</w:t>
      </w:r>
      <w:r>
        <w:t>.3.57.2</w:t>
      </w:r>
      <w:r>
        <w:tab/>
        <w:t>Attributes</w:t>
      </w:r>
      <w:bookmarkEnd w:id="2976"/>
      <w:bookmarkEnd w:id="2977"/>
      <w:bookmarkEnd w:id="2978"/>
      <w:bookmarkEnd w:id="2979"/>
      <w:bookmarkEnd w:id="2980"/>
    </w:p>
    <w:p w14:paraId="673C676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7107B375"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707F13F"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76BEC37E" w14:textId="77777777" w:rsidR="00F17312" w:rsidRDefault="00F17312" w:rsidP="00F17312">
            <w:pPr>
              <w:keepNext/>
              <w:keepLines/>
              <w:spacing w:after="0"/>
              <w:jc w:val="center"/>
              <w:rPr>
                <w:rFonts w:ascii="Arial" w:hAnsi="Arial"/>
                <w:b/>
                <w:sz w:val="18"/>
              </w:rPr>
            </w:pPr>
            <w:r>
              <w:rPr>
                <w:rFonts w:ascii="Arial" w:hAnsi="Arial"/>
                <w:b/>
                <w:sz w:val="18"/>
              </w:rPr>
              <w:t>Support Qualifier</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F5EAF2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E72916F"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C422B7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18B1DEC"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460E6E46"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4F7C8FB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78A1E47F"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5C7E2D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1056DC2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6F49847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726C7697"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2A9512B" w14:textId="77777777" w:rsidR="00F17312" w:rsidRDefault="00F17312" w:rsidP="00F17312"/>
    <w:p w14:paraId="249B9B04" w14:textId="77777777" w:rsidR="00F17312" w:rsidRDefault="00F17312" w:rsidP="00F17312">
      <w:pPr>
        <w:pStyle w:val="Heading4"/>
      </w:pPr>
      <w:bookmarkStart w:id="2981" w:name="_Toc59183008"/>
      <w:bookmarkStart w:id="2982" w:name="_Toc59184474"/>
      <w:bookmarkStart w:id="2983" w:name="_Toc59195409"/>
      <w:bookmarkStart w:id="2984" w:name="_Toc59439836"/>
      <w:bookmarkStart w:id="2985" w:name="_Toc67990259"/>
      <w:r>
        <w:t>5.3.57.3</w:t>
      </w:r>
      <w:r>
        <w:tab/>
        <w:t>Attribute constraints</w:t>
      </w:r>
      <w:bookmarkEnd w:id="2981"/>
      <w:bookmarkEnd w:id="2982"/>
      <w:bookmarkEnd w:id="2983"/>
      <w:bookmarkEnd w:id="2984"/>
      <w:bookmarkEnd w:id="2985"/>
    </w:p>
    <w:p w14:paraId="0096AB5E" w14:textId="77777777" w:rsidR="00F17312" w:rsidRDefault="00F17312" w:rsidP="00F17312">
      <w:pPr>
        <w:ind w:left="568"/>
      </w:pPr>
      <w:r>
        <w:t>None</w:t>
      </w:r>
    </w:p>
    <w:p w14:paraId="2F38F07E" w14:textId="77777777" w:rsidR="00F17312" w:rsidRDefault="00F17312" w:rsidP="00F17312">
      <w:pPr>
        <w:pStyle w:val="Heading4"/>
      </w:pPr>
      <w:bookmarkStart w:id="2986" w:name="_Toc59183009"/>
      <w:bookmarkStart w:id="2987" w:name="_Toc59184475"/>
      <w:bookmarkStart w:id="2988" w:name="_Toc59195410"/>
      <w:bookmarkStart w:id="2989" w:name="_Toc59439837"/>
      <w:bookmarkStart w:id="2990" w:name="_Toc67990260"/>
      <w:r>
        <w:rPr>
          <w:lang w:eastAsia="zh-CN"/>
        </w:rPr>
        <w:t>5</w:t>
      </w:r>
      <w:r>
        <w:t>.3.57.4</w:t>
      </w:r>
      <w:r>
        <w:tab/>
        <w:t>Notifications</w:t>
      </w:r>
      <w:bookmarkEnd w:id="2986"/>
      <w:bookmarkEnd w:id="2987"/>
      <w:bookmarkEnd w:id="2988"/>
      <w:bookmarkEnd w:id="2989"/>
      <w:bookmarkEnd w:id="2990"/>
    </w:p>
    <w:p w14:paraId="366EE638" w14:textId="77777777" w:rsidR="00F17312" w:rsidRDefault="00F17312" w:rsidP="00F17312">
      <w:r>
        <w:t xml:space="preserve">The subclause 4.5 of the &lt;&lt;IOC&gt;&gt; using this </w:t>
      </w:r>
      <w:r>
        <w:rPr>
          <w:lang w:eastAsia="zh-CN"/>
        </w:rPr>
        <w:t>&lt;&lt;dataType&gt;&gt; as one of its attributes, shall be applicable</w:t>
      </w:r>
      <w:r>
        <w:t>.</w:t>
      </w:r>
    </w:p>
    <w:p w14:paraId="5782CC85" w14:textId="77777777" w:rsidR="00F17312" w:rsidRDefault="00F17312" w:rsidP="00F17312">
      <w:pPr>
        <w:pStyle w:val="Heading3"/>
      </w:pPr>
      <w:bookmarkStart w:id="2991" w:name="_Toc59183010"/>
      <w:bookmarkStart w:id="2992" w:name="_Toc59184476"/>
      <w:bookmarkStart w:id="2993" w:name="_Toc59195411"/>
      <w:bookmarkStart w:id="2994" w:name="_Toc59439838"/>
      <w:bookmarkStart w:id="2995" w:name="_Toc67990261"/>
      <w:r>
        <w:t>5.3.58</w:t>
      </w:r>
      <w:r>
        <w:tab/>
        <w:t>AusfInfo &lt;&lt;dataType&gt;&gt;</w:t>
      </w:r>
      <w:bookmarkEnd w:id="2991"/>
      <w:bookmarkEnd w:id="2992"/>
      <w:bookmarkEnd w:id="2993"/>
      <w:bookmarkEnd w:id="2994"/>
      <w:bookmarkEnd w:id="2995"/>
    </w:p>
    <w:p w14:paraId="4FECE820" w14:textId="77777777" w:rsidR="00F17312" w:rsidRDefault="00F17312" w:rsidP="00F17312">
      <w:pPr>
        <w:pStyle w:val="Heading4"/>
      </w:pPr>
      <w:bookmarkStart w:id="2996" w:name="_Toc59183011"/>
      <w:bookmarkStart w:id="2997" w:name="_Toc59184477"/>
      <w:bookmarkStart w:id="2998" w:name="_Toc59195412"/>
      <w:bookmarkStart w:id="2999" w:name="_Toc59439839"/>
      <w:bookmarkStart w:id="3000" w:name="_Toc67990262"/>
      <w:r>
        <w:rPr>
          <w:lang w:eastAsia="zh-CN"/>
        </w:rPr>
        <w:t>5</w:t>
      </w:r>
      <w:r>
        <w:t>.3.58.1</w:t>
      </w:r>
      <w:r>
        <w:tab/>
        <w:t>Definition</w:t>
      </w:r>
      <w:bookmarkEnd w:id="2996"/>
      <w:bookmarkEnd w:id="2997"/>
      <w:bookmarkEnd w:id="2998"/>
      <w:bookmarkEnd w:id="2999"/>
      <w:bookmarkEnd w:id="3000"/>
    </w:p>
    <w:p w14:paraId="4E91FD59" w14:textId="77777777" w:rsidR="00F17312" w:rsidRDefault="00F17312" w:rsidP="00F17312">
      <w:r>
        <w:t xml:space="preserve">This data type represents a generic NFProfile definition (See TS 23.501 [22]). </w:t>
      </w:r>
    </w:p>
    <w:p w14:paraId="51B1247C" w14:textId="61FE6855" w:rsidR="00F17312" w:rsidRDefault="00F17312" w:rsidP="00F17312">
      <w:pPr>
        <w:pStyle w:val="Heading4"/>
      </w:pPr>
      <w:bookmarkStart w:id="3001" w:name="_Toc59183012"/>
      <w:bookmarkStart w:id="3002" w:name="_Toc59184478"/>
      <w:bookmarkStart w:id="3003" w:name="_Toc59195413"/>
      <w:bookmarkStart w:id="3004" w:name="_Toc59439840"/>
      <w:bookmarkStart w:id="3005" w:name="_Toc67990263"/>
      <w:r>
        <w:rPr>
          <w:lang w:eastAsia="zh-CN"/>
        </w:rPr>
        <w:t>5</w:t>
      </w:r>
      <w:r>
        <w:t>.3.58.2</w:t>
      </w:r>
      <w:r>
        <w:tab/>
        <w:t>Attributes</w:t>
      </w:r>
      <w:bookmarkEnd w:id="3001"/>
      <w:bookmarkEnd w:id="3002"/>
      <w:bookmarkEnd w:id="3003"/>
      <w:bookmarkEnd w:id="3004"/>
      <w:bookmarkEnd w:id="3005"/>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77777777" w:rsidR="00F17312" w:rsidRDefault="00F17312" w:rsidP="00F17312">
            <w:pPr>
              <w:keepNext/>
              <w:keepLines/>
              <w:spacing w:after="0"/>
              <w:jc w:val="center"/>
              <w:rPr>
                <w:rFonts w:ascii="Arial" w:hAnsi="Arial"/>
                <w:b/>
                <w:sz w:val="18"/>
              </w:rPr>
            </w:pPr>
            <w:r>
              <w:rPr>
                <w:rFonts w:ascii="Arial" w:hAnsi="Arial"/>
                <w:b/>
                <w:sz w:val="18"/>
              </w:rPr>
              <w:t>Support Qualifier</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7715369" w14:textId="77777777" w:rsidR="00F17312" w:rsidRDefault="00F17312" w:rsidP="00F17312"/>
    <w:p w14:paraId="1199BEA3" w14:textId="77777777" w:rsidR="00F17312" w:rsidRDefault="00F17312" w:rsidP="00F17312">
      <w:pPr>
        <w:pStyle w:val="Heading4"/>
      </w:pPr>
      <w:bookmarkStart w:id="3006" w:name="_Toc59183013"/>
      <w:bookmarkStart w:id="3007" w:name="_Toc59184479"/>
      <w:bookmarkStart w:id="3008" w:name="_Toc59195414"/>
      <w:bookmarkStart w:id="3009" w:name="_Toc59439841"/>
      <w:bookmarkStart w:id="3010" w:name="_Toc67990264"/>
      <w:r>
        <w:t>5.3.58.3</w:t>
      </w:r>
      <w:r>
        <w:tab/>
        <w:t>Attribute constraints</w:t>
      </w:r>
      <w:bookmarkEnd w:id="3006"/>
      <w:bookmarkEnd w:id="3007"/>
      <w:bookmarkEnd w:id="3008"/>
      <w:bookmarkEnd w:id="3009"/>
      <w:bookmarkEnd w:id="3010"/>
    </w:p>
    <w:p w14:paraId="52331E5F" w14:textId="77777777" w:rsidR="00F17312" w:rsidRDefault="00F17312" w:rsidP="00F17312">
      <w:r>
        <w:t>None.</w:t>
      </w:r>
    </w:p>
    <w:p w14:paraId="0E211455" w14:textId="77777777" w:rsidR="00F17312" w:rsidRDefault="00F17312" w:rsidP="00F17312">
      <w:pPr>
        <w:pStyle w:val="Heading4"/>
      </w:pPr>
      <w:bookmarkStart w:id="3011" w:name="_Toc59183014"/>
      <w:bookmarkStart w:id="3012" w:name="_Toc59184480"/>
      <w:bookmarkStart w:id="3013" w:name="_Toc59195415"/>
      <w:bookmarkStart w:id="3014" w:name="_Toc59439842"/>
      <w:bookmarkStart w:id="3015" w:name="_Toc67990265"/>
      <w:r>
        <w:rPr>
          <w:lang w:eastAsia="zh-CN"/>
        </w:rPr>
        <w:t>5</w:t>
      </w:r>
      <w:r>
        <w:t>.3.58.4</w:t>
      </w:r>
      <w:r>
        <w:tab/>
        <w:t>Notifications</w:t>
      </w:r>
      <w:bookmarkEnd w:id="3011"/>
      <w:bookmarkEnd w:id="3012"/>
      <w:bookmarkEnd w:id="3013"/>
      <w:bookmarkEnd w:id="3014"/>
      <w:bookmarkEnd w:id="3015"/>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77777777" w:rsidR="00F17312" w:rsidRDefault="00F17312" w:rsidP="00F17312">
      <w:pPr>
        <w:pStyle w:val="Heading3"/>
      </w:pPr>
      <w:bookmarkStart w:id="3016" w:name="_Toc59183015"/>
      <w:bookmarkStart w:id="3017" w:name="_Toc59184481"/>
      <w:bookmarkStart w:id="3018" w:name="_Toc59195416"/>
      <w:bookmarkStart w:id="3019" w:name="_Toc59439843"/>
      <w:bookmarkStart w:id="3020" w:name="_Toc67990266"/>
      <w:r>
        <w:t>5.3.59</w:t>
      </w:r>
      <w:r>
        <w:tab/>
        <w:t>UpfInfo &lt;&lt;dataType&gt;&gt;</w:t>
      </w:r>
      <w:bookmarkEnd w:id="3016"/>
      <w:bookmarkEnd w:id="3017"/>
      <w:bookmarkEnd w:id="3018"/>
      <w:bookmarkEnd w:id="3019"/>
      <w:bookmarkEnd w:id="3020"/>
    </w:p>
    <w:p w14:paraId="378ABA3E" w14:textId="77777777" w:rsidR="00F17312" w:rsidRDefault="00F17312" w:rsidP="00F17312">
      <w:pPr>
        <w:pStyle w:val="Heading4"/>
      </w:pPr>
      <w:bookmarkStart w:id="3021" w:name="_Toc59183016"/>
      <w:bookmarkStart w:id="3022" w:name="_Toc59184482"/>
      <w:bookmarkStart w:id="3023" w:name="_Toc59195417"/>
      <w:bookmarkStart w:id="3024" w:name="_Toc59439844"/>
      <w:bookmarkStart w:id="3025" w:name="_Toc67990267"/>
      <w:r>
        <w:rPr>
          <w:lang w:eastAsia="zh-CN"/>
        </w:rPr>
        <w:t>5</w:t>
      </w:r>
      <w:r>
        <w:t>.3.59.1</w:t>
      </w:r>
      <w:r>
        <w:tab/>
        <w:t>Definition</w:t>
      </w:r>
      <w:bookmarkEnd w:id="3021"/>
      <w:bookmarkEnd w:id="3022"/>
      <w:bookmarkEnd w:id="3023"/>
      <w:bookmarkEnd w:id="3024"/>
      <w:bookmarkEnd w:id="3025"/>
    </w:p>
    <w:p w14:paraId="6017C040" w14:textId="77777777" w:rsidR="00F17312" w:rsidRDefault="00F17312" w:rsidP="00F17312">
      <w:r>
        <w:t xml:space="preserve">This data type represents a generic NFProfile definition (See TS 23.501 [22]). </w:t>
      </w:r>
    </w:p>
    <w:p w14:paraId="0A374E64" w14:textId="78321786" w:rsidR="00F17312" w:rsidRDefault="00F17312" w:rsidP="00F17312">
      <w:pPr>
        <w:pStyle w:val="Heading4"/>
      </w:pPr>
      <w:bookmarkStart w:id="3026" w:name="_Toc59183017"/>
      <w:bookmarkStart w:id="3027" w:name="_Toc59184483"/>
      <w:bookmarkStart w:id="3028" w:name="_Toc59195418"/>
      <w:bookmarkStart w:id="3029" w:name="_Toc59439845"/>
      <w:bookmarkStart w:id="3030" w:name="_Toc67990268"/>
      <w:r>
        <w:rPr>
          <w:lang w:eastAsia="zh-CN"/>
        </w:rPr>
        <w:t>5</w:t>
      </w:r>
      <w:r>
        <w:t>.3.59.2</w:t>
      </w:r>
      <w:r>
        <w:tab/>
        <w:t>Attributes</w:t>
      </w:r>
      <w:bookmarkEnd w:id="3026"/>
      <w:bookmarkEnd w:id="3027"/>
      <w:bookmarkEnd w:id="3028"/>
      <w:bookmarkEnd w:id="3029"/>
      <w:bookmarkEnd w:id="3030"/>
    </w:p>
    <w:p w14:paraId="34BD6CA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80E6A3B"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6C6FE77"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1B1CCE2F" w14:textId="77777777" w:rsidR="00F17312" w:rsidRDefault="00F17312" w:rsidP="00F17312">
            <w:pPr>
              <w:keepNext/>
              <w:keepLines/>
              <w:spacing w:after="0"/>
              <w:jc w:val="center"/>
              <w:rPr>
                <w:rFonts w:ascii="Arial" w:hAnsi="Arial"/>
                <w:b/>
                <w:sz w:val="18"/>
              </w:rPr>
            </w:pPr>
            <w:r>
              <w:rPr>
                <w:rFonts w:ascii="Arial" w:hAnsi="Arial"/>
                <w:b/>
                <w:sz w:val="18"/>
              </w:rPr>
              <w:t>Support Qualifier</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3B1EA85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22C94C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3537BB8"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4BDFFE2"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CA5DC"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7C0E06D6"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smfServingAreas</w:t>
            </w:r>
          </w:p>
        </w:tc>
        <w:tc>
          <w:tcPr>
            <w:tcW w:w="1551" w:type="dxa"/>
            <w:tcBorders>
              <w:top w:val="single" w:sz="4" w:space="0" w:color="auto"/>
              <w:left w:val="single" w:sz="4" w:space="0" w:color="auto"/>
              <w:bottom w:val="single" w:sz="12" w:space="0" w:color="008000"/>
              <w:right w:val="single" w:sz="4" w:space="0" w:color="auto"/>
            </w:tcBorders>
            <w:hideMark/>
          </w:tcPr>
          <w:p w14:paraId="412942C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12" w:space="0" w:color="008000"/>
              <w:right w:val="single" w:sz="4" w:space="0" w:color="auto"/>
            </w:tcBorders>
            <w:hideMark/>
          </w:tcPr>
          <w:p w14:paraId="66F433B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172039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E00DCE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1228297F"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2B03AFA8" w14:textId="77777777" w:rsidR="00F17312" w:rsidRDefault="00F17312" w:rsidP="00F17312"/>
    <w:p w14:paraId="4776857D" w14:textId="77777777" w:rsidR="00F17312" w:rsidRDefault="00F17312" w:rsidP="00F17312">
      <w:pPr>
        <w:pStyle w:val="Heading4"/>
      </w:pPr>
      <w:bookmarkStart w:id="3031" w:name="_Toc59183018"/>
      <w:bookmarkStart w:id="3032" w:name="_Toc59184484"/>
      <w:bookmarkStart w:id="3033" w:name="_Toc59195419"/>
      <w:bookmarkStart w:id="3034" w:name="_Toc59439846"/>
      <w:bookmarkStart w:id="3035" w:name="_Toc67990269"/>
      <w:r>
        <w:t>5.3.59.3</w:t>
      </w:r>
      <w:r>
        <w:tab/>
        <w:t>Attribute constraints</w:t>
      </w:r>
      <w:bookmarkEnd w:id="3031"/>
      <w:bookmarkEnd w:id="3032"/>
      <w:bookmarkEnd w:id="3033"/>
      <w:bookmarkEnd w:id="3034"/>
      <w:bookmarkEnd w:id="3035"/>
    </w:p>
    <w:p w14:paraId="28EBF4DD" w14:textId="77777777" w:rsidR="00F17312" w:rsidRDefault="00F17312" w:rsidP="00F17312">
      <w:r>
        <w:t>None.</w:t>
      </w:r>
    </w:p>
    <w:p w14:paraId="7F1D7DB3" w14:textId="77777777" w:rsidR="00F17312" w:rsidRDefault="00F17312" w:rsidP="00F17312">
      <w:pPr>
        <w:pStyle w:val="Heading4"/>
      </w:pPr>
      <w:bookmarkStart w:id="3036" w:name="_Toc59183019"/>
      <w:bookmarkStart w:id="3037" w:name="_Toc59184485"/>
      <w:bookmarkStart w:id="3038" w:name="_Toc59195420"/>
      <w:bookmarkStart w:id="3039" w:name="_Toc59439847"/>
      <w:bookmarkStart w:id="3040" w:name="_Toc67990270"/>
      <w:r>
        <w:rPr>
          <w:lang w:eastAsia="zh-CN"/>
        </w:rPr>
        <w:t>5</w:t>
      </w:r>
      <w:r>
        <w:t>.3.59.4</w:t>
      </w:r>
      <w:r>
        <w:tab/>
        <w:t>Notifications</w:t>
      </w:r>
      <w:bookmarkEnd w:id="3036"/>
      <w:bookmarkEnd w:id="3037"/>
      <w:bookmarkEnd w:id="3038"/>
      <w:bookmarkEnd w:id="3039"/>
      <w:bookmarkEnd w:id="3040"/>
    </w:p>
    <w:p w14:paraId="296C3DCE" w14:textId="77777777" w:rsidR="00F17312" w:rsidRDefault="00F17312" w:rsidP="00F17312">
      <w:r>
        <w:t xml:space="preserve">The subclause 4.5 of the &lt;&lt;IOC&gt;&gt; using this </w:t>
      </w:r>
      <w:r>
        <w:rPr>
          <w:lang w:eastAsia="zh-CN"/>
        </w:rPr>
        <w:t>&lt;&lt;dataType&gt;&gt; as one of its attributes, shall be applicable</w:t>
      </w:r>
      <w:r>
        <w:t>.</w:t>
      </w:r>
    </w:p>
    <w:p w14:paraId="388BD264" w14:textId="77777777" w:rsidR="00F17312" w:rsidRDefault="00F17312" w:rsidP="00F17312">
      <w:pPr>
        <w:pStyle w:val="Heading3"/>
      </w:pPr>
      <w:bookmarkStart w:id="3041" w:name="_Toc59183020"/>
      <w:bookmarkStart w:id="3042" w:name="_Toc59184486"/>
      <w:bookmarkStart w:id="3043" w:name="_Toc59195421"/>
      <w:bookmarkStart w:id="3044" w:name="_Toc59439848"/>
      <w:bookmarkStart w:id="3045" w:name="_Toc67990271"/>
      <w:r>
        <w:t>5.3.60</w:t>
      </w:r>
      <w:r>
        <w:tab/>
        <w:t>AmfInfo &lt;&lt;dataType&gt;&gt;</w:t>
      </w:r>
      <w:bookmarkEnd w:id="3041"/>
      <w:bookmarkEnd w:id="3042"/>
      <w:bookmarkEnd w:id="3043"/>
      <w:bookmarkEnd w:id="3044"/>
      <w:bookmarkEnd w:id="3045"/>
    </w:p>
    <w:p w14:paraId="671315E6" w14:textId="77777777" w:rsidR="00F17312" w:rsidRDefault="00F17312" w:rsidP="00F17312">
      <w:pPr>
        <w:pStyle w:val="Heading4"/>
      </w:pPr>
      <w:bookmarkStart w:id="3046" w:name="_Toc59183021"/>
      <w:bookmarkStart w:id="3047" w:name="_Toc59184487"/>
      <w:bookmarkStart w:id="3048" w:name="_Toc59195422"/>
      <w:bookmarkStart w:id="3049" w:name="_Toc59439849"/>
      <w:bookmarkStart w:id="3050" w:name="_Toc67990272"/>
      <w:r>
        <w:rPr>
          <w:lang w:eastAsia="zh-CN"/>
        </w:rPr>
        <w:t>5</w:t>
      </w:r>
      <w:r>
        <w:t>.3.60.1</w:t>
      </w:r>
      <w:r>
        <w:tab/>
        <w:t>Definition</w:t>
      </w:r>
      <w:bookmarkEnd w:id="3046"/>
      <w:bookmarkEnd w:id="3047"/>
      <w:bookmarkEnd w:id="3048"/>
      <w:bookmarkEnd w:id="3049"/>
      <w:bookmarkEnd w:id="3050"/>
    </w:p>
    <w:p w14:paraId="623C1502" w14:textId="77777777" w:rsidR="00F17312" w:rsidRDefault="00F17312" w:rsidP="00F17312">
      <w:r>
        <w:t xml:space="preserve">This data type represents AMF specific data in NFProfile definition (See TS 23.501 [22]). </w:t>
      </w:r>
    </w:p>
    <w:p w14:paraId="35FEE29E" w14:textId="0B8C60AA" w:rsidR="00F17312" w:rsidRDefault="00F17312" w:rsidP="00F17312">
      <w:pPr>
        <w:pStyle w:val="Heading4"/>
      </w:pPr>
      <w:bookmarkStart w:id="3051" w:name="_Toc59183022"/>
      <w:bookmarkStart w:id="3052" w:name="_Toc59184488"/>
      <w:bookmarkStart w:id="3053" w:name="_Toc59195423"/>
      <w:bookmarkStart w:id="3054" w:name="_Toc59439850"/>
      <w:bookmarkStart w:id="3055" w:name="_Toc67990273"/>
      <w:r>
        <w:rPr>
          <w:lang w:eastAsia="zh-CN"/>
        </w:rPr>
        <w:t>5</w:t>
      </w:r>
      <w:r>
        <w:t>.3.60.2</w:t>
      </w:r>
      <w:r>
        <w:tab/>
        <w:t>Attributes</w:t>
      </w:r>
      <w:bookmarkEnd w:id="3051"/>
      <w:bookmarkEnd w:id="3052"/>
      <w:bookmarkEnd w:id="3053"/>
      <w:bookmarkEnd w:id="3054"/>
      <w:bookmarkEnd w:id="3055"/>
    </w:p>
    <w:p w14:paraId="2365170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4207248B"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E4888A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FAF9D41" w14:textId="77777777" w:rsidR="00F17312" w:rsidRDefault="00F17312" w:rsidP="00F17312">
            <w:pPr>
              <w:keepNext/>
              <w:keepLines/>
              <w:spacing w:after="0"/>
              <w:jc w:val="center"/>
              <w:rPr>
                <w:rFonts w:ascii="Arial" w:hAnsi="Arial"/>
                <w:b/>
                <w:sz w:val="18"/>
              </w:rPr>
            </w:pPr>
            <w:r>
              <w:rPr>
                <w:rFonts w:ascii="Arial" w:hAnsi="Arial"/>
                <w:b/>
                <w:sz w:val="18"/>
              </w:rPr>
              <w:t>Support Qualifier</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F3082A1"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3104748"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28B8B79"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E724D2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58C23377"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2711C2A3"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priority</w:t>
            </w:r>
          </w:p>
        </w:tc>
        <w:tc>
          <w:tcPr>
            <w:tcW w:w="1551" w:type="dxa"/>
            <w:tcBorders>
              <w:top w:val="single" w:sz="4" w:space="0" w:color="auto"/>
              <w:left w:val="single" w:sz="4" w:space="0" w:color="auto"/>
              <w:bottom w:val="single" w:sz="12" w:space="0" w:color="008000"/>
              <w:right w:val="single" w:sz="4" w:space="0" w:color="auto"/>
            </w:tcBorders>
            <w:hideMark/>
          </w:tcPr>
          <w:p w14:paraId="6F64AE65"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12" w:space="0" w:color="008000"/>
              <w:right w:val="single" w:sz="4" w:space="0" w:color="auto"/>
            </w:tcBorders>
            <w:hideMark/>
          </w:tcPr>
          <w:p w14:paraId="048347F7"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3B6C782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B4ACE4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FD77C24"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2D3D3386" w14:textId="77777777" w:rsidR="00F17312" w:rsidRDefault="00F17312" w:rsidP="00F17312"/>
    <w:p w14:paraId="1FEE669C" w14:textId="77777777" w:rsidR="00F17312" w:rsidRDefault="00F17312" w:rsidP="00F17312">
      <w:pPr>
        <w:pStyle w:val="Heading4"/>
      </w:pPr>
      <w:bookmarkStart w:id="3056" w:name="_Toc59183023"/>
      <w:bookmarkStart w:id="3057" w:name="_Toc59184489"/>
      <w:bookmarkStart w:id="3058" w:name="_Toc59195424"/>
      <w:bookmarkStart w:id="3059" w:name="_Toc59439851"/>
      <w:bookmarkStart w:id="3060" w:name="_Toc67990274"/>
      <w:r>
        <w:t>5.3.60.3</w:t>
      </w:r>
      <w:r>
        <w:tab/>
        <w:t>Attribute constraints</w:t>
      </w:r>
      <w:bookmarkEnd w:id="3056"/>
      <w:bookmarkEnd w:id="3057"/>
      <w:bookmarkEnd w:id="3058"/>
      <w:bookmarkEnd w:id="3059"/>
      <w:bookmarkEnd w:id="3060"/>
    </w:p>
    <w:p w14:paraId="17E33ABA" w14:textId="77777777" w:rsidR="00F17312" w:rsidRDefault="00F17312" w:rsidP="00F17312">
      <w:r>
        <w:t>None.</w:t>
      </w:r>
    </w:p>
    <w:p w14:paraId="0350B310" w14:textId="77777777" w:rsidR="00F17312" w:rsidRDefault="00F17312" w:rsidP="00F17312">
      <w:pPr>
        <w:pStyle w:val="Heading4"/>
      </w:pPr>
      <w:bookmarkStart w:id="3061" w:name="_Toc59183024"/>
      <w:bookmarkStart w:id="3062" w:name="_Toc59184490"/>
      <w:bookmarkStart w:id="3063" w:name="_Toc59195425"/>
      <w:bookmarkStart w:id="3064" w:name="_Toc59439852"/>
      <w:bookmarkStart w:id="3065" w:name="_Toc67990275"/>
      <w:r>
        <w:rPr>
          <w:lang w:eastAsia="zh-CN"/>
        </w:rPr>
        <w:t>5</w:t>
      </w:r>
      <w:r>
        <w:t>.3.60.4</w:t>
      </w:r>
      <w:r>
        <w:tab/>
        <w:t>Notifications</w:t>
      </w:r>
      <w:bookmarkEnd w:id="3061"/>
      <w:bookmarkEnd w:id="3062"/>
      <w:bookmarkEnd w:id="3063"/>
      <w:bookmarkEnd w:id="3064"/>
      <w:bookmarkEnd w:id="3065"/>
    </w:p>
    <w:p w14:paraId="49F216D9" w14:textId="77777777" w:rsidR="00F17312" w:rsidRDefault="00F17312" w:rsidP="00F17312">
      <w:r>
        <w:t xml:space="preserve">The subclause 4.5 of the &lt;&lt;IOC&gt;&gt; using this </w:t>
      </w:r>
      <w:r>
        <w:rPr>
          <w:lang w:eastAsia="zh-CN"/>
        </w:rPr>
        <w:t>&lt;&lt;dataType&gt;&gt; as one of its attributes, shall be applicable</w:t>
      </w:r>
      <w:r>
        <w:t>.</w:t>
      </w:r>
    </w:p>
    <w:p w14:paraId="676358DA" w14:textId="77777777" w:rsidR="00F17312" w:rsidRDefault="00F17312" w:rsidP="00F17312">
      <w:pPr>
        <w:pStyle w:val="Heading3"/>
      </w:pPr>
      <w:bookmarkStart w:id="3066" w:name="_Toc59183025"/>
      <w:bookmarkStart w:id="3067" w:name="_Toc59184491"/>
      <w:bookmarkStart w:id="3068" w:name="_Toc59195426"/>
      <w:bookmarkStart w:id="3069" w:name="_Toc59439853"/>
      <w:bookmarkStart w:id="3070" w:name="_Toc67990276"/>
      <w:r>
        <w:t>5.3.61</w:t>
      </w:r>
      <w:r>
        <w:tab/>
        <w:t>Udrinfo &lt;&lt;dataType&gt;&gt;</w:t>
      </w:r>
      <w:bookmarkEnd w:id="3066"/>
      <w:bookmarkEnd w:id="3067"/>
      <w:bookmarkEnd w:id="3068"/>
      <w:bookmarkEnd w:id="3069"/>
      <w:bookmarkEnd w:id="3070"/>
    </w:p>
    <w:p w14:paraId="695481C1" w14:textId="77777777" w:rsidR="00F17312" w:rsidRDefault="00F17312" w:rsidP="00F17312">
      <w:pPr>
        <w:pStyle w:val="Heading4"/>
      </w:pPr>
      <w:bookmarkStart w:id="3071" w:name="_Toc59183026"/>
      <w:bookmarkStart w:id="3072" w:name="_Toc59184492"/>
      <w:bookmarkStart w:id="3073" w:name="_Toc59195427"/>
      <w:bookmarkStart w:id="3074" w:name="_Toc59439854"/>
      <w:bookmarkStart w:id="3075" w:name="_Toc67990277"/>
      <w:r>
        <w:rPr>
          <w:lang w:eastAsia="zh-CN"/>
        </w:rPr>
        <w:t>5</w:t>
      </w:r>
      <w:r>
        <w:t>.3.61.1</w:t>
      </w:r>
      <w:r>
        <w:tab/>
        <w:t>Definition</w:t>
      </w:r>
      <w:bookmarkEnd w:id="3071"/>
      <w:bookmarkEnd w:id="3072"/>
      <w:bookmarkEnd w:id="3073"/>
      <w:bookmarkEnd w:id="3074"/>
      <w:bookmarkEnd w:id="3075"/>
    </w:p>
    <w:p w14:paraId="6A02ABCB" w14:textId="77777777" w:rsidR="00F17312" w:rsidRDefault="00F17312" w:rsidP="00F17312">
      <w:r>
        <w:t xml:space="preserve">This data type represents UDR specific data in NFProfile definition (See TS 23.501 [22]). </w:t>
      </w:r>
    </w:p>
    <w:p w14:paraId="03856D0E" w14:textId="5BC27018" w:rsidR="00F17312" w:rsidRDefault="00F17312" w:rsidP="00F17312">
      <w:pPr>
        <w:pStyle w:val="Heading4"/>
      </w:pPr>
      <w:bookmarkStart w:id="3076" w:name="_Toc59183027"/>
      <w:bookmarkStart w:id="3077" w:name="_Toc59184493"/>
      <w:bookmarkStart w:id="3078" w:name="_Toc59195428"/>
      <w:bookmarkStart w:id="3079" w:name="_Toc59439855"/>
      <w:bookmarkStart w:id="3080" w:name="_Toc67990278"/>
      <w:r>
        <w:rPr>
          <w:lang w:eastAsia="zh-CN"/>
        </w:rPr>
        <w:t>5</w:t>
      </w:r>
      <w:r>
        <w:t>.3.61.2</w:t>
      </w:r>
      <w:r>
        <w:tab/>
        <w:t>Attributes</w:t>
      </w:r>
      <w:bookmarkEnd w:id="3076"/>
      <w:bookmarkEnd w:id="3077"/>
      <w:bookmarkEnd w:id="3078"/>
      <w:bookmarkEnd w:id="3079"/>
      <w:bookmarkEnd w:id="3080"/>
    </w:p>
    <w:p w14:paraId="4D533105"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44492862"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0B5718D"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BD2024B" w14:textId="77777777" w:rsidR="00F17312" w:rsidRDefault="00F17312" w:rsidP="00F17312">
            <w:pPr>
              <w:keepNext/>
              <w:keepLines/>
              <w:spacing w:after="0"/>
              <w:jc w:val="center"/>
              <w:rPr>
                <w:rFonts w:ascii="Arial" w:hAnsi="Arial"/>
                <w:b/>
                <w:sz w:val="18"/>
              </w:rPr>
            </w:pPr>
            <w:r>
              <w:rPr>
                <w:rFonts w:ascii="Arial" w:hAnsi="Arial"/>
                <w:b/>
                <w:sz w:val="18"/>
              </w:rPr>
              <w:t>Support Qualifier</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2AEC972"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672D7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ECFC44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3AAA35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0E14CAD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9F010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supported</w:t>
            </w:r>
            <w:r>
              <w:rPr>
                <w:rFonts w:ascii="Courier New" w:hAnsi="Courier New" w:cs="Courier New"/>
                <w:sz w:val="18"/>
                <w:lang w:eastAsia="zh-CN"/>
              </w:rPr>
              <w:t>Data</w:t>
            </w:r>
            <w:r>
              <w:rPr>
                <w:rFonts w:ascii="Courier New" w:hAnsi="Courier New" w:cs="Courier New"/>
                <w:sz w:val="18"/>
              </w:rPr>
              <w:t>SetIds</w:t>
            </w:r>
          </w:p>
        </w:tc>
        <w:tc>
          <w:tcPr>
            <w:tcW w:w="1551" w:type="dxa"/>
            <w:tcBorders>
              <w:top w:val="single" w:sz="4" w:space="0" w:color="auto"/>
              <w:left w:val="single" w:sz="4" w:space="0" w:color="auto"/>
              <w:bottom w:val="single" w:sz="4" w:space="0" w:color="auto"/>
              <w:right w:val="single" w:sz="4" w:space="0" w:color="auto"/>
            </w:tcBorders>
            <w:hideMark/>
          </w:tcPr>
          <w:p w14:paraId="7FF76A0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51AC158A"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1C33E8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A4384E2"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B4DADE4"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22F95B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EB73B41"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66690494"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5E1850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7B9EAB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26D26C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4076372D"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469025B6" w14:textId="77777777" w:rsidR="00F17312" w:rsidRDefault="00F17312" w:rsidP="00F17312"/>
    <w:p w14:paraId="23039DD9" w14:textId="77777777" w:rsidR="00F17312" w:rsidRDefault="00F17312" w:rsidP="00F17312">
      <w:pPr>
        <w:pStyle w:val="Heading4"/>
      </w:pPr>
      <w:bookmarkStart w:id="3081" w:name="_Toc59183028"/>
      <w:bookmarkStart w:id="3082" w:name="_Toc59184494"/>
      <w:bookmarkStart w:id="3083" w:name="_Toc59195429"/>
      <w:bookmarkStart w:id="3084" w:name="_Toc59439856"/>
      <w:bookmarkStart w:id="3085" w:name="_Toc67990279"/>
      <w:r>
        <w:t>5.3.61.3</w:t>
      </w:r>
      <w:r>
        <w:tab/>
        <w:t>Attribute constraints</w:t>
      </w:r>
      <w:bookmarkEnd w:id="3081"/>
      <w:bookmarkEnd w:id="3082"/>
      <w:bookmarkEnd w:id="3083"/>
      <w:bookmarkEnd w:id="3084"/>
      <w:bookmarkEnd w:id="3085"/>
    </w:p>
    <w:p w14:paraId="5CCB426E" w14:textId="77777777" w:rsidR="00F17312" w:rsidRDefault="00F17312" w:rsidP="00F17312">
      <w:r>
        <w:t>None.</w:t>
      </w:r>
    </w:p>
    <w:p w14:paraId="7CC0636E" w14:textId="77777777" w:rsidR="00F17312" w:rsidRDefault="00F17312" w:rsidP="00F17312">
      <w:pPr>
        <w:pStyle w:val="Heading4"/>
      </w:pPr>
      <w:bookmarkStart w:id="3086" w:name="_Toc59183029"/>
      <w:bookmarkStart w:id="3087" w:name="_Toc59184495"/>
      <w:bookmarkStart w:id="3088" w:name="_Toc59195430"/>
      <w:bookmarkStart w:id="3089" w:name="_Toc59439857"/>
      <w:bookmarkStart w:id="3090" w:name="_Toc67990280"/>
      <w:r>
        <w:rPr>
          <w:lang w:eastAsia="zh-CN"/>
        </w:rPr>
        <w:t>5</w:t>
      </w:r>
      <w:r>
        <w:t>.3.61.4</w:t>
      </w:r>
      <w:r>
        <w:tab/>
        <w:t>Notifications</w:t>
      </w:r>
      <w:bookmarkEnd w:id="3086"/>
      <w:bookmarkEnd w:id="3087"/>
      <w:bookmarkEnd w:id="3088"/>
      <w:bookmarkEnd w:id="3089"/>
      <w:bookmarkEnd w:id="3090"/>
    </w:p>
    <w:p w14:paraId="7BB35B42" w14:textId="77777777" w:rsidR="00F17312" w:rsidRDefault="00F17312" w:rsidP="00F17312">
      <w:r>
        <w:t xml:space="preserve">The subclause 4.5 of the &lt;&lt;IOC&gt;&gt; using this </w:t>
      </w:r>
      <w:r>
        <w:rPr>
          <w:lang w:eastAsia="zh-CN"/>
        </w:rPr>
        <w:t>&lt;&lt;dataType&gt;&gt; as one of its attributes, shall be applicable</w:t>
      </w:r>
      <w:r>
        <w:t>.</w:t>
      </w:r>
    </w:p>
    <w:p w14:paraId="2AC0ED30" w14:textId="77777777" w:rsidR="00F17312" w:rsidRDefault="00F17312" w:rsidP="00F17312">
      <w:pPr>
        <w:pStyle w:val="Heading3"/>
        <w:rPr>
          <w:lang w:eastAsia="zh-CN"/>
        </w:rPr>
      </w:pPr>
      <w:bookmarkStart w:id="3091" w:name="_Toc59183030"/>
      <w:bookmarkStart w:id="3092" w:name="_Toc59184496"/>
      <w:bookmarkStart w:id="3093" w:name="_Toc59195431"/>
      <w:bookmarkStart w:id="3094" w:name="_Toc59439858"/>
      <w:bookmarkStart w:id="3095" w:name="_Toc67990281"/>
      <w:r>
        <w:rPr>
          <w:lang w:eastAsia="zh-CN"/>
        </w:rPr>
        <w:t>5.3.62</w:t>
      </w:r>
      <w:r>
        <w:rPr>
          <w:lang w:eastAsia="zh-CN"/>
        </w:rPr>
        <w:tab/>
      </w:r>
      <w:r>
        <w:rPr>
          <w:rFonts w:ascii="Courier New" w:hAnsi="Courier New"/>
          <w:lang w:eastAsia="zh-CN"/>
        </w:rPr>
        <w:t>EP_N32</w:t>
      </w:r>
      <w:bookmarkEnd w:id="3091"/>
      <w:bookmarkEnd w:id="3092"/>
      <w:bookmarkEnd w:id="3093"/>
      <w:bookmarkEnd w:id="3094"/>
      <w:bookmarkEnd w:id="3095"/>
    </w:p>
    <w:p w14:paraId="465807CE" w14:textId="77777777" w:rsidR="00F17312" w:rsidRDefault="00F17312" w:rsidP="00F17312">
      <w:pPr>
        <w:pStyle w:val="Heading4"/>
      </w:pPr>
      <w:bookmarkStart w:id="3096" w:name="_Toc59183031"/>
      <w:bookmarkStart w:id="3097" w:name="_Toc59184497"/>
      <w:bookmarkStart w:id="3098" w:name="_Toc59195432"/>
      <w:bookmarkStart w:id="3099" w:name="_Toc59439859"/>
      <w:bookmarkStart w:id="3100" w:name="_Toc67990282"/>
      <w:r>
        <w:rPr>
          <w:lang w:eastAsia="zh-CN"/>
        </w:rPr>
        <w:t>5.3.62</w:t>
      </w:r>
      <w:r>
        <w:t>.1</w:t>
      </w:r>
      <w:r>
        <w:tab/>
        <w:t>Definition</w:t>
      </w:r>
      <w:bookmarkEnd w:id="3096"/>
      <w:bookmarkEnd w:id="3097"/>
      <w:bookmarkEnd w:id="3098"/>
      <w:bookmarkEnd w:id="3099"/>
      <w:bookmarkEnd w:id="3100"/>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3101" w:name="_Toc59183032"/>
      <w:bookmarkStart w:id="3102" w:name="_Toc59184498"/>
      <w:bookmarkStart w:id="3103" w:name="_Toc59195433"/>
      <w:bookmarkStart w:id="3104" w:name="_Toc59439860"/>
      <w:bookmarkStart w:id="3105" w:name="_Toc67990283"/>
      <w:r>
        <w:rPr>
          <w:lang w:eastAsia="zh-CN"/>
        </w:rPr>
        <w:t>5.3.62</w:t>
      </w:r>
      <w:r>
        <w:t>.2</w:t>
      </w:r>
      <w:r>
        <w:tab/>
        <w:t>Attributes</w:t>
      </w:r>
      <w:bookmarkEnd w:id="3101"/>
      <w:bookmarkEnd w:id="3102"/>
      <w:bookmarkEnd w:id="3103"/>
      <w:bookmarkEnd w:id="3104"/>
      <w:bookmarkEnd w:id="3105"/>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77777777" w:rsidR="00F17312" w:rsidRDefault="00F17312" w:rsidP="00F1731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106" w:name="_Toc59183033"/>
      <w:bookmarkStart w:id="3107" w:name="_Toc59184499"/>
      <w:bookmarkStart w:id="3108" w:name="_Toc59195434"/>
      <w:bookmarkStart w:id="3109" w:name="_Toc59439861"/>
      <w:bookmarkStart w:id="3110" w:name="_Toc67990284"/>
    </w:p>
    <w:p w14:paraId="3A5552E6" w14:textId="77777777" w:rsidR="00F17312" w:rsidRDefault="00F17312" w:rsidP="00F17312">
      <w:pPr>
        <w:pStyle w:val="Heading4"/>
      </w:pPr>
      <w:r>
        <w:rPr>
          <w:lang w:eastAsia="zh-CN"/>
        </w:rPr>
        <w:t>5</w:t>
      </w:r>
      <w:r>
        <w:t>.3.62.3</w:t>
      </w:r>
      <w:r>
        <w:tab/>
        <w:t>Attribute constraints</w:t>
      </w:r>
      <w:bookmarkEnd w:id="3106"/>
      <w:bookmarkEnd w:id="3107"/>
      <w:bookmarkEnd w:id="3108"/>
      <w:bookmarkEnd w:id="3109"/>
      <w:bookmarkEnd w:id="3110"/>
    </w:p>
    <w:p w14:paraId="765A226F" w14:textId="77777777" w:rsidR="00F17312" w:rsidRDefault="00F17312" w:rsidP="00F17312">
      <w:r>
        <w:t>None.</w:t>
      </w:r>
    </w:p>
    <w:p w14:paraId="7AE7F734" w14:textId="77777777" w:rsidR="00F17312" w:rsidRDefault="00F17312" w:rsidP="00F17312">
      <w:pPr>
        <w:pStyle w:val="Heading4"/>
      </w:pPr>
      <w:bookmarkStart w:id="3111" w:name="_Toc59183034"/>
      <w:bookmarkStart w:id="3112" w:name="_Toc59184500"/>
      <w:bookmarkStart w:id="3113" w:name="_Toc59195435"/>
      <w:bookmarkStart w:id="3114" w:name="_Toc59439862"/>
      <w:bookmarkStart w:id="3115" w:name="_Toc67990285"/>
      <w:r>
        <w:rPr>
          <w:lang w:eastAsia="zh-CN"/>
        </w:rPr>
        <w:t>5</w:t>
      </w:r>
      <w:r>
        <w:t>.3.62.4</w:t>
      </w:r>
      <w:r>
        <w:tab/>
        <w:t>Notifications</w:t>
      </w:r>
      <w:bookmarkEnd w:id="3111"/>
      <w:bookmarkEnd w:id="3112"/>
      <w:bookmarkEnd w:id="3113"/>
      <w:bookmarkEnd w:id="3114"/>
      <w:bookmarkEnd w:id="3115"/>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116" w:name="_Toc59183035"/>
      <w:bookmarkStart w:id="3117" w:name="_Toc59184501"/>
      <w:bookmarkStart w:id="3118" w:name="_Toc59195436"/>
      <w:bookmarkStart w:id="3119" w:name="_Toc59439863"/>
      <w:bookmarkStart w:id="3120" w:name="_Toc67990286"/>
      <w:r>
        <w:rPr>
          <w:lang w:eastAsia="zh-CN"/>
        </w:rPr>
        <w:t>5.3.63</w:t>
      </w:r>
      <w:r>
        <w:rPr>
          <w:lang w:eastAsia="zh-CN"/>
        </w:rPr>
        <w:tab/>
      </w:r>
      <w:r>
        <w:rPr>
          <w:rFonts w:ascii="Courier New" w:hAnsi="Courier New"/>
          <w:lang w:eastAsia="zh-CN"/>
        </w:rPr>
        <w:t>ExternalSEPPFunction</w:t>
      </w:r>
      <w:bookmarkEnd w:id="3116"/>
      <w:bookmarkEnd w:id="3117"/>
      <w:bookmarkEnd w:id="3118"/>
      <w:bookmarkEnd w:id="3119"/>
      <w:bookmarkEnd w:id="3120"/>
    </w:p>
    <w:p w14:paraId="071C43B7" w14:textId="77777777" w:rsidR="00F17312" w:rsidRDefault="00F17312" w:rsidP="00F17312">
      <w:pPr>
        <w:pStyle w:val="Heading4"/>
      </w:pPr>
      <w:bookmarkStart w:id="3121" w:name="_Toc59183036"/>
      <w:bookmarkStart w:id="3122" w:name="_Toc59184502"/>
      <w:bookmarkStart w:id="3123" w:name="_Toc59195437"/>
      <w:bookmarkStart w:id="3124" w:name="_Toc59439864"/>
      <w:bookmarkStart w:id="3125" w:name="_Toc67990287"/>
      <w:r>
        <w:rPr>
          <w:lang w:eastAsia="zh-CN"/>
        </w:rPr>
        <w:t>5.3.63</w:t>
      </w:r>
      <w:r>
        <w:t>.1</w:t>
      </w:r>
      <w:r>
        <w:tab/>
        <w:t>Definition</w:t>
      </w:r>
      <w:bookmarkEnd w:id="3121"/>
      <w:bookmarkEnd w:id="3122"/>
      <w:bookmarkEnd w:id="3123"/>
      <w:bookmarkEnd w:id="3124"/>
      <w:bookmarkEnd w:id="3125"/>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3126" w:name="_Toc59183037"/>
      <w:bookmarkStart w:id="3127" w:name="_Toc59184503"/>
      <w:bookmarkStart w:id="3128" w:name="_Toc59195438"/>
      <w:bookmarkStart w:id="3129" w:name="_Toc59439865"/>
      <w:bookmarkStart w:id="3130" w:name="_Toc67990288"/>
      <w:r>
        <w:rPr>
          <w:lang w:eastAsia="zh-CN"/>
        </w:rPr>
        <w:t>5.3.63</w:t>
      </w:r>
      <w:r>
        <w:t>.2</w:t>
      </w:r>
      <w:r>
        <w:tab/>
        <w:t>Attributes</w:t>
      </w:r>
      <w:bookmarkEnd w:id="3126"/>
      <w:bookmarkEnd w:id="3127"/>
      <w:bookmarkEnd w:id="3128"/>
      <w:bookmarkEnd w:id="3129"/>
      <w:bookmarkEnd w:id="3130"/>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77777777" w:rsidR="00F17312" w:rsidRDefault="00F17312" w:rsidP="00F17312">
            <w:pPr>
              <w:pStyle w:val="TAH"/>
            </w:pPr>
            <w:r>
              <w:t>Support Qualifier</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131" w:name="_Toc59183038"/>
      <w:bookmarkStart w:id="3132" w:name="_Toc59184504"/>
      <w:bookmarkStart w:id="3133" w:name="_Toc59195439"/>
      <w:bookmarkStart w:id="3134" w:name="_Toc59439866"/>
      <w:bookmarkStart w:id="3135" w:name="_Toc67990289"/>
    </w:p>
    <w:p w14:paraId="1D52C5C1" w14:textId="77777777" w:rsidR="00F17312" w:rsidRDefault="00F17312" w:rsidP="00F17312">
      <w:pPr>
        <w:pStyle w:val="Heading4"/>
      </w:pPr>
      <w:r>
        <w:rPr>
          <w:lang w:eastAsia="zh-CN"/>
        </w:rPr>
        <w:t>5.3.63</w:t>
      </w:r>
      <w:r>
        <w:t>.3</w:t>
      </w:r>
      <w:r>
        <w:tab/>
        <w:t>Attribute constraints</w:t>
      </w:r>
      <w:bookmarkEnd w:id="3131"/>
      <w:bookmarkEnd w:id="3132"/>
      <w:bookmarkEnd w:id="3133"/>
      <w:bookmarkEnd w:id="3134"/>
      <w:bookmarkEnd w:id="3135"/>
    </w:p>
    <w:p w14:paraId="0B794965" w14:textId="77777777" w:rsidR="00F17312" w:rsidRDefault="00F17312" w:rsidP="00F17312">
      <w:r>
        <w:t>None.</w:t>
      </w:r>
    </w:p>
    <w:p w14:paraId="470157B8" w14:textId="77777777" w:rsidR="00F17312" w:rsidRDefault="00F17312" w:rsidP="00F17312">
      <w:pPr>
        <w:pStyle w:val="Heading4"/>
      </w:pPr>
      <w:bookmarkStart w:id="3136" w:name="_Toc59183039"/>
      <w:bookmarkStart w:id="3137" w:name="_Toc59184505"/>
      <w:bookmarkStart w:id="3138" w:name="_Toc59195440"/>
      <w:bookmarkStart w:id="3139" w:name="_Toc59439867"/>
      <w:bookmarkStart w:id="3140" w:name="_Toc67990290"/>
      <w:r>
        <w:rPr>
          <w:lang w:eastAsia="zh-CN"/>
        </w:rPr>
        <w:t>5.3.63</w:t>
      </w:r>
      <w:r>
        <w:t>.4</w:t>
      </w:r>
      <w:r>
        <w:tab/>
        <w:t>Notifications</w:t>
      </w:r>
      <w:bookmarkEnd w:id="3136"/>
      <w:bookmarkEnd w:id="3137"/>
      <w:bookmarkEnd w:id="3138"/>
      <w:bookmarkEnd w:id="3139"/>
      <w:bookmarkEnd w:id="3140"/>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141" w:name="_Toc59183040"/>
      <w:bookmarkStart w:id="3142" w:name="_Toc59184506"/>
      <w:bookmarkStart w:id="3143" w:name="_Toc59195441"/>
      <w:bookmarkStart w:id="3144" w:name="_Toc59439868"/>
      <w:bookmarkStart w:id="3145" w:name="_Toc67990291"/>
      <w:r>
        <w:rPr>
          <w:lang w:eastAsia="zh-CN"/>
        </w:rPr>
        <w:t>5.3.64</w:t>
      </w:r>
      <w:r>
        <w:rPr>
          <w:lang w:eastAsia="zh-CN"/>
        </w:rPr>
        <w:tab/>
      </w:r>
      <w:r>
        <w:rPr>
          <w:rFonts w:ascii="Courier New" w:hAnsi="Courier New"/>
          <w:lang w:eastAsia="zh-CN"/>
        </w:rPr>
        <w:t>SEPPFunction &lt;&lt;ProxyClass&gt;&gt;</w:t>
      </w:r>
      <w:bookmarkEnd w:id="3141"/>
      <w:bookmarkEnd w:id="3142"/>
      <w:bookmarkEnd w:id="3143"/>
      <w:bookmarkEnd w:id="3144"/>
      <w:bookmarkEnd w:id="3145"/>
    </w:p>
    <w:p w14:paraId="5928321D" w14:textId="77777777" w:rsidR="00F17312" w:rsidRDefault="00F17312" w:rsidP="00F17312">
      <w:pPr>
        <w:pStyle w:val="Heading4"/>
      </w:pPr>
      <w:bookmarkStart w:id="3146" w:name="_Toc59183041"/>
      <w:bookmarkStart w:id="3147" w:name="_Toc59184507"/>
      <w:bookmarkStart w:id="3148" w:name="_Toc59195442"/>
      <w:bookmarkStart w:id="3149" w:name="_Toc59439869"/>
      <w:bookmarkStart w:id="3150" w:name="_Toc67990292"/>
      <w:r>
        <w:rPr>
          <w:lang w:eastAsia="zh-CN"/>
        </w:rPr>
        <w:t>5.3.64</w:t>
      </w:r>
      <w:r>
        <w:t>.1</w:t>
      </w:r>
      <w:r>
        <w:tab/>
        <w:t>Definition</w:t>
      </w:r>
      <w:bookmarkEnd w:id="3146"/>
      <w:bookmarkEnd w:id="3147"/>
      <w:bookmarkEnd w:id="3148"/>
      <w:bookmarkEnd w:id="3149"/>
      <w:bookmarkEnd w:id="3150"/>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3151" w:name="_Toc59183042"/>
      <w:bookmarkStart w:id="3152" w:name="_Toc59184508"/>
      <w:bookmarkStart w:id="3153" w:name="_Toc59195443"/>
      <w:bookmarkStart w:id="3154" w:name="_Toc59439870"/>
      <w:bookmarkStart w:id="3155" w:name="_Toc67990293"/>
      <w:r>
        <w:rPr>
          <w:lang w:eastAsia="zh-CN"/>
        </w:rPr>
        <w:t>5.3.64</w:t>
      </w:r>
      <w:r>
        <w:t>.2</w:t>
      </w:r>
      <w:r>
        <w:tab/>
        <w:t>Attributes</w:t>
      </w:r>
      <w:bookmarkEnd w:id="3151"/>
      <w:bookmarkEnd w:id="3152"/>
      <w:bookmarkEnd w:id="3153"/>
      <w:bookmarkEnd w:id="3154"/>
      <w:bookmarkEnd w:id="3155"/>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3156" w:name="_Toc59183043"/>
      <w:bookmarkStart w:id="3157" w:name="_Toc59184509"/>
      <w:bookmarkStart w:id="3158" w:name="_Toc59195444"/>
      <w:bookmarkStart w:id="3159" w:name="_Toc59439871"/>
      <w:bookmarkStart w:id="3160" w:name="_Toc67990294"/>
      <w:r>
        <w:rPr>
          <w:lang w:eastAsia="zh-CN"/>
        </w:rPr>
        <w:t>5.3.64</w:t>
      </w:r>
      <w:r>
        <w:t>.3</w:t>
      </w:r>
      <w:r>
        <w:tab/>
        <w:t>Attribute constraints</w:t>
      </w:r>
      <w:bookmarkEnd w:id="3156"/>
      <w:bookmarkEnd w:id="3157"/>
      <w:bookmarkEnd w:id="3158"/>
      <w:bookmarkEnd w:id="3159"/>
      <w:bookmarkEnd w:id="3160"/>
    </w:p>
    <w:p w14:paraId="4115F7A3" w14:textId="77777777" w:rsidR="00F17312" w:rsidRDefault="00F17312" w:rsidP="00F17312">
      <w:r>
        <w:t>See respective IOCs.</w:t>
      </w:r>
    </w:p>
    <w:p w14:paraId="02CA0CB3" w14:textId="77777777" w:rsidR="00F17312" w:rsidRDefault="00F17312" w:rsidP="00F17312">
      <w:pPr>
        <w:pStyle w:val="Heading4"/>
      </w:pPr>
      <w:bookmarkStart w:id="3161" w:name="_Toc59183044"/>
      <w:bookmarkStart w:id="3162" w:name="_Toc59184510"/>
      <w:bookmarkStart w:id="3163" w:name="_Toc59195445"/>
      <w:bookmarkStart w:id="3164" w:name="_Toc59439872"/>
      <w:bookmarkStart w:id="3165" w:name="_Toc67990295"/>
      <w:r>
        <w:rPr>
          <w:lang w:eastAsia="zh-CN"/>
        </w:rPr>
        <w:t>5.3.64</w:t>
      </w:r>
      <w:r>
        <w:t>.4</w:t>
      </w:r>
      <w:r>
        <w:tab/>
        <w:t>Notifications</w:t>
      </w:r>
      <w:bookmarkEnd w:id="3161"/>
      <w:bookmarkEnd w:id="3162"/>
      <w:bookmarkEnd w:id="3163"/>
      <w:bookmarkEnd w:id="3164"/>
      <w:bookmarkEnd w:id="3165"/>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166" w:name="_Toc59183045"/>
      <w:bookmarkStart w:id="3167" w:name="_Toc59184511"/>
      <w:bookmarkStart w:id="3168" w:name="_Toc59195446"/>
      <w:bookmarkStart w:id="3169" w:name="_Toc59439873"/>
      <w:bookmarkStart w:id="3170" w:name="_Toc67990296"/>
      <w:r>
        <w:rPr>
          <w:rFonts w:cs="Arial"/>
          <w:lang w:eastAsia="zh-CN"/>
        </w:rPr>
        <w:t>5.3.65</w:t>
      </w:r>
      <w:r>
        <w:rPr>
          <w:rFonts w:cs="Arial"/>
          <w:lang w:eastAsia="zh-CN"/>
        </w:rPr>
        <w:tab/>
      </w:r>
      <w:r>
        <w:rPr>
          <w:rFonts w:ascii="Courier New" w:hAnsi="Courier New"/>
        </w:rPr>
        <w:t>NEFFunction</w:t>
      </w:r>
      <w:bookmarkEnd w:id="3166"/>
      <w:bookmarkEnd w:id="3167"/>
      <w:bookmarkEnd w:id="3168"/>
      <w:bookmarkEnd w:id="3169"/>
      <w:bookmarkEnd w:id="3170"/>
    </w:p>
    <w:p w14:paraId="6398C9AB" w14:textId="77777777" w:rsidR="00F17312" w:rsidRDefault="00F17312" w:rsidP="00F17312">
      <w:pPr>
        <w:pStyle w:val="Heading4"/>
      </w:pPr>
      <w:bookmarkStart w:id="3171" w:name="_Toc59183046"/>
      <w:bookmarkStart w:id="3172" w:name="_Toc59184512"/>
      <w:bookmarkStart w:id="3173" w:name="_Toc59195447"/>
      <w:bookmarkStart w:id="3174" w:name="_Toc59439874"/>
      <w:bookmarkStart w:id="3175" w:name="_Toc67990297"/>
      <w:r>
        <w:rPr>
          <w:lang w:eastAsia="zh-CN"/>
        </w:rPr>
        <w:t>5.3</w:t>
      </w:r>
      <w:r>
        <w:t>.65.1</w:t>
      </w:r>
      <w:r>
        <w:tab/>
        <w:t>Definition</w:t>
      </w:r>
      <w:bookmarkEnd w:id="3171"/>
      <w:bookmarkEnd w:id="3172"/>
      <w:bookmarkEnd w:id="3173"/>
      <w:bookmarkEnd w:id="3174"/>
      <w:bookmarkEnd w:id="3175"/>
    </w:p>
    <w:p w14:paraId="777D8CD2" w14:textId="77777777" w:rsidR="00F17312" w:rsidRDefault="00F17312" w:rsidP="00F17312">
      <w:r>
        <w:t xml:space="preserve">This IOC represents the NEF function in 5GC. For more information about the NEF, see 3GPP TS 23.501 [2]. </w:t>
      </w:r>
    </w:p>
    <w:p w14:paraId="26903D1E" w14:textId="77777777" w:rsidR="00F17312" w:rsidRDefault="00F17312" w:rsidP="00F17312">
      <w:pPr>
        <w:pStyle w:val="Heading4"/>
      </w:pPr>
      <w:bookmarkStart w:id="3176" w:name="_Toc59183047"/>
      <w:bookmarkStart w:id="3177" w:name="_Toc59184513"/>
      <w:bookmarkStart w:id="3178" w:name="_Toc59195448"/>
      <w:bookmarkStart w:id="3179" w:name="_Toc59439875"/>
      <w:bookmarkStart w:id="3180" w:name="_Toc67990298"/>
      <w:r>
        <w:t>5.3.65.2</w:t>
      </w:r>
      <w:r>
        <w:tab/>
        <w:t>Attributes</w:t>
      </w:r>
      <w:bookmarkEnd w:id="3176"/>
      <w:bookmarkEnd w:id="3177"/>
      <w:bookmarkEnd w:id="3178"/>
      <w:bookmarkEnd w:id="3179"/>
      <w:bookmarkEnd w:id="3180"/>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1BFD3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5BBBBC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E1FFCB0" w14:textId="77777777" w:rsidR="00F17312" w:rsidRDefault="00F17312" w:rsidP="00F17312">
            <w:pPr>
              <w:pStyle w:val="TAH"/>
            </w:pPr>
            <w:r>
              <w:t>Support Qualifier</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C2DD0A4"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AA023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23BB4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D3FDE2" w14:textId="77777777" w:rsidR="00F17312" w:rsidRDefault="00F17312" w:rsidP="00F17312">
            <w:pPr>
              <w:pStyle w:val="TAH"/>
            </w:pPr>
            <w:r>
              <w:t>isNotifyable</w:t>
            </w:r>
          </w:p>
        </w:tc>
      </w:tr>
      <w:tr w:rsidR="00F17312" w14:paraId="23470D1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2817A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820DF1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01AC1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813744"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131DFC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62B859" w14:textId="77777777" w:rsidR="00F17312" w:rsidRDefault="00F17312" w:rsidP="00F17312">
            <w:pPr>
              <w:pStyle w:val="TAL"/>
              <w:jc w:val="center"/>
            </w:pPr>
            <w:r>
              <w:rPr>
                <w:rFonts w:cs="Arial"/>
                <w:lang w:eastAsia="zh-CN"/>
              </w:rPr>
              <w:t>T</w:t>
            </w:r>
          </w:p>
        </w:tc>
      </w:tr>
      <w:tr w:rsidR="00F17312" w14:paraId="2CF7B92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7CF09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5C9DC03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AE371E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29614D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AA7F7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E86F03" w14:textId="77777777" w:rsidR="00F17312" w:rsidRDefault="00F17312" w:rsidP="00F17312">
            <w:pPr>
              <w:pStyle w:val="TAC"/>
            </w:pPr>
            <w:r>
              <w:rPr>
                <w:rFonts w:cs="Arial"/>
                <w:lang w:eastAsia="zh-CN"/>
              </w:rPr>
              <w:t>T</w:t>
            </w:r>
          </w:p>
        </w:tc>
      </w:tr>
      <w:tr w:rsidR="00F17312" w14:paraId="732590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6880A8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C09B2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05DC04"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D6539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52261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C36F7" w14:textId="77777777" w:rsidR="00F17312" w:rsidRDefault="00F17312" w:rsidP="00F17312">
            <w:pPr>
              <w:pStyle w:val="TAC"/>
              <w:rPr>
                <w:rFonts w:cs="Arial"/>
                <w:lang w:eastAsia="zh-CN"/>
              </w:rPr>
            </w:pPr>
            <w:r>
              <w:rPr>
                <w:rFonts w:cs="Arial"/>
                <w:lang w:eastAsia="zh-CN"/>
              </w:rPr>
              <w:t>T</w:t>
            </w:r>
          </w:p>
        </w:tc>
      </w:tr>
      <w:tr w:rsidR="00F17312" w14:paraId="6A32E19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318DE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6C0F1C8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5BD1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EF3CA5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9A61AC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5F61AC" w14:textId="77777777" w:rsidR="00F17312" w:rsidRDefault="00F17312" w:rsidP="00F17312">
            <w:pPr>
              <w:pStyle w:val="TAL"/>
              <w:jc w:val="center"/>
            </w:pPr>
            <w:r>
              <w:rPr>
                <w:rFonts w:cs="Arial"/>
                <w:lang w:eastAsia="zh-CN"/>
              </w:rPr>
              <w:t>T</w:t>
            </w:r>
          </w:p>
        </w:tc>
      </w:tr>
      <w:tr w:rsidR="00F17312" w14:paraId="6D6672D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D05637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isINEF</w:t>
            </w:r>
          </w:p>
        </w:tc>
        <w:tc>
          <w:tcPr>
            <w:tcW w:w="1213" w:type="dxa"/>
            <w:tcBorders>
              <w:top w:val="single" w:sz="4" w:space="0" w:color="auto"/>
              <w:left w:val="single" w:sz="4" w:space="0" w:color="auto"/>
              <w:bottom w:val="single" w:sz="4" w:space="0" w:color="auto"/>
              <w:right w:val="single" w:sz="4" w:space="0" w:color="auto"/>
            </w:tcBorders>
            <w:hideMark/>
          </w:tcPr>
          <w:p w14:paraId="12C52DD0" w14:textId="77777777" w:rsidR="00F17312" w:rsidRDefault="00F17312" w:rsidP="00F17312">
            <w:pPr>
              <w:pStyle w:val="TAL"/>
              <w:jc w:val="center"/>
            </w:pPr>
            <w:r>
              <w:t>O</w:t>
            </w:r>
          </w:p>
        </w:tc>
        <w:tc>
          <w:tcPr>
            <w:tcW w:w="1234" w:type="dxa"/>
            <w:tcBorders>
              <w:top w:val="single" w:sz="4" w:space="0" w:color="auto"/>
              <w:left w:val="single" w:sz="4" w:space="0" w:color="auto"/>
              <w:bottom w:val="single" w:sz="4" w:space="0" w:color="auto"/>
              <w:right w:val="single" w:sz="4" w:space="0" w:color="auto"/>
            </w:tcBorders>
            <w:hideMark/>
          </w:tcPr>
          <w:p w14:paraId="317B41C8"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97587E" w14:textId="77777777" w:rsidR="00F17312" w:rsidRDefault="00F17312" w:rsidP="00F17312">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292AB483" w14:textId="77777777" w:rsidR="00F17312" w:rsidRDefault="00F17312" w:rsidP="00F17312">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665BDE27" w14:textId="77777777" w:rsidR="00F17312" w:rsidRDefault="00F17312" w:rsidP="00F17312">
            <w:pPr>
              <w:pStyle w:val="TAL"/>
              <w:jc w:val="center"/>
            </w:pPr>
            <w:r>
              <w:t>F</w:t>
            </w:r>
          </w:p>
        </w:tc>
      </w:tr>
      <w:tr w:rsidR="00F17312" w14:paraId="3369D6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0281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341F354D"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4CAC3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478246F" w14:textId="77777777" w:rsidR="00F17312" w:rsidRDefault="00F17312" w:rsidP="00F17312">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601A775C" w14:textId="77777777" w:rsidR="00F17312" w:rsidRDefault="00F17312" w:rsidP="00F17312">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261F7BC" w14:textId="77777777" w:rsidR="00F17312" w:rsidRDefault="00F17312" w:rsidP="00F17312">
            <w:pPr>
              <w:pStyle w:val="TAL"/>
              <w:jc w:val="center"/>
            </w:pPr>
            <w:r>
              <w:t>F</w:t>
            </w:r>
          </w:p>
        </w:tc>
      </w:tr>
    </w:tbl>
    <w:p w14:paraId="07FFFBDA" w14:textId="77777777" w:rsidR="00F17312" w:rsidRDefault="00F17312" w:rsidP="00F17312">
      <w:bookmarkStart w:id="3181" w:name="_Toc59183048"/>
      <w:bookmarkStart w:id="3182" w:name="_Toc59184514"/>
      <w:bookmarkStart w:id="3183" w:name="_Toc59195449"/>
      <w:bookmarkStart w:id="3184" w:name="_Toc59439876"/>
      <w:bookmarkStart w:id="3185" w:name="_Toc67990299"/>
    </w:p>
    <w:p w14:paraId="7E452973" w14:textId="6CDAE9F5" w:rsidR="00F17312" w:rsidRDefault="00F17312" w:rsidP="00F17312">
      <w:pPr>
        <w:pStyle w:val="Heading4"/>
      </w:pPr>
      <w:r>
        <w:t>5.3.65.3</w:t>
      </w:r>
      <w:r>
        <w:tab/>
        <w:t>Attribute constraints</w:t>
      </w:r>
      <w:bookmarkEnd w:id="3181"/>
      <w:bookmarkEnd w:id="3182"/>
      <w:bookmarkEnd w:id="3183"/>
      <w:bookmarkEnd w:id="3184"/>
      <w:bookmarkEnd w:id="3185"/>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bl>
    <w:p w14:paraId="60FDE9D2" w14:textId="77777777" w:rsidR="00F17312" w:rsidRDefault="00F17312" w:rsidP="00F17312">
      <w:bookmarkStart w:id="3186" w:name="_Toc59183049"/>
      <w:bookmarkStart w:id="3187" w:name="_Toc59184515"/>
      <w:bookmarkStart w:id="3188" w:name="_Toc59195450"/>
      <w:bookmarkStart w:id="3189" w:name="_Toc59439877"/>
      <w:bookmarkStart w:id="3190" w:name="_Toc67990300"/>
    </w:p>
    <w:p w14:paraId="14D814B1" w14:textId="77777777" w:rsidR="00F17312" w:rsidRDefault="00F17312" w:rsidP="00F17312">
      <w:pPr>
        <w:pStyle w:val="Heading4"/>
      </w:pPr>
      <w:r>
        <w:rPr>
          <w:lang w:eastAsia="zh-CN"/>
        </w:rPr>
        <w:t>5</w:t>
      </w:r>
      <w:r>
        <w:t>.3.65.4</w:t>
      </w:r>
      <w:r>
        <w:tab/>
        <w:t>Notifications</w:t>
      </w:r>
      <w:bookmarkEnd w:id="3186"/>
      <w:bookmarkEnd w:id="3187"/>
      <w:bookmarkEnd w:id="3188"/>
      <w:bookmarkEnd w:id="3189"/>
      <w:bookmarkEnd w:id="3190"/>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191" w:name="_Toc59183050"/>
      <w:bookmarkStart w:id="3192" w:name="_Toc59184516"/>
      <w:bookmarkStart w:id="3193" w:name="_Toc59195451"/>
      <w:bookmarkStart w:id="3194" w:name="_Toc59439878"/>
      <w:bookmarkStart w:id="3195" w:name="_Toc67990301"/>
      <w:r>
        <w:rPr>
          <w:lang w:eastAsia="zh-CN"/>
        </w:rPr>
        <w:t>5.3.66</w:t>
      </w:r>
      <w:r>
        <w:rPr>
          <w:lang w:eastAsia="zh-CN"/>
        </w:rPr>
        <w:tab/>
      </w:r>
      <w:r>
        <w:rPr>
          <w:rFonts w:ascii="Courier New" w:hAnsi="Courier New"/>
          <w:lang w:eastAsia="zh-CN"/>
        </w:rPr>
        <w:t>SCPFunction</w:t>
      </w:r>
      <w:bookmarkEnd w:id="3191"/>
      <w:bookmarkEnd w:id="3192"/>
      <w:bookmarkEnd w:id="3193"/>
      <w:bookmarkEnd w:id="3194"/>
      <w:bookmarkEnd w:id="3195"/>
    </w:p>
    <w:p w14:paraId="1BF7038A" w14:textId="77777777" w:rsidR="00F17312" w:rsidRDefault="00F17312" w:rsidP="00F17312">
      <w:pPr>
        <w:pStyle w:val="Heading4"/>
      </w:pPr>
      <w:bookmarkStart w:id="3196" w:name="_Toc59183051"/>
      <w:bookmarkStart w:id="3197" w:name="_Toc59184517"/>
      <w:bookmarkStart w:id="3198" w:name="_Toc59195452"/>
      <w:bookmarkStart w:id="3199" w:name="_Toc59439879"/>
      <w:bookmarkStart w:id="3200" w:name="_Toc67990302"/>
      <w:r>
        <w:rPr>
          <w:lang w:eastAsia="zh-CN"/>
        </w:rPr>
        <w:t>5.3.67</w:t>
      </w:r>
      <w:r>
        <w:t>.1</w:t>
      </w:r>
      <w:r>
        <w:tab/>
        <w:t>Definition</w:t>
      </w:r>
      <w:bookmarkEnd w:id="3196"/>
      <w:bookmarkEnd w:id="3197"/>
      <w:bookmarkEnd w:id="3198"/>
      <w:bookmarkEnd w:id="3199"/>
      <w:bookmarkEnd w:id="3200"/>
    </w:p>
    <w:p w14:paraId="6E4F77EF" w14:textId="77777777" w:rsidR="00F17312" w:rsidRDefault="00F17312" w:rsidP="00F17312">
      <w:r>
        <w:t>This IOC represents a Service Communication Proxy, which is defined in 3GPP TS 23.501 [2].</w:t>
      </w:r>
    </w:p>
    <w:p w14:paraId="79B8EB81" w14:textId="77777777" w:rsidR="00F17312" w:rsidRDefault="00F17312" w:rsidP="00F17312">
      <w:pPr>
        <w:pStyle w:val="Heading4"/>
      </w:pPr>
      <w:bookmarkStart w:id="3201" w:name="_Toc59183052"/>
      <w:bookmarkStart w:id="3202" w:name="_Toc59184518"/>
      <w:bookmarkStart w:id="3203" w:name="_Toc59195453"/>
      <w:bookmarkStart w:id="3204" w:name="_Toc59439880"/>
      <w:bookmarkStart w:id="3205" w:name="_Toc67990303"/>
      <w:r>
        <w:rPr>
          <w:lang w:eastAsia="zh-CN"/>
        </w:rPr>
        <w:t>5.3.67</w:t>
      </w:r>
      <w:r>
        <w:t>.2</w:t>
      </w:r>
      <w:r>
        <w:tab/>
        <w:t>Attributes</w:t>
      </w:r>
      <w:bookmarkEnd w:id="3201"/>
      <w:bookmarkEnd w:id="3202"/>
      <w:bookmarkEnd w:id="3203"/>
      <w:bookmarkEnd w:id="3204"/>
      <w:bookmarkEnd w:id="3205"/>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77777777" w:rsidR="00F17312" w:rsidRDefault="00F17312" w:rsidP="00F1731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bl>
    <w:p w14:paraId="552BAA43" w14:textId="77777777" w:rsidR="00F17312" w:rsidRDefault="00F17312" w:rsidP="00F17312">
      <w:bookmarkStart w:id="3206" w:name="_Toc59183053"/>
      <w:bookmarkStart w:id="3207" w:name="_Toc59184519"/>
      <w:bookmarkStart w:id="3208" w:name="_Toc59195454"/>
      <w:bookmarkStart w:id="3209" w:name="_Toc59439881"/>
      <w:bookmarkStart w:id="3210" w:name="_Toc67990304"/>
    </w:p>
    <w:p w14:paraId="2FC8E381" w14:textId="77777777" w:rsidR="00F17312" w:rsidRDefault="00F17312" w:rsidP="00F17312">
      <w:pPr>
        <w:pStyle w:val="Heading4"/>
      </w:pPr>
      <w:r>
        <w:rPr>
          <w:lang w:eastAsia="zh-CN"/>
        </w:rPr>
        <w:t>5</w:t>
      </w:r>
      <w:r>
        <w:t>.3.67.3</w:t>
      </w:r>
      <w:r>
        <w:tab/>
        <w:t>Attribute constraints</w:t>
      </w:r>
      <w:bookmarkEnd w:id="3206"/>
      <w:bookmarkEnd w:id="3207"/>
      <w:bookmarkEnd w:id="3208"/>
      <w:bookmarkEnd w:id="3209"/>
      <w:bookmarkEnd w:id="3210"/>
    </w:p>
    <w:p w14:paraId="48CC8C00" w14:textId="77777777" w:rsidR="00F17312" w:rsidRDefault="00F17312" w:rsidP="00F17312">
      <w:r>
        <w:t>None.</w:t>
      </w:r>
    </w:p>
    <w:p w14:paraId="6A23C86B" w14:textId="77777777" w:rsidR="00F17312" w:rsidRDefault="00F17312" w:rsidP="00F17312">
      <w:pPr>
        <w:pStyle w:val="Heading4"/>
      </w:pPr>
      <w:bookmarkStart w:id="3211" w:name="_Toc59183054"/>
      <w:bookmarkStart w:id="3212" w:name="_Toc59184520"/>
      <w:bookmarkStart w:id="3213" w:name="_Toc59195455"/>
      <w:bookmarkStart w:id="3214" w:name="_Toc59439882"/>
      <w:bookmarkStart w:id="3215" w:name="_Toc67990305"/>
      <w:r>
        <w:rPr>
          <w:lang w:eastAsia="zh-CN"/>
        </w:rPr>
        <w:t>5</w:t>
      </w:r>
      <w:r>
        <w:t>.3.67.4</w:t>
      </w:r>
      <w:r>
        <w:tab/>
        <w:t>Notifications</w:t>
      </w:r>
      <w:bookmarkEnd w:id="3211"/>
      <w:bookmarkEnd w:id="3212"/>
      <w:bookmarkEnd w:id="3213"/>
      <w:bookmarkEnd w:id="3214"/>
      <w:bookmarkEnd w:id="3215"/>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216" w:name="_Toc59183055"/>
      <w:bookmarkStart w:id="3217" w:name="_Toc59184521"/>
      <w:bookmarkStart w:id="3218" w:name="_Toc59195456"/>
      <w:bookmarkStart w:id="3219" w:name="_Toc59439883"/>
      <w:bookmarkStart w:id="3220" w:name="_Toc67990306"/>
      <w:r>
        <w:rPr>
          <w:lang w:eastAsia="zh-CN"/>
        </w:rPr>
        <w:t>5.3.68</w:t>
      </w:r>
      <w:r>
        <w:rPr>
          <w:lang w:eastAsia="zh-CN"/>
        </w:rPr>
        <w:tab/>
      </w:r>
      <w:r>
        <w:rPr>
          <w:rFonts w:ascii="Courier New" w:hAnsi="Courier New"/>
          <w:lang w:eastAsia="zh-CN"/>
        </w:rPr>
        <w:t>SupportedFunction &lt;&lt;dataType&gt;&gt;</w:t>
      </w:r>
      <w:bookmarkEnd w:id="3216"/>
      <w:bookmarkEnd w:id="3217"/>
      <w:bookmarkEnd w:id="3218"/>
      <w:bookmarkEnd w:id="3219"/>
      <w:bookmarkEnd w:id="3220"/>
    </w:p>
    <w:p w14:paraId="75127328" w14:textId="77777777" w:rsidR="00F17312" w:rsidRDefault="00F17312" w:rsidP="00F17312">
      <w:pPr>
        <w:pStyle w:val="Heading4"/>
      </w:pPr>
      <w:bookmarkStart w:id="3221" w:name="_Toc59183056"/>
      <w:bookmarkStart w:id="3222" w:name="_Toc59184522"/>
      <w:bookmarkStart w:id="3223" w:name="_Toc59195457"/>
      <w:bookmarkStart w:id="3224" w:name="_Toc59439884"/>
      <w:bookmarkStart w:id="3225" w:name="_Toc67990307"/>
      <w:r>
        <w:rPr>
          <w:lang w:eastAsia="zh-CN"/>
        </w:rPr>
        <w:t>5.3.68</w:t>
      </w:r>
      <w:r>
        <w:t>.1</w:t>
      </w:r>
      <w:r>
        <w:tab/>
        <w:t>Definition</w:t>
      </w:r>
      <w:bookmarkEnd w:id="3221"/>
      <w:bookmarkEnd w:id="3222"/>
      <w:bookmarkEnd w:id="3223"/>
      <w:bookmarkEnd w:id="3224"/>
      <w:bookmarkEnd w:id="3225"/>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3226" w:name="_Toc59183057"/>
      <w:bookmarkStart w:id="3227" w:name="_Toc59184523"/>
      <w:bookmarkStart w:id="3228" w:name="_Toc59195458"/>
      <w:bookmarkStart w:id="3229" w:name="_Toc59439885"/>
      <w:bookmarkStart w:id="3230" w:name="_Toc67990308"/>
      <w:r>
        <w:rPr>
          <w:lang w:eastAsia="zh-CN"/>
        </w:rPr>
        <w:t>5.3.68</w:t>
      </w:r>
      <w:r>
        <w:t>.2</w:t>
      </w:r>
      <w:r>
        <w:tab/>
        <w:t>Attributes</w:t>
      </w:r>
      <w:bookmarkEnd w:id="3226"/>
      <w:bookmarkEnd w:id="3227"/>
      <w:bookmarkEnd w:id="3228"/>
      <w:bookmarkEnd w:id="3229"/>
      <w:bookmarkEnd w:id="3230"/>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77777777" w:rsidR="00F17312" w:rsidRDefault="00F17312" w:rsidP="00F1731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231" w:name="_Toc59183058"/>
      <w:bookmarkStart w:id="3232" w:name="_Toc59184524"/>
      <w:bookmarkStart w:id="3233" w:name="_Toc59195459"/>
      <w:bookmarkStart w:id="3234" w:name="_Toc59439886"/>
      <w:bookmarkStart w:id="3235" w:name="_Toc67990309"/>
    </w:p>
    <w:p w14:paraId="0457EAB9" w14:textId="77777777" w:rsidR="00F17312" w:rsidRDefault="00F17312" w:rsidP="00F17312">
      <w:pPr>
        <w:pStyle w:val="Heading4"/>
      </w:pPr>
      <w:r>
        <w:rPr>
          <w:lang w:eastAsia="zh-CN"/>
        </w:rPr>
        <w:t>5</w:t>
      </w:r>
      <w:r>
        <w:t>.3.68.3</w:t>
      </w:r>
      <w:r>
        <w:tab/>
        <w:t>Attribute constraints</w:t>
      </w:r>
      <w:bookmarkEnd w:id="3231"/>
      <w:bookmarkEnd w:id="3232"/>
      <w:bookmarkEnd w:id="3233"/>
      <w:bookmarkEnd w:id="3234"/>
      <w:bookmarkEnd w:id="3235"/>
    </w:p>
    <w:p w14:paraId="3BD47F9E" w14:textId="77777777" w:rsidR="00F17312" w:rsidRDefault="00F17312" w:rsidP="00F17312">
      <w:r>
        <w:t>None.</w:t>
      </w:r>
    </w:p>
    <w:p w14:paraId="6230A404" w14:textId="77777777" w:rsidR="00F17312" w:rsidRDefault="00F17312" w:rsidP="00F17312">
      <w:pPr>
        <w:pStyle w:val="Heading4"/>
      </w:pPr>
      <w:bookmarkStart w:id="3236" w:name="_Toc59183059"/>
      <w:bookmarkStart w:id="3237" w:name="_Toc59184525"/>
      <w:bookmarkStart w:id="3238" w:name="_Toc59195460"/>
      <w:bookmarkStart w:id="3239" w:name="_Toc59439887"/>
      <w:bookmarkStart w:id="3240" w:name="_Toc67990310"/>
      <w:r>
        <w:rPr>
          <w:lang w:eastAsia="zh-CN"/>
        </w:rPr>
        <w:t>5</w:t>
      </w:r>
      <w:r>
        <w:t>.3.68.4</w:t>
      </w:r>
      <w:r>
        <w:tab/>
        <w:t>Notifications</w:t>
      </w:r>
      <w:bookmarkEnd w:id="3236"/>
      <w:bookmarkEnd w:id="3237"/>
      <w:bookmarkEnd w:id="3238"/>
      <w:bookmarkEnd w:id="3239"/>
      <w:bookmarkEnd w:id="3240"/>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3241" w:name="_Toc59183060"/>
      <w:bookmarkStart w:id="3242" w:name="_Toc59184526"/>
      <w:bookmarkStart w:id="3243" w:name="_Toc59195461"/>
      <w:bookmarkStart w:id="3244" w:name="_Toc59439888"/>
      <w:bookmarkStart w:id="3245" w:name="_Toc67990311"/>
      <w:r>
        <w:t>5.3.69</w:t>
      </w:r>
      <w:r>
        <w:tab/>
        <w:t>CommModel &lt;&lt;dataType&gt;&gt;</w:t>
      </w:r>
      <w:bookmarkEnd w:id="3241"/>
      <w:bookmarkEnd w:id="3242"/>
      <w:bookmarkEnd w:id="3243"/>
      <w:bookmarkEnd w:id="3244"/>
      <w:bookmarkEnd w:id="3245"/>
    </w:p>
    <w:p w14:paraId="60A9361C" w14:textId="77777777" w:rsidR="00F17312" w:rsidRDefault="00F17312" w:rsidP="00F17312">
      <w:pPr>
        <w:pStyle w:val="Heading4"/>
      </w:pPr>
      <w:bookmarkStart w:id="3246" w:name="_Toc59183061"/>
      <w:bookmarkStart w:id="3247" w:name="_Toc59184527"/>
      <w:bookmarkStart w:id="3248" w:name="_Toc59195462"/>
      <w:bookmarkStart w:id="3249" w:name="_Toc59439889"/>
      <w:bookmarkStart w:id="3250" w:name="_Toc67990312"/>
      <w:r>
        <w:rPr>
          <w:lang w:eastAsia="zh-CN"/>
        </w:rPr>
        <w:t>5</w:t>
      </w:r>
      <w:r>
        <w:t>.3.69.1</w:t>
      </w:r>
      <w:r>
        <w:tab/>
        <w:t>Definition</w:t>
      </w:r>
      <w:bookmarkEnd w:id="3246"/>
      <w:bookmarkEnd w:id="3247"/>
      <w:bookmarkEnd w:id="3248"/>
      <w:bookmarkEnd w:id="3249"/>
      <w:bookmarkEnd w:id="3250"/>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251" w:name="_Toc59183062"/>
      <w:bookmarkStart w:id="3252" w:name="_Toc59184528"/>
      <w:bookmarkStart w:id="3253" w:name="_Toc59195463"/>
      <w:bookmarkStart w:id="3254" w:name="_Toc59439890"/>
      <w:bookmarkStart w:id="3255" w:name="_Toc67990313"/>
      <w:r>
        <w:rPr>
          <w:lang w:eastAsia="zh-CN"/>
        </w:rPr>
        <w:t>5</w:t>
      </w:r>
      <w:r>
        <w:t>.3.69.2</w:t>
      </w:r>
      <w:r>
        <w:tab/>
        <w:t>Attributes</w:t>
      </w:r>
      <w:bookmarkEnd w:id="3251"/>
      <w:bookmarkEnd w:id="3252"/>
      <w:bookmarkEnd w:id="3253"/>
      <w:bookmarkEnd w:id="3254"/>
      <w:bookmarkEnd w:id="3255"/>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77777777" w:rsidR="00F17312" w:rsidRDefault="00F17312" w:rsidP="00F17312">
            <w:pPr>
              <w:keepNext/>
              <w:keepLines/>
              <w:spacing w:after="0"/>
              <w:jc w:val="center"/>
              <w:rPr>
                <w:rFonts w:ascii="Arial" w:hAnsi="Arial"/>
                <w:b/>
                <w:sz w:val="18"/>
              </w:rPr>
            </w:pPr>
            <w:r>
              <w:rPr>
                <w:rFonts w:ascii="Arial" w:hAnsi="Arial"/>
                <w:b/>
                <w:sz w:val="18"/>
              </w:rPr>
              <w:t>Support Qualifier</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256" w:name="_Toc59183063"/>
      <w:bookmarkStart w:id="3257" w:name="_Toc59184529"/>
      <w:bookmarkStart w:id="3258" w:name="_Toc59195464"/>
      <w:bookmarkStart w:id="3259" w:name="_Toc59439891"/>
      <w:bookmarkStart w:id="3260" w:name="_Toc67990314"/>
    </w:p>
    <w:p w14:paraId="46C248B2" w14:textId="77777777" w:rsidR="00F17312" w:rsidRDefault="00F17312" w:rsidP="00F17312">
      <w:pPr>
        <w:pStyle w:val="Heading4"/>
      </w:pPr>
      <w:r>
        <w:t>5.3.69.3</w:t>
      </w:r>
      <w:r>
        <w:tab/>
        <w:t>Attribute constraints</w:t>
      </w:r>
      <w:bookmarkEnd w:id="3256"/>
      <w:bookmarkEnd w:id="3257"/>
      <w:bookmarkEnd w:id="3258"/>
      <w:bookmarkEnd w:id="3259"/>
      <w:bookmarkEnd w:id="3260"/>
    </w:p>
    <w:p w14:paraId="266BB459" w14:textId="77777777" w:rsidR="00F17312" w:rsidRDefault="00F17312" w:rsidP="00F17312">
      <w:pPr>
        <w:ind w:left="568"/>
      </w:pPr>
      <w:r>
        <w:t>None</w:t>
      </w:r>
    </w:p>
    <w:p w14:paraId="0CF29273" w14:textId="77777777" w:rsidR="00F17312" w:rsidRDefault="00F17312" w:rsidP="00F17312">
      <w:pPr>
        <w:pStyle w:val="Heading4"/>
      </w:pPr>
      <w:bookmarkStart w:id="3261" w:name="_Toc59183064"/>
      <w:bookmarkStart w:id="3262" w:name="_Toc59184530"/>
      <w:bookmarkStart w:id="3263" w:name="_Toc59195465"/>
      <w:bookmarkStart w:id="3264" w:name="_Toc59439892"/>
      <w:bookmarkStart w:id="3265" w:name="_Toc67990315"/>
      <w:r>
        <w:rPr>
          <w:lang w:eastAsia="zh-CN"/>
        </w:rPr>
        <w:t>5</w:t>
      </w:r>
      <w:r>
        <w:t>.3.69.4</w:t>
      </w:r>
      <w:r>
        <w:tab/>
        <w:t>Notifications</w:t>
      </w:r>
      <w:bookmarkEnd w:id="3261"/>
      <w:bookmarkEnd w:id="3262"/>
      <w:bookmarkEnd w:id="3263"/>
      <w:bookmarkEnd w:id="3264"/>
      <w:bookmarkEnd w:id="3265"/>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3266" w:name="_Toc59183065"/>
      <w:bookmarkStart w:id="3267" w:name="_Toc59184531"/>
      <w:bookmarkStart w:id="3268" w:name="_Toc59195466"/>
      <w:bookmarkStart w:id="3269" w:name="_Toc59439893"/>
      <w:bookmarkStart w:id="3270" w:name="_Toc67990316"/>
      <w:r>
        <w:rPr>
          <w:rFonts w:cs="Arial"/>
          <w:lang w:eastAsia="zh-CN"/>
        </w:rPr>
        <w:t>5.3.70</w:t>
      </w:r>
      <w:r>
        <w:rPr>
          <w:rFonts w:cs="Arial"/>
          <w:lang w:eastAsia="zh-CN"/>
        </w:rPr>
        <w:tab/>
      </w:r>
      <w:r>
        <w:rPr>
          <w:rFonts w:ascii="Courier New" w:hAnsi="Courier New"/>
        </w:rPr>
        <w:t>QFQoSMonitoringControl</w:t>
      </w:r>
      <w:bookmarkEnd w:id="3266"/>
      <w:bookmarkEnd w:id="3267"/>
      <w:bookmarkEnd w:id="3268"/>
      <w:bookmarkEnd w:id="3269"/>
      <w:bookmarkEnd w:id="3270"/>
    </w:p>
    <w:p w14:paraId="7F154BCB" w14:textId="77777777" w:rsidR="00F17312" w:rsidRDefault="00F17312" w:rsidP="00F17312">
      <w:pPr>
        <w:pStyle w:val="Heading4"/>
      </w:pPr>
      <w:bookmarkStart w:id="3271" w:name="_Toc59183066"/>
      <w:bookmarkStart w:id="3272" w:name="_Toc59184532"/>
      <w:bookmarkStart w:id="3273" w:name="_Toc59195467"/>
      <w:bookmarkStart w:id="3274" w:name="_Toc59439894"/>
      <w:bookmarkStart w:id="3275" w:name="_Toc67990317"/>
      <w:r>
        <w:rPr>
          <w:lang w:eastAsia="zh-CN"/>
        </w:rPr>
        <w:t>5.3</w:t>
      </w:r>
      <w:r>
        <w:t>.70.1</w:t>
      </w:r>
      <w:r>
        <w:tab/>
        <w:t>Definition</w:t>
      </w:r>
      <w:bookmarkEnd w:id="3271"/>
      <w:bookmarkEnd w:id="3272"/>
      <w:bookmarkEnd w:id="3273"/>
      <w:bookmarkEnd w:id="3274"/>
      <w:bookmarkEnd w:id="3275"/>
    </w:p>
    <w:p w14:paraId="6F09A121" w14:textId="77777777" w:rsidR="00F17312" w:rsidRDefault="00F17312" w:rsidP="00F17312">
      <w:r>
        <w:t xml:space="preserve">This IOC specifies the capabilities and properties for control of QoS monitoring per QoS flow per UE for URLLC service.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3276" w:name="_Toc59183067"/>
      <w:bookmarkStart w:id="3277" w:name="_Toc59184533"/>
      <w:bookmarkStart w:id="3278" w:name="_Toc59195468"/>
      <w:bookmarkStart w:id="3279" w:name="_Toc59439895"/>
      <w:bookmarkStart w:id="3280" w:name="_Toc67990318"/>
      <w:r>
        <w:t>5.3.70.2</w:t>
      </w:r>
      <w:r>
        <w:tab/>
        <w:t>Attributes</w:t>
      </w:r>
      <w:bookmarkEnd w:id="3276"/>
      <w:bookmarkEnd w:id="3277"/>
      <w:bookmarkEnd w:id="3278"/>
      <w:bookmarkEnd w:id="3279"/>
      <w:bookmarkEnd w:id="3280"/>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77777777" w:rsidR="00F17312" w:rsidRDefault="00F17312" w:rsidP="00F1731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bl>
    <w:p w14:paraId="1C324D8C" w14:textId="77777777" w:rsidR="00F17312" w:rsidRDefault="00F17312" w:rsidP="00F17312">
      <w:bookmarkStart w:id="3281" w:name="_Toc59183068"/>
      <w:bookmarkStart w:id="3282" w:name="_Toc59184534"/>
      <w:bookmarkStart w:id="3283" w:name="_Toc59195469"/>
      <w:bookmarkStart w:id="3284" w:name="_Toc59439896"/>
      <w:bookmarkStart w:id="3285" w:name="_Toc67990319"/>
    </w:p>
    <w:p w14:paraId="0ABA6E22" w14:textId="43F51B93" w:rsidR="00F17312" w:rsidRDefault="00F17312" w:rsidP="00F17312">
      <w:pPr>
        <w:pStyle w:val="Heading4"/>
      </w:pPr>
      <w:r>
        <w:t>5.3.70.3</w:t>
      </w:r>
      <w:r>
        <w:tab/>
        <w:t>Attribute constraints</w:t>
      </w:r>
      <w:bookmarkEnd w:id="3281"/>
      <w:bookmarkEnd w:id="3282"/>
      <w:bookmarkEnd w:id="3283"/>
      <w:bookmarkEnd w:id="3284"/>
      <w:bookmarkEnd w:id="3285"/>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3286" w:name="_Toc59183069"/>
      <w:bookmarkStart w:id="3287" w:name="_Toc59184535"/>
      <w:bookmarkStart w:id="3288" w:name="_Toc59195470"/>
      <w:bookmarkStart w:id="3289" w:name="_Toc59439897"/>
      <w:bookmarkStart w:id="3290" w:name="_Toc67990320"/>
    </w:p>
    <w:p w14:paraId="6783E296" w14:textId="77777777" w:rsidR="00F17312" w:rsidRDefault="00F17312" w:rsidP="00F17312">
      <w:pPr>
        <w:pStyle w:val="Heading4"/>
      </w:pPr>
      <w:r>
        <w:rPr>
          <w:lang w:eastAsia="zh-CN"/>
        </w:rPr>
        <w:t>5</w:t>
      </w:r>
      <w:r>
        <w:t>.3.70.4</w:t>
      </w:r>
      <w:r>
        <w:tab/>
        <w:t>Notifications</w:t>
      </w:r>
      <w:bookmarkEnd w:id="3286"/>
      <w:bookmarkEnd w:id="3287"/>
      <w:bookmarkEnd w:id="3288"/>
      <w:bookmarkEnd w:id="3289"/>
      <w:bookmarkEnd w:id="3290"/>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77777777" w:rsidR="00F17312" w:rsidRDefault="00F17312" w:rsidP="00F17312">
      <w:pPr>
        <w:pStyle w:val="Heading3"/>
      </w:pPr>
      <w:bookmarkStart w:id="3291" w:name="_Toc59183070"/>
      <w:bookmarkStart w:id="3292" w:name="_Toc59184536"/>
      <w:bookmarkStart w:id="3293" w:name="_Toc59195471"/>
      <w:bookmarkStart w:id="3294" w:name="_Toc59439898"/>
      <w:bookmarkStart w:id="3295" w:name="_Toc67990321"/>
      <w:r>
        <w:t>5.3.71</w:t>
      </w:r>
      <w:r>
        <w:tab/>
      </w:r>
      <w:r>
        <w:rPr>
          <w:rFonts w:ascii="Courier New" w:hAnsi="Courier New"/>
        </w:rPr>
        <w:t>QFDelayThresholdsType</w:t>
      </w:r>
      <w:r>
        <w:t xml:space="preserve"> &lt;&lt;dataType&gt;&gt;</w:t>
      </w:r>
      <w:bookmarkEnd w:id="3291"/>
      <w:bookmarkEnd w:id="3292"/>
      <w:bookmarkEnd w:id="3293"/>
      <w:bookmarkEnd w:id="3294"/>
      <w:bookmarkEnd w:id="3295"/>
    </w:p>
    <w:p w14:paraId="3D22849D" w14:textId="77777777" w:rsidR="00F17312" w:rsidRDefault="00F17312" w:rsidP="00F17312">
      <w:pPr>
        <w:pStyle w:val="Heading4"/>
      </w:pPr>
      <w:bookmarkStart w:id="3296" w:name="_Toc59183071"/>
      <w:bookmarkStart w:id="3297" w:name="_Toc59184537"/>
      <w:bookmarkStart w:id="3298" w:name="_Toc59195472"/>
      <w:bookmarkStart w:id="3299" w:name="_Toc59439899"/>
      <w:bookmarkStart w:id="3300" w:name="_Toc67990322"/>
      <w:r>
        <w:t>5.3.71.1</w:t>
      </w:r>
      <w:r>
        <w:tab/>
        <w:t>Definition</w:t>
      </w:r>
      <w:bookmarkEnd w:id="3296"/>
      <w:bookmarkEnd w:id="3297"/>
      <w:bookmarkEnd w:id="3298"/>
      <w:bookmarkEnd w:id="3299"/>
      <w:bookmarkEnd w:id="3300"/>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3301" w:name="_Toc59183072"/>
      <w:bookmarkStart w:id="3302" w:name="_Toc59184538"/>
      <w:bookmarkStart w:id="3303" w:name="_Toc59195473"/>
      <w:bookmarkStart w:id="3304" w:name="_Toc59439900"/>
      <w:bookmarkStart w:id="3305" w:name="_Toc67990323"/>
      <w:r>
        <w:t>5.3.71.2</w:t>
      </w:r>
      <w:r>
        <w:tab/>
        <w:t>Attributes</w:t>
      </w:r>
      <w:bookmarkEnd w:id="3301"/>
      <w:bookmarkEnd w:id="3302"/>
      <w:bookmarkEnd w:id="3303"/>
      <w:bookmarkEnd w:id="3304"/>
      <w:bookmarkEnd w:id="3305"/>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3306" w:name="_Toc59183073"/>
      <w:bookmarkStart w:id="3307" w:name="_Toc59184539"/>
      <w:bookmarkStart w:id="3308" w:name="_Toc59195474"/>
      <w:bookmarkStart w:id="3309" w:name="_Toc59439901"/>
      <w:bookmarkStart w:id="3310" w:name="_Toc67990324"/>
      <w:r>
        <w:t>5.3.71.3</w:t>
      </w:r>
      <w:r>
        <w:tab/>
        <w:t>Attribute constraints</w:t>
      </w:r>
      <w:bookmarkEnd w:id="3306"/>
      <w:bookmarkEnd w:id="3307"/>
      <w:bookmarkEnd w:id="3308"/>
      <w:bookmarkEnd w:id="3309"/>
      <w:bookmarkEnd w:id="3310"/>
    </w:p>
    <w:p w14:paraId="38C8D779" w14:textId="77777777" w:rsidR="00F17312" w:rsidRDefault="00F17312" w:rsidP="00F17312">
      <w:r>
        <w:t>None</w:t>
      </w:r>
    </w:p>
    <w:p w14:paraId="0BFF1B85" w14:textId="77777777" w:rsidR="00F17312" w:rsidRDefault="00F17312" w:rsidP="00F17312">
      <w:pPr>
        <w:pStyle w:val="Heading4"/>
      </w:pPr>
      <w:bookmarkStart w:id="3311" w:name="_Toc59183074"/>
      <w:bookmarkStart w:id="3312" w:name="_Toc59184540"/>
      <w:bookmarkStart w:id="3313" w:name="_Toc59195475"/>
      <w:bookmarkStart w:id="3314" w:name="_Toc59439902"/>
      <w:bookmarkStart w:id="3315" w:name="_Toc67990325"/>
      <w:r>
        <w:t>5.3.71.4</w:t>
      </w:r>
      <w:r>
        <w:tab/>
        <w:t>Notifications</w:t>
      </w:r>
      <w:bookmarkEnd w:id="3311"/>
      <w:bookmarkEnd w:id="3312"/>
      <w:bookmarkEnd w:id="3313"/>
      <w:bookmarkEnd w:id="3314"/>
      <w:bookmarkEnd w:id="3315"/>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3316" w:name="_Toc59183075"/>
      <w:bookmarkStart w:id="3317" w:name="_Toc59184541"/>
      <w:bookmarkStart w:id="3318" w:name="_Toc59195476"/>
      <w:bookmarkStart w:id="3319" w:name="_Toc59439903"/>
      <w:bookmarkStart w:id="3320" w:name="_Toc67990326"/>
      <w:r>
        <w:rPr>
          <w:rFonts w:cs="Arial"/>
          <w:lang w:eastAsia="zh-CN"/>
        </w:rPr>
        <w:t>5.3.72</w:t>
      </w:r>
      <w:r>
        <w:rPr>
          <w:rFonts w:cs="Arial"/>
          <w:lang w:eastAsia="zh-CN"/>
        </w:rPr>
        <w:tab/>
      </w:r>
      <w:r>
        <w:rPr>
          <w:rFonts w:ascii="Courier New" w:hAnsi="Courier New"/>
        </w:rPr>
        <w:t>GtpUPathQoSMonitoringControl</w:t>
      </w:r>
      <w:bookmarkEnd w:id="3316"/>
      <w:bookmarkEnd w:id="3317"/>
      <w:bookmarkEnd w:id="3318"/>
      <w:bookmarkEnd w:id="3319"/>
      <w:bookmarkEnd w:id="3320"/>
    </w:p>
    <w:p w14:paraId="05E3CA5D" w14:textId="77777777" w:rsidR="00F17312" w:rsidRDefault="00F17312" w:rsidP="00F17312">
      <w:pPr>
        <w:pStyle w:val="Heading4"/>
      </w:pPr>
      <w:bookmarkStart w:id="3321" w:name="_Toc59183076"/>
      <w:bookmarkStart w:id="3322" w:name="_Toc59184542"/>
      <w:bookmarkStart w:id="3323" w:name="_Toc59195477"/>
      <w:bookmarkStart w:id="3324" w:name="_Toc59439904"/>
      <w:bookmarkStart w:id="3325" w:name="_Toc67990327"/>
      <w:r>
        <w:rPr>
          <w:lang w:eastAsia="zh-CN"/>
        </w:rPr>
        <w:t>5.3</w:t>
      </w:r>
      <w:r>
        <w:t>.72.1</w:t>
      </w:r>
      <w:r>
        <w:tab/>
        <w:t>Definition</w:t>
      </w:r>
      <w:bookmarkEnd w:id="3321"/>
      <w:bookmarkEnd w:id="3322"/>
      <w:bookmarkEnd w:id="3323"/>
      <w:bookmarkEnd w:id="3324"/>
      <w:bookmarkEnd w:id="3325"/>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3326" w:name="_Toc59183077"/>
      <w:bookmarkStart w:id="3327" w:name="_Toc59184543"/>
      <w:bookmarkStart w:id="3328" w:name="_Toc59195478"/>
      <w:bookmarkStart w:id="3329" w:name="_Toc59439905"/>
      <w:bookmarkStart w:id="3330" w:name="_Toc67990328"/>
      <w:r>
        <w:t>5.3.72.2</w:t>
      </w:r>
      <w:r>
        <w:tab/>
        <w:t>Attributes</w:t>
      </w:r>
      <w:bookmarkEnd w:id="3326"/>
      <w:bookmarkEnd w:id="3327"/>
      <w:bookmarkEnd w:id="3328"/>
      <w:bookmarkEnd w:id="3329"/>
      <w:bookmarkEnd w:id="3330"/>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77777777" w:rsidR="00F17312" w:rsidRDefault="00F17312" w:rsidP="00F1731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3331" w:name="_Toc59183078"/>
      <w:bookmarkStart w:id="3332" w:name="_Toc59184544"/>
      <w:bookmarkStart w:id="3333" w:name="_Toc59195479"/>
      <w:bookmarkStart w:id="3334" w:name="_Toc59439906"/>
      <w:bookmarkStart w:id="3335" w:name="_Toc67990329"/>
    </w:p>
    <w:p w14:paraId="25F7AD79" w14:textId="22006C39" w:rsidR="00F17312" w:rsidRDefault="00F17312" w:rsidP="00F17312">
      <w:pPr>
        <w:pStyle w:val="Heading4"/>
      </w:pPr>
      <w:r>
        <w:t>5.3.72.3</w:t>
      </w:r>
      <w:r>
        <w:tab/>
        <w:t>Attribute constraints</w:t>
      </w:r>
      <w:bookmarkEnd w:id="3331"/>
      <w:bookmarkEnd w:id="3332"/>
      <w:bookmarkEnd w:id="3333"/>
      <w:bookmarkEnd w:id="3334"/>
      <w:bookmarkEnd w:id="3335"/>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3336" w:name="_Toc59183079"/>
      <w:bookmarkStart w:id="3337" w:name="_Toc59184545"/>
      <w:bookmarkStart w:id="3338" w:name="_Toc59195480"/>
      <w:bookmarkStart w:id="3339" w:name="_Toc59439907"/>
      <w:bookmarkStart w:id="3340" w:name="_Toc67990330"/>
    </w:p>
    <w:p w14:paraId="568D1869" w14:textId="77777777" w:rsidR="00F17312" w:rsidRDefault="00F17312" w:rsidP="00F17312">
      <w:pPr>
        <w:pStyle w:val="Heading4"/>
      </w:pPr>
      <w:r>
        <w:rPr>
          <w:lang w:eastAsia="zh-CN"/>
        </w:rPr>
        <w:t>5</w:t>
      </w:r>
      <w:r>
        <w:t>.3.72.4</w:t>
      </w:r>
      <w:r>
        <w:tab/>
        <w:t>Notifications</w:t>
      </w:r>
      <w:bookmarkEnd w:id="3336"/>
      <w:bookmarkEnd w:id="3337"/>
      <w:bookmarkEnd w:id="3338"/>
      <w:bookmarkEnd w:id="3339"/>
      <w:bookmarkEnd w:id="3340"/>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3341" w:name="_Toc59183080"/>
      <w:bookmarkStart w:id="3342" w:name="_Toc59184546"/>
      <w:bookmarkStart w:id="3343" w:name="_Toc59195481"/>
      <w:bookmarkStart w:id="3344" w:name="_Toc59439908"/>
      <w:bookmarkStart w:id="3345" w:name="_Toc67990331"/>
      <w:r>
        <w:t>5.3.73</w:t>
      </w:r>
      <w:r>
        <w:tab/>
      </w:r>
      <w:r>
        <w:rPr>
          <w:rFonts w:ascii="Courier New" w:hAnsi="Courier New"/>
        </w:rPr>
        <w:t>GtpUPathDelayThresholdsType</w:t>
      </w:r>
      <w:r>
        <w:t xml:space="preserve"> &lt;&lt;dataType&gt;&gt;</w:t>
      </w:r>
      <w:bookmarkEnd w:id="3341"/>
      <w:bookmarkEnd w:id="3342"/>
      <w:bookmarkEnd w:id="3343"/>
      <w:bookmarkEnd w:id="3344"/>
      <w:bookmarkEnd w:id="3345"/>
    </w:p>
    <w:p w14:paraId="146F33AA" w14:textId="77777777" w:rsidR="00F17312" w:rsidRDefault="00F17312" w:rsidP="00F17312">
      <w:pPr>
        <w:pStyle w:val="Heading4"/>
      </w:pPr>
      <w:bookmarkStart w:id="3346" w:name="_Toc59183081"/>
      <w:bookmarkStart w:id="3347" w:name="_Toc59184547"/>
      <w:bookmarkStart w:id="3348" w:name="_Toc59195482"/>
      <w:bookmarkStart w:id="3349" w:name="_Toc59439909"/>
      <w:bookmarkStart w:id="3350" w:name="_Toc67990332"/>
      <w:r>
        <w:t>5.3.73.1</w:t>
      </w:r>
      <w:r>
        <w:tab/>
        <w:t>Definition</w:t>
      </w:r>
      <w:bookmarkEnd w:id="3346"/>
      <w:bookmarkEnd w:id="3347"/>
      <w:bookmarkEnd w:id="3348"/>
      <w:bookmarkEnd w:id="3349"/>
      <w:bookmarkEnd w:id="3350"/>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3351" w:name="_Toc59183082"/>
      <w:bookmarkStart w:id="3352" w:name="_Toc59184548"/>
      <w:bookmarkStart w:id="3353" w:name="_Toc59195483"/>
      <w:bookmarkStart w:id="3354" w:name="_Toc59439910"/>
      <w:bookmarkStart w:id="3355" w:name="_Toc67990333"/>
      <w:r>
        <w:t>5.3.73.2</w:t>
      </w:r>
      <w:r>
        <w:tab/>
        <w:t>Attributes</w:t>
      </w:r>
      <w:bookmarkEnd w:id="3351"/>
      <w:bookmarkEnd w:id="3352"/>
      <w:bookmarkEnd w:id="3353"/>
      <w:bookmarkEnd w:id="3354"/>
      <w:bookmarkEnd w:id="3355"/>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3356" w:name="_Toc59183083"/>
      <w:bookmarkStart w:id="3357" w:name="_Toc59184549"/>
      <w:bookmarkStart w:id="3358" w:name="_Toc59195484"/>
      <w:bookmarkStart w:id="3359" w:name="_Toc59439911"/>
      <w:bookmarkStart w:id="3360" w:name="_Toc67990334"/>
      <w:r>
        <w:t>5.3.73.3</w:t>
      </w:r>
      <w:r>
        <w:tab/>
        <w:t>Attribute constraints</w:t>
      </w:r>
      <w:bookmarkEnd w:id="3356"/>
      <w:bookmarkEnd w:id="3357"/>
      <w:bookmarkEnd w:id="3358"/>
      <w:bookmarkEnd w:id="3359"/>
      <w:bookmarkEnd w:id="3360"/>
    </w:p>
    <w:p w14:paraId="2488E2DD" w14:textId="77777777" w:rsidR="00F17312" w:rsidRDefault="00F17312" w:rsidP="00F17312">
      <w:r>
        <w:t>None</w:t>
      </w:r>
    </w:p>
    <w:p w14:paraId="32740C48" w14:textId="77777777" w:rsidR="00F17312" w:rsidRDefault="00F17312" w:rsidP="00F17312">
      <w:pPr>
        <w:pStyle w:val="Heading4"/>
      </w:pPr>
      <w:bookmarkStart w:id="3361" w:name="_Toc59183084"/>
      <w:bookmarkStart w:id="3362" w:name="_Toc59184550"/>
      <w:bookmarkStart w:id="3363" w:name="_Toc59195485"/>
      <w:bookmarkStart w:id="3364" w:name="_Toc59439912"/>
      <w:bookmarkStart w:id="3365" w:name="_Toc67990335"/>
      <w:r>
        <w:t>5.3.73.4</w:t>
      </w:r>
      <w:r>
        <w:tab/>
        <w:t>Notifications</w:t>
      </w:r>
      <w:bookmarkEnd w:id="3361"/>
      <w:bookmarkEnd w:id="3362"/>
      <w:bookmarkEnd w:id="3363"/>
      <w:bookmarkEnd w:id="3364"/>
      <w:bookmarkEnd w:id="3365"/>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30C42487" w14:textId="77777777" w:rsidR="00F17312" w:rsidRDefault="00F17312" w:rsidP="00F17312">
      <w:pPr>
        <w:pStyle w:val="Heading3"/>
        <w:rPr>
          <w:rFonts w:cs="Arial"/>
          <w:lang w:eastAsia="zh-CN"/>
        </w:rPr>
      </w:pPr>
      <w:bookmarkStart w:id="3366" w:name="_Toc59183085"/>
      <w:bookmarkStart w:id="3367" w:name="_Toc59184551"/>
      <w:bookmarkStart w:id="3368" w:name="_Toc59195486"/>
      <w:bookmarkStart w:id="3369" w:name="_Toc59439913"/>
      <w:bookmarkStart w:id="3370" w:name="_Toc67990336"/>
      <w:r>
        <w:rPr>
          <w:rFonts w:cs="Arial"/>
          <w:lang w:eastAsia="zh-CN"/>
        </w:rPr>
        <w:t>5.3.75</w:t>
      </w:r>
      <w:r>
        <w:rPr>
          <w:rFonts w:cs="Arial"/>
          <w:lang w:eastAsia="zh-CN"/>
        </w:rPr>
        <w:tab/>
      </w:r>
      <w:r>
        <w:rPr>
          <w:rFonts w:ascii="Courier New" w:hAnsi="Courier New"/>
        </w:rPr>
        <w:t>Configurable5QISet</w:t>
      </w:r>
      <w:bookmarkEnd w:id="3366"/>
      <w:bookmarkEnd w:id="3367"/>
      <w:bookmarkEnd w:id="3368"/>
      <w:bookmarkEnd w:id="3369"/>
      <w:bookmarkEnd w:id="3370"/>
    </w:p>
    <w:p w14:paraId="6FBA2668" w14:textId="77777777" w:rsidR="00F17312" w:rsidRDefault="00F17312" w:rsidP="00F17312">
      <w:pPr>
        <w:pStyle w:val="Heading4"/>
      </w:pPr>
      <w:bookmarkStart w:id="3371" w:name="_Toc59183086"/>
      <w:bookmarkStart w:id="3372" w:name="_Toc59184552"/>
      <w:bookmarkStart w:id="3373" w:name="_Toc59195487"/>
      <w:bookmarkStart w:id="3374" w:name="_Toc59439914"/>
      <w:bookmarkStart w:id="3375" w:name="_Toc67990337"/>
      <w:r>
        <w:rPr>
          <w:lang w:eastAsia="zh-CN"/>
        </w:rPr>
        <w:t>5.3</w:t>
      </w:r>
      <w:r>
        <w:t>.75.1</w:t>
      </w:r>
      <w:r>
        <w:tab/>
        <w:t>Definition</w:t>
      </w:r>
      <w:bookmarkEnd w:id="3371"/>
      <w:bookmarkEnd w:id="3372"/>
      <w:bookmarkEnd w:id="3373"/>
      <w:bookmarkEnd w:id="3374"/>
      <w:bookmarkEnd w:id="3375"/>
    </w:p>
    <w:p w14:paraId="53605C0A" w14:textId="77777777" w:rsidR="00F17312" w:rsidRDefault="00F17312" w:rsidP="00F17312">
      <w:r>
        <w:t>This IOC specifies the pre-configured 5QIs, including their QoS characteristics,  see 3GPP TS 23.501 [2].</w:t>
      </w:r>
    </w:p>
    <w:p w14:paraId="32B7DA01" w14:textId="77777777" w:rsidR="00F17312" w:rsidRDefault="00F17312" w:rsidP="00F17312">
      <w:pPr>
        <w:pStyle w:val="Heading4"/>
      </w:pPr>
      <w:bookmarkStart w:id="3376" w:name="_Toc59183087"/>
      <w:bookmarkStart w:id="3377" w:name="_Toc59184553"/>
      <w:bookmarkStart w:id="3378" w:name="_Toc59195488"/>
      <w:bookmarkStart w:id="3379" w:name="_Toc59439915"/>
      <w:bookmarkStart w:id="3380" w:name="_Toc67990338"/>
      <w:r>
        <w:t>5.3.75.2</w:t>
      </w:r>
      <w:r>
        <w:tab/>
        <w:t>Attributes</w:t>
      </w:r>
      <w:bookmarkEnd w:id="3376"/>
      <w:bookmarkEnd w:id="3377"/>
      <w:bookmarkEnd w:id="3378"/>
      <w:bookmarkEnd w:id="3379"/>
      <w:bookmarkEnd w:id="3380"/>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32A04B14" w14:textId="77777777" w:rsidR="00F17312" w:rsidRDefault="00F17312" w:rsidP="00F17312"/>
    <w:p w14:paraId="4A6D1F86" w14:textId="77777777" w:rsidR="00F17312" w:rsidRDefault="00F17312" w:rsidP="00F17312">
      <w:pPr>
        <w:pStyle w:val="Heading4"/>
      </w:pPr>
      <w:bookmarkStart w:id="3381" w:name="_Toc59183088"/>
      <w:bookmarkStart w:id="3382" w:name="_Toc59184554"/>
      <w:bookmarkStart w:id="3383" w:name="_Toc59195489"/>
      <w:bookmarkStart w:id="3384" w:name="_Toc59439916"/>
      <w:bookmarkStart w:id="3385" w:name="_Toc67990339"/>
      <w:r>
        <w:t>5.3.75.3</w:t>
      </w:r>
      <w:r>
        <w:tab/>
        <w:t>Attribute constraints</w:t>
      </w:r>
      <w:bookmarkEnd w:id="3381"/>
      <w:bookmarkEnd w:id="3382"/>
      <w:bookmarkEnd w:id="3383"/>
      <w:bookmarkEnd w:id="3384"/>
      <w:bookmarkEnd w:id="3385"/>
    </w:p>
    <w:p w14:paraId="575F28AD" w14:textId="77777777" w:rsidR="00F17312" w:rsidRDefault="00F17312" w:rsidP="00F17312">
      <w:r>
        <w:t>None.</w:t>
      </w:r>
    </w:p>
    <w:p w14:paraId="78A85C3F" w14:textId="77777777" w:rsidR="00F17312" w:rsidRDefault="00F17312" w:rsidP="00F17312">
      <w:pPr>
        <w:pStyle w:val="Heading4"/>
      </w:pPr>
      <w:bookmarkStart w:id="3386" w:name="_Toc59183089"/>
      <w:bookmarkStart w:id="3387" w:name="_Toc59184555"/>
      <w:bookmarkStart w:id="3388" w:name="_Toc59195490"/>
      <w:bookmarkStart w:id="3389" w:name="_Toc59439917"/>
      <w:bookmarkStart w:id="3390" w:name="_Toc67990340"/>
      <w:r>
        <w:rPr>
          <w:lang w:eastAsia="zh-CN"/>
        </w:rPr>
        <w:t>5</w:t>
      </w:r>
      <w:r>
        <w:t>.3.75.4</w:t>
      </w:r>
      <w:r>
        <w:tab/>
        <w:t>Notifications</w:t>
      </w:r>
      <w:bookmarkEnd w:id="3386"/>
      <w:bookmarkEnd w:id="3387"/>
      <w:bookmarkEnd w:id="3388"/>
      <w:bookmarkEnd w:id="3389"/>
      <w:bookmarkEnd w:id="3390"/>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3391" w:name="_Toc59183090"/>
      <w:bookmarkStart w:id="3392" w:name="_Toc59184556"/>
      <w:bookmarkStart w:id="3393" w:name="_Toc59195491"/>
      <w:bookmarkStart w:id="3394" w:name="_Toc59439918"/>
      <w:bookmarkStart w:id="3395" w:name="_Toc67990341"/>
      <w:r>
        <w:t>5.3.76</w:t>
      </w:r>
      <w:r>
        <w:tab/>
      </w:r>
      <w:r>
        <w:rPr>
          <w:rFonts w:ascii="Courier New" w:hAnsi="Courier New"/>
        </w:rPr>
        <w:t xml:space="preserve">FiveQICharacteristics </w:t>
      </w:r>
      <w:bookmarkEnd w:id="3391"/>
      <w:bookmarkEnd w:id="3392"/>
      <w:bookmarkEnd w:id="3393"/>
      <w:bookmarkEnd w:id="3394"/>
      <w:bookmarkEnd w:id="3395"/>
    </w:p>
    <w:p w14:paraId="1EF7D9B0" w14:textId="77777777" w:rsidR="00F17312" w:rsidRDefault="00F17312" w:rsidP="00F17312">
      <w:pPr>
        <w:pStyle w:val="Heading4"/>
      </w:pPr>
      <w:bookmarkStart w:id="3396" w:name="_Toc59183091"/>
      <w:bookmarkStart w:id="3397" w:name="_Toc59184557"/>
      <w:bookmarkStart w:id="3398" w:name="_Toc59195492"/>
      <w:bookmarkStart w:id="3399" w:name="_Toc59439919"/>
      <w:bookmarkStart w:id="3400" w:name="_Toc67990342"/>
      <w:r>
        <w:t>5.3.76.1</w:t>
      </w:r>
      <w:r>
        <w:tab/>
        <w:t>Definition</w:t>
      </w:r>
      <w:bookmarkEnd w:id="3396"/>
      <w:bookmarkEnd w:id="3397"/>
      <w:bookmarkEnd w:id="3398"/>
      <w:bookmarkEnd w:id="3399"/>
      <w:bookmarkEnd w:id="3400"/>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3401" w:name="_Toc59183092"/>
      <w:bookmarkStart w:id="3402" w:name="_Toc59184558"/>
      <w:bookmarkStart w:id="3403" w:name="_Toc59195493"/>
      <w:bookmarkStart w:id="3404" w:name="_Toc59439920"/>
      <w:bookmarkStart w:id="3405" w:name="_Toc67990343"/>
      <w:r>
        <w:t>5.3.76.2</w:t>
      </w:r>
      <w:r>
        <w:tab/>
        <w:t>Attributes</w:t>
      </w:r>
      <w:bookmarkEnd w:id="3401"/>
      <w:bookmarkEnd w:id="3402"/>
      <w:bookmarkEnd w:id="3403"/>
      <w:bookmarkEnd w:id="3404"/>
      <w:bookmarkEnd w:id="3405"/>
    </w:p>
    <w:p w14:paraId="538124D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3406" w:name="_Toc59183093"/>
      <w:bookmarkStart w:id="3407" w:name="_Toc59184559"/>
      <w:bookmarkStart w:id="3408" w:name="_Toc59195494"/>
      <w:bookmarkStart w:id="3409" w:name="_Toc59439921"/>
      <w:bookmarkStart w:id="3410" w:name="_Toc67990344"/>
      <w:r>
        <w:t>5.3.76.3</w:t>
      </w:r>
      <w:r>
        <w:tab/>
        <w:t>Attribute constraints</w:t>
      </w:r>
      <w:bookmarkEnd w:id="3406"/>
      <w:bookmarkEnd w:id="3407"/>
      <w:bookmarkEnd w:id="3408"/>
      <w:bookmarkEnd w:id="3409"/>
      <w:bookmarkEnd w:id="3410"/>
    </w:p>
    <w:p w14:paraId="59566FD8" w14:textId="77777777" w:rsidR="00F17312" w:rsidRDefault="00F17312" w:rsidP="00F17312">
      <w:r>
        <w:t>None</w:t>
      </w:r>
    </w:p>
    <w:p w14:paraId="640D96FF" w14:textId="77777777" w:rsidR="00F17312" w:rsidRDefault="00F17312" w:rsidP="00F17312">
      <w:pPr>
        <w:pStyle w:val="Heading4"/>
      </w:pPr>
      <w:bookmarkStart w:id="3411" w:name="_Toc59183094"/>
      <w:bookmarkStart w:id="3412" w:name="_Toc59184560"/>
      <w:bookmarkStart w:id="3413" w:name="_Toc59195495"/>
      <w:bookmarkStart w:id="3414" w:name="_Toc59439922"/>
      <w:bookmarkStart w:id="3415" w:name="_Toc67990345"/>
      <w:r>
        <w:t>5.3.76.4</w:t>
      </w:r>
      <w:r>
        <w:tab/>
        <w:t>Notifications</w:t>
      </w:r>
      <w:bookmarkEnd w:id="3411"/>
      <w:bookmarkEnd w:id="3412"/>
      <w:bookmarkEnd w:id="3413"/>
      <w:bookmarkEnd w:id="3414"/>
      <w:bookmarkEnd w:id="3415"/>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3416" w:name="_Toc59183095"/>
      <w:bookmarkStart w:id="3417" w:name="_Toc59184561"/>
      <w:bookmarkStart w:id="3418" w:name="_Toc59195496"/>
      <w:bookmarkStart w:id="3419" w:name="_Toc59439923"/>
      <w:bookmarkStart w:id="3420" w:name="_Toc67990346"/>
      <w:r>
        <w:t>5.3.77</w:t>
      </w:r>
      <w:r>
        <w:tab/>
      </w:r>
      <w:r>
        <w:rPr>
          <w:rFonts w:ascii="Courier New" w:hAnsi="Courier New"/>
        </w:rPr>
        <w:t>PacketErrorRate</w:t>
      </w:r>
      <w:r>
        <w:t xml:space="preserve"> &lt;&lt;dataType&gt;&gt;</w:t>
      </w:r>
      <w:bookmarkEnd w:id="3416"/>
      <w:bookmarkEnd w:id="3417"/>
      <w:bookmarkEnd w:id="3418"/>
      <w:bookmarkEnd w:id="3419"/>
      <w:bookmarkEnd w:id="3420"/>
    </w:p>
    <w:p w14:paraId="67E48BD9" w14:textId="77777777" w:rsidR="00F17312" w:rsidRDefault="00F17312" w:rsidP="00F17312">
      <w:pPr>
        <w:pStyle w:val="Heading4"/>
      </w:pPr>
      <w:bookmarkStart w:id="3421" w:name="_Toc59183096"/>
      <w:bookmarkStart w:id="3422" w:name="_Toc59184562"/>
      <w:bookmarkStart w:id="3423" w:name="_Toc59195497"/>
      <w:bookmarkStart w:id="3424" w:name="_Toc59439924"/>
      <w:bookmarkStart w:id="3425" w:name="_Toc67990347"/>
      <w:r>
        <w:t>5.3.77.1</w:t>
      </w:r>
      <w:r>
        <w:tab/>
        <w:t>Definition</w:t>
      </w:r>
      <w:bookmarkEnd w:id="3421"/>
      <w:bookmarkEnd w:id="3422"/>
      <w:bookmarkEnd w:id="3423"/>
      <w:bookmarkEnd w:id="3424"/>
      <w:bookmarkEnd w:id="3425"/>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3426" w:name="_Toc59183097"/>
      <w:bookmarkStart w:id="3427" w:name="_Toc59184563"/>
      <w:bookmarkStart w:id="3428" w:name="_Toc59195498"/>
      <w:bookmarkStart w:id="3429" w:name="_Toc59439925"/>
      <w:bookmarkStart w:id="3430" w:name="_Toc67990348"/>
      <w:r>
        <w:t>5.3.77.2</w:t>
      </w:r>
      <w:r>
        <w:tab/>
        <w:t>Attributes</w:t>
      </w:r>
      <w:bookmarkEnd w:id="3426"/>
      <w:bookmarkEnd w:id="3427"/>
      <w:bookmarkEnd w:id="3428"/>
      <w:bookmarkEnd w:id="3429"/>
      <w:bookmarkEnd w:id="3430"/>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3431" w:name="_Toc59183098"/>
      <w:bookmarkStart w:id="3432" w:name="_Toc59184564"/>
      <w:bookmarkStart w:id="3433" w:name="_Toc59195499"/>
      <w:bookmarkStart w:id="3434" w:name="_Toc59439926"/>
      <w:bookmarkStart w:id="3435" w:name="_Toc67990349"/>
      <w:r>
        <w:t>5.3.77.3</w:t>
      </w:r>
      <w:r>
        <w:tab/>
        <w:t>Attribute constraints</w:t>
      </w:r>
      <w:bookmarkEnd w:id="3431"/>
      <w:bookmarkEnd w:id="3432"/>
      <w:bookmarkEnd w:id="3433"/>
      <w:bookmarkEnd w:id="3434"/>
      <w:bookmarkEnd w:id="3435"/>
    </w:p>
    <w:p w14:paraId="39E2F6F9" w14:textId="77777777" w:rsidR="00F17312" w:rsidRDefault="00F17312" w:rsidP="00F17312">
      <w:r>
        <w:t>None</w:t>
      </w:r>
    </w:p>
    <w:p w14:paraId="53297CE8" w14:textId="77777777" w:rsidR="00F17312" w:rsidRDefault="00F17312" w:rsidP="00F17312">
      <w:pPr>
        <w:pStyle w:val="Heading4"/>
      </w:pPr>
      <w:bookmarkStart w:id="3436" w:name="_Toc59183099"/>
      <w:bookmarkStart w:id="3437" w:name="_Toc59184565"/>
      <w:bookmarkStart w:id="3438" w:name="_Toc59195500"/>
      <w:bookmarkStart w:id="3439" w:name="_Toc59439927"/>
      <w:bookmarkStart w:id="3440" w:name="_Toc67990350"/>
      <w:r>
        <w:t>5.3.77.4</w:t>
      </w:r>
      <w:r>
        <w:tab/>
        <w:t>Notifications</w:t>
      </w:r>
      <w:bookmarkEnd w:id="3436"/>
      <w:bookmarkEnd w:id="3437"/>
      <w:bookmarkEnd w:id="3438"/>
      <w:bookmarkEnd w:id="3439"/>
      <w:bookmarkEnd w:id="3440"/>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3441" w:name="_Toc59183100"/>
      <w:bookmarkStart w:id="3442" w:name="_Toc59184566"/>
      <w:bookmarkStart w:id="3443" w:name="_Toc59195501"/>
      <w:bookmarkStart w:id="3444" w:name="_Toc59439928"/>
      <w:bookmarkStart w:id="3445" w:name="_Toc67990351"/>
      <w:r>
        <w:rPr>
          <w:rFonts w:cs="Arial"/>
          <w:lang w:eastAsia="zh-CN"/>
        </w:rPr>
        <w:t>5.3.78</w:t>
      </w:r>
      <w:r>
        <w:rPr>
          <w:rFonts w:cs="Arial"/>
          <w:lang w:eastAsia="zh-CN"/>
        </w:rPr>
        <w:tab/>
      </w:r>
      <w:r>
        <w:rPr>
          <w:rFonts w:ascii="Courier New" w:hAnsi="Courier New"/>
        </w:rPr>
        <w:t>FiveQiDscpMappingSet</w:t>
      </w:r>
      <w:bookmarkEnd w:id="3441"/>
      <w:bookmarkEnd w:id="3442"/>
      <w:bookmarkEnd w:id="3443"/>
      <w:bookmarkEnd w:id="3444"/>
      <w:bookmarkEnd w:id="3445"/>
    </w:p>
    <w:p w14:paraId="59CCA656" w14:textId="77777777" w:rsidR="00F17312" w:rsidRDefault="00F17312" w:rsidP="00F17312">
      <w:pPr>
        <w:pStyle w:val="Heading4"/>
      </w:pPr>
      <w:bookmarkStart w:id="3446" w:name="_Toc59183101"/>
      <w:bookmarkStart w:id="3447" w:name="_Toc59184567"/>
      <w:bookmarkStart w:id="3448" w:name="_Toc59195502"/>
      <w:bookmarkStart w:id="3449" w:name="_Toc59439929"/>
      <w:bookmarkStart w:id="3450" w:name="_Toc67990352"/>
      <w:r>
        <w:rPr>
          <w:lang w:eastAsia="zh-CN"/>
        </w:rPr>
        <w:t>5.3</w:t>
      </w:r>
      <w:r>
        <w:t>.78.1</w:t>
      </w:r>
      <w:r>
        <w:tab/>
        <w:t>Definition</w:t>
      </w:r>
      <w:bookmarkEnd w:id="3446"/>
      <w:bookmarkEnd w:id="3447"/>
      <w:bookmarkEnd w:id="3448"/>
      <w:bookmarkEnd w:id="3449"/>
      <w:bookmarkEnd w:id="3450"/>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3451" w:name="_Toc59183102"/>
      <w:bookmarkStart w:id="3452" w:name="_Toc59184568"/>
      <w:bookmarkStart w:id="3453" w:name="_Toc59195503"/>
      <w:bookmarkStart w:id="3454" w:name="_Toc59439930"/>
      <w:bookmarkStart w:id="3455" w:name="_Toc67990353"/>
      <w:r>
        <w:t>5.3.78.2</w:t>
      </w:r>
      <w:r>
        <w:tab/>
        <w:t>Attributes</w:t>
      </w:r>
      <w:bookmarkEnd w:id="3451"/>
      <w:bookmarkEnd w:id="3452"/>
      <w:bookmarkEnd w:id="3453"/>
      <w:bookmarkEnd w:id="3454"/>
      <w:bookmarkEnd w:id="3455"/>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77777777" w:rsidR="00F17312" w:rsidRDefault="00F17312" w:rsidP="00F1731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3456" w:name="_Toc59183103"/>
      <w:bookmarkStart w:id="3457" w:name="_Toc59184569"/>
      <w:bookmarkStart w:id="3458" w:name="_Toc59195504"/>
      <w:bookmarkStart w:id="3459" w:name="_Toc59439931"/>
      <w:bookmarkStart w:id="3460" w:name="_Toc67990354"/>
      <w:r>
        <w:t>5.3.78.3</w:t>
      </w:r>
      <w:r>
        <w:tab/>
        <w:t>Attribute constraints</w:t>
      </w:r>
      <w:bookmarkEnd w:id="3456"/>
      <w:bookmarkEnd w:id="3457"/>
      <w:bookmarkEnd w:id="3458"/>
      <w:bookmarkEnd w:id="3459"/>
      <w:bookmarkEnd w:id="3460"/>
    </w:p>
    <w:p w14:paraId="56182ABA" w14:textId="77777777" w:rsidR="00F17312" w:rsidRDefault="00F17312" w:rsidP="00F17312">
      <w:r>
        <w:t>None.</w:t>
      </w:r>
    </w:p>
    <w:p w14:paraId="782BF4AA" w14:textId="77777777" w:rsidR="00F17312" w:rsidRDefault="00F17312" w:rsidP="00F17312">
      <w:pPr>
        <w:pStyle w:val="Heading4"/>
      </w:pPr>
      <w:bookmarkStart w:id="3461" w:name="_Toc59183104"/>
      <w:bookmarkStart w:id="3462" w:name="_Toc59184570"/>
      <w:bookmarkStart w:id="3463" w:name="_Toc59195505"/>
      <w:bookmarkStart w:id="3464" w:name="_Toc59439932"/>
      <w:bookmarkStart w:id="3465" w:name="_Toc67990355"/>
      <w:r>
        <w:rPr>
          <w:lang w:eastAsia="zh-CN"/>
        </w:rPr>
        <w:t>5</w:t>
      </w:r>
      <w:r>
        <w:t>.3.78.4</w:t>
      </w:r>
      <w:r>
        <w:tab/>
        <w:t>Notifications</w:t>
      </w:r>
      <w:bookmarkEnd w:id="3461"/>
      <w:bookmarkEnd w:id="3462"/>
      <w:bookmarkEnd w:id="3463"/>
      <w:bookmarkEnd w:id="3464"/>
      <w:bookmarkEnd w:id="3465"/>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3466" w:name="_Toc59183105"/>
      <w:bookmarkStart w:id="3467" w:name="_Toc59184571"/>
      <w:bookmarkStart w:id="3468" w:name="_Toc59195506"/>
      <w:bookmarkStart w:id="3469" w:name="_Toc59439933"/>
      <w:bookmarkStart w:id="3470" w:name="_Toc67990356"/>
      <w:r>
        <w:t>5.3.79</w:t>
      </w:r>
      <w:r>
        <w:tab/>
      </w:r>
      <w:r>
        <w:rPr>
          <w:rFonts w:ascii="Courier New" w:hAnsi="Courier New" w:cs="Courier New"/>
          <w:lang w:eastAsia="zh-CN"/>
        </w:rPr>
        <w:t>FiveQiDscpMapping</w:t>
      </w:r>
      <w:r>
        <w:t xml:space="preserve"> &lt;&lt;dataType&gt;&gt;</w:t>
      </w:r>
      <w:bookmarkEnd w:id="3466"/>
      <w:bookmarkEnd w:id="3467"/>
      <w:bookmarkEnd w:id="3468"/>
      <w:bookmarkEnd w:id="3469"/>
      <w:bookmarkEnd w:id="3470"/>
    </w:p>
    <w:p w14:paraId="0629FA68" w14:textId="77777777" w:rsidR="00F17312" w:rsidRDefault="00F17312" w:rsidP="00F17312">
      <w:pPr>
        <w:pStyle w:val="Heading4"/>
      </w:pPr>
      <w:bookmarkStart w:id="3471" w:name="_Toc59183106"/>
      <w:bookmarkStart w:id="3472" w:name="_Toc59184572"/>
      <w:bookmarkStart w:id="3473" w:name="_Toc59195507"/>
      <w:bookmarkStart w:id="3474" w:name="_Toc59439934"/>
      <w:bookmarkStart w:id="3475" w:name="_Toc67990357"/>
      <w:r>
        <w:t>5.3.79.1</w:t>
      </w:r>
      <w:r>
        <w:tab/>
        <w:t>Definition</w:t>
      </w:r>
      <w:bookmarkEnd w:id="3471"/>
      <w:bookmarkEnd w:id="3472"/>
      <w:bookmarkEnd w:id="3473"/>
      <w:bookmarkEnd w:id="3474"/>
      <w:bookmarkEnd w:id="3475"/>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3476" w:name="_Toc59183107"/>
      <w:bookmarkStart w:id="3477" w:name="_Toc59184573"/>
      <w:bookmarkStart w:id="3478" w:name="_Toc59195508"/>
      <w:bookmarkStart w:id="3479" w:name="_Toc59439935"/>
      <w:bookmarkStart w:id="3480" w:name="_Toc67990358"/>
      <w:r>
        <w:t>5.3.79.2</w:t>
      </w:r>
      <w:r>
        <w:tab/>
        <w:t>Attributes</w:t>
      </w:r>
      <w:bookmarkEnd w:id="3476"/>
      <w:bookmarkEnd w:id="3477"/>
      <w:bookmarkEnd w:id="3478"/>
      <w:bookmarkEnd w:id="3479"/>
      <w:bookmarkEnd w:id="3480"/>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3481" w:name="_Toc59183108"/>
      <w:bookmarkStart w:id="3482" w:name="_Toc59184574"/>
      <w:bookmarkStart w:id="3483" w:name="_Toc59195509"/>
      <w:bookmarkStart w:id="3484" w:name="_Toc59439936"/>
      <w:bookmarkStart w:id="3485" w:name="_Toc67990359"/>
    </w:p>
    <w:p w14:paraId="3D7EB11F" w14:textId="77777777" w:rsidR="00F17312" w:rsidRDefault="00F17312" w:rsidP="00F17312">
      <w:pPr>
        <w:pStyle w:val="Heading4"/>
      </w:pPr>
      <w:r>
        <w:t>5.3.79.3</w:t>
      </w:r>
      <w:r>
        <w:tab/>
        <w:t>Attribute constraints</w:t>
      </w:r>
      <w:bookmarkEnd w:id="3481"/>
      <w:bookmarkEnd w:id="3482"/>
      <w:bookmarkEnd w:id="3483"/>
      <w:bookmarkEnd w:id="3484"/>
      <w:bookmarkEnd w:id="3485"/>
    </w:p>
    <w:p w14:paraId="405DCFEC" w14:textId="77777777" w:rsidR="00F17312" w:rsidRDefault="00F17312" w:rsidP="00F17312">
      <w:r>
        <w:t>None</w:t>
      </w:r>
    </w:p>
    <w:p w14:paraId="69FE6C85" w14:textId="77777777" w:rsidR="00F17312" w:rsidRDefault="00F17312" w:rsidP="00F17312">
      <w:pPr>
        <w:pStyle w:val="Heading4"/>
      </w:pPr>
      <w:bookmarkStart w:id="3486" w:name="_Toc59183109"/>
      <w:bookmarkStart w:id="3487" w:name="_Toc59184575"/>
      <w:bookmarkStart w:id="3488" w:name="_Toc59195510"/>
      <w:bookmarkStart w:id="3489" w:name="_Toc59439937"/>
      <w:bookmarkStart w:id="3490" w:name="_Toc67990360"/>
      <w:r>
        <w:t>5.3.79.4</w:t>
      </w:r>
      <w:r>
        <w:tab/>
        <w:t>Notifications</w:t>
      </w:r>
      <w:bookmarkEnd w:id="3486"/>
      <w:bookmarkEnd w:id="3487"/>
      <w:bookmarkEnd w:id="3488"/>
      <w:bookmarkEnd w:id="3489"/>
      <w:bookmarkEnd w:id="3490"/>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3491" w:name="_Toc59183110"/>
      <w:bookmarkStart w:id="3492" w:name="_Toc59184576"/>
      <w:bookmarkStart w:id="3493" w:name="_Toc59195511"/>
      <w:bookmarkStart w:id="3494" w:name="_Toc59439938"/>
      <w:bookmarkStart w:id="3495" w:name="_Toc67990361"/>
      <w:r>
        <w:rPr>
          <w:rFonts w:cs="Arial"/>
          <w:lang w:eastAsia="zh-CN"/>
        </w:rPr>
        <w:t>5.3.80</w:t>
      </w:r>
      <w:r>
        <w:rPr>
          <w:rFonts w:cs="Arial"/>
          <w:lang w:eastAsia="zh-CN"/>
        </w:rPr>
        <w:tab/>
      </w:r>
      <w:r>
        <w:rPr>
          <w:rFonts w:ascii="Courier New" w:hAnsi="Courier New"/>
        </w:rPr>
        <w:t>PredefinedPccRuleSet</w:t>
      </w:r>
      <w:bookmarkEnd w:id="3491"/>
      <w:bookmarkEnd w:id="3492"/>
      <w:bookmarkEnd w:id="3493"/>
      <w:bookmarkEnd w:id="3494"/>
      <w:bookmarkEnd w:id="3495"/>
    </w:p>
    <w:p w14:paraId="3C514DBE" w14:textId="77777777" w:rsidR="00F17312" w:rsidRDefault="00F17312" w:rsidP="00F17312">
      <w:pPr>
        <w:pStyle w:val="Heading4"/>
      </w:pPr>
      <w:bookmarkStart w:id="3496" w:name="_Toc59183111"/>
      <w:bookmarkStart w:id="3497" w:name="_Toc59184577"/>
      <w:bookmarkStart w:id="3498" w:name="_Toc59195512"/>
      <w:bookmarkStart w:id="3499" w:name="_Toc59439939"/>
      <w:bookmarkStart w:id="3500" w:name="_Toc67990362"/>
      <w:r>
        <w:rPr>
          <w:lang w:eastAsia="zh-CN"/>
        </w:rPr>
        <w:t>5.3</w:t>
      </w:r>
      <w:r>
        <w:t>.80.1</w:t>
      </w:r>
      <w:r>
        <w:tab/>
        <w:t>Definition</w:t>
      </w:r>
      <w:bookmarkEnd w:id="3496"/>
      <w:bookmarkEnd w:id="3497"/>
      <w:bookmarkEnd w:id="3498"/>
      <w:bookmarkEnd w:id="3499"/>
      <w:bookmarkEnd w:id="3500"/>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3501" w:name="_Toc59183112"/>
      <w:bookmarkStart w:id="3502" w:name="_Toc59184578"/>
      <w:bookmarkStart w:id="3503" w:name="_Toc59195513"/>
      <w:bookmarkStart w:id="3504" w:name="_Toc59439940"/>
      <w:bookmarkStart w:id="3505" w:name="_Toc67990363"/>
      <w:r>
        <w:t>5.3.80.2</w:t>
      </w:r>
      <w:r>
        <w:tab/>
        <w:t>Attributes</w:t>
      </w:r>
      <w:bookmarkEnd w:id="3501"/>
      <w:bookmarkEnd w:id="3502"/>
      <w:bookmarkEnd w:id="3503"/>
      <w:bookmarkEnd w:id="3504"/>
      <w:bookmarkEnd w:id="3505"/>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77777777" w:rsidR="00F17312" w:rsidRDefault="00F17312" w:rsidP="00F1731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3506" w:name="_Toc59183113"/>
      <w:bookmarkStart w:id="3507" w:name="_Toc59184579"/>
      <w:bookmarkStart w:id="3508" w:name="_Toc59195514"/>
      <w:bookmarkStart w:id="3509" w:name="_Toc59439941"/>
      <w:bookmarkStart w:id="3510" w:name="_Toc67990364"/>
      <w:r>
        <w:t>5.3.80.3</w:t>
      </w:r>
      <w:r>
        <w:tab/>
        <w:t>Attribute constraints</w:t>
      </w:r>
      <w:bookmarkEnd w:id="3506"/>
      <w:bookmarkEnd w:id="3507"/>
      <w:bookmarkEnd w:id="3508"/>
      <w:bookmarkEnd w:id="3509"/>
      <w:bookmarkEnd w:id="3510"/>
    </w:p>
    <w:p w14:paraId="359FF219" w14:textId="77777777" w:rsidR="00F17312" w:rsidRDefault="00F17312" w:rsidP="00F17312">
      <w:r>
        <w:t>None.</w:t>
      </w:r>
    </w:p>
    <w:p w14:paraId="541771B0" w14:textId="77777777" w:rsidR="00F17312" w:rsidRDefault="00F17312" w:rsidP="00F17312">
      <w:pPr>
        <w:pStyle w:val="Heading4"/>
      </w:pPr>
      <w:bookmarkStart w:id="3511" w:name="_Toc59183114"/>
      <w:bookmarkStart w:id="3512" w:name="_Toc59184580"/>
      <w:bookmarkStart w:id="3513" w:name="_Toc59195515"/>
      <w:bookmarkStart w:id="3514" w:name="_Toc59439942"/>
      <w:bookmarkStart w:id="3515" w:name="_Toc67990365"/>
      <w:r>
        <w:rPr>
          <w:lang w:eastAsia="zh-CN"/>
        </w:rPr>
        <w:t>5</w:t>
      </w:r>
      <w:r>
        <w:t>.3.80.4</w:t>
      </w:r>
      <w:r>
        <w:tab/>
        <w:t>Notifications</w:t>
      </w:r>
      <w:bookmarkEnd w:id="3511"/>
      <w:bookmarkEnd w:id="3512"/>
      <w:bookmarkEnd w:id="3513"/>
      <w:bookmarkEnd w:id="3514"/>
      <w:bookmarkEnd w:id="3515"/>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3516" w:name="_Toc59183115"/>
      <w:bookmarkStart w:id="3517" w:name="_Toc59184581"/>
      <w:bookmarkStart w:id="3518" w:name="_Toc59195516"/>
      <w:bookmarkStart w:id="3519" w:name="_Toc59439943"/>
      <w:bookmarkStart w:id="3520" w:name="_Toc67990366"/>
      <w:r>
        <w:t>5.3.81</w:t>
      </w:r>
      <w:r>
        <w:tab/>
      </w:r>
      <w:r>
        <w:rPr>
          <w:rFonts w:ascii="Courier New" w:hAnsi="Courier New"/>
        </w:rPr>
        <w:t xml:space="preserve">PccRule </w:t>
      </w:r>
      <w:r>
        <w:t>&lt;&lt;dataType&gt;&gt;</w:t>
      </w:r>
      <w:bookmarkEnd w:id="3516"/>
      <w:bookmarkEnd w:id="3517"/>
      <w:bookmarkEnd w:id="3518"/>
      <w:bookmarkEnd w:id="3519"/>
      <w:bookmarkEnd w:id="3520"/>
    </w:p>
    <w:p w14:paraId="5ADF1B92" w14:textId="77777777" w:rsidR="00F17312" w:rsidRDefault="00F17312" w:rsidP="00F17312">
      <w:pPr>
        <w:pStyle w:val="Heading4"/>
      </w:pPr>
      <w:bookmarkStart w:id="3521" w:name="_Toc59183116"/>
      <w:bookmarkStart w:id="3522" w:name="_Toc59184582"/>
      <w:bookmarkStart w:id="3523" w:name="_Toc59195517"/>
      <w:bookmarkStart w:id="3524" w:name="_Toc59439944"/>
      <w:bookmarkStart w:id="3525" w:name="_Toc67990367"/>
      <w:r>
        <w:t>5.3.81.1</w:t>
      </w:r>
      <w:r>
        <w:tab/>
        <w:t>Definition</w:t>
      </w:r>
      <w:bookmarkEnd w:id="3521"/>
      <w:bookmarkEnd w:id="3522"/>
      <w:bookmarkEnd w:id="3523"/>
      <w:bookmarkEnd w:id="3524"/>
      <w:bookmarkEnd w:id="3525"/>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3526" w:name="_Toc59183117"/>
      <w:bookmarkStart w:id="3527" w:name="_Toc59184583"/>
      <w:bookmarkStart w:id="3528" w:name="_Toc59195518"/>
      <w:bookmarkStart w:id="3529" w:name="_Toc59439945"/>
      <w:bookmarkStart w:id="3530" w:name="_Toc67990368"/>
      <w:r>
        <w:t>5.3.81.2</w:t>
      </w:r>
      <w:r>
        <w:tab/>
        <w:t>Attributes</w:t>
      </w:r>
      <w:bookmarkEnd w:id="3526"/>
      <w:bookmarkEnd w:id="3527"/>
      <w:bookmarkEnd w:id="3528"/>
      <w:bookmarkEnd w:id="3529"/>
      <w:bookmarkEnd w:id="3530"/>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3531" w:name="_Toc59183118"/>
      <w:bookmarkStart w:id="3532" w:name="_Toc59184584"/>
      <w:bookmarkStart w:id="3533" w:name="_Toc59195519"/>
      <w:bookmarkStart w:id="3534" w:name="_Toc59439946"/>
      <w:bookmarkStart w:id="3535" w:name="_Toc67990369"/>
      <w:r>
        <w:t>5.3.81.3</w:t>
      </w:r>
      <w:r>
        <w:tab/>
        <w:t>Attribute constraints</w:t>
      </w:r>
      <w:bookmarkEnd w:id="3531"/>
      <w:bookmarkEnd w:id="3532"/>
      <w:bookmarkEnd w:id="3533"/>
      <w:bookmarkEnd w:id="3534"/>
      <w:bookmarkEnd w:id="3535"/>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77777777"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77777777"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77777777"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3536" w:name="_Toc59183119"/>
      <w:bookmarkStart w:id="3537" w:name="_Toc59184585"/>
      <w:bookmarkStart w:id="3538" w:name="_Toc59195520"/>
      <w:bookmarkStart w:id="3539" w:name="_Toc59439947"/>
      <w:bookmarkStart w:id="3540" w:name="_Toc67990370"/>
      <w:r>
        <w:t>5.3.81.4</w:t>
      </w:r>
      <w:r>
        <w:tab/>
        <w:t>Notifications</w:t>
      </w:r>
      <w:bookmarkEnd w:id="3536"/>
      <w:bookmarkEnd w:id="3537"/>
      <w:bookmarkEnd w:id="3538"/>
      <w:bookmarkEnd w:id="3539"/>
      <w:bookmarkEnd w:id="3540"/>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3541" w:name="_Toc59183120"/>
      <w:bookmarkStart w:id="3542" w:name="_Toc59184586"/>
      <w:bookmarkStart w:id="3543" w:name="_Toc59195521"/>
      <w:bookmarkStart w:id="3544" w:name="_Toc59439948"/>
      <w:bookmarkStart w:id="3545" w:name="_Toc67990371"/>
      <w:r>
        <w:t>5.3.82</w:t>
      </w:r>
      <w:r>
        <w:tab/>
      </w:r>
      <w:r>
        <w:rPr>
          <w:rFonts w:ascii="Courier New" w:hAnsi="Courier New"/>
        </w:rPr>
        <w:t>FlowInformation</w:t>
      </w:r>
      <w:r>
        <w:t xml:space="preserve"> &lt;&lt;dataType&gt;&gt;</w:t>
      </w:r>
      <w:bookmarkEnd w:id="3541"/>
      <w:bookmarkEnd w:id="3542"/>
      <w:bookmarkEnd w:id="3543"/>
      <w:bookmarkEnd w:id="3544"/>
      <w:bookmarkEnd w:id="3545"/>
    </w:p>
    <w:p w14:paraId="45D24823" w14:textId="77777777" w:rsidR="00F17312" w:rsidRDefault="00F17312" w:rsidP="00F17312">
      <w:pPr>
        <w:pStyle w:val="Heading4"/>
      </w:pPr>
      <w:bookmarkStart w:id="3546" w:name="_Toc59183121"/>
      <w:bookmarkStart w:id="3547" w:name="_Toc59184587"/>
      <w:bookmarkStart w:id="3548" w:name="_Toc59195522"/>
      <w:bookmarkStart w:id="3549" w:name="_Toc59439949"/>
      <w:bookmarkStart w:id="3550" w:name="_Toc67990372"/>
      <w:r>
        <w:t>5.3.82.1</w:t>
      </w:r>
      <w:r>
        <w:tab/>
        <w:t>Definition</w:t>
      </w:r>
      <w:bookmarkEnd w:id="3546"/>
      <w:bookmarkEnd w:id="3547"/>
      <w:bookmarkEnd w:id="3548"/>
      <w:bookmarkEnd w:id="3549"/>
      <w:bookmarkEnd w:id="3550"/>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3551" w:name="_Toc59183122"/>
      <w:bookmarkStart w:id="3552" w:name="_Toc59184588"/>
      <w:bookmarkStart w:id="3553" w:name="_Toc59195523"/>
      <w:bookmarkStart w:id="3554" w:name="_Toc59439950"/>
      <w:bookmarkStart w:id="3555" w:name="_Toc67990373"/>
      <w:r>
        <w:t>5.3.82.2</w:t>
      </w:r>
      <w:r>
        <w:tab/>
        <w:t>Attributes</w:t>
      </w:r>
      <w:bookmarkEnd w:id="3551"/>
      <w:bookmarkEnd w:id="3552"/>
      <w:bookmarkEnd w:id="3553"/>
      <w:bookmarkEnd w:id="3554"/>
      <w:bookmarkEnd w:id="3555"/>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3556" w:name="_Toc59183123"/>
      <w:bookmarkStart w:id="3557" w:name="_Toc59184589"/>
      <w:bookmarkStart w:id="3558" w:name="_Toc59195524"/>
      <w:bookmarkStart w:id="3559" w:name="_Toc59439951"/>
      <w:bookmarkStart w:id="3560" w:name="_Toc67990374"/>
      <w:r>
        <w:t>5.3.82.3</w:t>
      </w:r>
      <w:r>
        <w:tab/>
        <w:t>Attribute constraints</w:t>
      </w:r>
      <w:bookmarkEnd w:id="3556"/>
      <w:bookmarkEnd w:id="3557"/>
      <w:bookmarkEnd w:id="3558"/>
      <w:bookmarkEnd w:id="3559"/>
      <w:bookmarkEnd w:id="3560"/>
    </w:p>
    <w:p w14:paraId="0AC297A1" w14:textId="77777777" w:rsidR="00F17312" w:rsidRDefault="00F17312" w:rsidP="00F17312">
      <w:r>
        <w:t>None</w:t>
      </w:r>
    </w:p>
    <w:p w14:paraId="663FA3A6" w14:textId="77777777" w:rsidR="00F17312" w:rsidRDefault="00F17312" w:rsidP="00F17312">
      <w:pPr>
        <w:pStyle w:val="Heading4"/>
      </w:pPr>
      <w:bookmarkStart w:id="3561" w:name="_Toc59183124"/>
      <w:bookmarkStart w:id="3562" w:name="_Toc59184590"/>
      <w:bookmarkStart w:id="3563" w:name="_Toc59195525"/>
      <w:bookmarkStart w:id="3564" w:name="_Toc59439952"/>
      <w:bookmarkStart w:id="3565" w:name="_Toc67990375"/>
      <w:r>
        <w:t>5.3.82.4</w:t>
      </w:r>
      <w:r>
        <w:tab/>
        <w:t>Notifications</w:t>
      </w:r>
      <w:bookmarkEnd w:id="3561"/>
      <w:bookmarkEnd w:id="3562"/>
      <w:bookmarkEnd w:id="3563"/>
      <w:bookmarkEnd w:id="3564"/>
      <w:bookmarkEnd w:id="3565"/>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3566" w:name="_Toc59183125"/>
      <w:bookmarkStart w:id="3567" w:name="_Toc59184591"/>
      <w:bookmarkStart w:id="3568" w:name="_Toc59195526"/>
      <w:bookmarkStart w:id="3569" w:name="_Toc59439953"/>
      <w:bookmarkStart w:id="3570" w:name="_Toc67990376"/>
      <w:r>
        <w:t>5.3.83</w:t>
      </w:r>
      <w:r>
        <w:tab/>
      </w:r>
      <w:r>
        <w:rPr>
          <w:rFonts w:ascii="Courier New" w:hAnsi="Courier New"/>
        </w:rPr>
        <w:t>EthFlowDescription</w:t>
      </w:r>
      <w:r>
        <w:t xml:space="preserve"> &lt;&lt;dataType&gt;&gt;</w:t>
      </w:r>
      <w:bookmarkEnd w:id="3566"/>
      <w:bookmarkEnd w:id="3567"/>
      <w:bookmarkEnd w:id="3568"/>
      <w:bookmarkEnd w:id="3569"/>
      <w:bookmarkEnd w:id="3570"/>
    </w:p>
    <w:p w14:paraId="0CE83DF6" w14:textId="77777777" w:rsidR="00F17312" w:rsidRDefault="00F17312" w:rsidP="00F17312">
      <w:pPr>
        <w:pStyle w:val="Heading4"/>
      </w:pPr>
      <w:bookmarkStart w:id="3571" w:name="_Toc59183126"/>
      <w:bookmarkStart w:id="3572" w:name="_Toc59184592"/>
      <w:bookmarkStart w:id="3573" w:name="_Toc59195527"/>
      <w:bookmarkStart w:id="3574" w:name="_Toc59439954"/>
      <w:bookmarkStart w:id="3575" w:name="_Toc67990377"/>
      <w:r>
        <w:t>5.3.83.1</w:t>
      </w:r>
      <w:r>
        <w:tab/>
        <w:t>Definition</w:t>
      </w:r>
      <w:bookmarkEnd w:id="3571"/>
      <w:bookmarkEnd w:id="3572"/>
      <w:bookmarkEnd w:id="3573"/>
      <w:bookmarkEnd w:id="3574"/>
      <w:bookmarkEnd w:id="3575"/>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3576" w:name="_Toc59183127"/>
      <w:bookmarkStart w:id="3577" w:name="_Toc59184593"/>
      <w:bookmarkStart w:id="3578" w:name="_Toc59195528"/>
      <w:bookmarkStart w:id="3579" w:name="_Toc59439955"/>
      <w:bookmarkStart w:id="3580" w:name="_Toc67990378"/>
      <w:r>
        <w:t>5.3.83.2</w:t>
      </w:r>
      <w:r>
        <w:tab/>
        <w:t>Attributes</w:t>
      </w:r>
      <w:bookmarkEnd w:id="3576"/>
      <w:bookmarkEnd w:id="3577"/>
      <w:bookmarkEnd w:id="3578"/>
      <w:bookmarkEnd w:id="3579"/>
      <w:bookmarkEnd w:id="3580"/>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3581" w:name="_Toc59183128"/>
      <w:bookmarkStart w:id="3582" w:name="_Toc59184594"/>
      <w:bookmarkStart w:id="3583" w:name="_Toc59195529"/>
      <w:bookmarkStart w:id="3584" w:name="_Toc59439956"/>
      <w:bookmarkStart w:id="3585" w:name="_Toc67990379"/>
      <w:r>
        <w:t>5.3.83.3</w:t>
      </w:r>
      <w:r>
        <w:tab/>
        <w:t>Attribute constraints</w:t>
      </w:r>
      <w:bookmarkEnd w:id="3581"/>
      <w:bookmarkEnd w:id="3582"/>
      <w:bookmarkEnd w:id="3583"/>
      <w:bookmarkEnd w:id="3584"/>
      <w:bookmarkEnd w:id="3585"/>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77777777"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3586" w:name="_Toc59183129"/>
      <w:bookmarkStart w:id="3587" w:name="_Toc59184595"/>
      <w:bookmarkStart w:id="3588" w:name="_Toc59195530"/>
      <w:bookmarkStart w:id="3589" w:name="_Toc59439957"/>
      <w:bookmarkStart w:id="3590" w:name="_Toc67990380"/>
      <w:r>
        <w:t>5.3.83.4</w:t>
      </w:r>
      <w:r>
        <w:tab/>
        <w:t>Notifications</w:t>
      </w:r>
      <w:bookmarkEnd w:id="3586"/>
      <w:bookmarkEnd w:id="3587"/>
      <w:bookmarkEnd w:id="3588"/>
      <w:bookmarkEnd w:id="3589"/>
      <w:bookmarkEnd w:id="3590"/>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3591" w:name="_Toc59183130"/>
      <w:bookmarkStart w:id="3592" w:name="_Toc59184596"/>
      <w:bookmarkStart w:id="3593" w:name="_Toc59195531"/>
      <w:bookmarkStart w:id="3594" w:name="_Toc59439958"/>
      <w:bookmarkStart w:id="3595" w:name="_Toc67990381"/>
      <w:r>
        <w:t>5.3.84</w:t>
      </w:r>
      <w:r>
        <w:tab/>
      </w:r>
      <w:r>
        <w:rPr>
          <w:rFonts w:ascii="Courier New" w:hAnsi="Courier New"/>
        </w:rPr>
        <w:t>QoSData</w:t>
      </w:r>
      <w:r>
        <w:t xml:space="preserve"> &lt;&lt;dataType&gt;&gt;</w:t>
      </w:r>
      <w:bookmarkEnd w:id="3591"/>
      <w:bookmarkEnd w:id="3592"/>
      <w:bookmarkEnd w:id="3593"/>
      <w:bookmarkEnd w:id="3594"/>
      <w:bookmarkEnd w:id="3595"/>
    </w:p>
    <w:p w14:paraId="23D5BDD5" w14:textId="77777777" w:rsidR="00F17312" w:rsidRDefault="00F17312" w:rsidP="00F17312">
      <w:pPr>
        <w:pStyle w:val="Heading4"/>
      </w:pPr>
      <w:bookmarkStart w:id="3596" w:name="_Toc59183131"/>
      <w:bookmarkStart w:id="3597" w:name="_Toc59184597"/>
      <w:bookmarkStart w:id="3598" w:name="_Toc59195532"/>
      <w:bookmarkStart w:id="3599" w:name="_Toc59439959"/>
      <w:bookmarkStart w:id="3600" w:name="_Toc67990382"/>
      <w:r>
        <w:t>5.3.84.1</w:t>
      </w:r>
      <w:r>
        <w:tab/>
        <w:t>Definition</w:t>
      </w:r>
      <w:bookmarkEnd w:id="3596"/>
      <w:bookmarkEnd w:id="3597"/>
      <w:bookmarkEnd w:id="3598"/>
      <w:bookmarkEnd w:id="3599"/>
      <w:bookmarkEnd w:id="3600"/>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3601" w:name="_Toc59183132"/>
      <w:bookmarkStart w:id="3602" w:name="_Toc59184598"/>
      <w:bookmarkStart w:id="3603" w:name="_Toc59195533"/>
      <w:bookmarkStart w:id="3604" w:name="_Toc59439960"/>
      <w:bookmarkStart w:id="3605" w:name="_Toc67990383"/>
      <w:r>
        <w:t>5.3.84.2</w:t>
      </w:r>
      <w:r>
        <w:tab/>
        <w:t>Attributes</w:t>
      </w:r>
      <w:bookmarkEnd w:id="3601"/>
      <w:bookmarkEnd w:id="3602"/>
      <w:bookmarkEnd w:id="3603"/>
      <w:bookmarkEnd w:id="3604"/>
      <w:bookmarkEnd w:id="3605"/>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3606" w:name="_Toc59183133"/>
      <w:bookmarkStart w:id="3607" w:name="_Toc59184599"/>
      <w:bookmarkStart w:id="3608" w:name="_Toc59195534"/>
      <w:bookmarkStart w:id="3609" w:name="_Toc59439961"/>
      <w:bookmarkStart w:id="3610" w:name="_Toc67990384"/>
      <w:r>
        <w:t>5.3.84.3</w:t>
      </w:r>
      <w:r>
        <w:tab/>
        <w:t>Attribute constraints</w:t>
      </w:r>
      <w:bookmarkEnd w:id="3606"/>
      <w:bookmarkEnd w:id="3607"/>
      <w:bookmarkEnd w:id="3608"/>
      <w:bookmarkEnd w:id="3609"/>
      <w:bookmarkEnd w:id="3610"/>
    </w:p>
    <w:p w14:paraId="1CD728EE" w14:textId="77777777" w:rsidR="00F17312" w:rsidRDefault="00F17312" w:rsidP="00F17312">
      <w:r>
        <w:t>None.</w:t>
      </w:r>
    </w:p>
    <w:p w14:paraId="0549FDD8" w14:textId="77777777" w:rsidR="00F17312" w:rsidRDefault="00F17312" w:rsidP="00F17312">
      <w:pPr>
        <w:pStyle w:val="Heading4"/>
      </w:pPr>
      <w:bookmarkStart w:id="3611" w:name="_Toc59183134"/>
      <w:bookmarkStart w:id="3612" w:name="_Toc59184600"/>
      <w:bookmarkStart w:id="3613" w:name="_Toc59195535"/>
      <w:bookmarkStart w:id="3614" w:name="_Toc59439962"/>
      <w:bookmarkStart w:id="3615" w:name="_Toc67990385"/>
      <w:r>
        <w:t>5.3.84.4</w:t>
      </w:r>
      <w:r>
        <w:tab/>
        <w:t>Notifications</w:t>
      </w:r>
      <w:bookmarkEnd w:id="3611"/>
      <w:bookmarkEnd w:id="3612"/>
      <w:bookmarkEnd w:id="3613"/>
      <w:bookmarkEnd w:id="3614"/>
      <w:bookmarkEnd w:id="3615"/>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3616" w:name="_Toc59183135"/>
      <w:bookmarkStart w:id="3617" w:name="_Toc59184601"/>
      <w:bookmarkStart w:id="3618" w:name="_Toc59195536"/>
      <w:bookmarkStart w:id="3619" w:name="_Toc59439963"/>
      <w:bookmarkStart w:id="3620" w:name="_Toc67990386"/>
      <w:r>
        <w:t>5.3.85</w:t>
      </w:r>
      <w:r>
        <w:tab/>
      </w:r>
      <w:r>
        <w:rPr>
          <w:rFonts w:ascii="Courier New" w:hAnsi="Courier New"/>
        </w:rPr>
        <w:t>ARP</w:t>
      </w:r>
      <w:r>
        <w:t xml:space="preserve"> &lt;&lt;dataType&gt;&gt;</w:t>
      </w:r>
      <w:bookmarkEnd w:id="3616"/>
      <w:bookmarkEnd w:id="3617"/>
      <w:bookmarkEnd w:id="3618"/>
      <w:bookmarkEnd w:id="3619"/>
      <w:bookmarkEnd w:id="3620"/>
    </w:p>
    <w:p w14:paraId="0D2A29FA" w14:textId="77777777" w:rsidR="00F17312" w:rsidRDefault="00F17312" w:rsidP="00F17312">
      <w:pPr>
        <w:pStyle w:val="Heading4"/>
      </w:pPr>
      <w:bookmarkStart w:id="3621" w:name="_Toc59183136"/>
      <w:bookmarkStart w:id="3622" w:name="_Toc59184602"/>
      <w:bookmarkStart w:id="3623" w:name="_Toc59195537"/>
      <w:bookmarkStart w:id="3624" w:name="_Toc59439964"/>
      <w:bookmarkStart w:id="3625" w:name="_Toc67990387"/>
      <w:r>
        <w:t>5.3.85.1</w:t>
      </w:r>
      <w:r>
        <w:tab/>
        <w:t>Definition</w:t>
      </w:r>
      <w:bookmarkEnd w:id="3621"/>
      <w:bookmarkEnd w:id="3622"/>
      <w:bookmarkEnd w:id="3623"/>
      <w:bookmarkEnd w:id="3624"/>
      <w:bookmarkEnd w:id="3625"/>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3626" w:name="_Toc59183137"/>
      <w:bookmarkStart w:id="3627" w:name="_Toc59184603"/>
      <w:bookmarkStart w:id="3628" w:name="_Toc59195538"/>
      <w:bookmarkStart w:id="3629" w:name="_Toc59439965"/>
      <w:bookmarkStart w:id="3630" w:name="_Toc67990388"/>
      <w:r>
        <w:t>5.3.85.2</w:t>
      </w:r>
      <w:r>
        <w:tab/>
        <w:t>Attributes</w:t>
      </w:r>
      <w:bookmarkEnd w:id="3626"/>
      <w:bookmarkEnd w:id="3627"/>
      <w:bookmarkEnd w:id="3628"/>
      <w:bookmarkEnd w:id="3629"/>
      <w:bookmarkEnd w:id="3630"/>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3631" w:name="_Toc59183138"/>
      <w:bookmarkStart w:id="3632" w:name="_Toc59184604"/>
      <w:bookmarkStart w:id="3633" w:name="_Toc59195539"/>
      <w:bookmarkStart w:id="3634" w:name="_Toc59439966"/>
      <w:bookmarkStart w:id="3635" w:name="_Toc67990389"/>
      <w:r>
        <w:t>5.3.85.3</w:t>
      </w:r>
      <w:r>
        <w:tab/>
        <w:t>Attribute constraints</w:t>
      </w:r>
      <w:bookmarkEnd w:id="3631"/>
      <w:bookmarkEnd w:id="3632"/>
      <w:bookmarkEnd w:id="3633"/>
      <w:bookmarkEnd w:id="3634"/>
      <w:bookmarkEnd w:id="3635"/>
    </w:p>
    <w:p w14:paraId="5DC223EB" w14:textId="77777777" w:rsidR="00F17312" w:rsidRDefault="00F17312" w:rsidP="00F17312">
      <w:r>
        <w:t>None</w:t>
      </w:r>
    </w:p>
    <w:p w14:paraId="7BE8E7FA" w14:textId="77777777" w:rsidR="00F17312" w:rsidRDefault="00F17312" w:rsidP="00F17312">
      <w:pPr>
        <w:pStyle w:val="Heading4"/>
      </w:pPr>
      <w:bookmarkStart w:id="3636" w:name="_Toc59183139"/>
      <w:bookmarkStart w:id="3637" w:name="_Toc59184605"/>
      <w:bookmarkStart w:id="3638" w:name="_Toc59195540"/>
      <w:bookmarkStart w:id="3639" w:name="_Toc59439967"/>
      <w:bookmarkStart w:id="3640" w:name="_Toc67990390"/>
      <w:r>
        <w:t>5.3.85.4</w:t>
      </w:r>
      <w:r>
        <w:tab/>
        <w:t>Notifications</w:t>
      </w:r>
      <w:bookmarkEnd w:id="3636"/>
      <w:bookmarkEnd w:id="3637"/>
      <w:bookmarkEnd w:id="3638"/>
      <w:bookmarkEnd w:id="3639"/>
      <w:bookmarkEnd w:id="3640"/>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3641" w:name="_Toc59183140"/>
      <w:bookmarkStart w:id="3642" w:name="_Toc59184606"/>
      <w:bookmarkStart w:id="3643" w:name="_Toc59195541"/>
      <w:bookmarkStart w:id="3644" w:name="_Toc59439968"/>
      <w:bookmarkStart w:id="3645" w:name="_Toc67990391"/>
      <w:r>
        <w:t>5.3.86</w:t>
      </w:r>
      <w:r>
        <w:tab/>
      </w:r>
      <w:r>
        <w:rPr>
          <w:rFonts w:ascii="Courier New" w:hAnsi="Courier New"/>
        </w:rPr>
        <w:t>TrafficControlData</w:t>
      </w:r>
      <w:r>
        <w:t xml:space="preserve"> &lt;&lt;dataType&gt;&gt;</w:t>
      </w:r>
      <w:bookmarkEnd w:id="3641"/>
      <w:bookmarkEnd w:id="3642"/>
      <w:bookmarkEnd w:id="3643"/>
      <w:bookmarkEnd w:id="3644"/>
      <w:bookmarkEnd w:id="3645"/>
    </w:p>
    <w:p w14:paraId="210FEA5F" w14:textId="77777777" w:rsidR="00F17312" w:rsidRDefault="00F17312" w:rsidP="00F17312">
      <w:pPr>
        <w:pStyle w:val="Heading4"/>
      </w:pPr>
      <w:bookmarkStart w:id="3646" w:name="_Toc59183141"/>
      <w:bookmarkStart w:id="3647" w:name="_Toc59184607"/>
      <w:bookmarkStart w:id="3648" w:name="_Toc59195542"/>
      <w:bookmarkStart w:id="3649" w:name="_Toc59439969"/>
      <w:bookmarkStart w:id="3650" w:name="_Toc67990392"/>
      <w:r>
        <w:t>5.3.86.1</w:t>
      </w:r>
      <w:r>
        <w:tab/>
        <w:t>Definition</w:t>
      </w:r>
      <w:bookmarkEnd w:id="3646"/>
      <w:bookmarkEnd w:id="3647"/>
      <w:bookmarkEnd w:id="3648"/>
      <w:bookmarkEnd w:id="3649"/>
      <w:bookmarkEnd w:id="3650"/>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3651" w:name="_Toc59183142"/>
      <w:bookmarkStart w:id="3652" w:name="_Toc59184608"/>
      <w:bookmarkStart w:id="3653" w:name="_Toc59195543"/>
      <w:bookmarkStart w:id="3654" w:name="_Toc59439970"/>
      <w:bookmarkStart w:id="3655" w:name="_Toc67990393"/>
      <w:r>
        <w:t>5.3.86.2</w:t>
      </w:r>
      <w:r>
        <w:tab/>
        <w:t>Attributes</w:t>
      </w:r>
      <w:bookmarkEnd w:id="3651"/>
      <w:bookmarkEnd w:id="3652"/>
      <w:bookmarkEnd w:id="3653"/>
      <w:bookmarkEnd w:id="3654"/>
      <w:bookmarkEnd w:id="3655"/>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3656" w:name="_Toc59183143"/>
      <w:bookmarkStart w:id="3657" w:name="_Toc59184609"/>
      <w:bookmarkStart w:id="3658" w:name="_Toc59195544"/>
      <w:bookmarkStart w:id="3659" w:name="_Toc59439971"/>
      <w:bookmarkStart w:id="3660" w:name="_Toc67990394"/>
      <w:r>
        <w:t>5.3.86.3</w:t>
      </w:r>
      <w:r>
        <w:tab/>
        <w:t>Attribute constraints</w:t>
      </w:r>
      <w:bookmarkEnd w:id="3656"/>
      <w:bookmarkEnd w:id="3657"/>
      <w:bookmarkEnd w:id="3658"/>
      <w:bookmarkEnd w:id="3659"/>
      <w:bookmarkEnd w:id="3660"/>
    </w:p>
    <w:p w14:paraId="07447ED7" w14:textId="77777777" w:rsidR="00F17312" w:rsidRDefault="00F17312" w:rsidP="00F17312">
      <w:r>
        <w:t>None</w:t>
      </w:r>
    </w:p>
    <w:p w14:paraId="69C2B793" w14:textId="77777777" w:rsidR="00F17312" w:rsidRDefault="00F17312" w:rsidP="00F17312">
      <w:pPr>
        <w:pStyle w:val="Heading4"/>
      </w:pPr>
      <w:bookmarkStart w:id="3661" w:name="_Toc59183144"/>
      <w:bookmarkStart w:id="3662" w:name="_Toc59184610"/>
      <w:bookmarkStart w:id="3663" w:name="_Toc59195545"/>
      <w:bookmarkStart w:id="3664" w:name="_Toc59439972"/>
      <w:bookmarkStart w:id="3665" w:name="_Toc67990395"/>
      <w:r>
        <w:t>5.3.86.4</w:t>
      </w:r>
      <w:r>
        <w:tab/>
        <w:t>Notifications</w:t>
      </w:r>
      <w:bookmarkEnd w:id="3661"/>
      <w:bookmarkEnd w:id="3662"/>
      <w:bookmarkEnd w:id="3663"/>
      <w:bookmarkEnd w:id="3664"/>
      <w:bookmarkEnd w:id="3665"/>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3666" w:name="_Toc59183145"/>
      <w:bookmarkStart w:id="3667" w:name="_Toc59184611"/>
      <w:bookmarkStart w:id="3668" w:name="_Toc59195546"/>
      <w:bookmarkStart w:id="3669" w:name="_Toc59439973"/>
      <w:bookmarkStart w:id="3670" w:name="_Toc67990396"/>
      <w:r>
        <w:t>5.3.87</w:t>
      </w:r>
      <w:r>
        <w:tab/>
      </w:r>
      <w:r>
        <w:rPr>
          <w:rFonts w:ascii="Courier New" w:hAnsi="Courier New"/>
        </w:rPr>
        <w:t>RedirectInformation</w:t>
      </w:r>
      <w:r>
        <w:t xml:space="preserve"> &lt;&lt;dataType&gt;&gt;</w:t>
      </w:r>
      <w:bookmarkEnd w:id="3666"/>
      <w:bookmarkEnd w:id="3667"/>
      <w:bookmarkEnd w:id="3668"/>
      <w:bookmarkEnd w:id="3669"/>
      <w:bookmarkEnd w:id="3670"/>
    </w:p>
    <w:p w14:paraId="635F2BCE" w14:textId="77777777" w:rsidR="00F17312" w:rsidRDefault="00F17312" w:rsidP="00F17312">
      <w:pPr>
        <w:pStyle w:val="Heading4"/>
      </w:pPr>
      <w:bookmarkStart w:id="3671" w:name="_Toc59183146"/>
      <w:bookmarkStart w:id="3672" w:name="_Toc59184612"/>
      <w:bookmarkStart w:id="3673" w:name="_Toc59195547"/>
      <w:bookmarkStart w:id="3674" w:name="_Toc59439974"/>
      <w:bookmarkStart w:id="3675" w:name="_Toc67990397"/>
      <w:r>
        <w:t>5.3.87.1</w:t>
      </w:r>
      <w:r>
        <w:tab/>
        <w:t>Definition</w:t>
      </w:r>
      <w:bookmarkEnd w:id="3671"/>
      <w:bookmarkEnd w:id="3672"/>
      <w:bookmarkEnd w:id="3673"/>
      <w:bookmarkEnd w:id="3674"/>
      <w:bookmarkEnd w:id="3675"/>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3676" w:name="_Toc59183147"/>
      <w:bookmarkStart w:id="3677" w:name="_Toc59184613"/>
      <w:bookmarkStart w:id="3678" w:name="_Toc59195548"/>
      <w:bookmarkStart w:id="3679" w:name="_Toc59439975"/>
      <w:bookmarkStart w:id="3680" w:name="_Toc67990398"/>
      <w:r>
        <w:t>5.3.87.2</w:t>
      </w:r>
      <w:r>
        <w:tab/>
        <w:t>Attributes</w:t>
      </w:r>
      <w:bookmarkEnd w:id="3676"/>
      <w:bookmarkEnd w:id="3677"/>
      <w:bookmarkEnd w:id="3678"/>
      <w:bookmarkEnd w:id="3679"/>
      <w:bookmarkEnd w:id="3680"/>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3681" w:name="_Toc59183148"/>
      <w:bookmarkStart w:id="3682" w:name="_Toc59184614"/>
      <w:bookmarkStart w:id="3683" w:name="_Toc59195549"/>
      <w:bookmarkStart w:id="3684" w:name="_Toc59439976"/>
      <w:bookmarkStart w:id="3685" w:name="_Toc67990399"/>
      <w:r>
        <w:t>5.3.87.3</w:t>
      </w:r>
      <w:r>
        <w:tab/>
        <w:t>Attribute constraints</w:t>
      </w:r>
      <w:bookmarkEnd w:id="3681"/>
      <w:bookmarkEnd w:id="3682"/>
      <w:bookmarkEnd w:id="3683"/>
      <w:bookmarkEnd w:id="3684"/>
      <w:bookmarkEnd w:id="3685"/>
    </w:p>
    <w:p w14:paraId="40FE8FE2" w14:textId="77777777" w:rsidR="00F17312" w:rsidRDefault="00F17312" w:rsidP="00F17312">
      <w:r>
        <w:t>None</w:t>
      </w:r>
    </w:p>
    <w:p w14:paraId="00E297FD" w14:textId="77777777" w:rsidR="00F17312" w:rsidRDefault="00F17312" w:rsidP="00F17312">
      <w:pPr>
        <w:pStyle w:val="Heading4"/>
      </w:pPr>
      <w:bookmarkStart w:id="3686" w:name="_Toc59183149"/>
      <w:bookmarkStart w:id="3687" w:name="_Toc59184615"/>
      <w:bookmarkStart w:id="3688" w:name="_Toc59195550"/>
      <w:bookmarkStart w:id="3689" w:name="_Toc59439977"/>
      <w:bookmarkStart w:id="3690" w:name="_Toc67990400"/>
      <w:r>
        <w:t>5.3.87.4</w:t>
      </w:r>
      <w:r>
        <w:tab/>
        <w:t>Notifications</w:t>
      </w:r>
      <w:bookmarkEnd w:id="3686"/>
      <w:bookmarkEnd w:id="3687"/>
      <w:bookmarkEnd w:id="3688"/>
      <w:bookmarkEnd w:id="3689"/>
      <w:bookmarkEnd w:id="3690"/>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3691" w:name="_Toc59183150"/>
      <w:bookmarkStart w:id="3692" w:name="_Toc59184616"/>
      <w:bookmarkStart w:id="3693" w:name="_Toc59195551"/>
      <w:bookmarkStart w:id="3694" w:name="_Toc59439978"/>
      <w:bookmarkStart w:id="3695" w:name="_Toc67990401"/>
      <w:r>
        <w:t>5.3.88</w:t>
      </w:r>
      <w:r>
        <w:tab/>
      </w:r>
      <w:r>
        <w:rPr>
          <w:rFonts w:ascii="Courier New" w:hAnsi="Courier New"/>
        </w:rPr>
        <w:t>RouteToLocation</w:t>
      </w:r>
      <w:r>
        <w:t xml:space="preserve"> &lt;&lt;dataType&gt;&gt;</w:t>
      </w:r>
      <w:bookmarkEnd w:id="3691"/>
      <w:bookmarkEnd w:id="3692"/>
      <w:bookmarkEnd w:id="3693"/>
      <w:bookmarkEnd w:id="3694"/>
      <w:bookmarkEnd w:id="3695"/>
    </w:p>
    <w:p w14:paraId="5E5EA282" w14:textId="77777777" w:rsidR="00F17312" w:rsidRDefault="00F17312" w:rsidP="00F17312">
      <w:pPr>
        <w:pStyle w:val="Heading4"/>
      </w:pPr>
      <w:bookmarkStart w:id="3696" w:name="_Toc59183151"/>
      <w:bookmarkStart w:id="3697" w:name="_Toc59184617"/>
      <w:bookmarkStart w:id="3698" w:name="_Toc59195552"/>
      <w:bookmarkStart w:id="3699" w:name="_Toc59439979"/>
      <w:bookmarkStart w:id="3700" w:name="_Toc67990402"/>
      <w:r>
        <w:t>5.3.88.1</w:t>
      </w:r>
      <w:r>
        <w:tab/>
        <w:t>Definition</w:t>
      </w:r>
      <w:bookmarkEnd w:id="3696"/>
      <w:bookmarkEnd w:id="3697"/>
      <w:bookmarkEnd w:id="3698"/>
      <w:bookmarkEnd w:id="3699"/>
      <w:bookmarkEnd w:id="3700"/>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3701" w:name="_Toc59183152"/>
      <w:bookmarkStart w:id="3702" w:name="_Toc59184618"/>
      <w:bookmarkStart w:id="3703" w:name="_Toc59195553"/>
      <w:bookmarkStart w:id="3704" w:name="_Toc59439980"/>
      <w:bookmarkStart w:id="3705" w:name="_Toc67990403"/>
      <w:r>
        <w:t>5.3.88.2</w:t>
      </w:r>
      <w:r>
        <w:tab/>
        <w:t>Attributes</w:t>
      </w:r>
      <w:bookmarkEnd w:id="3701"/>
      <w:bookmarkEnd w:id="3702"/>
      <w:bookmarkEnd w:id="3703"/>
      <w:bookmarkEnd w:id="3704"/>
      <w:bookmarkEnd w:id="3705"/>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3706" w:name="_Toc59183153"/>
      <w:bookmarkStart w:id="3707" w:name="_Toc59184619"/>
      <w:bookmarkStart w:id="3708" w:name="_Toc59195554"/>
      <w:bookmarkStart w:id="3709" w:name="_Toc59439981"/>
      <w:bookmarkStart w:id="3710" w:name="_Toc67990404"/>
      <w:r>
        <w:t>5.3.88.3</w:t>
      </w:r>
      <w:r>
        <w:tab/>
        <w:t>Attribute constraints</w:t>
      </w:r>
      <w:bookmarkEnd w:id="3706"/>
      <w:bookmarkEnd w:id="3707"/>
      <w:bookmarkEnd w:id="3708"/>
      <w:bookmarkEnd w:id="3709"/>
      <w:bookmarkEnd w:id="3710"/>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77777777"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7777777" w:rsidR="00F17312" w:rsidRDefault="00F17312" w:rsidP="00F17312">
            <w:pPr>
              <w:pStyle w:val="TAL"/>
              <w:rPr>
                <w:rFonts w:ascii="Courier New" w:hAnsi="Courier New"/>
              </w:rPr>
            </w:pPr>
            <w:r>
              <w:rPr>
                <w:rFonts w:ascii="Courier New" w:hAnsi="Courier New"/>
              </w:rPr>
              <w:t>routeProfId</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3711" w:name="_Toc59183154"/>
      <w:bookmarkStart w:id="3712" w:name="_Toc59184620"/>
      <w:bookmarkStart w:id="3713" w:name="_Toc59195555"/>
      <w:bookmarkStart w:id="3714" w:name="_Toc59439982"/>
      <w:bookmarkStart w:id="3715" w:name="_Toc67990405"/>
      <w:r>
        <w:t>5.3.88.4</w:t>
      </w:r>
      <w:r>
        <w:tab/>
        <w:t>Notifications</w:t>
      </w:r>
      <w:bookmarkEnd w:id="3711"/>
      <w:bookmarkEnd w:id="3712"/>
      <w:bookmarkEnd w:id="3713"/>
      <w:bookmarkEnd w:id="3714"/>
      <w:bookmarkEnd w:id="3715"/>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3716" w:name="_Toc59183155"/>
      <w:bookmarkStart w:id="3717" w:name="_Toc59184621"/>
      <w:bookmarkStart w:id="3718" w:name="_Toc59195556"/>
      <w:bookmarkStart w:id="3719" w:name="_Toc59439983"/>
      <w:bookmarkStart w:id="3720" w:name="_Toc67990406"/>
      <w:r>
        <w:t>5.3.89</w:t>
      </w:r>
      <w:r>
        <w:tab/>
      </w:r>
      <w:r>
        <w:rPr>
          <w:rFonts w:ascii="Courier New" w:hAnsi="Courier New"/>
        </w:rPr>
        <w:t>RouteInformation</w:t>
      </w:r>
      <w:r>
        <w:t xml:space="preserve"> &lt;&lt;dataType&gt;&gt;</w:t>
      </w:r>
      <w:bookmarkEnd w:id="3716"/>
      <w:bookmarkEnd w:id="3717"/>
      <w:bookmarkEnd w:id="3718"/>
      <w:bookmarkEnd w:id="3719"/>
      <w:bookmarkEnd w:id="3720"/>
    </w:p>
    <w:p w14:paraId="67C32FEF" w14:textId="77777777" w:rsidR="00F17312" w:rsidRDefault="00F17312" w:rsidP="00F17312">
      <w:pPr>
        <w:pStyle w:val="Heading4"/>
      </w:pPr>
      <w:bookmarkStart w:id="3721" w:name="_Toc59183156"/>
      <w:bookmarkStart w:id="3722" w:name="_Toc59184622"/>
      <w:bookmarkStart w:id="3723" w:name="_Toc59195557"/>
      <w:bookmarkStart w:id="3724" w:name="_Toc59439984"/>
      <w:bookmarkStart w:id="3725" w:name="_Toc67990407"/>
      <w:r>
        <w:t>5.3.89.1</w:t>
      </w:r>
      <w:r>
        <w:tab/>
        <w:t>Definition</w:t>
      </w:r>
      <w:bookmarkEnd w:id="3721"/>
      <w:bookmarkEnd w:id="3722"/>
      <w:bookmarkEnd w:id="3723"/>
      <w:bookmarkEnd w:id="3724"/>
      <w:bookmarkEnd w:id="3725"/>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3726" w:name="_Toc59183157"/>
      <w:bookmarkStart w:id="3727" w:name="_Toc59184623"/>
      <w:bookmarkStart w:id="3728" w:name="_Toc59195558"/>
      <w:bookmarkStart w:id="3729" w:name="_Toc59439985"/>
      <w:bookmarkStart w:id="3730" w:name="_Toc67990408"/>
      <w:r>
        <w:t>5.3.89.2</w:t>
      </w:r>
      <w:r>
        <w:tab/>
        <w:t>Attributes</w:t>
      </w:r>
      <w:bookmarkEnd w:id="3726"/>
      <w:bookmarkEnd w:id="3727"/>
      <w:bookmarkEnd w:id="3728"/>
      <w:bookmarkEnd w:id="3729"/>
      <w:bookmarkEnd w:id="3730"/>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3731" w:name="_Toc59183158"/>
      <w:bookmarkStart w:id="3732" w:name="_Toc59184624"/>
      <w:bookmarkStart w:id="3733" w:name="_Toc59195559"/>
      <w:bookmarkStart w:id="3734" w:name="_Toc59439986"/>
      <w:bookmarkStart w:id="3735" w:name="_Toc67990409"/>
      <w:r>
        <w:t>5.3.89.3</w:t>
      </w:r>
      <w:r>
        <w:tab/>
        <w:t>Attribute constraints</w:t>
      </w:r>
      <w:bookmarkEnd w:id="3731"/>
      <w:bookmarkEnd w:id="3732"/>
      <w:bookmarkEnd w:id="3733"/>
      <w:bookmarkEnd w:id="3734"/>
      <w:bookmarkEnd w:id="3735"/>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77777777"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77777777" w:rsidR="00F17312" w:rsidRDefault="00F17312" w:rsidP="00F17312">
            <w:pPr>
              <w:pStyle w:val="TAL"/>
              <w:rPr>
                <w:rFonts w:ascii="Courier New" w:hAnsi="Courier New"/>
              </w:rPr>
            </w:pPr>
            <w:r>
              <w:rPr>
                <w:rFonts w:ascii="Courier New" w:hAnsi="Courier New"/>
              </w:rPr>
              <w:t>ipv6Addr</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3736" w:name="_Toc59183159"/>
      <w:bookmarkStart w:id="3737" w:name="_Toc59184625"/>
      <w:bookmarkStart w:id="3738" w:name="_Toc59195560"/>
      <w:bookmarkStart w:id="3739" w:name="_Toc59439987"/>
      <w:bookmarkStart w:id="3740" w:name="_Toc67990410"/>
      <w:r>
        <w:t>5.3.89.4</w:t>
      </w:r>
      <w:r>
        <w:tab/>
        <w:t>Notifications</w:t>
      </w:r>
      <w:bookmarkEnd w:id="3736"/>
      <w:bookmarkEnd w:id="3737"/>
      <w:bookmarkEnd w:id="3738"/>
      <w:bookmarkEnd w:id="3739"/>
      <w:bookmarkEnd w:id="3740"/>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3741" w:name="_Toc59183160"/>
      <w:bookmarkStart w:id="3742" w:name="_Toc59184626"/>
      <w:bookmarkStart w:id="3743" w:name="_Toc59195561"/>
      <w:bookmarkStart w:id="3744" w:name="_Toc59439988"/>
      <w:bookmarkStart w:id="3745" w:name="_Toc67990411"/>
      <w:r>
        <w:t>5.3.90</w:t>
      </w:r>
      <w:r>
        <w:tab/>
      </w:r>
      <w:r>
        <w:rPr>
          <w:rFonts w:ascii="Courier New" w:hAnsi="Courier New"/>
        </w:rPr>
        <w:t>UpPathChgEvent</w:t>
      </w:r>
      <w:r>
        <w:t xml:space="preserve"> &lt;&lt;dataType&gt;&gt;</w:t>
      </w:r>
      <w:bookmarkEnd w:id="3741"/>
      <w:bookmarkEnd w:id="3742"/>
      <w:bookmarkEnd w:id="3743"/>
      <w:bookmarkEnd w:id="3744"/>
      <w:bookmarkEnd w:id="3745"/>
    </w:p>
    <w:p w14:paraId="37229D31" w14:textId="77777777" w:rsidR="00F17312" w:rsidRDefault="00F17312" w:rsidP="00F17312">
      <w:pPr>
        <w:pStyle w:val="Heading4"/>
      </w:pPr>
      <w:bookmarkStart w:id="3746" w:name="_Toc59183161"/>
      <w:bookmarkStart w:id="3747" w:name="_Toc59184627"/>
      <w:bookmarkStart w:id="3748" w:name="_Toc59195562"/>
      <w:bookmarkStart w:id="3749" w:name="_Toc59439989"/>
      <w:bookmarkStart w:id="3750" w:name="_Toc67990412"/>
      <w:r>
        <w:t>5.3.90.1</w:t>
      </w:r>
      <w:r>
        <w:tab/>
        <w:t>Definition</w:t>
      </w:r>
      <w:bookmarkEnd w:id="3746"/>
      <w:bookmarkEnd w:id="3747"/>
      <w:bookmarkEnd w:id="3748"/>
      <w:bookmarkEnd w:id="3749"/>
      <w:bookmarkEnd w:id="3750"/>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3751" w:name="_Toc59183162"/>
      <w:bookmarkStart w:id="3752" w:name="_Toc59184628"/>
      <w:bookmarkStart w:id="3753" w:name="_Toc59195563"/>
      <w:bookmarkStart w:id="3754" w:name="_Toc59439990"/>
      <w:bookmarkStart w:id="3755" w:name="_Toc67990413"/>
      <w:r>
        <w:t>5.3.90.2</w:t>
      </w:r>
      <w:r>
        <w:tab/>
        <w:t>Attributes</w:t>
      </w:r>
      <w:bookmarkEnd w:id="3751"/>
      <w:bookmarkEnd w:id="3752"/>
      <w:bookmarkEnd w:id="3753"/>
      <w:bookmarkEnd w:id="3754"/>
      <w:bookmarkEnd w:id="3755"/>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3756" w:name="_Toc59183163"/>
      <w:bookmarkStart w:id="3757" w:name="_Toc59184629"/>
      <w:bookmarkStart w:id="3758" w:name="_Toc59195564"/>
      <w:bookmarkStart w:id="3759" w:name="_Toc59439991"/>
      <w:bookmarkStart w:id="3760" w:name="_Toc67990414"/>
      <w:r>
        <w:t>5.3.90.3</w:t>
      </w:r>
      <w:r>
        <w:tab/>
        <w:t>Attribute constraints</w:t>
      </w:r>
      <w:bookmarkEnd w:id="3756"/>
      <w:bookmarkEnd w:id="3757"/>
      <w:bookmarkEnd w:id="3758"/>
      <w:bookmarkEnd w:id="3759"/>
      <w:bookmarkEnd w:id="3760"/>
    </w:p>
    <w:p w14:paraId="30DE51D8" w14:textId="77777777" w:rsidR="00F17312" w:rsidRDefault="00F17312" w:rsidP="00F17312">
      <w:r>
        <w:t>None</w:t>
      </w:r>
    </w:p>
    <w:p w14:paraId="5BF692CD" w14:textId="77777777" w:rsidR="00F17312" w:rsidRDefault="00F17312" w:rsidP="00F17312">
      <w:pPr>
        <w:pStyle w:val="Heading4"/>
      </w:pPr>
      <w:bookmarkStart w:id="3761" w:name="_Toc59183164"/>
      <w:bookmarkStart w:id="3762" w:name="_Toc59184630"/>
      <w:bookmarkStart w:id="3763" w:name="_Toc59195565"/>
      <w:bookmarkStart w:id="3764" w:name="_Toc59439992"/>
      <w:bookmarkStart w:id="3765" w:name="_Toc67990415"/>
      <w:r>
        <w:t>5.3.90.4</w:t>
      </w:r>
      <w:r>
        <w:tab/>
        <w:t>Notifications</w:t>
      </w:r>
      <w:bookmarkEnd w:id="3761"/>
      <w:bookmarkEnd w:id="3762"/>
      <w:bookmarkEnd w:id="3763"/>
      <w:bookmarkEnd w:id="3764"/>
      <w:bookmarkEnd w:id="3765"/>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3766" w:name="_Toc59183165"/>
      <w:bookmarkStart w:id="3767" w:name="_Toc59184631"/>
      <w:bookmarkStart w:id="3768" w:name="_Toc59195566"/>
      <w:bookmarkStart w:id="3769" w:name="_Toc59439993"/>
      <w:bookmarkStart w:id="3770" w:name="_Toc67990416"/>
      <w:r>
        <w:t>5.3.91</w:t>
      </w:r>
      <w:r>
        <w:tab/>
      </w:r>
      <w:r>
        <w:rPr>
          <w:rFonts w:ascii="Courier New" w:hAnsi="Courier New"/>
        </w:rPr>
        <w:t>SteeringMode</w:t>
      </w:r>
      <w:r>
        <w:t xml:space="preserve"> &lt;&lt;dataType&gt;&gt;</w:t>
      </w:r>
      <w:bookmarkEnd w:id="3766"/>
      <w:bookmarkEnd w:id="3767"/>
      <w:bookmarkEnd w:id="3768"/>
      <w:bookmarkEnd w:id="3769"/>
      <w:bookmarkEnd w:id="3770"/>
    </w:p>
    <w:p w14:paraId="189FCC10" w14:textId="77777777" w:rsidR="00F17312" w:rsidRDefault="00F17312" w:rsidP="00F17312">
      <w:pPr>
        <w:pStyle w:val="Heading4"/>
      </w:pPr>
      <w:bookmarkStart w:id="3771" w:name="_Toc59183166"/>
      <w:bookmarkStart w:id="3772" w:name="_Toc59184632"/>
      <w:bookmarkStart w:id="3773" w:name="_Toc59195567"/>
      <w:bookmarkStart w:id="3774" w:name="_Toc59439994"/>
      <w:bookmarkStart w:id="3775" w:name="_Toc67990417"/>
      <w:r>
        <w:t>5.3.91.1</w:t>
      </w:r>
      <w:r>
        <w:tab/>
        <w:t>Definition</w:t>
      </w:r>
      <w:bookmarkEnd w:id="3771"/>
      <w:bookmarkEnd w:id="3772"/>
      <w:bookmarkEnd w:id="3773"/>
      <w:bookmarkEnd w:id="3774"/>
      <w:bookmarkEnd w:id="3775"/>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3776" w:name="_Toc59183167"/>
      <w:bookmarkStart w:id="3777" w:name="_Toc59184633"/>
      <w:bookmarkStart w:id="3778" w:name="_Toc59195568"/>
      <w:bookmarkStart w:id="3779" w:name="_Toc59439995"/>
      <w:bookmarkStart w:id="3780" w:name="_Toc67990418"/>
      <w:r>
        <w:t>5.3.91.2</w:t>
      </w:r>
      <w:r>
        <w:tab/>
        <w:t>Attributes</w:t>
      </w:r>
      <w:bookmarkEnd w:id="3776"/>
      <w:bookmarkEnd w:id="3777"/>
      <w:bookmarkEnd w:id="3778"/>
      <w:bookmarkEnd w:id="3779"/>
      <w:bookmarkEnd w:id="3780"/>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3781" w:name="_Toc59183168"/>
      <w:bookmarkStart w:id="3782" w:name="_Toc59184634"/>
      <w:bookmarkStart w:id="3783" w:name="_Toc59195569"/>
      <w:bookmarkStart w:id="3784" w:name="_Toc59439996"/>
      <w:bookmarkStart w:id="3785" w:name="_Toc67990419"/>
      <w:r>
        <w:t>5.3.91.3</w:t>
      </w:r>
      <w:r>
        <w:tab/>
        <w:t>Attribute constraints</w:t>
      </w:r>
      <w:bookmarkEnd w:id="3781"/>
      <w:bookmarkEnd w:id="3782"/>
      <w:bookmarkEnd w:id="3783"/>
      <w:bookmarkEnd w:id="3784"/>
      <w:bookmarkEnd w:id="3785"/>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77777777"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77777777" w:rsidR="00F17312" w:rsidRDefault="00F17312" w:rsidP="00F17312">
            <w:pPr>
              <w:pStyle w:val="TAL"/>
              <w:rPr>
                <w:rFonts w:ascii="Courier New" w:hAnsi="Courier New"/>
              </w:rPr>
            </w:pPr>
            <w:r>
              <w:rPr>
                <w:rFonts w:ascii="Courier New" w:hAnsi="Courier New"/>
              </w:rPr>
              <w:t>threeGLoad</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77777777" w:rsidR="00F17312" w:rsidRDefault="00F17312" w:rsidP="00F17312">
            <w:pPr>
              <w:pStyle w:val="TAL"/>
              <w:rPr>
                <w:rFonts w:ascii="Courier New" w:hAnsi="Courier New"/>
              </w:rPr>
            </w:pPr>
            <w:r>
              <w:rPr>
                <w:rFonts w:ascii="Courier New" w:hAnsi="Courier New"/>
              </w:rPr>
              <w:t>prioAcc</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3786" w:name="_Toc59183169"/>
      <w:bookmarkStart w:id="3787" w:name="_Toc59184635"/>
      <w:bookmarkStart w:id="3788" w:name="_Toc59195570"/>
      <w:bookmarkStart w:id="3789" w:name="_Toc59439997"/>
      <w:bookmarkStart w:id="3790" w:name="_Toc67990420"/>
      <w:r>
        <w:t>5.3.91.4</w:t>
      </w:r>
      <w:r>
        <w:tab/>
        <w:t>Notifications</w:t>
      </w:r>
      <w:bookmarkEnd w:id="3786"/>
      <w:bookmarkEnd w:id="3787"/>
      <w:bookmarkEnd w:id="3788"/>
      <w:bookmarkEnd w:id="3789"/>
      <w:bookmarkEnd w:id="3790"/>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3791" w:name="_Toc59183170"/>
      <w:bookmarkStart w:id="3792" w:name="_Toc59184636"/>
      <w:bookmarkStart w:id="3793" w:name="_Toc59195571"/>
      <w:bookmarkStart w:id="3794" w:name="_Toc59439998"/>
      <w:bookmarkStart w:id="3795" w:name="_Toc67990421"/>
      <w:r>
        <w:t>5.3.92</w:t>
      </w:r>
      <w:r>
        <w:tab/>
      </w:r>
      <w:r>
        <w:rPr>
          <w:rFonts w:ascii="Courier New" w:hAnsi="Courier New"/>
        </w:rPr>
        <w:t xml:space="preserve">ConditionData </w:t>
      </w:r>
      <w:r>
        <w:t xml:space="preserve"> &lt;&lt;dataType&gt;&gt;</w:t>
      </w:r>
      <w:bookmarkEnd w:id="3791"/>
      <w:bookmarkEnd w:id="3792"/>
      <w:bookmarkEnd w:id="3793"/>
      <w:bookmarkEnd w:id="3794"/>
      <w:bookmarkEnd w:id="3795"/>
    </w:p>
    <w:p w14:paraId="7F8E3D89" w14:textId="77777777" w:rsidR="00F17312" w:rsidRDefault="00F17312" w:rsidP="00F17312">
      <w:pPr>
        <w:pStyle w:val="Heading4"/>
      </w:pPr>
      <w:bookmarkStart w:id="3796" w:name="_Toc59183171"/>
      <w:bookmarkStart w:id="3797" w:name="_Toc59184637"/>
      <w:bookmarkStart w:id="3798" w:name="_Toc59195572"/>
      <w:bookmarkStart w:id="3799" w:name="_Toc59439999"/>
      <w:bookmarkStart w:id="3800" w:name="_Toc67990422"/>
      <w:r>
        <w:t>5.3.92.1</w:t>
      </w:r>
      <w:r>
        <w:tab/>
        <w:t>Definition</w:t>
      </w:r>
      <w:bookmarkEnd w:id="3796"/>
      <w:bookmarkEnd w:id="3797"/>
      <w:bookmarkEnd w:id="3798"/>
      <w:bookmarkEnd w:id="3799"/>
      <w:bookmarkEnd w:id="3800"/>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3801" w:name="_Toc59183172"/>
      <w:bookmarkStart w:id="3802" w:name="_Toc59184638"/>
      <w:bookmarkStart w:id="3803" w:name="_Toc59195573"/>
      <w:bookmarkStart w:id="3804" w:name="_Toc59440000"/>
      <w:bookmarkStart w:id="3805" w:name="_Toc67990423"/>
      <w:r>
        <w:t>5.3.92.2</w:t>
      </w:r>
      <w:r>
        <w:tab/>
        <w:t>Attributes</w:t>
      </w:r>
      <w:bookmarkEnd w:id="3801"/>
      <w:bookmarkEnd w:id="3802"/>
      <w:bookmarkEnd w:id="3803"/>
      <w:bookmarkEnd w:id="3804"/>
      <w:bookmarkEnd w:id="3805"/>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3806" w:name="_Toc59183173"/>
      <w:bookmarkStart w:id="3807" w:name="_Toc59184639"/>
      <w:bookmarkStart w:id="3808" w:name="_Toc59195574"/>
      <w:bookmarkStart w:id="3809" w:name="_Toc59440001"/>
      <w:bookmarkStart w:id="3810" w:name="_Toc67990424"/>
      <w:r>
        <w:t>5.3.92.3</w:t>
      </w:r>
      <w:r>
        <w:tab/>
        <w:t>Attribute constraints</w:t>
      </w:r>
      <w:bookmarkEnd w:id="3806"/>
      <w:bookmarkEnd w:id="3807"/>
      <w:bookmarkEnd w:id="3808"/>
      <w:bookmarkEnd w:id="3809"/>
      <w:bookmarkEnd w:id="3810"/>
    </w:p>
    <w:p w14:paraId="48247A9A" w14:textId="77777777" w:rsidR="00F17312" w:rsidRDefault="00F17312" w:rsidP="00F17312">
      <w:r>
        <w:t>None</w:t>
      </w:r>
    </w:p>
    <w:p w14:paraId="3A804182" w14:textId="77777777" w:rsidR="00F17312" w:rsidRDefault="00F17312" w:rsidP="00F17312">
      <w:pPr>
        <w:pStyle w:val="Heading4"/>
      </w:pPr>
      <w:bookmarkStart w:id="3811" w:name="_Toc59183174"/>
      <w:bookmarkStart w:id="3812" w:name="_Toc59184640"/>
      <w:bookmarkStart w:id="3813" w:name="_Toc59195575"/>
      <w:bookmarkStart w:id="3814" w:name="_Toc59440002"/>
      <w:bookmarkStart w:id="3815" w:name="_Toc67990425"/>
      <w:r>
        <w:t>5.3.92.4</w:t>
      </w:r>
      <w:r>
        <w:tab/>
        <w:t>Notifications</w:t>
      </w:r>
      <w:bookmarkEnd w:id="3811"/>
      <w:bookmarkEnd w:id="3812"/>
      <w:bookmarkEnd w:id="3813"/>
      <w:bookmarkEnd w:id="3814"/>
      <w:bookmarkEnd w:id="3815"/>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3816" w:name="_Toc59183175"/>
      <w:bookmarkStart w:id="3817" w:name="_Toc59184641"/>
      <w:bookmarkStart w:id="3818" w:name="_Toc59195576"/>
      <w:bookmarkStart w:id="3819" w:name="_Toc59440003"/>
      <w:bookmarkStart w:id="3820" w:name="_Toc67990426"/>
      <w:r>
        <w:t>5.3.93</w:t>
      </w:r>
      <w:r>
        <w:tab/>
      </w:r>
      <w:r>
        <w:rPr>
          <w:rFonts w:ascii="Courier New" w:hAnsi="Courier New"/>
        </w:rPr>
        <w:t xml:space="preserve">TscaiInputContainer </w:t>
      </w:r>
      <w:r>
        <w:t xml:space="preserve"> &lt;&lt;dataType&gt;&gt;</w:t>
      </w:r>
      <w:bookmarkEnd w:id="3816"/>
      <w:bookmarkEnd w:id="3817"/>
      <w:bookmarkEnd w:id="3818"/>
      <w:bookmarkEnd w:id="3819"/>
      <w:bookmarkEnd w:id="3820"/>
    </w:p>
    <w:p w14:paraId="7709B730" w14:textId="77777777" w:rsidR="00F17312" w:rsidRDefault="00F17312" w:rsidP="00F17312">
      <w:pPr>
        <w:pStyle w:val="Heading4"/>
      </w:pPr>
      <w:bookmarkStart w:id="3821" w:name="_Toc59183176"/>
      <w:bookmarkStart w:id="3822" w:name="_Toc59184642"/>
      <w:bookmarkStart w:id="3823" w:name="_Toc59195577"/>
      <w:bookmarkStart w:id="3824" w:name="_Toc59440004"/>
      <w:bookmarkStart w:id="3825" w:name="_Toc67990427"/>
      <w:r>
        <w:t>5.3.93.1</w:t>
      </w:r>
      <w:r>
        <w:tab/>
        <w:t>Definition</w:t>
      </w:r>
      <w:bookmarkEnd w:id="3821"/>
      <w:bookmarkEnd w:id="3822"/>
      <w:bookmarkEnd w:id="3823"/>
      <w:bookmarkEnd w:id="3824"/>
      <w:bookmarkEnd w:id="3825"/>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3826" w:name="_Toc59183177"/>
      <w:bookmarkStart w:id="3827" w:name="_Toc59184643"/>
      <w:bookmarkStart w:id="3828" w:name="_Toc59195578"/>
      <w:bookmarkStart w:id="3829" w:name="_Toc59440005"/>
      <w:bookmarkStart w:id="3830" w:name="_Toc67990428"/>
      <w:r>
        <w:t>5.3.93.2</w:t>
      </w:r>
      <w:r>
        <w:tab/>
        <w:t>Attributes</w:t>
      </w:r>
      <w:bookmarkEnd w:id="3826"/>
      <w:bookmarkEnd w:id="3827"/>
      <w:bookmarkEnd w:id="3828"/>
      <w:bookmarkEnd w:id="3829"/>
      <w:bookmarkEnd w:id="3830"/>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3831" w:name="_Toc59183178"/>
      <w:bookmarkStart w:id="3832" w:name="_Toc59184644"/>
      <w:bookmarkStart w:id="3833" w:name="_Toc59195579"/>
      <w:bookmarkStart w:id="3834" w:name="_Toc59440006"/>
      <w:bookmarkStart w:id="3835" w:name="_Toc67990429"/>
      <w:r>
        <w:t>5.3.93.3</w:t>
      </w:r>
      <w:r>
        <w:tab/>
        <w:t>Attribute constraints</w:t>
      </w:r>
      <w:bookmarkEnd w:id="3831"/>
      <w:bookmarkEnd w:id="3832"/>
      <w:bookmarkEnd w:id="3833"/>
      <w:bookmarkEnd w:id="3834"/>
      <w:bookmarkEnd w:id="3835"/>
    </w:p>
    <w:p w14:paraId="486A6496" w14:textId="77777777" w:rsidR="00F17312" w:rsidRDefault="00F17312" w:rsidP="00F17312">
      <w:r>
        <w:t>None</w:t>
      </w:r>
    </w:p>
    <w:p w14:paraId="34A19FA4" w14:textId="77777777" w:rsidR="00F17312" w:rsidRDefault="00F17312" w:rsidP="00F17312">
      <w:pPr>
        <w:pStyle w:val="Heading4"/>
      </w:pPr>
      <w:bookmarkStart w:id="3836" w:name="_Toc59183179"/>
      <w:bookmarkStart w:id="3837" w:name="_Toc59184645"/>
      <w:bookmarkStart w:id="3838" w:name="_Toc59195580"/>
      <w:bookmarkStart w:id="3839" w:name="_Toc59440007"/>
      <w:bookmarkStart w:id="3840" w:name="_Toc67990430"/>
      <w:r>
        <w:t>5.3.93.4</w:t>
      </w:r>
      <w:r>
        <w:tab/>
        <w:t>Notifications</w:t>
      </w:r>
      <w:bookmarkEnd w:id="3836"/>
      <w:bookmarkEnd w:id="3837"/>
      <w:bookmarkEnd w:id="3838"/>
      <w:bookmarkEnd w:id="3839"/>
      <w:bookmarkEnd w:id="3840"/>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3841" w:name="_Toc59183180"/>
      <w:bookmarkStart w:id="3842" w:name="_Toc59184646"/>
      <w:bookmarkStart w:id="3843" w:name="_Toc59195581"/>
      <w:bookmarkStart w:id="3844" w:name="_Toc59440008"/>
      <w:bookmarkStart w:id="3845" w:name="_Toc67990431"/>
      <w:r>
        <w:rPr>
          <w:rFonts w:cs="Arial"/>
          <w:lang w:eastAsia="zh-CN"/>
        </w:rPr>
        <w:t>5.3.94</w:t>
      </w:r>
      <w:r>
        <w:rPr>
          <w:rFonts w:cs="Arial"/>
          <w:lang w:eastAsia="zh-CN"/>
        </w:rPr>
        <w:tab/>
      </w:r>
      <w:r>
        <w:rPr>
          <w:rFonts w:ascii="Courier New" w:hAnsi="Courier New"/>
        </w:rPr>
        <w:t>Dynamic5QISet</w:t>
      </w:r>
      <w:bookmarkEnd w:id="3841"/>
      <w:bookmarkEnd w:id="3842"/>
      <w:bookmarkEnd w:id="3843"/>
      <w:bookmarkEnd w:id="3844"/>
      <w:bookmarkEnd w:id="3845"/>
    </w:p>
    <w:p w14:paraId="645295BD" w14:textId="77777777" w:rsidR="00F17312" w:rsidRDefault="00F17312" w:rsidP="00F17312">
      <w:pPr>
        <w:pStyle w:val="Heading4"/>
      </w:pPr>
      <w:bookmarkStart w:id="3846" w:name="_Toc59183181"/>
      <w:bookmarkStart w:id="3847" w:name="_Toc59184647"/>
      <w:bookmarkStart w:id="3848" w:name="_Toc59195582"/>
      <w:bookmarkStart w:id="3849" w:name="_Toc59440009"/>
      <w:bookmarkStart w:id="3850" w:name="_Toc67990432"/>
      <w:r>
        <w:rPr>
          <w:lang w:eastAsia="zh-CN"/>
        </w:rPr>
        <w:t>5.3</w:t>
      </w:r>
      <w:r>
        <w:t>.94.1</w:t>
      </w:r>
      <w:r>
        <w:tab/>
        <w:t>Definition</w:t>
      </w:r>
      <w:bookmarkEnd w:id="3846"/>
      <w:bookmarkEnd w:id="3847"/>
      <w:bookmarkEnd w:id="3848"/>
      <w:bookmarkEnd w:id="3849"/>
      <w:bookmarkEnd w:id="3850"/>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3851" w:name="_Toc59183182"/>
      <w:bookmarkStart w:id="3852" w:name="_Toc59184648"/>
      <w:bookmarkStart w:id="3853" w:name="_Toc59195583"/>
      <w:bookmarkStart w:id="3854" w:name="_Toc59440010"/>
      <w:bookmarkStart w:id="3855" w:name="_Toc67990433"/>
      <w:r>
        <w:t>5.3.94.2</w:t>
      </w:r>
      <w:r>
        <w:tab/>
        <w:t>Attributes</w:t>
      </w:r>
      <w:bookmarkEnd w:id="3851"/>
      <w:bookmarkEnd w:id="3852"/>
      <w:bookmarkEnd w:id="3853"/>
      <w:bookmarkEnd w:id="3854"/>
      <w:bookmarkEnd w:id="3855"/>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3856" w:name="_Toc59183183"/>
      <w:bookmarkStart w:id="3857" w:name="_Toc59184649"/>
      <w:bookmarkStart w:id="3858" w:name="_Toc59195584"/>
      <w:bookmarkStart w:id="3859" w:name="_Toc59440011"/>
      <w:bookmarkStart w:id="3860" w:name="_Toc67990434"/>
      <w:r>
        <w:t>5.3.94.3</w:t>
      </w:r>
      <w:r>
        <w:tab/>
        <w:t>Attribute constraints</w:t>
      </w:r>
      <w:bookmarkEnd w:id="3856"/>
      <w:bookmarkEnd w:id="3857"/>
      <w:bookmarkEnd w:id="3858"/>
      <w:bookmarkEnd w:id="3859"/>
      <w:bookmarkEnd w:id="3860"/>
    </w:p>
    <w:p w14:paraId="112B68CA" w14:textId="77777777" w:rsidR="00F17312" w:rsidRDefault="00F17312" w:rsidP="00F17312">
      <w:r>
        <w:t>None.</w:t>
      </w:r>
    </w:p>
    <w:p w14:paraId="495FC641" w14:textId="77777777" w:rsidR="00F17312" w:rsidRDefault="00F17312" w:rsidP="00F17312">
      <w:pPr>
        <w:pStyle w:val="Heading4"/>
      </w:pPr>
      <w:bookmarkStart w:id="3861" w:name="_Toc59183184"/>
      <w:bookmarkStart w:id="3862" w:name="_Toc59184650"/>
      <w:bookmarkStart w:id="3863" w:name="_Toc59195585"/>
      <w:bookmarkStart w:id="3864" w:name="_Toc59440012"/>
      <w:bookmarkStart w:id="3865" w:name="_Toc67990435"/>
      <w:r>
        <w:rPr>
          <w:lang w:eastAsia="zh-CN"/>
        </w:rPr>
        <w:t>5</w:t>
      </w:r>
      <w:r>
        <w:t>.3.94.4</w:t>
      </w:r>
      <w:r>
        <w:tab/>
        <w:t>Notifications</w:t>
      </w:r>
      <w:bookmarkEnd w:id="3861"/>
      <w:bookmarkEnd w:id="3862"/>
      <w:bookmarkEnd w:id="3863"/>
      <w:bookmarkEnd w:id="3864"/>
      <w:bookmarkEnd w:id="3865"/>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DD0607">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DD0607">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777777" w:rsidR="005D6BF9" w:rsidRDefault="005D6BF9" w:rsidP="00DD0607">
            <w:pPr>
              <w:keepNext/>
              <w:keepLines/>
              <w:spacing w:after="0"/>
              <w:jc w:val="center"/>
              <w:rPr>
                <w:rFonts w:ascii="Arial" w:hAnsi="Arial"/>
                <w:b/>
                <w:sz w:val="18"/>
              </w:rPr>
            </w:pPr>
            <w:r>
              <w:rPr>
                <w:rFonts w:ascii="Arial" w:hAnsi="Arial"/>
                <w:b/>
                <w:sz w:val="18"/>
              </w:rPr>
              <w:t>Support Qualifier</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DD0607">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DD0607">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DD0607">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DD0607">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DD0607">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DD0607">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DD0607">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DD0607">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DD0607">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DD0607">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DD0607">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DD0607">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DD0607">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DD0607">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DD0607">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DD0607">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DD0607">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DD0607">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DD0607">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DD0607">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DD0607">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DD0607">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DD0607">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DD0607">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DD0607">
            <w:pPr>
              <w:pStyle w:val="TAH"/>
            </w:pPr>
            <w:r>
              <w:t>Definition</w:t>
            </w:r>
          </w:p>
        </w:tc>
      </w:tr>
      <w:tr w:rsidR="005D6BF9" w14:paraId="53C8F717" w14:textId="77777777" w:rsidTr="00DD0607">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77777777" w:rsidR="005D6BF9" w:rsidRDefault="005D6BF9" w:rsidP="00DD0607">
            <w:pPr>
              <w:pStyle w:val="TAL"/>
              <w:rPr>
                <w:rFonts w:ascii="Courier New" w:hAnsi="Courier New" w:cs="Courier New"/>
                <w:lang w:eastAsia="zh-CN"/>
              </w:rPr>
            </w:pPr>
            <w:r>
              <w:rPr>
                <w:rFonts w:ascii="Courier New" w:hAnsi="Courier New" w:cs="Courier New"/>
                <w:lang w:eastAsia="zh-CN"/>
              </w:rPr>
              <w:t xml:space="preserve">cNSIId </w:t>
            </w:r>
            <w:r>
              <w:rPr>
                <w:rFonts w:cs="Arial"/>
              </w:rPr>
              <w:t>Support Qualifier</w:t>
            </w:r>
          </w:p>
        </w:tc>
        <w:tc>
          <w:tcPr>
            <w:tcW w:w="5701" w:type="dxa"/>
            <w:tcBorders>
              <w:top w:val="single" w:sz="4" w:space="0" w:color="auto"/>
              <w:left w:val="single" w:sz="4" w:space="0" w:color="auto"/>
              <w:bottom w:val="single" w:sz="4" w:space="0" w:color="auto"/>
              <w:right w:val="single" w:sz="4" w:space="0" w:color="auto"/>
            </w:tcBorders>
            <w:hideMark/>
          </w:tcPr>
          <w:p w14:paraId="4DABD2F6" w14:textId="77777777" w:rsidR="005D6BF9" w:rsidRDefault="005D6BF9" w:rsidP="00DD0607">
            <w:pPr>
              <w:pStyle w:val="TAL"/>
              <w:rPr>
                <w:lang w:eastAsia="zh-CN"/>
              </w:rPr>
            </w:pPr>
            <w:r>
              <w:t>Condition: the NSI ID is configured for identifying the Core Network part of a Network Slice instance when multiple Network Slice instances of the same Network Slice are deployed, and there is a need to differentiate between them in the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77777777"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which are allowed to be served by each network slice that is subject to NSAC. For more information about the NSACF and admission control procedure, see 3GPP TS 23.501 [2] and 3GPP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CE5DD7">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77777777" w:rsidR="00C4065E" w:rsidRDefault="00C4065E" w:rsidP="00CE5DD7">
            <w:pPr>
              <w:pStyle w:val="TAH"/>
            </w:pPr>
            <w:r>
              <w:t>Support Qualifier</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CE5DD7">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CE5DD7">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CE5DD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CE5DD7">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CE5DD7">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CE5DD7">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CE5DD7">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CE5DD7">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CE5DD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CE5DD7">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CE5DD7">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CE5DD7">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CE5DD7">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CE5DD7">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CE5DD7">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CE5DD7">
            <w:pPr>
              <w:pStyle w:val="TAC"/>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CE5DD7">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CE5DD7">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7777777" w:rsidR="00C4065E" w:rsidRDefault="00C4065E" w:rsidP="00CE5DD7">
            <w:pPr>
              <w:keepNext/>
              <w:keepLines/>
              <w:spacing w:after="0"/>
              <w:jc w:val="center"/>
              <w:rPr>
                <w:rFonts w:ascii="Arial" w:hAnsi="Arial"/>
                <w:b/>
                <w:sz w:val="18"/>
              </w:rPr>
            </w:pPr>
            <w:r>
              <w:rPr>
                <w:rFonts w:ascii="Arial" w:hAnsi="Arial"/>
                <w:b/>
                <w:sz w:val="18"/>
              </w:rPr>
              <w:t>Support Qualifier</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CE5DD7">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CE5DD7">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CE5DD7">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CE5DD7">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CE5DD7">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CE5DD7">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CE5DD7">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CE5DD7">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CE5DD7">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CE5DD7">
            <w:pPr>
              <w:keepNext/>
              <w:keepLines/>
              <w:spacing w:after="0"/>
              <w:jc w:val="center"/>
              <w:rPr>
                <w:rFonts w:ascii="Arial" w:hAnsi="Arial"/>
                <w:sz w:val="18"/>
              </w:rPr>
            </w:pPr>
            <w:r>
              <w:rPr>
                <w:rFonts w:ascii="Arial" w:hAnsi="Arial"/>
                <w:sz w:val="18"/>
              </w:rPr>
              <w:t>T</w:t>
            </w:r>
          </w:p>
        </w:tc>
      </w:tr>
      <w:tr w:rsidR="00C4065E" w14:paraId="6AAA42B5" w14:textId="77777777" w:rsidTr="00CE5DD7">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CE5DD7">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CE5DD7">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CE5DD7">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CE5DD7">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CE5DD7">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CE5DD7">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CE5DD7">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CE5DD7">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77777777" w:rsidR="00C4065E" w:rsidRDefault="00C4065E" w:rsidP="00CE5DD7">
            <w:pPr>
              <w:keepNext/>
              <w:keepLines/>
              <w:spacing w:after="0"/>
              <w:jc w:val="center"/>
              <w:rPr>
                <w:rFonts w:ascii="Arial" w:hAnsi="Arial"/>
                <w:b/>
                <w:sz w:val="18"/>
              </w:rPr>
            </w:pPr>
            <w:r>
              <w:rPr>
                <w:rFonts w:ascii="Arial" w:hAnsi="Arial"/>
                <w:b/>
                <w:sz w:val="18"/>
              </w:rPr>
              <w:t>Support Qualifier</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CE5DD7">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CE5DD7">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CE5DD7">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CE5DD7">
            <w:pPr>
              <w:keepNext/>
              <w:keepLines/>
              <w:spacing w:after="0"/>
              <w:jc w:val="center"/>
              <w:rPr>
                <w:rFonts w:ascii="Arial" w:hAnsi="Arial"/>
                <w:b/>
                <w:sz w:val="18"/>
              </w:rPr>
            </w:pPr>
            <w:r>
              <w:rPr>
                <w:rFonts w:ascii="Arial" w:hAnsi="Arial"/>
                <w:b/>
                <w:sz w:val="18"/>
              </w:rPr>
              <w:t>isNotifyable</w:t>
            </w:r>
          </w:p>
        </w:tc>
      </w:tr>
      <w:tr w:rsidR="00C4065E" w14:paraId="73080A46" w14:textId="77777777" w:rsidTr="00CE5DD7">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CE5DD7">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CE5DD7">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CE5DD7">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CE5DD7">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CE5DD7">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CE5DD7">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CE5DD7">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CE5DD7">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CE5DD7">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CE5DD7">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CE5DD7">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CE5DD7">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CE5DD7">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CE5DD7">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CE5DD7">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CE5DD7">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CE5DD7">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CE5DD7">
            <w:pPr>
              <w:keepNext/>
              <w:keepLines/>
              <w:spacing w:after="0"/>
              <w:jc w:val="center"/>
              <w:rPr>
                <w:rFonts w:ascii="Arial" w:hAnsi="Arial"/>
                <w:sz w:val="18"/>
              </w:rPr>
            </w:pPr>
            <w:r>
              <w:rPr>
                <w:rFonts w:ascii="Arial" w:hAnsi="Arial"/>
                <w:sz w:val="18"/>
              </w:rPr>
              <w:t>T</w:t>
            </w:r>
          </w:p>
        </w:tc>
      </w:tr>
      <w:tr w:rsidR="00C4065E" w14:paraId="1D6E6AA6" w14:textId="77777777" w:rsidTr="00CE5DD7">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CE5DD7">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CE5DD7">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CE5DD7">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CE5DD7">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CE5DD7">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CE5DD7">
            <w:pPr>
              <w:keepNext/>
              <w:keepLines/>
              <w:spacing w:after="0"/>
              <w:jc w:val="center"/>
              <w:rPr>
                <w:rFonts w:ascii="Arial" w:hAnsi="Arial"/>
                <w:sz w:val="18"/>
              </w:rPr>
            </w:pPr>
            <w:r>
              <w:rPr>
                <w:rFonts w:ascii="Arial" w:hAnsi="Arial"/>
                <w:sz w:val="18"/>
              </w:rPr>
              <w:t>T</w:t>
            </w:r>
          </w:p>
        </w:tc>
      </w:tr>
      <w:tr w:rsidR="00C4065E" w14:paraId="183B9C37" w14:textId="77777777" w:rsidTr="00CE5DD7">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77777777" w:rsidR="00C4065E" w:rsidRDefault="00C4065E" w:rsidP="00CE5DD7">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C4065E" w:rsidRDefault="00C4065E" w:rsidP="00CE5DD7">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C4065E" w:rsidRDefault="00C4065E" w:rsidP="00CE5DD7">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C4065E" w:rsidRDefault="00C4065E" w:rsidP="00CE5DD7">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C4065E" w:rsidRDefault="00C4065E" w:rsidP="00CE5DD7">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C4065E" w:rsidRDefault="00C4065E" w:rsidP="00CE5DD7">
            <w:pPr>
              <w:keepNext/>
              <w:keepLines/>
              <w:spacing w:after="0"/>
              <w:jc w:val="center"/>
              <w:rPr>
                <w:rFonts w:ascii="Arial" w:hAnsi="Arial"/>
                <w:sz w:val="18"/>
              </w:rPr>
            </w:pPr>
            <w:r>
              <w:rPr>
                <w:rFonts w:ascii="Arial" w:hAnsi="Arial"/>
                <w:sz w:val="18"/>
              </w:rPr>
              <w:t>T</w:t>
            </w:r>
          </w:p>
        </w:tc>
      </w:tr>
      <w:tr w:rsidR="00C4065E"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77777777" w:rsidR="00C4065E" w:rsidRDefault="00C4065E" w:rsidP="00CE5DD7">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C4065E" w:rsidRDefault="00C4065E" w:rsidP="00CE5DD7">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C4065E" w:rsidRDefault="00C4065E" w:rsidP="00CE5DD7">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C4065E" w:rsidRDefault="00C4065E" w:rsidP="00CE5DD7">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C4065E" w:rsidRDefault="00C4065E" w:rsidP="00CE5DD7">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C4065E" w:rsidRDefault="00C4065E" w:rsidP="00CE5DD7">
            <w:pPr>
              <w:keepNext/>
              <w:keepLines/>
              <w:spacing w:after="0"/>
              <w:jc w:val="center"/>
              <w:rPr>
                <w:rFonts w:ascii="Arial" w:hAnsi="Arial"/>
                <w:sz w:val="18"/>
              </w:rPr>
            </w:pPr>
            <w:r>
              <w:rPr>
                <w:rFonts w:ascii="Arial" w:hAnsi="Arial"/>
                <w:sz w:val="18"/>
              </w:rPr>
              <w:t>T</w:t>
            </w:r>
          </w:p>
        </w:tc>
      </w:tr>
      <w:tr w:rsidR="00C4065E"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C4065E" w:rsidRDefault="00C4065E" w:rsidP="00CE5DD7">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C4065E" w:rsidRDefault="00C4065E" w:rsidP="00CE5DD7">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C4065E" w:rsidRDefault="00C4065E" w:rsidP="00CE5DD7">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C4065E" w:rsidRDefault="00C4065E" w:rsidP="00CE5DD7">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C4065E" w:rsidRDefault="00C4065E" w:rsidP="00CE5DD7">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C4065E" w:rsidRDefault="00C4065E" w:rsidP="00CE5DD7">
            <w:pPr>
              <w:keepNext/>
              <w:keepLines/>
              <w:spacing w:after="0"/>
              <w:jc w:val="center"/>
              <w:rPr>
                <w:rFonts w:ascii="Arial" w:hAnsi="Arial"/>
                <w:sz w:val="18"/>
              </w:rPr>
            </w:pPr>
            <w:r>
              <w:rPr>
                <w:rFonts w:ascii="Arial" w:hAnsi="Arial"/>
                <w:sz w:val="18"/>
              </w:rPr>
              <w:t>T</w:t>
            </w:r>
          </w:p>
        </w:tc>
      </w:tr>
      <w:tr w:rsidR="00C4065E" w14:paraId="5CD43DE5" w14:textId="77777777" w:rsidTr="00CE5DD7">
        <w:trPr>
          <w:cantSplit/>
          <w:jc w:val="center"/>
        </w:trPr>
        <w:tc>
          <w:tcPr>
            <w:tcW w:w="2366" w:type="dxa"/>
            <w:tcBorders>
              <w:top w:val="single" w:sz="4" w:space="0" w:color="auto"/>
              <w:left w:val="single" w:sz="4" w:space="0" w:color="auto"/>
              <w:bottom w:val="single" w:sz="12" w:space="0" w:color="008000"/>
              <w:right w:val="single" w:sz="4" w:space="0" w:color="auto"/>
            </w:tcBorders>
          </w:tcPr>
          <w:p w14:paraId="2834A702" w14:textId="77777777" w:rsidR="00C4065E" w:rsidRDefault="00C4065E" w:rsidP="00CE5DD7">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12" w:space="0" w:color="008000"/>
              <w:right w:val="single" w:sz="4" w:space="0" w:color="auto"/>
            </w:tcBorders>
          </w:tcPr>
          <w:p w14:paraId="06F7B76B" w14:textId="77777777" w:rsidR="00C4065E" w:rsidRDefault="00C4065E" w:rsidP="00CE5DD7">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12" w:space="0" w:color="008000"/>
              <w:right w:val="single" w:sz="4" w:space="0" w:color="auto"/>
            </w:tcBorders>
          </w:tcPr>
          <w:p w14:paraId="6844467B" w14:textId="77777777" w:rsidR="00C4065E" w:rsidRDefault="00C4065E" w:rsidP="00CE5DD7">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1E50C8E2" w14:textId="77777777" w:rsidR="00C4065E" w:rsidRDefault="00C4065E" w:rsidP="00CE5DD7">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1C3744AB" w14:textId="77777777" w:rsidR="00C4065E" w:rsidRDefault="00C4065E" w:rsidP="00CE5DD7">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0F52214D" w14:textId="77777777" w:rsidR="00C4065E" w:rsidRDefault="00C4065E" w:rsidP="00CE5DD7">
            <w:pPr>
              <w:keepNext/>
              <w:keepLines/>
              <w:spacing w:after="0"/>
              <w:jc w:val="center"/>
              <w:rPr>
                <w:rFonts w:ascii="Arial" w:hAnsi="Arial"/>
                <w:sz w:val="18"/>
              </w:rPr>
            </w:pPr>
            <w:r>
              <w:rPr>
                <w:rFonts w:ascii="Arial" w:hAnsi="Arial"/>
                <w:sz w:val="18"/>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CE5DD7">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CE5DD7">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CE5DD7">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77777777" w:rsidR="00C4065E" w:rsidRDefault="00C4065E" w:rsidP="00CE5DD7">
            <w:pPr>
              <w:pStyle w:val="TAL"/>
              <w:rPr>
                <w:rFonts w:ascii="Courier New" w:hAnsi="Courier New" w:cs="Courier New"/>
                <w:lang w:eastAsia="zh-CN"/>
              </w:rPr>
            </w:pPr>
            <w:r>
              <w:rPr>
                <w:rFonts w:ascii="Courier New" w:hAnsi="Courier New" w:cs="Courier New"/>
              </w:rPr>
              <w:t>eACMode</w:t>
            </w:r>
            <w:r>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CE5DD7">
            <w:pPr>
              <w:pStyle w:val="TAL"/>
              <w:rPr>
                <w:lang w:eastAsia="zh-CN"/>
              </w:rPr>
            </w:pPr>
            <w:r>
              <w:t>Condition: early access control feature is supported.</w:t>
            </w:r>
          </w:p>
        </w:tc>
      </w:tr>
      <w:tr w:rsidR="00C4065E" w14:paraId="57AC6B49" w14:textId="77777777" w:rsidTr="00CE5DD7">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77777777" w:rsidR="00C4065E" w:rsidRDefault="00C4065E" w:rsidP="00CE5DD7">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hreshhold</w:t>
            </w:r>
            <w:r>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C4065E" w:rsidRDefault="00C4065E" w:rsidP="00CE5DD7">
            <w:pPr>
              <w:pStyle w:val="TAL"/>
            </w:pPr>
            <w:r>
              <w:t>Condition: early access control feature is supported.</w:t>
            </w:r>
          </w:p>
        </w:tc>
      </w:tr>
      <w:tr w:rsidR="00C4065E" w14:paraId="226E3ED0" w14:textId="77777777" w:rsidTr="00CE5DD7">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77777777" w:rsidR="00C4065E" w:rsidRDefault="00C4065E" w:rsidP="00CE5DD7">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hreshhold</w:t>
            </w:r>
            <w:r>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C4065E" w:rsidRDefault="00C4065E" w:rsidP="00CE5DD7">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1"/>
        <w:gridCol w:w="1216"/>
        <w:gridCol w:w="1235"/>
        <w:gridCol w:w="1227"/>
        <w:gridCol w:w="1231"/>
        <w:gridCol w:w="1241"/>
      </w:tblGrid>
      <w:tr w:rsidR="00C4065E" w14:paraId="320D7D0E" w14:textId="77777777" w:rsidTr="00CE5DD7">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CE5DD7">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77777777" w:rsidR="00C4065E" w:rsidRDefault="00C4065E" w:rsidP="00CE5DD7">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CE5DD7">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CE5DD7">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CE5DD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CE5DD7">
            <w:pPr>
              <w:pStyle w:val="TAH"/>
            </w:pPr>
            <w:r>
              <w:t>isNotifyable</w:t>
            </w:r>
          </w:p>
        </w:tc>
      </w:tr>
      <w:tr w:rsidR="00C4065E" w14:paraId="624BC85B" w14:textId="77777777" w:rsidTr="00CE5DD7">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CE5DD7">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CE5DD7">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CE5DD7">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CE5DD7">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CE5DD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CE5DD7">
            <w:pPr>
              <w:pStyle w:val="TAL"/>
              <w:jc w:val="center"/>
            </w:pPr>
            <w:r>
              <w:rPr>
                <w:rFonts w:cs="Arial"/>
                <w:lang w:eastAsia="zh-CN"/>
              </w:rPr>
              <w:t>T</w:t>
            </w:r>
          </w:p>
        </w:tc>
      </w:tr>
      <w:tr w:rsidR="00C4065E" w14:paraId="2241993B" w14:textId="77777777" w:rsidTr="00CE5DD7">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CE5DD7">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CE5DD7">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CE5DD7">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CE5DD7">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CE5DD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CE5DD7">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24190FB6" w14:textId="77777777" w:rsidR="00C4065E" w:rsidRDefault="00C4065E" w:rsidP="00F17312">
      <w:pPr>
        <w:rPr>
          <w:lang w:eastAsia="zh-CN"/>
        </w:rPr>
      </w:pPr>
    </w:p>
    <w:p w14:paraId="46826E92" w14:textId="77777777" w:rsidR="00F17312" w:rsidRDefault="00F17312" w:rsidP="00F17312">
      <w:pPr>
        <w:pStyle w:val="Heading2"/>
      </w:pPr>
      <w:bookmarkStart w:id="3866" w:name="_Toc59183185"/>
      <w:bookmarkStart w:id="3867" w:name="_Toc59184651"/>
      <w:bookmarkStart w:id="3868" w:name="_Toc59195586"/>
      <w:bookmarkStart w:id="3869" w:name="_Toc59440013"/>
      <w:bookmarkStart w:id="3870" w:name="_Toc67990436"/>
      <w:r>
        <w:t>5.4</w:t>
      </w:r>
      <w:r>
        <w:tab/>
        <w:t>Attribute definitions</w:t>
      </w:r>
      <w:bookmarkEnd w:id="3866"/>
      <w:bookmarkEnd w:id="3867"/>
      <w:bookmarkEnd w:id="3868"/>
      <w:bookmarkEnd w:id="3869"/>
      <w:bookmarkEnd w:id="3870"/>
    </w:p>
    <w:p w14:paraId="14D8B8C0" w14:textId="77777777" w:rsidR="00F17312" w:rsidRDefault="00F17312" w:rsidP="00F17312">
      <w:pPr>
        <w:pStyle w:val="Heading3"/>
        <w:rPr>
          <w:rFonts w:cs="Arial"/>
          <w:lang w:eastAsia="zh-CN"/>
        </w:rPr>
      </w:pPr>
      <w:bookmarkStart w:id="3871" w:name="_Toc59183186"/>
      <w:bookmarkStart w:id="3872" w:name="_Toc59184652"/>
      <w:bookmarkStart w:id="3873" w:name="_Toc59195587"/>
      <w:bookmarkStart w:id="3874" w:name="_Toc59440014"/>
      <w:bookmarkStart w:id="3875" w:name="_Toc67990437"/>
      <w:r>
        <w:rPr>
          <w:rFonts w:cs="Arial"/>
          <w:lang w:eastAsia="zh-CN"/>
        </w:rPr>
        <w:t>5.4.1</w:t>
      </w:r>
      <w:r>
        <w:rPr>
          <w:rFonts w:cs="Arial"/>
          <w:lang w:eastAsia="zh-CN"/>
        </w:rPr>
        <w:tab/>
        <w:t>Attribute properties</w:t>
      </w:r>
      <w:bookmarkEnd w:id="3871"/>
      <w:bookmarkEnd w:id="3872"/>
      <w:bookmarkEnd w:id="3873"/>
      <w:bookmarkEnd w:id="3874"/>
      <w:bookmarkEnd w:id="3875"/>
    </w:p>
    <w:p w14:paraId="59344BD4" w14:textId="6B3BC083" w:rsidR="00F17312" w:rsidRDefault="00F17312" w:rsidP="00F17312">
      <w:pPr>
        <w:keepNext/>
      </w:pPr>
      <w:r>
        <w:rPr>
          <w:rFonts w:cs="Arial"/>
        </w:rPr>
        <w:t>The following table</w:t>
      </w:r>
      <w:r>
        <w:t xml:space="preserve"> defines the attributes that are present in several Information Object Classes (IOCs) of the present document.</w:t>
      </w:r>
    </w:p>
    <w:p w14:paraId="6E55554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5526"/>
        <w:gridCol w:w="1897"/>
      </w:tblGrid>
      <w:tr w:rsidR="00F17312" w14:paraId="57BC62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t>Attribute Name</w:t>
            </w:r>
          </w:p>
        </w:tc>
        <w:tc>
          <w:tcPr>
            <w:tcW w:w="5526"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5526"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0D3485D3" w14:textId="77777777" w:rsidR="00F17312" w:rsidRDefault="00F17312" w:rsidP="00F17312">
            <w:pPr>
              <w:pStyle w:val="TAL"/>
            </w:pPr>
            <w:r>
              <w:t>allowedValues: N/A</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5526"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497F866F" w14:textId="77777777" w:rsidR="00F17312" w:rsidRDefault="00F17312" w:rsidP="00F17312">
            <w:pPr>
              <w:pStyle w:val="TAL"/>
            </w:pPr>
            <w:r>
              <w:t>allowedValues: N/A</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5526"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77777777" w:rsidR="00F17312" w:rsidRDefault="00F17312" w:rsidP="00F17312">
            <w:pPr>
              <w:pStyle w:val="TAL"/>
            </w:pPr>
            <w:r>
              <w:t>multiplicity: 1</w:t>
            </w:r>
          </w:p>
          <w:p w14:paraId="06C772DE" w14:textId="77777777" w:rsidR="00F17312" w:rsidRDefault="00F17312" w:rsidP="00F17312">
            <w:pPr>
              <w:pStyle w:val="TAL"/>
            </w:pPr>
            <w:r>
              <w:t>isOrdered: N/A</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5526"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287A127F" w14:textId="77777777" w:rsidR="00F17312" w:rsidRDefault="00F17312" w:rsidP="00F17312">
            <w:pPr>
              <w:pStyle w:val="TAL"/>
            </w:pPr>
            <w:r>
              <w:t>allowedValues: N/A</w:t>
            </w:r>
          </w:p>
          <w:p w14:paraId="4E36479C" w14:textId="6E2465E7" w:rsidR="00F17312" w:rsidRDefault="00F17312" w:rsidP="00F17312">
            <w:pPr>
              <w:pStyle w:val="TAL"/>
            </w:pPr>
            <w:r>
              <w:t>isNullable: False</w:t>
            </w:r>
          </w:p>
        </w:tc>
      </w:tr>
      <w:tr w:rsidR="00F17312" w14:paraId="2FB57A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5526"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77777777" w:rsidR="00F17312" w:rsidRDefault="00F17312" w:rsidP="00F17312">
            <w:pPr>
              <w:pStyle w:val="TAL"/>
            </w:pPr>
            <w:r>
              <w:t>isUnique: N/A</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5526"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F4477D" w14:textId="45C93DDE" w:rsidR="00F17312" w:rsidRDefault="00F17312" w:rsidP="00F17312">
            <w:pPr>
              <w:pStyle w:val="TAL"/>
              <w:keepNext w:val="0"/>
              <w:rPr>
                <w:rFonts w:ascii="Courier New" w:hAnsi="Courier New" w:cs="Courier New"/>
              </w:rPr>
            </w:pPr>
            <w:r>
              <w:rPr>
                <w:rFonts w:ascii="Courier New" w:hAnsi="Courier New" w:cs="Courier New"/>
              </w:rPr>
              <w:t>nfProfileList</w:t>
            </w:r>
          </w:p>
        </w:tc>
        <w:tc>
          <w:tcPr>
            <w:tcW w:w="5526" w:type="dxa"/>
            <w:tcBorders>
              <w:top w:val="single" w:sz="4" w:space="0" w:color="auto"/>
              <w:left w:val="single" w:sz="4" w:space="0" w:color="auto"/>
              <w:bottom w:val="single" w:sz="4" w:space="0" w:color="auto"/>
              <w:right w:val="single" w:sz="4" w:space="0" w:color="auto"/>
            </w:tcBorders>
          </w:tcPr>
          <w:p w14:paraId="2E6768CB" w14:textId="54574550" w:rsidR="00F17312" w:rsidRDefault="00F17312" w:rsidP="00F17312">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330AFBD5" w14:textId="77777777" w:rsidR="00F17312" w:rsidRDefault="00F17312" w:rsidP="00F17312">
            <w:pPr>
              <w:pStyle w:val="TAL"/>
              <w:keepNext w:val="0"/>
            </w:pPr>
            <w:r>
              <w:t>type: &lt;&lt;dataType&gt;&gt;</w:t>
            </w:r>
          </w:p>
          <w:p w14:paraId="476BF830" w14:textId="77777777" w:rsidR="00F17312" w:rsidRDefault="00F17312" w:rsidP="00F17312">
            <w:pPr>
              <w:pStyle w:val="TAL"/>
              <w:keepNext w:val="0"/>
            </w:pPr>
            <w:r>
              <w:t>multiplicity: *</w:t>
            </w:r>
          </w:p>
          <w:p w14:paraId="141D332A" w14:textId="77777777" w:rsidR="00F17312" w:rsidRDefault="00F17312" w:rsidP="00F17312">
            <w:pPr>
              <w:pStyle w:val="TAL"/>
              <w:keepNext w:val="0"/>
            </w:pPr>
            <w:r>
              <w:t>isOrdered: N/A</w:t>
            </w:r>
          </w:p>
          <w:p w14:paraId="3F40910C" w14:textId="77777777" w:rsidR="00F17312" w:rsidRDefault="00F17312" w:rsidP="00F17312">
            <w:pPr>
              <w:pStyle w:val="TAL"/>
              <w:keepNext w:val="0"/>
            </w:pPr>
            <w:r>
              <w:t>isUnique: N/A</w:t>
            </w:r>
          </w:p>
          <w:p w14:paraId="2B095B71" w14:textId="77777777" w:rsidR="00F17312" w:rsidRDefault="00F17312" w:rsidP="00F17312">
            <w:pPr>
              <w:pStyle w:val="TAL"/>
              <w:keepNext w:val="0"/>
            </w:pPr>
            <w:r>
              <w:t>defaultValue: None</w:t>
            </w:r>
          </w:p>
          <w:p w14:paraId="2105CEFA" w14:textId="77777777" w:rsidR="00F17312" w:rsidRDefault="00F17312" w:rsidP="00F17312">
            <w:pPr>
              <w:pStyle w:val="TAL"/>
              <w:keepNext w:val="0"/>
            </w:pPr>
            <w:r>
              <w:t>allowedValues: N/A</w:t>
            </w:r>
          </w:p>
          <w:p w14:paraId="502BFA2E" w14:textId="76E206E3" w:rsidR="00F17312" w:rsidRDefault="00F17312" w:rsidP="00F17312">
            <w:pPr>
              <w:pStyle w:val="TAL"/>
              <w:keepNext w:val="0"/>
            </w:pPr>
            <w:r>
              <w:t>isNullable: False</w:t>
            </w:r>
          </w:p>
        </w:tc>
      </w:tr>
      <w:tr w:rsidR="00F17312" w14:paraId="08C19EB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5526" w:type="dxa"/>
            <w:tcBorders>
              <w:top w:val="single" w:sz="4" w:space="0" w:color="auto"/>
              <w:left w:val="single" w:sz="4" w:space="0" w:color="auto"/>
              <w:bottom w:val="single" w:sz="4" w:space="0" w:color="auto"/>
              <w:right w:val="single" w:sz="4" w:space="0" w:color="auto"/>
            </w:tcBorders>
          </w:tcPr>
          <w:p w14:paraId="4E35AB89" w14:textId="7C9CFD35" w:rsidR="00F17312" w:rsidRDefault="00F17312" w:rsidP="00F17312">
            <w:pPr>
              <w:pStyle w:val="TAL"/>
              <w:keepNext w:val="0"/>
            </w:pPr>
            <w:r>
              <w:t xml:space="preserve">It is a set of NSI ID. NSI ID is an identifier for identifying the Core Network part of a Network Slice instance when multiple Network Slice instances of the same Network Slice are deployed, and there is a need to differentiate between them in the 5GC, see clause 3.1 of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77777777" w:rsidR="00F17312" w:rsidRDefault="00F17312" w:rsidP="00F17312">
            <w:pPr>
              <w:pStyle w:val="TAL"/>
              <w:keepNext w:val="0"/>
            </w:pPr>
            <w:r>
              <w:t>isOrdered: N/A</w:t>
            </w:r>
          </w:p>
          <w:p w14:paraId="26367A38" w14:textId="77777777" w:rsidR="00F17312" w:rsidRDefault="00F17312" w:rsidP="00F17312">
            <w:pPr>
              <w:pStyle w:val="TAL"/>
              <w:keepNext w:val="0"/>
            </w:pPr>
            <w:r>
              <w:t>isUnique: N/A</w:t>
            </w:r>
          </w:p>
          <w:p w14:paraId="12FB8852" w14:textId="77777777" w:rsidR="00F17312" w:rsidRDefault="00F17312" w:rsidP="00F17312">
            <w:pPr>
              <w:pStyle w:val="TAL"/>
              <w:keepNext w:val="0"/>
            </w:pPr>
            <w:r>
              <w:t>defaultValue: None</w:t>
            </w:r>
          </w:p>
          <w:p w14:paraId="56A95A53" w14:textId="77777777" w:rsidR="00F17312" w:rsidRDefault="00F17312" w:rsidP="00F17312">
            <w:pPr>
              <w:pStyle w:val="TAL"/>
              <w:keepNext w:val="0"/>
            </w:pPr>
            <w:r>
              <w:t>allowedValues: N/A</w:t>
            </w:r>
          </w:p>
          <w:p w14:paraId="7C028BFF" w14:textId="39FB0642" w:rsidR="00F17312" w:rsidRDefault="00F17312" w:rsidP="00F17312">
            <w:pPr>
              <w:pStyle w:val="TAL"/>
              <w:keepNext w:val="0"/>
            </w:pPr>
            <w:r>
              <w:t>isNullable: False</w:t>
            </w:r>
          </w:p>
        </w:tc>
      </w:tr>
      <w:tr w:rsidR="00F17312" w14:paraId="517C483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5526"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F17312" w14:paraId="52FE2D7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5526"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BE19C11" w14:textId="77777777" w:rsidR="00F17312" w:rsidRDefault="00F17312" w:rsidP="00F17312">
            <w:pPr>
              <w:pStyle w:val="TAL"/>
              <w:keepNext w:val="0"/>
            </w:pPr>
            <w:r>
              <w:t>allowedValues: N/A</w:t>
            </w:r>
          </w:p>
          <w:p w14:paraId="516962BF" w14:textId="792D2737" w:rsidR="00F17312" w:rsidRDefault="00F17312" w:rsidP="00F17312">
            <w:pPr>
              <w:pStyle w:val="TAL"/>
              <w:keepNext w:val="0"/>
            </w:pPr>
            <w:r>
              <w:t>isNullable: Fa</w:t>
            </w:r>
            <w:r>
              <w:rPr>
                <w:lang w:eastAsia="zh-CN"/>
              </w:rPr>
              <w:t>lse</w:t>
            </w:r>
          </w:p>
        </w:tc>
      </w:tr>
      <w:tr w:rsidR="00F17312" w14:paraId="1BEC4F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sBIServiceList</w:t>
            </w:r>
          </w:p>
        </w:tc>
        <w:tc>
          <w:tcPr>
            <w:tcW w:w="5526"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77777777" w:rsidR="00F17312" w:rsidRDefault="00F17312" w:rsidP="00F17312">
            <w:pPr>
              <w:pStyle w:val="TAL"/>
              <w:keepNext w:val="0"/>
            </w:pPr>
            <w:r>
              <w:t>isOrdered: N/A</w:t>
            </w:r>
          </w:p>
          <w:p w14:paraId="52F0798B" w14:textId="77777777" w:rsidR="00F17312" w:rsidRDefault="00F17312" w:rsidP="00F17312">
            <w:pPr>
              <w:pStyle w:val="TAL"/>
              <w:keepNext w:val="0"/>
            </w:pPr>
            <w:r>
              <w:t>isUnique: N/A</w:t>
            </w:r>
          </w:p>
          <w:p w14:paraId="6E73A20F" w14:textId="77777777" w:rsidR="00F17312" w:rsidRDefault="00F17312" w:rsidP="00F17312">
            <w:pPr>
              <w:pStyle w:val="TAL"/>
              <w:keepNext w:val="0"/>
            </w:pPr>
            <w:r>
              <w:t>defaultValue: None</w:t>
            </w:r>
          </w:p>
          <w:p w14:paraId="651D0E1C" w14:textId="77777777" w:rsidR="00F17312" w:rsidRDefault="00F17312" w:rsidP="00F17312">
            <w:pPr>
              <w:pStyle w:val="TAL"/>
              <w:keepNext w:val="0"/>
            </w:pPr>
            <w:r>
              <w:t>allowedValues: N/A</w:t>
            </w:r>
          </w:p>
          <w:p w14:paraId="42824DB7" w14:textId="26B34155" w:rsidR="00F17312" w:rsidRDefault="00F17312" w:rsidP="00F17312">
            <w:pPr>
              <w:pStyle w:val="TAL"/>
              <w:keepNext w:val="0"/>
            </w:pPr>
            <w:r>
              <w:t>isNullable: False</w:t>
            </w:r>
          </w:p>
        </w:tc>
      </w:tr>
      <w:tr w:rsidR="00F17312" w14:paraId="60D1D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C1F08A" w14:textId="6E61968A"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nRTACList</w:t>
            </w:r>
          </w:p>
        </w:tc>
        <w:tc>
          <w:tcPr>
            <w:tcW w:w="5526" w:type="dxa"/>
            <w:tcBorders>
              <w:top w:val="single" w:sz="4" w:space="0" w:color="auto"/>
              <w:left w:val="single" w:sz="4" w:space="0" w:color="auto"/>
              <w:bottom w:val="single" w:sz="4" w:space="0" w:color="auto"/>
              <w:right w:val="single" w:sz="4" w:space="0" w:color="auto"/>
            </w:tcBorders>
          </w:tcPr>
          <w:p w14:paraId="30D91CAD" w14:textId="77777777" w:rsidR="00F17312" w:rsidRDefault="00F17312" w:rsidP="00F17312">
            <w:pPr>
              <w:pStyle w:val="TAL"/>
              <w:keepNext w:val="0"/>
              <w:rPr>
                <w:szCs w:val="18"/>
                <w:lang w:eastAsia="zh-CN"/>
              </w:rPr>
            </w:pPr>
            <w:r>
              <w:rPr>
                <w:szCs w:val="18"/>
                <w:lang w:eastAsia="zh-CN"/>
              </w:rPr>
              <w:t xml:space="preserve">It is the list of Tracking Area Codes (either legacy TAC or extended TAC). </w:t>
            </w:r>
          </w:p>
          <w:p w14:paraId="142DEC19" w14:textId="77777777" w:rsidR="00F17312" w:rsidRDefault="00F17312" w:rsidP="00F17312">
            <w:pPr>
              <w:pStyle w:val="TAL"/>
              <w:keepNext w:val="0"/>
              <w:rPr>
                <w:szCs w:val="18"/>
                <w:lang w:eastAsia="zh-CN"/>
              </w:rPr>
            </w:pPr>
          </w:p>
          <w:p w14:paraId="40C726FE" w14:textId="77777777" w:rsidR="00F17312" w:rsidRDefault="00F17312" w:rsidP="00F17312">
            <w:pPr>
              <w:pStyle w:val="TAL"/>
              <w:keepNext w:val="0"/>
              <w:rPr>
                <w:szCs w:val="18"/>
              </w:rPr>
            </w:pPr>
            <w:r>
              <w:rPr>
                <w:szCs w:val="18"/>
              </w:rPr>
              <w:t>allowedValues:</w:t>
            </w:r>
          </w:p>
          <w:p w14:paraId="5635A46A" w14:textId="332FA2AF" w:rsidR="00F17312" w:rsidRDefault="00F17312" w:rsidP="00F17312">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4580E732" w14:textId="77777777" w:rsidR="00F17312" w:rsidRDefault="00F17312" w:rsidP="00F17312">
            <w:pPr>
              <w:pStyle w:val="TAL"/>
              <w:keepNext w:val="0"/>
            </w:pPr>
            <w:r>
              <w:t>type: Integer</w:t>
            </w:r>
          </w:p>
          <w:p w14:paraId="7D3237E9" w14:textId="77777777" w:rsidR="00F17312" w:rsidRDefault="00F17312" w:rsidP="00F17312">
            <w:pPr>
              <w:pStyle w:val="TAL"/>
              <w:keepNext w:val="0"/>
              <w:rPr>
                <w:lang w:eastAsia="zh-CN"/>
              </w:rPr>
            </w:pPr>
            <w:r>
              <w:t xml:space="preserve">multiplicity: </w:t>
            </w:r>
            <w:r>
              <w:rPr>
                <w:lang w:eastAsia="zh-CN"/>
              </w:rPr>
              <w:t>1..*</w:t>
            </w:r>
          </w:p>
          <w:p w14:paraId="0A97E22E" w14:textId="77777777" w:rsidR="00F17312" w:rsidRDefault="00F17312" w:rsidP="00F17312">
            <w:pPr>
              <w:pStyle w:val="TAL"/>
              <w:keepNext w:val="0"/>
            </w:pPr>
            <w:r>
              <w:t>isOrdered: N/A</w:t>
            </w:r>
          </w:p>
          <w:p w14:paraId="7FCCADFD" w14:textId="77777777" w:rsidR="00F17312" w:rsidRDefault="00F17312" w:rsidP="00F17312">
            <w:pPr>
              <w:pStyle w:val="TAL"/>
              <w:keepNext w:val="0"/>
            </w:pPr>
            <w:r>
              <w:t>isUnique: N/A</w:t>
            </w:r>
          </w:p>
          <w:p w14:paraId="6A3BB459" w14:textId="77777777" w:rsidR="00F17312" w:rsidRDefault="00F17312" w:rsidP="00F17312">
            <w:pPr>
              <w:pStyle w:val="TAL"/>
              <w:keepNext w:val="0"/>
            </w:pPr>
            <w:r>
              <w:t>defaultValue: None</w:t>
            </w:r>
          </w:p>
          <w:p w14:paraId="0F82BAD6" w14:textId="77777777" w:rsidR="00F17312" w:rsidRDefault="00F17312" w:rsidP="00F17312">
            <w:pPr>
              <w:pStyle w:val="TAL"/>
              <w:keepNext w:val="0"/>
            </w:pPr>
            <w:r>
              <w:t>allowedValues: N/A</w:t>
            </w:r>
          </w:p>
          <w:p w14:paraId="62F15EE2" w14:textId="25466AED" w:rsidR="00F17312" w:rsidRDefault="00F17312" w:rsidP="00F17312">
            <w:pPr>
              <w:pStyle w:val="TAL"/>
              <w:keepNext w:val="0"/>
            </w:pPr>
            <w:r>
              <w:t>isNullable: False</w:t>
            </w:r>
          </w:p>
        </w:tc>
      </w:tr>
      <w:tr w:rsidR="00F17312" w14:paraId="404FDD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164D89" w14:textId="52FA84EF" w:rsidR="00F17312" w:rsidRDefault="00F17312" w:rsidP="00F17312">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5526" w:type="dxa"/>
            <w:tcBorders>
              <w:top w:val="single" w:sz="4" w:space="0" w:color="auto"/>
              <w:left w:val="single" w:sz="4" w:space="0" w:color="auto"/>
              <w:bottom w:val="single" w:sz="4" w:space="0" w:color="auto"/>
              <w:right w:val="single" w:sz="4" w:space="0" w:color="auto"/>
            </w:tcBorders>
          </w:tcPr>
          <w:p w14:paraId="68A97030" w14:textId="6FCAA687" w:rsidR="00F17312" w:rsidRDefault="00F17312" w:rsidP="00F17312">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F17312" w:rsidRDefault="00F17312" w:rsidP="00F17312">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77777777" w:rsidR="00F17312" w:rsidRDefault="00F17312" w:rsidP="00F17312">
            <w:pPr>
              <w:pStyle w:val="TAL"/>
              <w:keepNext w:val="0"/>
              <w:rPr>
                <w:rFonts w:cs="Arial"/>
                <w:szCs w:val="18"/>
              </w:rPr>
            </w:pPr>
            <w:r>
              <w:rPr>
                <w:rFonts w:cs="Arial"/>
                <w:szCs w:val="18"/>
              </w:rPr>
              <w:t>isOrdered: N/A</w:t>
            </w:r>
          </w:p>
          <w:p w14:paraId="2B14FD20" w14:textId="77777777" w:rsidR="00F17312" w:rsidRDefault="00F17312" w:rsidP="00F17312">
            <w:pPr>
              <w:pStyle w:val="TAL"/>
              <w:keepNext w:val="0"/>
              <w:rPr>
                <w:rFonts w:cs="Arial"/>
                <w:szCs w:val="18"/>
              </w:rPr>
            </w:pPr>
            <w:r>
              <w:rPr>
                <w:rFonts w:cs="Arial"/>
                <w:szCs w:val="18"/>
              </w:rPr>
              <w:t>isUnique: N/A</w:t>
            </w:r>
          </w:p>
          <w:p w14:paraId="5F3F71C4" w14:textId="77777777" w:rsidR="00F17312" w:rsidRDefault="00F17312" w:rsidP="00F17312">
            <w:pPr>
              <w:pStyle w:val="TAL"/>
              <w:keepNext w:val="0"/>
              <w:rPr>
                <w:rFonts w:cs="Arial"/>
                <w:szCs w:val="18"/>
              </w:rPr>
            </w:pPr>
            <w:r>
              <w:rPr>
                <w:rFonts w:cs="Arial"/>
                <w:szCs w:val="18"/>
              </w:rPr>
              <w:t>defaultValue: None</w:t>
            </w:r>
          </w:p>
          <w:p w14:paraId="1FFC4E70"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741BF2C" w14:textId="2D59D72F" w:rsidR="00F17312" w:rsidRDefault="00F17312" w:rsidP="00F17312">
            <w:pPr>
              <w:pStyle w:val="TAL"/>
              <w:keepNext w:val="0"/>
            </w:pPr>
            <w:r>
              <w:rPr>
                <w:rFonts w:cs="Arial"/>
                <w:szCs w:val="18"/>
              </w:rPr>
              <w:t>isNullable: False</w:t>
            </w:r>
          </w:p>
        </w:tc>
      </w:tr>
      <w:tr w:rsidR="00F17312" w14:paraId="1AD0767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9026B5" w14:textId="4A5E25C6" w:rsidR="00F17312" w:rsidRDefault="00F17312" w:rsidP="00F17312">
            <w:pPr>
              <w:pStyle w:val="TAL"/>
              <w:keepNext w:val="0"/>
              <w:rPr>
                <w:rFonts w:ascii="Courier New" w:hAnsi="Courier New" w:cs="Courier New"/>
                <w:lang w:eastAsia="zh-CN"/>
              </w:rPr>
            </w:pPr>
            <w:r>
              <w:rPr>
                <w:rFonts w:ascii="Courier New" w:hAnsi="Courier New" w:cs="Courier New"/>
                <w:lang w:eastAsia="zh-CN"/>
              </w:rPr>
              <w:t>managedNFProfile</w:t>
            </w:r>
          </w:p>
        </w:tc>
        <w:tc>
          <w:tcPr>
            <w:tcW w:w="5526" w:type="dxa"/>
            <w:tcBorders>
              <w:top w:val="single" w:sz="4" w:space="0" w:color="auto"/>
              <w:left w:val="single" w:sz="4" w:space="0" w:color="auto"/>
              <w:bottom w:val="single" w:sz="4" w:space="0" w:color="auto"/>
              <w:right w:val="single" w:sz="4" w:space="0" w:color="auto"/>
            </w:tcBorders>
          </w:tcPr>
          <w:p w14:paraId="18DBF5A6" w14:textId="77777777" w:rsidR="00F17312" w:rsidRDefault="00F17312" w:rsidP="00F17312">
            <w:pPr>
              <w:pStyle w:val="TAL"/>
              <w:keepNext w:val="0"/>
            </w:pPr>
            <w:r>
              <w:t xml:space="preserve">This parameter defines profile for managed NF (See TS 23.501 [22]).  </w:t>
            </w:r>
          </w:p>
          <w:p w14:paraId="496B972E" w14:textId="77777777" w:rsidR="00F17312" w:rsidRDefault="00F17312" w:rsidP="00F17312">
            <w:pPr>
              <w:pStyle w:val="TAL"/>
              <w:keepNext w:val="0"/>
            </w:pPr>
          </w:p>
          <w:p w14:paraId="4529E0C5" w14:textId="3F938A31" w:rsidR="00F17312" w:rsidRDefault="00F17312" w:rsidP="00F17312">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F17312" w:rsidRDefault="00F17312" w:rsidP="00F17312">
            <w:pPr>
              <w:pStyle w:val="TAL"/>
              <w:keepNext w:val="0"/>
            </w:pPr>
            <w:r>
              <w:t>type: ManagedNFProfile</w:t>
            </w:r>
          </w:p>
          <w:p w14:paraId="3BE569FF" w14:textId="77777777" w:rsidR="00F17312" w:rsidRDefault="00F17312" w:rsidP="00F17312">
            <w:pPr>
              <w:pStyle w:val="TAL"/>
              <w:keepNext w:val="0"/>
              <w:rPr>
                <w:lang w:eastAsia="zh-CN"/>
              </w:rPr>
            </w:pPr>
            <w:r>
              <w:t xml:space="preserve">multiplicity: </w:t>
            </w:r>
            <w:r>
              <w:rPr>
                <w:lang w:eastAsia="zh-CN"/>
              </w:rPr>
              <w:t>1</w:t>
            </w:r>
          </w:p>
          <w:p w14:paraId="6B2029C9" w14:textId="77777777" w:rsidR="00F17312" w:rsidRDefault="00F17312" w:rsidP="00F17312">
            <w:pPr>
              <w:pStyle w:val="TAL"/>
              <w:keepNext w:val="0"/>
            </w:pPr>
            <w:r>
              <w:t>isOrdered: N/A</w:t>
            </w:r>
          </w:p>
          <w:p w14:paraId="4BEFEF2B" w14:textId="77777777" w:rsidR="00F17312" w:rsidRDefault="00F17312" w:rsidP="00F17312">
            <w:pPr>
              <w:pStyle w:val="TAL"/>
              <w:keepNext w:val="0"/>
            </w:pPr>
            <w:r>
              <w:t>isUnique: N/A</w:t>
            </w:r>
          </w:p>
          <w:p w14:paraId="4EB714DE" w14:textId="77777777" w:rsidR="00F17312" w:rsidRDefault="00F17312" w:rsidP="00F17312">
            <w:pPr>
              <w:pStyle w:val="TAL"/>
              <w:keepNext w:val="0"/>
            </w:pPr>
            <w:r>
              <w:t>defaultValue: None</w:t>
            </w:r>
          </w:p>
          <w:p w14:paraId="60A87717" w14:textId="77777777" w:rsidR="00F17312" w:rsidRDefault="00F17312" w:rsidP="00F17312">
            <w:pPr>
              <w:pStyle w:val="TAL"/>
              <w:keepNext w:val="0"/>
            </w:pPr>
            <w:r>
              <w:t>allowedValues: N/A</w:t>
            </w:r>
          </w:p>
          <w:p w14:paraId="72A0B86F" w14:textId="39EDA385" w:rsidR="00F17312" w:rsidRDefault="00F17312" w:rsidP="00F17312">
            <w:pPr>
              <w:pStyle w:val="TAL"/>
              <w:keepNext w:val="0"/>
              <w:rPr>
                <w:rFonts w:cs="Arial"/>
                <w:szCs w:val="18"/>
              </w:rPr>
            </w:pPr>
            <w:r>
              <w:t>isNullable: False</w:t>
            </w:r>
          </w:p>
        </w:tc>
      </w:tr>
      <w:tr w:rsidR="00F17312" w14:paraId="5DEDBE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65ADDE" w14:textId="04B8F740" w:rsidR="00F17312" w:rsidRDefault="00F17312" w:rsidP="00F17312">
            <w:pPr>
              <w:pStyle w:val="TAL"/>
              <w:keepNext w:val="0"/>
              <w:rPr>
                <w:rFonts w:ascii="Courier New" w:hAnsi="Courier New" w:cs="Courier New"/>
                <w:lang w:eastAsia="zh-CN"/>
              </w:rPr>
            </w:pPr>
            <w:r>
              <w:rPr>
                <w:rFonts w:ascii="Courier New" w:hAnsi="Courier New" w:cs="Courier New"/>
                <w:szCs w:val="18"/>
              </w:rPr>
              <w:t>nfInstanceID</w:t>
            </w:r>
          </w:p>
        </w:tc>
        <w:tc>
          <w:tcPr>
            <w:tcW w:w="5526" w:type="dxa"/>
            <w:tcBorders>
              <w:top w:val="single" w:sz="4" w:space="0" w:color="auto"/>
              <w:left w:val="single" w:sz="4" w:space="0" w:color="auto"/>
              <w:bottom w:val="single" w:sz="4" w:space="0" w:color="auto"/>
              <w:right w:val="single" w:sz="4" w:space="0" w:color="auto"/>
            </w:tcBorders>
          </w:tcPr>
          <w:p w14:paraId="46F20427" w14:textId="77777777" w:rsidR="00F17312" w:rsidRDefault="00F17312" w:rsidP="00F17312">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F17312" w:rsidRDefault="00F17312" w:rsidP="00F17312">
            <w:pPr>
              <w:pStyle w:val="TAL"/>
              <w:keepNext w:val="0"/>
              <w:rPr>
                <w:rFonts w:cs="Arial"/>
                <w:szCs w:val="18"/>
                <w:lang w:eastAsia="zh-CN"/>
              </w:rPr>
            </w:pPr>
          </w:p>
          <w:p w14:paraId="1414AE36" w14:textId="77777777" w:rsidR="00F17312" w:rsidRDefault="00F17312" w:rsidP="00F17312">
            <w:pPr>
              <w:pStyle w:val="TAL"/>
              <w:keepNext w:val="0"/>
              <w:rPr>
                <w:rFonts w:cs="Arial"/>
                <w:szCs w:val="18"/>
                <w:lang w:eastAsia="zh-CN"/>
              </w:rPr>
            </w:pPr>
            <w:r>
              <w:rPr>
                <w:rFonts w:cs="Arial"/>
                <w:szCs w:val="18"/>
                <w:lang w:eastAsia="zh-CN"/>
              </w:rPr>
              <w:t>allowedValues: N/A</w:t>
            </w:r>
          </w:p>
          <w:p w14:paraId="58CC0AD1"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F17312" w:rsidRDefault="00F17312" w:rsidP="00F17312">
            <w:pPr>
              <w:pStyle w:val="TAL"/>
              <w:keepNext w:val="0"/>
              <w:rPr>
                <w:rFonts w:cs="Arial"/>
                <w:szCs w:val="18"/>
              </w:rPr>
            </w:pPr>
            <w:r>
              <w:rPr>
                <w:rFonts w:cs="Arial"/>
                <w:szCs w:val="18"/>
              </w:rPr>
              <w:t>type: String</w:t>
            </w:r>
          </w:p>
          <w:p w14:paraId="654726CC" w14:textId="77777777" w:rsidR="00F17312" w:rsidRDefault="00F17312" w:rsidP="00F17312">
            <w:pPr>
              <w:pStyle w:val="TAL"/>
              <w:keepNext w:val="0"/>
              <w:rPr>
                <w:rFonts w:cs="Arial"/>
                <w:szCs w:val="18"/>
              </w:rPr>
            </w:pPr>
            <w:r>
              <w:rPr>
                <w:rFonts w:cs="Arial"/>
                <w:szCs w:val="18"/>
              </w:rPr>
              <w:t>multiplicity: 1</w:t>
            </w:r>
          </w:p>
          <w:p w14:paraId="75A85D50" w14:textId="77777777" w:rsidR="00F17312" w:rsidRDefault="00F17312" w:rsidP="00F17312">
            <w:pPr>
              <w:pStyle w:val="TAL"/>
              <w:keepNext w:val="0"/>
              <w:rPr>
                <w:rFonts w:cs="Arial"/>
                <w:szCs w:val="18"/>
              </w:rPr>
            </w:pPr>
            <w:r>
              <w:rPr>
                <w:rFonts w:cs="Arial"/>
                <w:szCs w:val="18"/>
              </w:rPr>
              <w:t>isOrdered: F</w:t>
            </w:r>
          </w:p>
          <w:p w14:paraId="5710B3E8" w14:textId="77777777" w:rsidR="00F17312" w:rsidRDefault="00F17312" w:rsidP="00F17312">
            <w:pPr>
              <w:pStyle w:val="TAL"/>
              <w:keepNext w:val="0"/>
              <w:rPr>
                <w:rFonts w:cs="Arial"/>
                <w:szCs w:val="18"/>
              </w:rPr>
            </w:pPr>
            <w:r>
              <w:rPr>
                <w:rFonts w:cs="Arial"/>
                <w:szCs w:val="18"/>
              </w:rPr>
              <w:t>isUnique: N/A</w:t>
            </w:r>
          </w:p>
          <w:p w14:paraId="36D2B036" w14:textId="77777777" w:rsidR="00F17312" w:rsidRDefault="00F17312" w:rsidP="00F17312">
            <w:pPr>
              <w:pStyle w:val="TAL"/>
              <w:keepNext w:val="0"/>
              <w:rPr>
                <w:rFonts w:cs="Arial"/>
                <w:szCs w:val="18"/>
              </w:rPr>
            </w:pPr>
            <w:r>
              <w:rPr>
                <w:rFonts w:cs="Arial"/>
                <w:szCs w:val="18"/>
              </w:rPr>
              <w:t>defaultValue: None</w:t>
            </w:r>
          </w:p>
          <w:p w14:paraId="26C7E6CB" w14:textId="4BBED4CB" w:rsidR="00F17312" w:rsidRDefault="00F17312" w:rsidP="00F17312">
            <w:pPr>
              <w:pStyle w:val="TAL"/>
              <w:keepNext w:val="0"/>
            </w:pPr>
            <w:r>
              <w:rPr>
                <w:rFonts w:cs="Arial"/>
                <w:szCs w:val="18"/>
              </w:rPr>
              <w:t>isNullable: False</w:t>
            </w:r>
          </w:p>
        </w:tc>
      </w:tr>
      <w:tr w:rsidR="00F17312" w14:paraId="659EEF3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D244EF" w14:textId="1D4B6A8B" w:rsidR="00F17312" w:rsidRDefault="00F17312" w:rsidP="00F17312">
            <w:pPr>
              <w:pStyle w:val="TAL"/>
              <w:keepNext w:val="0"/>
              <w:rPr>
                <w:rFonts w:ascii="Courier New" w:hAnsi="Courier New" w:cs="Courier New"/>
                <w:szCs w:val="18"/>
              </w:rPr>
            </w:pPr>
            <w:r>
              <w:rPr>
                <w:rFonts w:ascii="Courier New" w:hAnsi="Courier New" w:cs="Courier New"/>
                <w:szCs w:val="18"/>
              </w:rPr>
              <w:t>nfType</w:t>
            </w:r>
          </w:p>
        </w:tc>
        <w:tc>
          <w:tcPr>
            <w:tcW w:w="5526" w:type="dxa"/>
            <w:tcBorders>
              <w:top w:val="single" w:sz="4" w:space="0" w:color="auto"/>
              <w:left w:val="single" w:sz="4" w:space="0" w:color="auto"/>
              <w:bottom w:val="single" w:sz="4" w:space="0" w:color="auto"/>
              <w:right w:val="single" w:sz="4" w:space="0" w:color="auto"/>
            </w:tcBorders>
          </w:tcPr>
          <w:p w14:paraId="7143295D" w14:textId="77777777" w:rsidR="00F17312" w:rsidRDefault="00F17312" w:rsidP="00F17312">
            <w:pPr>
              <w:pStyle w:val="TAL"/>
              <w:keepNext w:val="0"/>
              <w:rPr>
                <w:rFonts w:cs="Arial"/>
                <w:szCs w:val="18"/>
                <w:lang w:eastAsia="zh-CN"/>
              </w:rPr>
            </w:pPr>
            <w:r>
              <w:rPr>
                <w:rFonts w:cs="Arial"/>
                <w:szCs w:val="18"/>
                <w:lang w:eastAsia="zh-CN"/>
              </w:rPr>
              <w:t>This parameter defines type of Network Function</w:t>
            </w:r>
          </w:p>
          <w:p w14:paraId="3896D0F1" w14:textId="77777777" w:rsidR="00F17312" w:rsidRDefault="00F17312" w:rsidP="00F17312">
            <w:pPr>
              <w:pStyle w:val="TAL"/>
              <w:keepNext w:val="0"/>
              <w:rPr>
                <w:rFonts w:cs="Arial"/>
                <w:szCs w:val="18"/>
                <w:lang w:eastAsia="zh-CN"/>
              </w:rPr>
            </w:pPr>
          </w:p>
          <w:p w14:paraId="51AB4F01" w14:textId="0CDA86A5" w:rsidR="00F17312" w:rsidRDefault="00F17312" w:rsidP="00F17312">
            <w:pPr>
              <w:pStyle w:val="TAL"/>
              <w:keepNext w:val="0"/>
              <w:rPr>
                <w:rFonts w:cs="Arial"/>
                <w:szCs w:val="18"/>
                <w:lang w:eastAsia="zh-CN"/>
              </w:rPr>
            </w:pPr>
            <w:r>
              <w:rPr>
                <w:rFonts w:cs="Arial"/>
                <w:szCs w:val="18"/>
                <w:lang w:eastAsia="zh-CN"/>
              </w:rPr>
              <w:t>allowedValues: See TS 23.501[22]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F17312" w:rsidRDefault="00F17312" w:rsidP="00F17312">
            <w:pPr>
              <w:pStyle w:val="TAL"/>
              <w:keepNext w:val="0"/>
            </w:pPr>
            <w:r>
              <w:t>type:  ENUM</w:t>
            </w:r>
          </w:p>
          <w:p w14:paraId="6C398B7B" w14:textId="77777777" w:rsidR="00F17312" w:rsidRDefault="00F17312" w:rsidP="00F17312">
            <w:pPr>
              <w:pStyle w:val="TAL"/>
              <w:keepNext w:val="0"/>
              <w:rPr>
                <w:lang w:eastAsia="zh-CN"/>
              </w:rPr>
            </w:pPr>
            <w:r>
              <w:t xml:space="preserve">multiplicity: </w:t>
            </w:r>
            <w:r>
              <w:rPr>
                <w:lang w:eastAsia="zh-CN"/>
              </w:rPr>
              <w:t>1..*</w:t>
            </w:r>
          </w:p>
          <w:p w14:paraId="76A8DE86" w14:textId="77777777" w:rsidR="00F17312" w:rsidRDefault="00F17312" w:rsidP="00F17312">
            <w:pPr>
              <w:pStyle w:val="TAL"/>
              <w:keepNext w:val="0"/>
            </w:pPr>
            <w:r>
              <w:t>isOrdered: N/A</w:t>
            </w:r>
          </w:p>
          <w:p w14:paraId="476DA9CC" w14:textId="77777777" w:rsidR="00F17312" w:rsidRDefault="00F17312" w:rsidP="00F17312">
            <w:pPr>
              <w:pStyle w:val="TAL"/>
              <w:keepNext w:val="0"/>
            </w:pPr>
            <w:r>
              <w:t>isUnique: N/A</w:t>
            </w:r>
          </w:p>
          <w:p w14:paraId="5517DF55" w14:textId="77777777" w:rsidR="00F17312" w:rsidRDefault="00F17312" w:rsidP="00F17312">
            <w:pPr>
              <w:pStyle w:val="TAL"/>
              <w:keepNext w:val="0"/>
            </w:pPr>
            <w:r>
              <w:t>defaultValue: None</w:t>
            </w:r>
          </w:p>
          <w:p w14:paraId="3402AC76" w14:textId="0FDFB31F" w:rsidR="00F17312" w:rsidRDefault="00F17312" w:rsidP="00F17312">
            <w:pPr>
              <w:pStyle w:val="TAL"/>
              <w:keepNext w:val="0"/>
              <w:rPr>
                <w:rFonts w:cs="Arial"/>
                <w:szCs w:val="18"/>
              </w:rPr>
            </w:pPr>
            <w:r>
              <w:t>isNullable: False</w:t>
            </w:r>
          </w:p>
        </w:tc>
      </w:tr>
      <w:tr w:rsidR="00F17312" w14:paraId="61798E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B70802" w14:textId="0F59FE9C" w:rsidR="00F17312" w:rsidRDefault="00F17312" w:rsidP="00F17312">
            <w:pPr>
              <w:pStyle w:val="TAL"/>
              <w:keepNext w:val="0"/>
              <w:rPr>
                <w:rFonts w:ascii="Courier New" w:hAnsi="Courier New" w:cs="Courier New"/>
                <w:szCs w:val="18"/>
              </w:rPr>
            </w:pPr>
            <w:r>
              <w:rPr>
                <w:rFonts w:ascii="Courier New" w:hAnsi="Courier New" w:cs="Courier New"/>
                <w:szCs w:val="18"/>
              </w:rPr>
              <w:t>fqdn</w:t>
            </w:r>
          </w:p>
        </w:tc>
        <w:tc>
          <w:tcPr>
            <w:tcW w:w="5526" w:type="dxa"/>
            <w:tcBorders>
              <w:top w:val="single" w:sz="4" w:space="0" w:color="auto"/>
              <w:left w:val="single" w:sz="4" w:space="0" w:color="auto"/>
              <w:bottom w:val="single" w:sz="4" w:space="0" w:color="auto"/>
              <w:right w:val="single" w:sz="4" w:space="0" w:color="auto"/>
            </w:tcBorders>
          </w:tcPr>
          <w:p w14:paraId="0A8968B0" w14:textId="77777777" w:rsidR="00F17312" w:rsidRDefault="00F17312" w:rsidP="00F17312">
            <w:pPr>
              <w:pStyle w:val="TAL"/>
              <w:keepNext w:val="0"/>
              <w:rPr>
                <w:lang w:eastAsia="zh-CN"/>
              </w:rPr>
            </w:pPr>
            <w:r>
              <w:rPr>
                <w:lang w:eastAsia="zh-CN"/>
              </w:rPr>
              <w:t>This parameter defines FQDN of the Network Function (See TS 23.003 [5])</w:t>
            </w:r>
          </w:p>
          <w:p w14:paraId="5481DC63" w14:textId="77777777" w:rsidR="00F17312" w:rsidRDefault="00F17312" w:rsidP="00F17312">
            <w:pPr>
              <w:pStyle w:val="TAL"/>
              <w:keepNext w:val="0"/>
              <w:rPr>
                <w:lang w:eastAsia="zh-CN"/>
              </w:rPr>
            </w:pPr>
          </w:p>
          <w:p w14:paraId="14F0A180" w14:textId="77777777" w:rsidR="00F17312" w:rsidRDefault="00F17312" w:rsidP="00F17312">
            <w:pPr>
              <w:pStyle w:val="TAL"/>
              <w:keepNext w:val="0"/>
              <w:rPr>
                <w:lang w:eastAsia="zh-CN"/>
              </w:rPr>
            </w:pPr>
            <w:r>
              <w:rPr>
                <w:lang w:eastAsia="zh-CN"/>
              </w:rPr>
              <w:t>allowedValues: N/A</w:t>
            </w:r>
          </w:p>
          <w:p w14:paraId="56BAFDA1" w14:textId="77777777" w:rsidR="00F17312" w:rsidRDefault="00F17312" w:rsidP="00F17312">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F17312" w:rsidRDefault="00F17312" w:rsidP="00F17312">
            <w:pPr>
              <w:pStyle w:val="TAL"/>
              <w:keepNext w:val="0"/>
            </w:pPr>
            <w:r>
              <w:t>type: String</w:t>
            </w:r>
          </w:p>
          <w:p w14:paraId="6B5F674E" w14:textId="77777777" w:rsidR="00F17312" w:rsidRDefault="00F17312" w:rsidP="00F17312">
            <w:pPr>
              <w:pStyle w:val="TAL"/>
              <w:keepNext w:val="0"/>
            </w:pPr>
            <w:r>
              <w:t>multiplicity: 1</w:t>
            </w:r>
          </w:p>
          <w:p w14:paraId="460B061C" w14:textId="77777777" w:rsidR="00F17312" w:rsidRDefault="00F17312" w:rsidP="00F17312">
            <w:pPr>
              <w:pStyle w:val="TAL"/>
              <w:keepNext w:val="0"/>
            </w:pPr>
            <w:r>
              <w:t>isOrdered: F</w:t>
            </w:r>
          </w:p>
          <w:p w14:paraId="2FF633DE" w14:textId="77777777" w:rsidR="00F17312" w:rsidRDefault="00F17312" w:rsidP="00F17312">
            <w:pPr>
              <w:pStyle w:val="TAL"/>
              <w:keepNext w:val="0"/>
            </w:pPr>
            <w:r>
              <w:t>isUnique: N/A</w:t>
            </w:r>
          </w:p>
          <w:p w14:paraId="1330A15F" w14:textId="77777777" w:rsidR="00F17312" w:rsidRDefault="00F17312" w:rsidP="00F17312">
            <w:pPr>
              <w:pStyle w:val="TAL"/>
              <w:keepNext w:val="0"/>
            </w:pPr>
            <w:r>
              <w:t>defaultValue: None</w:t>
            </w:r>
          </w:p>
          <w:p w14:paraId="5EA0FF93" w14:textId="4BAB6532" w:rsidR="00F17312" w:rsidRDefault="00F17312" w:rsidP="00F17312">
            <w:pPr>
              <w:pStyle w:val="TAL"/>
              <w:keepNext w:val="0"/>
            </w:pPr>
            <w:r>
              <w:t>isNullable: False</w:t>
            </w:r>
          </w:p>
        </w:tc>
      </w:tr>
      <w:tr w:rsidR="00F17312" w14:paraId="7AC3F12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EA95E1" w14:textId="4A076C90" w:rsidR="00F17312" w:rsidRDefault="00F17312" w:rsidP="00F17312">
            <w:pPr>
              <w:pStyle w:val="TAL"/>
              <w:keepNext w:val="0"/>
              <w:rPr>
                <w:rFonts w:ascii="Courier New" w:hAnsi="Courier New" w:cs="Courier New"/>
                <w:szCs w:val="18"/>
              </w:rPr>
            </w:pPr>
            <w:r>
              <w:rPr>
                <w:rFonts w:ascii="Courier New" w:hAnsi="Courier New" w:cs="Courier New"/>
                <w:szCs w:val="18"/>
              </w:rPr>
              <w:t>ipAddress</w:t>
            </w:r>
          </w:p>
        </w:tc>
        <w:tc>
          <w:tcPr>
            <w:tcW w:w="5526" w:type="dxa"/>
            <w:tcBorders>
              <w:top w:val="single" w:sz="4" w:space="0" w:color="auto"/>
              <w:left w:val="single" w:sz="4" w:space="0" w:color="auto"/>
              <w:bottom w:val="single" w:sz="4" w:space="0" w:color="auto"/>
              <w:right w:val="single" w:sz="4" w:space="0" w:color="auto"/>
            </w:tcBorders>
          </w:tcPr>
          <w:p w14:paraId="19DCB2D9" w14:textId="77777777" w:rsidR="00F17312" w:rsidRDefault="00F17312" w:rsidP="00F17312">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F17312" w:rsidRDefault="00F17312" w:rsidP="00F17312">
            <w:pPr>
              <w:pStyle w:val="TAL"/>
              <w:keepNext w:val="0"/>
              <w:rPr>
                <w:lang w:eastAsia="zh-CN"/>
              </w:rPr>
            </w:pPr>
          </w:p>
          <w:p w14:paraId="3BB5EBD0" w14:textId="77777777" w:rsidR="00F17312" w:rsidRDefault="00F17312" w:rsidP="00F17312">
            <w:pPr>
              <w:pStyle w:val="TAL"/>
              <w:keepNext w:val="0"/>
              <w:rPr>
                <w:lang w:eastAsia="zh-CN"/>
              </w:rPr>
            </w:pPr>
            <w:r>
              <w:rPr>
                <w:lang w:eastAsia="zh-CN"/>
              </w:rPr>
              <w:t>allowedValues: N/A</w:t>
            </w:r>
          </w:p>
          <w:p w14:paraId="368478F5"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F17312" w:rsidRDefault="00F17312" w:rsidP="00F17312">
            <w:pPr>
              <w:pStyle w:val="TAL"/>
              <w:keepNext w:val="0"/>
            </w:pPr>
            <w:r>
              <w:t>type: String</w:t>
            </w:r>
          </w:p>
          <w:p w14:paraId="07328058" w14:textId="77777777" w:rsidR="00F17312" w:rsidRDefault="00F17312" w:rsidP="00F17312">
            <w:pPr>
              <w:pStyle w:val="TAL"/>
              <w:keepNext w:val="0"/>
            </w:pPr>
            <w:r>
              <w:t>multiplicity: 1</w:t>
            </w:r>
          </w:p>
          <w:p w14:paraId="37727042" w14:textId="77777777" w:rsidR="00F17312" w:rsidRDefault="00F17312" w:rsidP="00F17312">
            <w:pPr>
              <w:pStyle w:val="TAL"/>
              <w:keepNext w:val="0"/>
            </w:pPr>
            <w:r>
              <w:t>isOrdered: F</w:t>
            </w:r>
          </w:p>
          <w:p w14:paraId="3C4967F9" w14:textId="77777777" w:rsidR="00F17312" w:rsidRDefault="00F17312" w:rsidP="00F17312">
            <w:pPr>
              <w:pStyle w:val="TAL"/>
              <w:keepNext w:val="0"/>
            </w:pPr>
            <w:r>
              <w:t>isUnique: N/A</w:t>
            </w:r>
          </w:p>
          <w:p w14:paraId="672686AF" w14:textId="77777777" w:rsidR="00F17312" w:rsidRDefault="00F17312" w:rsidP="00F17312">
            <w:pPr>
              <w:pStyle w:val="TAL"/>
              <w:keepNext w:val="0"/>
            </w:pPr>
            <w:r>
              <w:t>defaultValue: None</w:t>
            </w:r>
          </w:p>
          <w:p w14:paraId="13212CE4" w14:textId="4C09CF80" w:rsidR="00F17312" w:rsidRDefault="00F17312" w:rsidP="00F17312">
            <w:pPr>
              <w:pStyle w:val="TAL"/>
              <w:keepNext w:val="0"/>
            </w:pPr>
            <w:r>
              <w:t>isNullable: False</w:t>
            </w:r>
          </w:p>
        </w:tc>
      </w:tr>
      <w:tr w:rsidR="00F17312" w14:paraId="67EFBE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7B059B" w14:textId="737479F3" w:rsidR="00F17312" w:rsidRDefault="00F17312" w:rsidP="00F17312">
            <w:pPr>
              <w:pStyle w:val="TAL"/>
              <w:keepNext w:val="0"/>
              <w:rPr>
                <w:rFonts w:ascii="Courier New" w:hAnsi="Courier New" w:cs="Courier New"/>
                <w:szCs w:val="18"/>
              </w:rPr>
            </w:pPr>
            <w:r>
              <w:rPr>
                <w:rFonts w:ascii="Courier New" w:hAnsi="Courier New" w:cs="Courier New"/>
                <w:szCs w:val="18"/>
              </w:rPr>
              <w:t>authzInfo</w:t>
            </w:r>
          </w:p>
        </w:tc>
        <w:tc>
          <w:tcPr>
            <w:tcW w:w="5526" w:type="dxa"/>
            <w:tcBorders>
              <w:top w:val="single" w:sz="4" w:space="0" w:color="auto"/>
              <w:left w:val="single" w:sz="4" w:space="0" w:color="auto"/>
              <w:bottom w:val="single" w:sz="4" w:space="0" w:color="auto"/>
              <w:right w:val="single" w:sz="4" w:space="0" w:color="auto"/>
            </w:tcBorders>
          </w:tcPr>
          <w:p w14:paraId="567748B3" w14:textId="77777777" w:rsidR="00F17312" w:rsidRDefault="00F17312" w:rsidP="00F17312">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23.501[22]). </w:t>
            </w:r>
          </w:p>
          <w:p w14:paraId="7792FE8C" w14:textId="392CEABF"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F17312" w:rsidRDefault="00F17312" w:rsidP="00F17312">
            <w:pPr>
              <w:pStyle w:val="TAL"/>
              <w:keepNext w:val="0"/>
            </w:pPr>
            <w:r>
              <w:t>type: String</w:t>
            </w:r>
          </w:p>
          <w:p w14:paraId="43225D41" w14:textId="77777777" w:rsidR="00F17312" w:rsidRDefault="00F17312" w:rsidP="00F17312">
            <w:pPr>
              <w:pStyle w:val="TAL"/>
              <w:keepNext w:val="0"/>
            </w:pPr>
            <w:r>
              <w:t>multiplicity: 1</w:t>
            </w:r>
          </w:p>
          <w:p w14:paraId="18604F26" w14:textId="77777777" w:rsidR="00F17312" w:rsidRDefault="00F17312" w:rsidP="00F17312">
            <w:pPr>
              <w:pStyle w:val="TAL"/>
              <w:keepNext w:val="0"/>
            </w:pPr>
            <w:r>
              <w:t>isOrdered: F</w:t>
            </w:r>
          </w:p>
          <w:p w14:paraId="41C911B0" w14:textId="77777777" w:rsidR="00F17312" w:rsidRDefault="00F17312" w:rsidP="00F17312">
            <w:pPr>
              <w:pStyle w:val="TAL"/>
              <w:keepNext w:val="0"/>
            </w:pPr>
            <w:r>
              <w:t>isUnique: N/A</w:t>
            </w:r>
          </w:p>
          <w:p w14:paraId="59B85F35" w14:textId="77777777" w:rsidR="00F17312" w:rsidRDefault="00F17312" w:rsidP="00F17312">
            <w:pPr>
              <w:pStyle w:val="TAL"/>
              <w:keepNext w:val="0"/>
            </w:pPr>
            <w:r>
              <w:t>defaultValue: None</w:t>
            </w:r>
          </w:p>
          <w:p w14:paraId="5D3C28A2" w14:textId="11295F08" w:rsidR="00F17312" w:rsidRDefault="00F17312" w:rsidP="00F17312">
            <w:pPr>
              <w:pStyle w:val="TAL"/>
              <w:keepNext w:val="0"/>
            </w:pPr>
            <w:r>
              <w:t>isNullable: True</w:t>
            </w:r>
          </w:p>
        </w:tc>
      </w:tr>
      <w:tr w:rsidR="00F17312" w14:paraId="2FE47D5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79B98F" w14:textId="6BAA42BB" w:rsidR="00F17312" w:rsidRDefault="00F17312" w:rsidP="00F17312">
            <w:pPr>
              <w:pStyle w:val="TAL"/>
              <w:keepNext w:val="0"/>
              <w:rPr>
                <w:rFonts w:ascii="Courier New" w:hAnsi="Courier New" w:cs="Courier New"/>
                <w:szCs w:val="18"/>
              </w:rPr>
            </w:pPr>
            <w:r>
              <w:rPr>
                <w:rFonts w:ascii="Courier New" w:hAnsi="Courier New" w:cs="Courier New"/>
              </w:rPr>
              <w:t>locality</w:t>
            </w:r>
          </w:p>
        </w:tc>
        <w:tc>
          <w:tcPr>
            <w:tcW w:w="5526" w:type="dxa"/>
            <w:tcBorders>
              <w:top w:val="single" w:sz="4" w:space="0" w:color="auto"/>
              <w:left w:val="single" w:sz="4" w:space="0" w:color="auto"/>
              <w:bottom w:val="single" w:sz="4" w:space="0" w:color="auto"/>
              <w:right w:val="single" w:sz="4" w:space="0" w:color="auto"/>
            </w:tcBorders>
          </w:tcPr>
          <w:p w14:paraId="7DCEF9FD" w14:textId="77777777" w:rsidR="00F17312" w:rsidRDefault="00F17312" w:rsidP="00F17312">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F17312" w:rsidRDefault="00F17312" w:rsidP="00F17312">
            <w:pPr>
              <w:pStyle w:val="TAL"/>
              <w:keepNext w:val="0"/>
              <w:rPr>
                <w:lang w:eastAsia="zh-CN"/>
              </w:rPr>
            </w:pPr>
          </w:p>
          <w:p w14:paraId="1AD05BF9" w14:textId="67077443"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F17312" w:rsidRDefault="00F17312" w:rsidP="00F17312">
            <w:pPr>
              <w:pStyle w:val="TAL"/>
              <w:keepNext w:val="0"/>
            </w:pPr>
            <w:r>
              <w:t>type: String</w:t>
            </w:r>
          </w:p>
          <w:p w14:paraId="4F4F3E1B" w14:textId="77777777" w:rsidR="00F17312" w:rsidRDefault="00F17312" w:rsidP="00F17312">
            <w:pPr>
              <w:pStyle w:val="TAL"/>
              <w:keepNext w:val="0"/>
            </w:pPr>
            <w:r>
              <w:t>multiplicity: 1</w:t>
            </w:r>
          </w:p>
          <w:p w14:paraId="2E0E82A7" w14:textId="77777777" w:rsidR="00F17312" w:rsidRDefault="00F17312" w:rsidP="00F17312">
            <w:pPr>
              <w:pStyle w:val="TAL"/>
              <w:keepNext w:val="0"/>
            </w:pPr>
            <w:r>
              <w:t>isOrdered: F</w:t>
            </w:r>
          </w:p>
          <w:p w14:paraId="7DB70945" w14:textId="77777777" w:rsidR="00F17312" w:rsidRDefault="00F17312" w:rsidP="00F17312">
            <w:pPr>
              <w:pStyle w:val="TAL"/>
              <w:keepNext w:val="0"/>
            </w:pPr>
            <w:r>
              <w:t>isUnique: N/A</w:t>
            </w:r>
          </w:p>
          <w:p w14:paraId="71EB9CA4" w14:textId="77777777" w:rsidR="00F17312" w:rsidRDefault="00F17312" w:rsidP="00F17312">
            <w:pPr>
              <w:pStyle w:val="TAL"/>
              <w:keepNext w:val="0"/>
            </w:pPr>
            <w:r>
              <w:t>defaultValue: None</w:t>
            </w:r>
          </w:p>
          <w:p w14:paraId="46651BB3" w14:textId="76E53417" w:rsidR="00F17312" w:rsidRDefault="00F17312" w:rsidP="00F17312">
            <w:pPr>
              <w:pStyle w:val="TAL"/>
              <w:keepNext w:val="0"/>
            </w:pPr>
            <w:r>
              <w:t>isNullable: True</w:t>
            </w:r>
          </w:p>
        </w:tc>
      </w:tr>
      <w:tr w:rsidR="00F17312" w14:paraId="4B5AC3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B65582" w14:textId="741905D2" w:rsidR="00F17312" w:rsidRDefault="00F17312" w:rsidP="00F17312">
            <w:pPr>
              <w:pStyle w:val="TAL"/>
              <w:keepNext w:val="0"/>
              <w:rPr>
                <w:rFonts w:ascii="Courier New" w:hAnsi="Courier New" w:cs="Courier New"/>
              </w:rPr>
            </w:pPr>
            <w:r>
              <w:rPr>
                <w:rFonts w:ascii="Courier New" w:hAnsi="Courier New" w:cs="Courier New"/>
              </w:rPr>
              <w:t>capacity</w:t>
            </w:r>
          </w:p>
        </w:tc>
        <w:tc>
          <w:tcPr>
            <w:tcW w:w="5526" w:type="dxa"/>
            <w:tcBorders>
              <w:top w:val="single" w:sz="4" w:space="0" w:color="auto"/>
              <w:left w:val="single" w:sz="4" w:space="0" w:color="auto"/>
              <w:bottom w:val="single" w:sz="4" w:space="0" w:color="auto"/>
              <w:right w:val="single" w:sz="4" w:space="0" w:color="auto"/>
            </w:tcBorders>
          </w:tcPr>
          <w:p w14:paraId="7F0131E3" w14:textId="77777777" w:rsidR="00F17312" w:rsidRDefault="00F17312" w:rsidP="00F17312">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F17312" w:rsidRDefault="00F17312" w:rsidP="00F17312">
            <w:pPr>
              <w:pStyle w:val="TAL"/>
              <w:keepNext w:val="0"/>
            </w:pPr>
            <w:r>
              <w:t>type: Integer</w:t>
            </w:r>
          </w:p>
          <w:p w14:paraId="3E944B23" w14:textId="77777777" w:rsidR="00F17312" w:rsidRDefault="00F17312" w:rsidP="00F17312">
            <w:pPr>
              <w:pStyle w:val="TAL"/>
              <w:keepNext w:val="0"/>
              <w:rPr>
                <w:lang w:eastAsia="zh-CN"/>
              </w:rPr>
            </w:pPr>
            <w:r>
              <w:t xml:space="preserve">multiplicity: </w:t>
            </w:r>
            <w:r>
              <w:rPr>
                <w:lang w:eastAsia="zh-CN"/>
              </w:rPr>
              <w:t>1</w:t>
            </w:r>
          </w:p>
          <w:p w14:paraId="5A134917" w14:textId="77777777" w:rsidR="00F17312" w:rsidRDefault="00F17312" w:rsidP="00F17312">
            <w:pPr>
              <w:pStyle w:val="TAL"/>
              <w:keepNext w:val="0"/>
            </w:pPr>
            <w:r>
              <w:t>isOrdered: N/A</w:t>
            </w:r>
          </w:p>
          <w:p w14:paraId="30E7ED38" w14:textId="77777777" w:rsidR="00F17312" w:rsidRDefault="00F17312" w:rsidP="00F17312">
            <w:pPr>
              <w:pStyle w:val="TAL"/>
              <w:keepNext w:val="0"/>
            </w:pPr>
            <w:r>
              <w:t>isUnique: N/A</w:t>
            </w:r>
          </w:p>
          <w:p w14:paraId="4C844C78" w14:textId="77777777" w:rsidR="00F17312" w:rsidRDefault="00F17312" w:rsidP="00F17312">
            <w:pPr>
              <w:pStyle w:val="TAL"/>
              <w:keepNext w:val="0"/>
            </w:pPr>
            <w:r>
              <w:t>defaultValue: None</w:t>
            </w:r>
          </w:p>
          <w:p w14:paraId="0A766A3E" w14:textId="77777777" w:rsidR="00F17312" w:rsidRDefault="00F17312" w:rsidP="00F17312">
            <w:pPr>
              <w:pStyle w:val="TAL"/>
              <w:keepNext w:val="0"/>
            </w:pPr>
            <w:r>
              <w:t>allowedValues: N/A</w:t>
            </w:r>
          </w:p>
          <w:p w14:paraId="5D52C4F5" w14:textId="7BD68D68" w:rsidR="00F17312" w:rsidRDefault="00F17312" w:rsidP="00F17312">
            <w:pPr>
              <w:pStyle w:val="TAL"/>
              <w:keepNext w:val="0"/>
            </w:pPr>
            <w:r>
              <w:t>isNullable: False</w:t>
            </w:r>
          </w:p>
        </w:tc>
      </w:tr>
      <w:tr w:rsidR="00F17312" w14:paraId="7F05B0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B2AF83" w14:textId="1860F54D" w:rsidR="00F17312" w:rsidRDefault="00F17312" w:rsidP="00F17312">
            <w:pPr>
              <w:pStyle w:val="TAL"/>
              <w:keepNext w:val="0"/>
              <w:rPr>
                <w:rFonts w:ascii="Courier New" w:hAnsi="Courier New" w:cs="Courier New"/>
              </w:rPr>
            </w:pPr>
            <w:r>
              <w:rPr>
                <w:rFonts w:ascii="Courier New" w:hAnsi="Courier New" w:cs="Courier New"/>
              </w:rPr>
              <w:t>nFInfo</w:t>
            </w:r>
          </w:p>
        </w:tc>
        <w:tc>
          <w:tcPr>
            <w:tcW w:w="5526" w:type="dxa"/>
            <w:tcBorders>
              <w:top w:val="single" w:sz="4" w:space="0" w:color="auto"/>
              <w:left w:val="single" w:sz="4" w:space="0" w:color="auto"/>
              <w:bottom w:val="single" w:sz="4" w:space="0" w:color="auto"/>
              <w:right w:val="single" w:sz="4" w:space="0" w:color="auto"/>
            </w:tcBorders>
          </w:tcPr>
          <w:p w14:paraId="5AAF3ADA" w14:textId="77777777" w:rsidR="00F17312" w:rsidRDefault="00F17312" w:rsidP="00F17312">
            <w:pPr>
              <w:pStyle w:val="TAL"/>
              <w:keepNext w:val="0"/>
              <w:rPr>
                <w:lang w:eastAsia="zh-CN"/>
              </w:rPr>
            </w:pPr>
            <w:r>
              <w:rPr>
                <w:lang w:eastAsia="zh-CN"/>
              </w:rPr>
              <w:t>This parameter includes NF specific data in Managed NF profile</w:t>
            </w:r>
          </w:p>
          <w:p w14:paraId="0F7199A9" w14:textId="77777777" w:rsidR="00F17312" w:rsidRDefault="00F17312" w:rsidP="00F17312">
            <w:pPr>
              <w:pStyle w:val="TAL"/>
              <w:keepNext w:val="0"/>
              <w:rPr>
                <w:lang w:eastAsia="zh-CN"/>
              </w:rPr>
            </w:pPr>
          </w:p>
          <w:p w14:paraId="1420A16B" w14:textId="77777777" w:rsidR="00F17312" w:rsidRDefault="00F17312" w:rsidP="00F17312">
            <w:pPr>
              <w:pStyle w:val="TAL"/>
              <w:keepNext w:val="0"/>
              <w:rPr>
                <w:lang w:eastAsia="zh-CN"/>
              </w:rPr>
            </w:pPr>
          </w:p>
          <w:p w14:paraId="1A03F75B" w14:textId="42DD421D"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D3E2DE0" w14:textId="77777777" w:rsidR="00F17312" w:rsidRDefault="00F17312" w:rsidP="00F17312">
            <w:pPr>
              <w:pStyle w:val="TAL"/>
              <w:keepNext w:val="0"/>
            </w:pPr>
            <w:r>
              <w:t>type: NFInfo</w:t>
            </w:r>
          </w:p>
          <w:p w14:paraId="1572ADF7" w14:textId="77777777" w:rsidR="00F17312" w:rsidRDefault="00F17312" w:rsidP="00F17312">
            <w:pPr>
              <w:pStyle w:val="TAL"/>
              <w:keepNext w:val="0"/>
              <w:rPr>
                <w:lang w:eastAsia="zh-CN"/>
              </w:rPr>
            </w:pPr>
            <w:r>
              <w:t xml:space="preserve">multiplicity: </w:t>
            </w:r>
            <w:r>
              <w:rPr>
                <w:lang w:eastAsia="zh-CN"/>
              </w:rPr>
              <w:t>1</w:t>
            </w:r>
          </w:p>
          <w:p w14:paraId="6B888A0F" w14:textId="77777777" w:rsidR="00F17312" w:rsidRDefault="00F17312" w:rsidP="00F17312">
            <w:pPr>
              <w:pStyle w:val="TAL"/>
              <w:keepNext w:val="0"/>
            </w:pPr>
            <w:r>
              <w:t>isOrdered: N/A</w:t>
            </w:r>
          </w:p>
          <w:p w14:paraId="70255D87" w14:textId="77777777" w:rsidR="00F17312" w:rsidRDefault="00F17312" w:rsidP="00F17312">
            <w:pPr>
              <w:pStyle w:val="TAL"/>
              <w:keepNext w:val="0"/>
            </w:pPr>
            <w:r>
              <w:t>isUnique: N/A</w:t>
            </w:r>
          </w:p>
          <w:p w14:paraId="6481FC73" w14:textId="77777777" w:rsidR="00F17312" w:rsidRDefault="00F17312" w:rsidP="00F17312">
            <w:pPr>
              <w:pStyle w:val="TAL"/>
              <w:keepNext w:val="0"/>
            </w:pPr>
            <w:r>
              <w:t>defaultValue: None</w:t>
            </w:r>
          </w:p>
          <w:p w14:paraId="69BEC415" w14:textId="77777777" w:rsidR="00F17312" w:rsidRDefault="00F17312" w:rsidP="00F17312">
            <w:pPr>
              <w:pStyle w:val="TAL"/>
              <w:keepNext w:val="0"/>
            </w:pPr>
            <w:r>
              <w:t>allowedValues: N/A</w:t>
            </w:r>
          </w:p>
          <w:p w14:paraId="25350B78" w14:textId="56754094" w:rsidR="00F17312" w:rsidRDefault="00F17312" w:rsidP="00F17312">
            <w:pPr>
              <w:pStyle w:val="TAL"/>
              <w:keepNext w:val="0"/>
            </w:pPr>
            <w:r>
              <w:t>isNullable: False</w:t>
            </w:r>
          </w:p>
        </w:tc>
      </w:tr>
      <w:tr w:rsidR="00F17312" w14:paraId="6026A3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ABD53D" w14:textId="45667983" w:rsidR="00F17312" w:rsidRDefault="00F17312" w:rsidP="00F17312">
            <w:pPr>
              <w:pStyle w:val="TAL"/>
              <w:keepNext w:val="0"/>
              <w:rPr>
                <w:rFonts w:ascii="Courier New" w:hAnsi="Courier New" w:cs="Courier New"/>
              </w:rPr>
            </w:pPr>
            <w:r>
              <w:rPr>
                <w:rFonts w:ascii="Courier New" w:hAnsi="Courier New" w:cs="Courier New"/>
              </w:rPr>
              <w:t>hostAddr</w:t>
            </w:r>
          </w:p>
        </w:tc>
        <w:tc>
          <w:tcPr>
            <w:tcW w:w="5526" w:type="dxa"/>
            <w:tcBorders>
              <w:top w:val="single" w:sz="4" w:space="0" w:color="auto"/>
              <w:left w:val="single" w:sz="4" w:space="0" w:color="auto"/>
              <w:bottom w:val="single" w:sz="4" w:space="0" w:color="auto"/>
              <w:right w:val="single" w:sz="4" w:space="0" w:color="auto"/>
            </w:tcBorders>
          </w:tcPr>
          <w:p w14:paraId="07507D78" w14:textId="77777777" w:rsidR="00F17312" w:rsidRDefault="00F17312" w:rsidP="00F17312">
            <w:pPr>
              <w:pStyle w:val="TAL"/>
              <w:keepNext w:val="0"/>
              <w:rPr>
                <w:lang w:eastAsia="zh-CN"/>
              </w:rPr>
            </w:pPr>
            <w:r>
              <w:rPr>
                <w:lang w:eastAsia="zh-CN"/>
              </w:rPr>
              <w:t>This parameter defines host address of a NF</w:t>
            </w:r>
          </w:p>
          <w:p w14:paraId="35EA2722" w14:textId="77777777" w:rsidR="00F17312" w:rsidRDefault="00F17312" w:rsidP="00F17312">
            <w:pPr>
              <w:pStyle w:val="TAL"/>
              <w:keepNext w:val="0"/>
              <w:rPr>
                <w:lang w:eastAsia="zh-CN"/>
              </w:rPr>
            </w:pPr>
          </w:p>
          <w:p w14:paraId="72EC0237" w14:textId="77777777" w:rsidR="00F17312" w:rsidRDefault="00F17312" w:rsidP="00F17312">
            <w:pPr>
              <w:pStyle w:val="TAL"/>
              <w:keepNext w:val="0"/>
              <w:rPr>
                <w:lang w:eastAsia="zh-CN"/>
              </w:rPr>
            </w:pPr>
          </w:p>
          <w:p w14:paraId="6B2077B9" w14:textId="631DE107"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F17312" w:rsidRDefault="00F17312" w:rsidP="00F17312">
            <w:pPr>
              <w:pStyle w:val="TAL"/>
              <w:keepNext w:val="0"/>
            </w:pPr>
            <w:r>
              <w:t>type: HostAddr</w:t>
            </w:r>
          </w:p>
          <w:p w14:paraId="43B00C4D" w14:textId="77777777" w:rsidR="00F17312" w:rsidRDefault="00F17312" w:rsidP="00F17312">
            <w:pPr>
              <w:pStyle w:val="TAL"/>
              <w:keepNext w:val="0"/>
              <w:rPr>
                <w:lang w:eastAsia="zh-CN"/>
              </w:rPr>
            </w:pPr>
            <w:r>
              <w:t xml:space="preserve">multiplicity: </w:t>
            </w:r>
            <w:r>
              <w:rPr>
                <w:lang w:eastAsia="zh-CN"/>
              </w:rPr>
              <w:t>1</w:t>
            </w:r>
          </w:p>
          <w:p w14:paraId="53D4D1A5" w14:textId="77777777" w:rsidR="00F17312" w:rsidRDefault="00F17312" w:rsidP="00F17312">
            <w:pPr>
              <w:pStyle w:val="TAL"/>
              <w:keepNext w:val="0"/>
            </w:pPr>
            <w:r>
              <w:t>isOrdered: N/A</w:t>
            </w:r>
          </w:p>
          <w:p w14:paraId="267B8175" w14:textId="77777777" w:rsidR="00F17312" w:rsidRDefault="00F17312" w:rsidP="00F17312">
            <w:pPr>
              <w:pStyle w:val="TAL"/>
              <w:keepNext w:val="0"/>
            </w:pPr>
            <w:r>
              <w:t>isUnique: N/A</w:t>
            </w:r>
          </w:p>
          <w:p w14:paraId="6B222929" w14:textId="77777777" w:rsidR="00F17312" w:rsidRDefault="00F17312" w:rsidP="00F17312">
            <w:pPr>
              <w:pStyle w:val="TAL"/>
              <w:keepNext w:val="0"/>
            </w:pPr>
            <w:r>
              <w:t>defaultValue: None</w:t>
            </w:r>
          </w:p>
          <w:p w14:paraId="18920AEC" w14:textId="77777777" w:rsidR="00F17312" w:rsidRDefault="00F17312" w:rsidP="00F17312">
            <w:pPr>
              <w:pStyle w:val="TAL"/>
              <w:keepNext w:val="0"/>
            </w:pPr>
            <w:r>
              <w:t>allowedValues: N/A</w:t>
            </w:r>
          </w:p>
          <w:p w14:paraId="579DE9FE" w14:textId="35B9D17B" w:rsidR="00F17312" w:rsidRDefault="00F17312" w:rsidP="00F17312">
            <w:pPr>
              <w:pStyle w:val="TAL"/>
              <w:keepNext w:val="0"/>
            </w:pPr>
            <w:r>
              <w:t>isNullable: False</w:t>
            </w:r>
          </w:p>
        </w:tc>
      </w:tr>
      <w:tr w:rsidR="00F17312" w14:paraId="46366FC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B9E38DC" w14:textId="316AAFB6" w:rsidR="00F17312" w:rsidRDefault="00F17312" w:rsidP="00F17312">
            <w:pPr>
              <w:pStyle w:val="TAL"/>
              <w:keepNext w:val="0"/>
              <w:rPr>
                <w:rFonts w:ascii="Courier New" w:hAnsi="Courier New" w:cs="Courier New"/>
              </w:rPr>
            </w:pPr>
            <w:r>
              <w:rPr>
                <w:rFonts w:ascii="Courier New" w:hAnsi="Courier New" w:cs="Courier New"/>
                <w:lang w:eastAsia="zh-CN"/>
              </w:rPr>
              <w:t>priority</w:t>
            </w:r>
          </w:p>
        </w:tc>
        <w:tc>
          <w:tcPr>
            <w:tcW w:w="5526" w:type="dxa"/>
            <w:tcBorders>
              <w:top w:val="single" w:sz="4" w:space="0" w:color="auto"/>
              <w:left w:val="single" w:sz="4" w:space="0" w:color="auto"/>
              <w:bottom w:val="single" w:sz="4" w:space="0" w:color="auto"/>
              <w:right w:val="single" w:sz="4" w:space="0" w:color="auto"/>
            </w:tcBorders>
          </w:tcPr>
          <w:p w14:paraId="64E3961B" w14:textId="77777777" w:rsidR="00F17312" w:rsidRDefault="00F17312" w:rsidP="00F17312">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F17312" w:rsidRDefault="00F17312" w:rsidP="00F17312">
            <w:pPr>
              <w:pStyle w:val="TAL"/>
              <w:keepNext w:val="0"/>
              <w:rPr>
                <w:lang w:eastAsia="zh-CN"/>
              </w:rPr>
            </w:pPr>
          </w:p>
          <w:p w14:paraId="3FF81C33" w14:textId="1DA0B056"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F17312" w:rsidRDefault="00F17312" w:rsidP="00F17312">
            <w:pPr>
              <w:pStyle w:val="TAL"/>
              <w:keepNext w:val="0"/>
            </w:pPr>
            <w:r>
              <w:t>type: Integer</w:t>
            </w:r>
          </w:p>
          <w:p w14:paraId="747616A7" w14:textId="77777777" w:rsidR="00F17312" w:rsidRDefault="00F17312" w:rsidP="00F17312">
            <w:pPr>
              <w:pStyle w:val="TAL"/>
              <w:keepNext w:val="0"/>
              <w:rPr>
                <w:lang w:eastAsia="zh-CN"/>
              </w:rPr>
            </w:pPr>
            <w:r>
              <w:t xml:space="preserve">multiplicity: </w:t>
            </w:r>
            <w:r>
              <w:rPr>
                <w:lang w:eastAsia="zh-CN"/>
              </w:rPr>
              <w:t>1</w:t>
            </w:r>
          </w:p>
          <w:p w14:paraId="714FEED7" w14:textId="77777777" w:rsidR="00F17312" w:rsidRDefault="00F17312" w:rsidP="00F17312">
            <w:pPr>
              <w:pStyle w:val="TAL"/>
              <w:keepNext w:val="0"/>
            </w:pPr>
            <w:r>
              <w:t>isOrdered: N/A</w:t>
            </w:r>
          </w:p>
          <w:p w14:paraId="228A96C8" w14:textId="77777777" w:rsidR="00F17312" w:rsidRDefault="00F17312" w:rsidP="00F17312">
            <w:pPr>
              <w:pStyle w:val="TAL"/>
              <w:keepNext w:val="0"/>
            </w:pPr>
            <w:r>
              <w:t>isUnique: N/A</w:t>
            </w:r>
          </w:p>
          <w:p w14:paraId="39C7470E" w14:textId="77777777" w:rsidR="00F17312" w:rsidRDefault="00F17312" w:rsidP="00F17312">
            <w:pPr>
              <w:pStyle w:val="TAL"/>
              <w:keepNext w:val="0"/>
            </w:pPr>
            <w:r>
              <w:t>defaultValue: None</w:t>
            </w:r>
          </w:p>
          <w:p w14:paraId="2CFDBA1B" w14:textId="77777777" w:rsidR="00F17312" w:rsidRDefault="00F17312" w:rsidP="00F17312">
            <w:pPr>
              <w:pStyle w:val="TAL"/>
              <w:keepNext w:val="0"/>
            </w:pPr>
            <w:r>
              <w:t>allowedValues: N/A</w:t>
            </w:r>
          </w:p>
          <w:p w14:paraId="2C5EA6EC" w14:textId="1CD9655E" w:rsidR="00F17312" w:rsidRDefault="00F17312" w:rsidP="00F17312">
            <w:pPr>
              <w:pStyle w:val="TAL"/>
              <w:keepNext w:val="0"/>
            </w:pPr>
            <w:r>
              <w:t>isNullable: False</w:t>
            </w:r>
          </w:p>
        </w:tc>
      </w:tr>
      <w:tr w:rsidR="00F17312" w14:paraId="31C266C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758130" w14:textId="09EE0D28" w:rsidR="00F17312" w:rsidRDefault="00F17312" w:rsidP="00F17312">
            <w:pPr>
              <w:pStyle w:val="TAL"/>
              <w:keepNext w:val="0"/>
              <w:rPr>
                <w:rFonts w:ascii="Courier New" w:hAnsi="Courier New" w:cs="Courier New"/>
                <w:lang w:eastAsia="zh-CN"/>
              </w:rPr>
            </w:pPr>
            <w:r>
              <w:rPr>
                <w:rFonts w:ascii="Courier New" w:hAnsi="Courier New" w:cs="Courier New"/>
              </w:rPr>
              <w:t>supported</w:t>
            </w:r>
            <w:r>
              <w:rPr>
                <w:rFonts w:ascii="Courier New" w:hAnsi="Courier New" w:cs="Courier New"/>
                <w:lang w:eastAsia="zh-CN"/>
              </w:rPr>
              <w:t>Data</w:t>
            </w:r>
            <w:r>
              <w:rPr>
                <w:rFonts w:ascii="Courier New" w:hAnsi="Courier New" w:cs="Courier New"/>
              </w:rPr>
              <w:t>SetIds</w:t>
            </w:r>
          </w:p>
        </w:tc>
        <w:tc>
          <w:tcPr>
            <w:tcW w:w="5526" w:type="dxa"/>
            <w:tcBorders>
              <w:top w:val="single" w:sz="4" w:space="0" w:color="auto"/>
              <w:left w:val="single" w:sz="4" w:space="0" w:color="auto"/>
              <w:bottom w:val="single" w:sz="4" w:space="0" w:color="auto"/>
              <w:right w:val="single" w:sz="4" w:space="0" w:color="auto"/>
            </w:tcBorders>
          </w:tcPr>
          <w:p w14:paraId="0C7B6CBC" w14:textId="77777777" w:rsidR="00F17312" w:rsidRDefault="00F17312" w:rsidP="00F17312">
            <w:pPr>
              <w:pStyle w:val="TAL"/>
              <w:keepNext w:val="0"/>
              <w:rPr>
                <w:lang w:eastAsia="zh-CN"/>
              </w:rPr>
            </w:pPr>
            <w:r>
              <w:rPr>
                <w:lang w:eastAsia="zh-CN"/>
              </w:rPr>
              <w:t>This parameter defines list of supported data sets in the UDR instance (See TS 29.510[23]).</w:t>
            </w:r>
          </w:p>
          <w:p w14:paraId="76071A6C" w14:textId="77777777" w:rsidR="00F17312" w:rsidRDefault="00F17312" w:rsidP="00F17312">
            <w:pPr>
              <w:pStyle w:val="TAL"/>
              <w:keepNext w:val="0"/>
              <w:rPr>
                <w:lang w:eastAsia="zh-CN"/>
              </w:rPr>
            </w:pPr>
          </w:p>
          <w:p w14:paraId="3DE9DC83" w14:textId="098D8EEF" w:rsidR="00F17312" w:rsidRDefault="00F17312" w:rsidP="00F17312">
            <w:pPr>
              <w:pStyle w:val="TAL"/>
              <w:keepNext w:val="0"/>
              <w:rPr>
                <w:lang w:eastAsia="zh-CN"/>
              </w:rPr>
            </w:pPr>
            <w:r>
              <w:rPr>
                <w:lang w:eastAsia="zh-CN"/>
              </w:rPr>
              <w:t>allowedValues: "SUBSCRIPTION", "POLICY", EXPOSURE", "APPLICATION"</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F17312" w:rsidRDefault="00F17312" w:rsidP="00F17312">
            <w:pPr>
              <w:pStyle w:val="TAL"/>
              <w:keepNext w:val="0"/>
            </w:pPr>
            <w:r>
              <w:t>type: ENUM</w:t>
            </w:r>
          </w:p>
          <w:p w14:paraId="22D7D2D2" w14:textId="77777777" w:rsidR="00F17312" w:rsidRDefault="00F17312" w:rsidP="00F17312">
            <w:pPr>
              <w:pStyle w:val="TAL"/>
              <w:keepNext w:val="0"/>
            </w:pPr>
            <w:r>
              <w:t>multiplicity: 1..*</w:t>
            </w:r>
          </w:p>
          <w:p w14:paraId="4CBF80B4" w14:textId="77777777" w:rsidR="00F17312" w:rsidRDefault="00F17312" w:rsidP="00F17312">
            <w:pPr>
              <w:pStyle w:val="TAL"/>
              <w:keepNext w:val="0"/>
            </w:pPr>
            <w:r>
              <w:t>isOrdered: N/A</w:t>
            </w:r>
          </w:p>
          <w:p w14:paraId="69B95EFE" w14:textId="77777777" w:rsidR="00F17312" w:rsidRDefault="00F17312" w:rsidP="00F17312">
            <w:pPr>
              <w:pStyle w:val="TAL"/>
              <w:keepNext w:val="0"/>
            </w:pPr>
            <w:r>
              <w:t>isUnique: False</w:t>
            </w:r>
          </w:p>
          <w:p w14:paraId="077E1BCE" w14:textId="77777777" w:rsidR="00F17312" w:rsidRDefault="00F17312" w:rsidP="00F17312">
            <w:pPr>
              <w:pStyle w:val="TAL"/>
              <w:keepNext w:val="0"/>
            </w:pPr>
            <w:r>
              <w:t>defaultValue: None</w:t>
            </w:r>
          </w:p>
          <w:p w14:paraId="4FBD71C5" w14:textId="0BFD6609" w:rsidR="00F17312" w:rsidRDefault="00F17312" w:rsidP="00F17312">
            <w:pPr>
              <w:pStyle w:val="TAL"/>
              <w:keepNext w:val="0"/>
            </w:pPr>
            <w:r>
              <w:t>isNullable: False</w:t>
            </w:r>
          </w:p>
        </w:tc>
      </w:tr>
      <w:tr w:rsidR="00F17312" w14:paraId="779C671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ECF142" w14:textId="462D0500" w:rsidR="00F17312" w:rsidRDefault="00F17312" w:rsidP="00F17312">
            <w:pPr>
              <w:pStyle w:val="TAL"/>
              <w:keepNext w:val="0"/>
              <w:rPr>
                <w:rFonts w:ascii="Courier New" w:hAnsi="Courier New" w:cs="Courier New"/>
              </w:rPr>
            </w:pPr>
            <w:r>
              <w:rPr>
                <w:rFonts w:ascii="Courier New" w:hAnsi="Courier New" w:cs="Courier New"/>
                <w:lang w:eastAsia="zh-CN"/>
              </w:rPr>
              <w:t>nFSrvGroupId</w:t>
            </w:r>
          </w:p>
        </w:tc>
        <w:tc>
          <w:tcPr>
            <w:tcW w:w="5526" w:type="dxa"/>
            <w:tcBorders>
              <w:top w:val="single" w:sz="4" w:space="0" w:color="auto"/>
              <w:left w:val="single" w:sz="4" w:space="0" w:color="auto"/>
              <w:bottom w:val="single" w:sz="4" w:space="0" w:color="auto"/>
              <w:right w:val="single" w:sz="4" w:space="0" w:color="auto"/>
            </w:tcBorders>
          </w:tcPr>
          <w:p w14:paraId="4825AAD7" w14:textId="77777777" w:rsidR="00F17312" w:rsidRDefault="00F17312" w:rsidP="00F17312">
            <w:pPr>
              <w:pStyle w:val="TAL"/>
              <w:keepNext w:val="0"/>
              <w:rPr>
                <w:lang w:eastAsia="zh-CN"/>
              </w:rPr>
            </w:pPr>
            <w:r>
              <w:rPr>
                <w:lang w:eastAsia="zh-CN"/>
              </w:rPr>
              <w:t>This parameter defines identity of the group that is served by the NF instance (See TS 29.510[23]).</w:t>
            </w:r>
          </w:p>
          <w:p w14:paraId="6817CBC6" w14:textId="77777777" w:rsidR="00F17312" w:rsidRDefault="00F17312" w:rsidP="00F17312">
            <w:pPr>
              <w:pStyle w:val="TAL"/>
              <w:keepNext w:val="0"/>
              <w:rPr>
                <w:lang w:eastAsia="zh-CN"/>
              </w:rPr>
            </w:pPr>
          </w:p>
          <w:p w14:paraId="4FF0432C" w14:textId="73F16AAE"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F17312" w:rsidRDefault="00F17312" w:rsidP="00F17312">
            <w:pPr>
              <w:pStyle w:val="TAL"/>
              <w:keepNext w:val="0"/>
            </w:pPr>
            <w:r>
              <w:t>type: String</w:t>
            </w:r>
          </w:p>
          <w:p w14:paraId="1D31493A" w14:textId="77777777" w:rsidR="00F17312" w:rsidRDefault="00F17312" w:rsidP="00F17312">
            <w:pPr>
              <w:pStyle w:val="TAL"/>
              <w:keepNext w:val="0"/>
            </w:pPr>
            <w:r>
              <w:t>multiplicity: 1</w:t>
            </w:r>
          </w:p>
          <w:p w14:paraId="06D3020D" w14:textId="77777777" w:rsidR="00F17312" w:rsidRDefault="00F17312" w:rsidP="00F17312">
            <w:pPr>
              <w:pStyle w:val="TAL"/>
              <w:keepNext w:val="0"/>
            </w:pPr>
            <w:r>
              <w:t>isOrdered: F</w:t>
            </w:r>
          </w:p>
          <w:p w14:paraId="6802673D" w14:textId="77777777" w:rsidR="00F17312" w:rsidRDefault="00F17312" w:rsidP="00F17312">
            <w:pPr>
              <w:pStyle w:val="TAL"/>
              <w:keepNext w:val="0"/>
            </w:pPr>
            <w:r>
              <w:t>isUnique: N/A</w:t>
            </w:r>
          </w:p>
          <w:p w14:paraId="3F3F8A0B" w14:textId="77777777" w:rsidR="00F17312" w:rsidRDefault="00F17312" w:rsidP="00F17312">
            <w:pPr>
              <w:pStyle w:val="TAL"/>
              <w:keepNext w:val="0"/>
            </w:pPr>
            <w:r>
              <w:t>defaultValue: None</w:t>
            </w:r>
          </w:p>
          <w:p w14:paraId="4F4DD2CA" w14:textId="039F9DA5" w:rsidR="00F17312" w:rsidRDefault="00F17312" w:rsidP="00F17312">
            <w:pPr>
              <w:pStyle w:val="TAL"/>
              <w:keepNext w:val="0"/>
            </w:pPr>
            <w:r>
              <w:t>isNullable: False</w:t>
            </w:r>
          </w:p>
        </w:tc>
      </w:tr>
      <w:tr w:rsidR="00F17312" w14:paraId="2E8BAA5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556BC0" w14:textId="3F12B734" w:rsidR="00F17312" w:rsidRDefault="00F17312" w:rsidP="00F17312">
            <w:pPr>
              <w:pStyle w:val="TAL"/>
              <w:keepNext w:val="0"/>
              <w:rPr>
                <w:rFonts w:ascii="Courier New" w:hAnsi="Courier New" w:cs="Courier New"/>
                <w:lang w:eastAsia="zh-CN"/>
              </w:rPr>
            </w:pPr>
            <w:r>
              <w:rPr>
                <w:rFonts w:ascii="Courier New" w:hAnsi="Courier New" w:cs="Courier New"/>
              </w:rPr>
              <w:t>smfServingAreas</w:t>
            </w:r>
          </w:p>
        </w:tc>
        <w:tc>
          <w:tcPr>
            <w:tcW w:w="5526" w:type="dxa"/>
            <w:tcBorders>
              <w:top w:val="single" w:sz="4" w:space="0" w:color="auto"/>
              <w:left w:val="single" w:sz="4" w:space="0" w:color="auto"/>
              <w:bottom w:val="single" w:sz="4" w:space="0" w:color="auto"/>
              <w:right w:val="single" w:sz="4" w:space="0" w:color="auto"/>
            </w:tcBorders>
          </w:tcPr>
          <w:p w14:paraId="4C0B196F" w14:textId="77777777" w:rsidR="00F17312" w:rsidRDefault="00F17312" w:rsidP="00F17312">
            <w:pPr>
              <w:pStyle w:val="TAL"/>
              <w:keepNext w:val="0"/>
              <w:rPr>
                <w:lang w:eastAsia="zh-CN"/>
              </w:rPr>
            </w:pPr>
            <w:r>
              <w:rPr>
                <w:lang w:eastAsia="zh-CN"/>
              </w:rPr>
              <w:t>This parameter defines the SMF service area(s) the UPF can serve (See TS 29.510[23]).</w:t>
            </w:r>
          </w:p>
          <w:p w14:paraId="60DBA578" w14:textId="77777777" w:rsidR="00F17312" w:rsidRDefault="00F17312" w:rsidP="00F17312">
            <w:pPr>
              <w:pStyle w:val="TAL"/>
              <w:keepNext w:val="0"/>
              <w:rPr>
                <w:lang w:eastAsia="zh-CN"/>
              </w:rPr>
            </w:pPr>
          </w:p>
          <w:p w14:paraId="72134D5C" w14:textId="6567C6E1"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F17312" w:rsidRDefault="00F17312" w:rsidP="00F17312">
            <w:pPr>
              <w:pStyle w:val="TAL"/>
              <w:keepNext w:val="0"/>
            </w:pPr>
            <w:r>
              <w:t>type: String</w:t>
            </w:r>
          </w:p>
          <w:p w14:paraId="5F46C85E" w14:textId="77777777" w:rsidR="00F17312" w:rsidRDefault="00F17312" w:rsidP="00F17312">
            <w:pPr>
              <w:pStyle w:val="TAL"/>
              <w:keepNext w:val="0"/>
            </w:pPr>
            <w:r>
              <w:t>multiplicity: 1..*</w:t>
            </w:r>
          </w:p>
          <w:p w14:paraId="3981B4FC" w14:textId="77777777" w:rsidR="00F17312" w:rsidRDefault="00F17312" w:rsidP="00F17312">
            <w:pPr>
              <w:pStyle w:val="TAL"/>
              <w:keepNext w:val="0"/>
            </w:pPr>
            <w:r>
              <w:t>isOrdered: F</w:t>
            </w:r>
          </w:p>
          <w:p w14:paraId="40090489" w14:textId="77777777" w:rsidR="00F17312" w:rsidRDefault="00F17312" w:rsidP="00F17312">
            <w:pPr>
              <w:pStyle w:val="TAL"/>
              <w:keepNext w:val="0"/>
            </w:pPr>
            <w:r>
              <w:t>isUnique: True</w:t>
            </w:r>
          </w:p>
          <w:p w14:paraId="34FFBF35" w14:textId="77777777" w:rsidR="00F17312" w:rsidRDefault="00F17312" w:rsidP="00F17312">
            <w:pPr>
              <w:pStyle w:val="TAL"/>
              <w:keepNext w:val="0"/>
            </w:pPr>
            <w:r>
              <w:t>defaultValue: None</w:t>
            </w:r>
          </w:p>
          <w:p w14:paraId="698BAD7E" w14:textId="52571A03" w:rsidR="00F17312" w:rsidRDefault="00F17312" w:rsidP="00F17312">
            <w:pPr>
              <w:pStyle w:val="TAL"/>
              <w:keepNext w:val="0"/>
            </w:pPr>
            <w:r>
              <w:t>isNullable: False</w:t>
            </w:r>
          </w:p>
        </w:tc>
      </w:tr>
      <w:tr w:rsidR="00F17312" w14:paraId="58882D5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BAE0146" w14:textId="7B40B29A" w:rsidR="00F17312" w:rsidRDefault="00F17312" w:rsidP="00F17312">
            <w:pPr>
              <w:pStyle w:val="TAL"/>
              <w:keepNext w:val="0"/>
              <w:rPr>
                <w:rFonts w:ascii="Courier New" w:hAnsi="Courier New" w:cs="Courier New"/>
              </w:rPr>
            </w:pPr>
            <w:r>
              <w:rPr>
                <w:rFonts w:ascii="Courier New" w:hAnsi="Courier New" w:cs="Courier New"/>
                <w:lang w:eastAsia="zh-CN"/>
              </w:rPr>
              <w:t>isESCoveredBy</w:t>
            </w:r>
          </w:p>
        </w:tc>
        <w:tc>
          <w:tcPr>
            <w:tcW w:w="5526" w:type="dxa"/>
            <w:tcBorders>
              <w:top w:val="single" w:sz="4" w:space="0" w:color="auto"/>
              <w:left w:val="single" w:sz="4" w:space="0" w:color="auto"/>
              <w:bottom w:val="single" w:sz="4" w:space="0" w:color="auto"/>
              <w:right w:val="single" w:sz="4" w:space="0" w:color="auto"/>
            </w:tcBorders>
          </w:tcPr>
          <w:p w14:paraId="7C10C723" w14:textId="77777777" w:rsidR="00F17312" w:rsidRDefault="00F17312" w:rsidP="00F17312">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F17312" w:rsidRDefault="00F17312" w:rsidP="00F17312">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F17312" w:rsidRDefault="00F17312" w:rsidP="00F17312">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F17312" w:rsidRDefault="00F17312" w:rsidP="00F17312">
            <w:pPr>
              <w:pStyle w:val="TAL"/>
              <w:keepNext w:val="0"/>
              <w:rPr>
                <w:lang w:eastAsia="zh-CN"/>
              </w:rPr>
            </w:pPr>
          </w:p>
          <w:p w14:paraId="1B388419" w14:textId="77777777" w:rsidR="00F17312" w:rsidRDefault="00F17312" w:rsidP="00F17312">
            <w:pPr>
              <w:pStyle w:val="TAL"/>
              <w:keepNext w:val="0"/>
              <w:rPr>
                <w:lang w:eastAsia="zh-CN"/>
              </w:rPr>
            </w:pPr>
            <w:r>
              <w:t>allowedValues:</w:t>
            </w:r>
            <w:r>
              <w:rPr>
                <w:lang w:eastAsia="zh-CN"/>
              </w:rPr>
              <w:t xml:space="preserve"> NO, PARTIAL, </w:t>
            </w:r>
            <w:r>
              <w:rPr>
                <w:color w:val="000000"/>
              </w:rPr>
              <w:t>FULL</w:t>
            </w:r>
          </w:p>
          <w:p w14:paraId="2D73A030"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F17312" w:rsidRDefault="00F17312" w:rsidP="00F17312">
            <w:pPr>
              <w:pStyle w:val="TAL"/>
              <w:keepNext w:val="0"/>
            </w:pPr>
            <w:r>
              <w:t>type: ENUM</w:t>
            </w:r>
          </w:p>
          <w:p w14:paraId="7673A6C4" w14:textId="77777777" w:rsidR="00F17312" w:rsidRDefault="00F17312" w:rsidP="00F17312">
            <w:pPr>
              <w:pStyle w:val="TAL"/>
              <w:keepNext w:val="0"/>
            </w:pPr>
            <w:r>
              <w:t>multiplicity: 1</w:t>
            </w:r>
          </w:p>
          <w:p w14:paraId="4DD1925B" w14:textId="77777777" w:rsidR="00F17312" w:rsidRDefault="00F17312" w:rsidP="00F17312">
            <w:pPr>
              <w:pStyle w:val="TAL"/>
              <w:keepNext w:val="0"/>
            </w:pPr>
            <w:r>
              <w:t>isOrdered: N/A</w:t>
            </w:r>
          </w:p>
          <w:p w14:paraId="7BE88F49" w14:textId="77777777" w:rsidR="00F17312" w:rsidRDefault="00F17312" w:rsidP="00F17312">
            <w:pPr>
              <w:pStyle w:val="TAL"/>
              <w:keepNext w:val="0"/>
            </w:pPr>
            <w:r>
              <w:t>isUnique: N/A</w:t>
            </w:r>
          </w:p>
          <w:p w14:paraId="23CDE8BE" w14:textId="77777777" w:rsidR="00F17312" w:rsidRDefault="00F17312" w:rsidP="00F17312">
            <w:pPr>
              <w:pStyle w:val="TAL"/>
              <w:keepNext w:val="0"/>
            </w:pPr>
            <w:r>
              <w:t>defaultValue: None</w:t>
            </w:r>
          </w:p>
          <w:p w14:paraId="47D52F66" w14:textId="2D66995E" w:rsidR="00F17312" w:rsidRDefault="00F17312" w:rsidP="00F17312">
            <w:pPr>
              <w:pStyle w:val="TAL"/>
              <w:keepNext w:val="0"/>
            </w:pPr>
            <w:r>
              <w:t xml:space="preserve">isNullable: </w:t>
            </w:r>
            <w:r>
              <w:rPr>
                <w:rFonts w:cs="Arial"/>
                <w:szCs w:val="18"/>
              </w:rPr>
              <w:t>False</w:t>
            </w:r>
          </w:p>
        </w:tc>
      </w:tr>
      <w:tr w:rsidR="00F17312" w14:paraId="337151E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F6D4BE" w14:textId="1D5F612F"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5526" w:type="dxa"/>
            <w:tcBorders>
              <w:top w:val="single" w:sz="4" w:space="0" w:color="auto"/>
              <w:left w:val="single" w:sz="4" w:space="0" w:color="auto"/>
              <w:bottom w:val="single" w:sz="4" w:space="0" w:color="auto"/>
              <w:right w:val="single" w:sz="4" w:space="0" w:color="auto"/>
            </w:tcBorders>
          </w:tcPr>
          <w:p w14:paraId="6F201B3E" w14:textId="77777777" w:rsidR="00F17312" w:rsidRDefault="00F17312" w:rsidP="00F17312">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F17312" w:rsidRDefault="00F17312" w:rsidP="00F17312">
            <w:pPr>
              <w:keepLines/>
              <w:spacing w:after="0"/>
              <w:rPr>
                <w:rFonts w:ascii="Arial" w:hAnsi="Arial" w:cs="Arial"/>
                <w:sz w:val="18"/>
                <w:szCs w:val="18"/>
                <w:lang w:eastAsia="en-GB"/>
              </w:rPr>
            </w:pPr>
          </w:p>
          <w:p w14:paraId="58341F68" w14:textId="77777777" w:rsidR="00F17312" w:rsidRDefault="00F17312" w:rsidP="00F17312">
            <w:pPr>
              <w:keepLines/>
              <w:spacing w:after="0"/>
              <w:rPr>
                <w:rFonts w:ascii="Arial" w:hAnsi="Arial" w:cs="Arial"/>
                <w:sz w:val="18"/>
                <w:szCs w:val="18"/>
                <w:lang w:eastAsia="en-GB"/>
              </w:rPr>
            </w:pPr>
          </w:p>
          <w:p w14:paraId="764C6578" w14:textId="62A5B2FE" w:rsidR="00F17312" w:rsidRDefault="00F17312" w:rsidP="00F17312">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09D0AEC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commModel</w:t>
            </w:r>
          </w:p>
          <w:p w14:paraId="25CE402B" w14:textId="77777777" w:rsidR="00F17312" w:rsidRDefault="00F17312" w:rsidP="00F17312">
            <w:pPr>
              <w:pStyle w:val="TAL"/>
              <w:keepNext w:val="0"/>
              <w:rPr>
                <w:rFonts w:cs="Arial"/>
                <w:szCs w:val="18"/>
              </w:rPr>
            </w:pPr>
            <w:r>
              <w:rPr>
                <w:rFonts w:cs="Arial"/>
                <w:szCs w:val="18"/>
              </w:rPr>
              <w:t xml:space="preserve">multiplicity: </w:t>
            </w:r>
            <w:r>
              <w:rPr>
                <w:rFonts w:cs="Arial"/>
                <w:snapToGrid w:val="0"/>
                <w:szCs w:val="18"/>
              </w:rPr>
              <w:t>1..*</w:t>
            </w:r>
          </w:p>
          <w:p w14:paraId="748081B7" w14:textId="77777777" w:rsidR="00F17312" w:rsidRDefault="00F17312" w:rsidP="00F17312">
            <w:pPr>
              <w:pStyle w:val="TAL"/>
              <w:keepNext w:val="0"/>
              <w:rPr>
                <w:rFonts w:cs="Arial"/>
                <w:szCs w:val="18"/>
              </w:rPr>
            </w:pPr>
            <w:r>
              <w:rPr>
                <w:rFonts w:cs="Arial"/>
                <w:szCs w:val="18"/>
              </w:rPr>
              <w:t>isOrdered: N/A</w:t>
            </w:r>
          </w:p>
          <w:p w14:paraId="00FD505B" w14:textId="77777777" w:rsidR="00F17312" w:rsidRDefault="00F17312" w:rsidP="00F17312">
            <w:pPr>
              <w:pStyle w:val="TAL"/>
              <w:keepNext w:val="0"/>
              <w:rPr>
                <w:rFonts w:cs="Arial"/>
                <w:szCs w:val="18"/>
              </w:rPr>
            </w:pPr>
            <w:r>
              <w:rPr>
                <w:rFonts w:cs="Arial"/>
                <w:szCs w:val="18"/>
              </w:rPr>
              <w:t>isUnique: N/A</w:t>
            </w:r>
          </w:p>
          <w:p w14:paraId="110064BD" w14:textId="77777777" w:rsidR="00F17312" w:rsidRDefault="00F17312" w:rsidP="00F17312">
            <w:pPr>
              <w:pStyle w:val="TAL"/>
              <w:keepNext w:val="0"/>
              <w:rPr>
                <w:rFonts w:cs="Arial"/>
                <w:szCs w:val="18"/>
              </w:rPr>
            </w:pPr>
            <w:r>
              <w:rPr>
                <w:rFonts w:cs="Arial"/>
                <w:szCs w:val="18"/>
              </w:rPr>
              <w:t>defaultValue: None</w:t>
            </w:r>
          </w:p>
          <w:p w14:paraId="6BDDB4E3" w14:textId="57256A8C" w:rsidR="00F17312" w:rsidRDefault="00F17312" w:rsidP="00F17312">
            <w:pPr>
              <w:pStyle w:val="TAL"/>
              <w:keepNext w:val="0"/>
            </w:pPr>
            <w:r>
              <w:rPr>
                <w:rFonts w:cs="Arial"/>
                <w:szCs w:val="18"/>
              </w:rPr>
              <w:t>isNullable: False</w:t>
            </w:r>
          </w:p>
        </w:tc>
      </w:tr>
      <w:tr w:rsidR="00F17312" w14:paraId="5ADEA69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F48428" w14:textId="2AAA2203" w:rsidR="00F17312" w:rsidRDefault="00F17312" w:rsidP="00F17312">
            <w:pPr>
              <w:pStyle w:val="TAL"/>
              <w:keepNext w:val="0"/>
              <w:rPr>
                <w:rFonts w:ascii="Courier New" w:hAnsi="Courier New" w:cs="Courier New"/>
                <w:szCs w:val="18"/>
                <w:lang w:eastAsia="zh-CN"/>
              </w:rPr>
            </w:pPr>
            <w:r>
              <w:rPr>
                <w:rFonts w:ascii="Courier New" w:hAnsi="Courier New" w:cs="Courier New"/>
              </w:rPr>
              <w:t>groupId</w:t>
            </w:r>
          </w:p>
        </w:tc>
        <w:tc>
          <w:tcPr>
            <w:tcW w:w="5526" w:type="dxa"/>
            <w:tcBorders>
              <w:top w:val="single" w:sz="4" w:space="0" w:color="auto"/>
              <w:left w:val="single" w:sz="4" w:space="0" w:color="auto"/>
              <w:bottom w:val="single" w:sz="4" w:space="0" w:color="auto"/>
              <w:right w:val="single" w:sz="4" w:space="0" w:color="auto"/>
            </w:tcBorders>
          </w:tcPr>
          <w:p w14:paraId="5BE78C2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CF9984D" w14:textId="77777777" w:rsidR="00F17312" w:rsidRDefault="00F17312" w:rsidP="00F17312">
            <w:pPr>
              <w:keepLines/>
              <w:tabs>
                <w:tab w:val="decimal" w:pos="0"/>
              </w:tabs>
              <w:spacing w:after="0" w:line="0" w:lineRule="atLeast"/>
              <w:rPr>
                <w:rFonts w:ascii="Arial" w:hAnsi="Arial" w:cs="Arial"/>
                <w:sz w:val="18"/>
                <w:szCs w:val="18"/>
                <w:lang w:eastAsia="zh-CN"/>
              </w:rPr>
            </w:pPr>
          </w:p>
          <w:p w14:paraId="4A7EA329" w14:textId="6E54A8C6" w:rsidR="00F17312" w:rsidRDefault="00F17312" w:rsidP="00F17312">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1102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E93D99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10283E"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4BE47BA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46314F" w14:textId="1768D186" w:rsidR="00F17312" w:rsidRDefault="00F17312" w:rsidP="00F17312">
            <w:pPr>
              <w:pStyle w:val="TAL"/>
              <w:keepNext w:val="0"/>
              <w:rPr>
                <w:rFonts w:cs="Arial"/>
                <w:szCs w:val="18"/>
              </w:rPr>
            </w:pPr>
            <w:r>
              <w:rPr>
                <w:rFonts w:cs="Arial"/>
                <w:szCs w:val="18"/>
              </w:rPr>
              <w:t>isNullable: False</w:t>
            </w:r>
          </w:p>
        </w:tc>
      </w:tr>
      <w:tr w:rsidR="00F17312" w14:paraId="6DC20A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33F1EA" w14:textId="480DF2F6" w:rsidR="00F17312" w:rsidRDefault="00F17312" w:rsidP="00F17312">
            <w:pPr>
              <w:pStyle w:val="TAL"/>
              <w:keepNext w:val="0"/>
              <w:rPr>
                <w:rFonts w:ascii="Courier New" w:hAnsi="Courier New" w:cs="Courier New"/>
              </w:rPr>
            </w:pPr>
            <w:r>
              <w:rPr>
                <w:rFonts w:ascii="Courier New" w:hAnsi="Courier New" w:cs="Courier New"/>
              </w:rPr>
              <w:t>commModelType</w:t>
            </w:r>
          </w:p>
        </w:tc>
        <w:tc>
          <w:tcPr>
            <w:tcW w:w="5526" w:type="dxa"/>
            <w:tcBorders>
              <w:top w:val="single" w:sz="4" w:space="0" w:color="auto"/>
              <w:left w:val="single" w:sz="4" w:space="0" w:color="auto"/>
              <w:bottom w:val="single" w:sz="4" w:space="0" w:color="auto"/>
              <w:right w:val="single" w:sz="4" w:space="0" w:color="auto"/>
            </w:tcBorders>
          </w:tcPr>
          <w:p w14:paraId="5A2E964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D488EF" w14:textId="7CD7DC72"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4A76A3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A3B67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9C220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4D2AA8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E5EA05"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2295F418" w14:textId="1F4F92F7" w:rsidR="00F17312" w:rsidRDefault="00F17312" w:rsidP="00F17312">
            <w:pPr>
              <w:keepLines/>
              <w:spacing w:after="0"/>
              <w:rPr>
                <w:rFonts w:ascii="Arial" w:hAnsi="Arial" w:cs="Arial"/>
                <w:sz w:val="18"/>
                <w:szCs w:val="18"/>
              </w:rPr>
            </w:pPr>
            <w:r>
              <w:rPr>
                <w:rFonts w:cs="Arial"/>
                <w:szCs w:val="18"/>
              </w:rPr>
              <w:t>isNullable: False</w:t>
            </w:r>
          </w:p>
        </w:tc>
      </w:tr>
      <w:tr w:rsidR="00F17312" w14:paraId="35666F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11640D" w14:textId="35C42867" w:rsidR="00F17312" w:rsidRDefault="00F17312" w:rsidP="00F17312">
            <w:pPr>
              <w:pStyle w:val="TAL"/>
              <w:keepNext w:val="0"/>
              <w:rPr>
                <w:rFonts w:ascii="Courier New" w:hAnsi="Courier New" w:cs="Courier New"/>
              </w:rPr>
            </w:pPr>
            <w:r>
              <w:rPr>
                <w:rFonts w:ascii="Courier New" w:hAnsi="Courier New" w:cs="Courier New"/>
              </w:rPr>
              <w:t>targetNFServiceList</w:t>
            </w:r>
          </w:p>
        </w:tc>
        <w:tc>
          <w:tcPr>
            <w:tcW w:w="5526" w:type="dxa"/>
            <w:tcBorders>
              <w:top w:val="single" w:sz="4" w:space="0" w:color="auto"/>
              <w:left w:val="single" w:sz="4" w:space="0" w:color="auto"/>
              <w:bottom w:val="single" w:sz="4" w:space="0" w:color="auto"/>
              <w:right w:val="single" w:sz="4" w:space="0" w:color="auto"/>
            </w:tcBorders>
          </w:tcPr>
          <w:p w14:paraId="414ED87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F17312" w:rsidRDefault="00F17312" w:rsidP="00F17312">
            <w:pPr>
              <w:keepLines/>
              <w:tabs>
                <w:tab w:val="decimal" w:pos="0"/>
              </w:tabs>
              <w:spacing w:after="0" w:line="0" w:lineRule="atLeast"/>
              <w:rPr>
                <w:rFonts w:ascii="Arial" w:hAnsi="Arial" w:cs="Arial"/>
                <w:sz w:val="18"/>
                <w:szCs w:val="18"/>
                <w:lang w:eastAsia="zh-CN"/>
              </w:rPr>
            </w:pPr>
          </w:p>
          <w:p w14:paraId="76381E63" w14:textId="11DA493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F17312" w:rsidRDefault="00F17312" w:rsidP="00F17312">
            <w:pPr>
              <w:keepLines/>
              <w:spacing w:after="0"/>
              <w:rPr>
                <w:rFonts w:ascii="Arial" w:hAnsi="Arial" w:cs="Arial"/>
                <w:sz w:val="18"/>
                <w:szCs w:val="18"/>
              </w:rPr>
            </w:pPr>
            <w:r>
              <w:rPr>
                <w:rFonts w:ascii="Arial" w:hAnsi="Arial" w:cs="Arial"/>
                <w:sz w:val="18"/>
                <w:szCs w:val="18"/>
              </w:rPr>
              <w:t>type: DN</w:t>
            </w:r>
          </w:p>
          <w:p w14:paraId="1D6F770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353E33"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0DA0066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21F8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F2A9BC" w14:textId="65408BB9" w:rsidR="00F17312" w:rsidRDefault="00F17312" w:rsidP="00F17312">
            <w:pPr>
              <w:keepLines/>
              <w:spacing w:after="0"/>
              <w:rPr>
                <w:rFonts w:ascii="Arial" w:hAnsi="Arial" w:cs="Arial"/>
                <w:sz w:val="18"/>
                <w:szCs w:val="18"/>
              </w:rPr>
            </w:pPr>
            <w:r>
              <w:rPr>
                <w:rFonts w:cs="Arial"/>
                <w:szCs w:val="18"/>
              </w:rPr>
              <w:t>isNullable: False</w:t>
            </w:r>
          </w:p>
        </w:tc>
      </w:tr>
      <w:tr w:rsidR="00F17312" w14:paraId="6E5F59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0BD957" w14:textId="5B09D8C7" w:rsidR="00F17312" w:rsidRDefault="00F17312" w:rsidP="00F17312">
            <w:pPr>
              <w:pStyle w:val="TAL"/>
              <w:keepNext w:val="0"/>
              <w:rPr>
                <w:rFonts w:ascii="Courier New" w:hAnsi="Courier New" w:cs="Courier New"/>
              </w:rPr>
            </w:pPr>
            <w:r>
              <w:rPr>
                <w:rFonts w:ascii="Courier New" w:hAnsi="Courier New" w:cs="Courier New"/>
              </w:rPr>
              <w:t>commModelConfiguration</w:t>
            </w:r>
          </w:p>
        </w:tc>
        <w:tc>
          <w:tcPr>
            <w:tcW w:w="5526" w:type="dxa"/>
            <w:tcBorders>
              <w:top w:val="single" w:sz="4" w:space="0" w:color="auto"/>
              <w:left w:val="single" w:sz="4" w:space="0" w:color="auto"/>
              <w:bottom w:val="single" w:sz="4" w:space="0" w:color="auto"/>
              <w:right w:val="single" w:sz="4" w:space="0" w:color="auto"/>
            </w:tcBorders>
          </w:tcPr>
          <w:p w14:paraId="23CE28A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F17312" w:rsidRDefault="00F17312" w:rsidP="00F17312">
            <w:pPr>
              <w:keepLines/>
              <w:tabs>
                <w:tab w:val="decimal" w:pos="0"/>
              </w:tabs>
              <w:spacing w:after="0" w:line="0" w:lineRule="atLeast"/>
              <w:rPr>
                <w:rFonts w:ascii="Arial" w:hAnsi="Arial" w:cs="Arial"/>
                <w:sz w:val="18"/>
                <w:szCs w:val="18"/>
                <w:lang w:eastAsia="zh-CN"/>
              </w:rPr>
            </w:pPr>
          </w:p>
          <w:p w14:paraId="5D9D9BF8" w14:textId="1B3AD70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1BF69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D00ED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D738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1AC299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4C409AD"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275703C" w14:textId="2FB415CE" w:rsidR="00F17312" w:rsidRDefault="00F17312" w:rsidP="00F17312">
            <w:pPr>
              <w:keepLines/>
              <w:spacing w:after="0"/>
              <w:rPr>
                <w:rFonts w:ascii="Arial" w:hAnsi="Arial" w:cs="Arial"/>
                <w:sz w:val="18"/>
                <w:szCs w:val="18"/>
              </w:rPr>
            </w:pPr>
            <w:r>
              <w:rPr>
                <w:rFonts w:cs="Arial"/>
                <w:szCs w:val="18"/>
              </w:rPr>
              <w:t>isNullable: False</w:t>
            </w:r>
          </w:p>
        </w:tc>
      </w:tr>
      <w:tr w:rsidR="00F17312" w14:paraId="0A7712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5B6A73" w14:textId="151C4338" w:rsidR="00F17312" w:rsidRDefault="00F17312" w:rsidP="00F17312">
            <w:pPr>
              <w:pStyle w:val="TAL"/>
              <w:keepNext w:val="0"/>
              <w:rPr>
                <w:rFonts w:ascii="Courier New" w:hAnsi="Courier New" w:cs="Courier New"/>
              </w:rPr>
            </w:pPr>
            <w:r>
              <w:rPr>
                <w:rFonts w:ascii="Courier New" w:hAnsi="Courier New" w:cs="Courier New"/>
                <w:lang w:eastAsia="zh-CN"/>
              </w:rPr>
              <w:t>supportedFuncList</w:t>
            </w:r>
          </w:p>
        </w:tc>
        <w:tc>
          <w:tcPr>
            <w:tcW w:w="5526" w:type="dxa"/>
            <w:tcBorders>
              <w:top w:val="single" w:sz="4" w:space="0" w:color="auto"/>
              <w:left w:val="single" w:sz="4" w:space="0" w:color="auto"/>
              <w:bottom w:val="single" w:sz="4" w:space="0" w:color="auto"/>
              <w:right w:val="single" w:sz="4" w:space="0" w:color="auto"/>
            </w:tcBorders>
          </w:tcPr>
          <w:p w14:paraId="784B6A0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F17312" w:rsidRDefault="00F17312" w:rsidP="00F17312">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F17312" w:rsidRDefault="00F17312" w:rsidP="00F17312">
            <w:pPr>
              <w:keepLines/>
              <w:spacing w:after="0"/>
              <w:rPr>
                <w:rFonts w:ascii="Arial" w:hAnsi="Arial" w:cs="Arial"/>
                <w:sz w:val="18"/>
                <w:szCs w:val="18"/>
              </w:rPr>
            </w:pPr>
            <w:r>
              <w:rPr>
                <w:rFonts w:ascii="Arial" w:hAnsi="Arial" w:cs="Arial"/>
                <w:sz w:val="18"/>
                <w:szCs w:val="18"/>
              </w:rPr>
              <w:t>type: SupportedFunction</w:t>
            </w:r>
          </w:p>
          <w:p w14:paraId="30F320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A42287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71750B2"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347F93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AEABD90" w14:textId="1D396A7D" w:rsidR="00F17312" w:rsidRDefault="00F17312" w:rsidP="00F17312">
            <w:pPr>
              <w:keepLines/>
              <w:spacing w:after="0"/>
              <w:rPr>
                <w:rFonts w:ascii="Arial" w:hAnsi="Arial" w:cs="Arial"/>
                <w:sz w:val="18"/>
                <w:szCs w:val="18"/>
              </w:rPr>
            </w:pPr>
            <w:r>
              <w:rPr>
                <w:rFonts w:cs="Arial"/>
                <w:szCs w:val="18"/>
              </w:rPr>
              <w:t>isNullable: False</w:t>
            </w:r>
          </w:p>
        </w:tc>
      </w:tr>
      <w:tr w:rsidR="00F17312" w14:paraId="2A6CF8D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4F00BC" w14:textId="3193ABDF" w:rsidR="00F17312" w:rsidRDefault="00F17312" w:rsidP="00F17312">
            <w:pPr>
              <w:pStyle w:val="TAL"/>
              <w:keepNext w:val="0"/>
              <w:rPr>
                <w:rFonts w:ascii="Courier New" w:hAnsi="Courier New" w:cs="Courier New"/>
                <w:lang w:eastAsia="zh-CN"/>
              </w:rPr>
            </w:pPr>
            <w:r>
              <w:rPr>
                <w:rFonts w:ascii="Courier New" w:hAnsi="Courier New" w:cs="Courier New"/>
                <w:lang w:eastAsia="zh-CN"/>
              </w:rPr>
              <w:t>address</w:t>
            </w:r>
          </w:p>
        </w:tc>
        <w:tc>
          <w:tcPr>
            <w:tcW w:w="5526" w:type="dxa"/>
            <w:tcBorders>
              <w:top w:val="single" w:sz="4" w:space="0" w:color="auto"/>
              <w:left w:val="single" w:sz="4" w:space="0" w:color="auto"/>
              <w:bottom w:val="single" w:sz="4" w:space="0" w:color="auto"/>
              <w:right w:val="single" w:sz="4" w:space="0" w:color="auto"/>
            </w:tcBorders>
          </w:tcPr>
          <w:p w14:paraId="09355A5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SCP instance, it can be IP address (either IPv4 address (See RFC 791 [37]) or IPv6 address (See RFC 2373 [38])) or FQDN (See TS 23.003 [5]). </w:t>
            </w:r>
          </w:p>
          <w:p w14:paraId="55DC03BD"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82F5CE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0CB5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E8CB1D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8E4CB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2194E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74884286" w14:textId="2F5ADB0E" w:rsidR="00F17312" w:rsidRDefault="00F17312" w:rsidP="00F17312">
            <w:pPr>
              <w:keepLines/>
              <w:spacing w:after="0"/>
              <w:rPr>
                <w:rFonts w:ascii="Arial" w:hAnsi="Arial" w:cs="Arial"/>
                <w:sz w:val="18"/>
                <w:szCs w:val="18"/>
              </w:rPr>
            </w:pPr>
            <w:r>
              <w:rPr>
                <w:rFonts w:cs="Arial"/>
                <w:szCs w:val="18"/>
              </w:rPr>
              <w:t>isNullable: False</w:t>
            </w:r>
          </w:p>
        </w:tc>
      </w:tr>
      <w:tr w:rsidR="00F17312" w14:paraId="3B9798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5308C5" w14:textId="41CCBCF2" w:rsidR="00F17312" w:rsidRDefault="00F17312" w:rsidP="00F17312">
            <w:pPr>
              <w:pStyle w:val="TAL"/>
              <w:keepNext w:val="0"/>
              <w:rPr>
                <w:rFonts w:ascii="Courier New" w:hAnsi="Courier New" w:cs="Courier New"/>
                <w:lang w:eastAsia="zh-CN"/>
              </w:rPr>
            </w:pPr>
            <w:r>
              <w:rPr>
                <w:rFonts w:ascii="Courier New" w:hAnsi="Courier New" w:cs="Courier New"/>
                <w:lang w:eastAsia="zh-CN"/>
              </w:rPr>
              <w:t>function</w:t>
            </w:r>
          </w:p>
        </w:tc>
        <w:tc>
          <w:tcPr>
            <w:tcW w:w="5526" w:type="dxa"/>
            <w:tcBorders>
              <w:top w:val="single" w:sz="4" w:space="0" w:color="auto"/>
              <w:left w:val="single" w:sz="4" w:space="0" w:color="auto"/>
              <w:bottom w:val="single" w:sz="4" w:space="0" w:color="auto"/>
              <w:right w:val="single" w:sz="4" w:space="0" w:color="auto"/>
            </w:tcBorders>
          </w:tcPr>
          <w:p w14:paraId="1F843A38" w14:textId="667961A9" w:rsidR="00F17312" w:rsidRDefault="00F17312" w:rsidP="00F17312">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486663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30C3E7A"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07C5706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765E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BA4937" w14:textId="241F3268" w:rsidR="00F17312" w:rsidRDefault="00F17312" w:rsidP="00F17312">
            <w:pPr>
              <w:keepLines/>
              <w:spacing w:after="0"/>
              <w:rPr>
                <w:rFonts w:ascii="Arial" w:hAnsi="Arial" w:cs="Arial"/>
                <w:sz w:val="18"/>
                <w:szCs w:val="18"/>
              </w:rPr>
            </w:pPr>
            <w:r>
              <w:rPr>
                <w:rFonts w:cs="Arial"/>
                <w:szCs w:val="18"/>
              </w:rPr>
              <w:t>isNullable: False</w:t>
            </w:r>
          </w:p>
        </w:tc>
      </w:tr>
      <w:tr w:rsidR="00F17312" w14:paraId="347808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91DE9D" w14:textId="7BEE1954" w:rsidR="00F17312" w:rsidRDefault="00F17312" w:rsidP="00F17312">
            <w:pPr>
              <w:pStyle w:val="TAL"/>
              <w:keepNext w:val="0"/>
              <w:rPr>
                <w:rFonts w:ascii="Courier New" w:hAnsi="Courier New" w:cs="Courier New"/>
                <w:lang w:eastAsia="zh-CN"/>
              </w:rPr>
            </w:pPr>
            <w:r>
              <w:rPr>
                <w:rFonts w:ascii="Courier New" w:hAnsi="Courier New" w:cs="Courier New"/>
                <w:lang w:eastAsia="zh-CN"/>
              </w:rPr>
              <w:t>policy</w:t>
            </w:r>
          </w:p>
        </w:tc>
        <w:tc>
          <w:tcPr>
            <w:tcW w:w="5526" w:type="dxa"/>
            <w:tcBorders>
              <w:top w:val="single" w:sz="4" w:space="0" w:color="auto"/>
              <w:left w:val="single" w:sz="4" w:space="0" w:color="auto"/>
              <w:bottom w:val="single" w:sz="4" w:space="0" w:color="auto"/>
              <w:right w:val="single" w:sz="4" w:space="0" w:color="auto"/>
            </w:tcBorders>
          </w:tcPr>
          <w:p w14:paraId="03163423" w14:textId="784E9AF8" w:rsidR="00F17312" w:rsidRDefault="00F17312" w:rsidP="00F17312">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0303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8C65C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28F2C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F7CA8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21D3C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5DAC303" w14:textId="17C6ED69" w:rsidR="00F17312" w:rsidRDefault="00F17312" w:rsidP="00F17312">
            <w:pPr>
              <w:keepLines/>
              <w:spacing w:after="0"/>
              <w:rPr>
                <w:rFonts w:ascii="Arial" w:hAnsi="Arial" w:cs="Arial"/>
                <w:sz w:val="18"/>
                <w:szCs w:val="18"/>
              </w:rPr>
            </w:pPr>
            <w:r>
              <w:rPr>
                <w:rFonts w:cs="Arial"/>
                <w:szCs w:val="18"/>
              </w:rPr>
              <w:t>isNullable: False</w:t>
            </w:r>
          </w:p>
        </w:tc>
      </w:tr>
      <w:tr w:rsidR="00F17312" w14:paraId="3AF04D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951038" w14:textId="2FE7FE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capabilityList</w:t>
            </w:r>
          </w:p>
        </w:tc>
        <w:tc>
          <w:tcPr>
            <w:tcW w:w="5526" w:type="dxa"/>
            <w:tcBorders>
              <w:top w:val="single" w:sz="4" w:space="0" w:color="auto"/>
              <w:left w:val="single" w:sz="4" w:space="0" w:color="auto"/>
              <w:bottom w:val="single" w:sz="4" w:space="0" w:color="auto"/>
              <w:right w:val="single" w:sz="4" w:space="0" w:color="auto"/>
            </w:tcBorders>
          </w:tcPr>
          <w:p w14:paraId="721CB325"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F17312" w:rsidRDefault="00F17312" w:rsidP="00F17312">
            <w:pPr>
              <w:keepLines/>
              <w:tabs>
                <w:tab w:val="decimal" w:pos="0"/>
              </w:tabs>
              <w:spacing w:after="0" w:line="0" w:lineRule="atLeast"/>
              <w:rPr>
                <w:rFonts w:ascii="Arial" w:hAnsi="Arial" w:cs="Arial"/>
                <w:sz w:val="18"/>
                <w:szCs w:val="18"/>
                <w:lang w:eastAsia="zh-CN"/>
              </w:rPr>
            </w:pPr>
          </w:p>
          <w:p w14:paraId="05D20586"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F17312" w:rsidRDefault="00F17312" w:rsidP="00F17312">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F6A77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85F00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55BE45"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F71175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4C4497" w14:textId="309A0A6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6D533C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4E7274" w14:textId="2C31241A"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isINEF</w:t>
            </w:r>
          </w:p>
        </w:tc>
        <w:tc>
          <w:tcPr>
            <w:tcW w:w="5526" w:type="dxa"/>
            <w:tcBorders>
              <w:top w:val="single" w:sz="4" w:space="0" w:color="auto"/>
              <w:left w:val="single" w:sz="4" w:space="0" w:color="auto"/>
              <w:bottom w:val="single" w:sz="4" w:space="0" w:color="auto"/>
              <w:right w:val="single" w:sz="4" w:space="0" w:color="auto"/>
            </w:tcBorders>
          </w:tcPr>
          <w:p w14:paraId="7442D11C"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if the NEF is an Intermediate NEF. </w:t>
            </w:r>
          </w:p>
          <w:p w14:paraId="425D0CF1" w14:textId="77777777" w:rsidR="00F17312" w:rsidRDefault="00F17312" w:rsidP="00F17312">
            <w:pPr>
              <w:keepLines/>
              <w:tabs>
                <w:tab w:val="decimal" w:pos="0"/>
              </w:tabs>
              <w:spacing w:after="0" w:line="0" w:lineRule="atLeast"/>
              <w:rPr>
                <w:rFonts w:ascii="Arial" w:hAnsi="Arial" w:cs="Arial"/>
                <w:sz w:val="18"/>
                <w:szCs w:val="18"/>
                <w:lang w:eastAsia="zh-CN"/>
              </w:rPr>
            </w:pPr>
          </w:p>
          <w:p w14:paraId="1E899B1E" w14:textId="06C6577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2152E05"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0193307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6B7E78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839244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30F45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81A7D08"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2010929C" w14:textId="1B3B641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335D3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58BD8D" w14:textId="548C2142"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isCAPIFSup</w:t>
            </w:r>
          </w:p>
        </w:tc>
        <w:tc>
          <w:tcPr>
            <w:tcW w:w="5526" w:type="dxa"/>
            <w:tcBorders>
              <w:top w:val="single" w:sz="4" w:space="0" w:color="auto"/>
              <w:left w:val="single" w:sz="4" w:space="0" w:color="auto"/>
              <w:bottom w:val="single" w:sz="4" w:space="0" w:color="auto"/>
              <w:right w:val="single" w:sz="4" w:space="0" w:color="auto"/>
            </w:tcBorders>
          </w:tcPr>
          <w:p w14:paraId="1EE4BAB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6C8CEA" w14:textId="7E001E1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43A130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F90175"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15B9C06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16A2D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D669373" w14:textId="09718B7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C3FF1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48BA00" w14:textId="1C0EFFCD"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sEPPType</w:t>
            </w:r>
          </w:p>
        </w:tc>
        <w:tc>
          <w:tcPr>
            <w:tcW w:w="5526" w:type="dxa"/>
            <w:tcBorders>
              <w:top w:val="single" w:sz="4" w:space="0" w:color="auto"/>
              <w:left w:val="single" w:sz="4" w:space="0" w:color="auto"/>
              <w:bottom w:val="single" w:sz="4" w:space="0" w:color="auto"/>
              <w:right w:val="single" w:sz="4" w:space="0" w:color="auto"/>
            </w:tcBorders>
          </w:tcPr>
          <w:p w14:paraId="067815EC"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F17312" w:rsidRDefault="00F17312" w:rsidP="00F17312">
            <w:pPr>
              <w:keepLines/>
              <w:tabs>
                <w:tab w:val="decimal" w:pos="0"/>
              </w:tabs>
              <w:spacing w:after="0" w:line="0" w:lineRule="atLeast"/>
              <w:rPr>
                <w:rFonts w:ascii="Arial" w:hAnsi="Arial" w:cs="Arial"/>
                <w:sz w:val="18"/>
                <w:szCs w:val="18"/>
                <w:lang w:eastAsia="zh-CN"/>
              </w:rPr>
            </w:pPr>
          </w:p>
          <w:p w14:paraId="53147C8C" w14:textId="0303288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3EAA85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ECCA54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ED34A2"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5609329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3FAEC16" w14:textId="39E7DCB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751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537E85" w14:textId="09FA5688"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sEPPId</w:t>
            </w:r>
          </w:p>
        </w:tc>
        <w:tc>
          <w:tcPr>
            <w:tcW w:w="5526" w:type="dxa"/>
            <w:tcBorders>
              <w:top w:val="single" w:sz="4" w:space="0" w:color="auto"/>
              <w:left w:val="single" w:sz="4" w:space="0" w:color="auto"/>
              <w:bottom w:val="single" w:sz="4" w:space="0" w:color="auto"/>
              <w:right w:val="single" w:sz="4" w:space="0" w:color="auto"/>
            </w:tcBorders>
          </w:tcPr>
          <w:p w14:paraId="63D65B3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296C37" w14:textId="0572643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AA4492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97AAD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8211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CE4B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C9D381E"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1F2940CA" w14:textId="467EA5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6E613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D43D021" w14:textId="189434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remotePlmnId</w:t>
            </w:r>
          </w:p>
        </w:tc>
        <w:tc>
          <w:tcPr>
            <w:tcW w:w="5526" w:type="dxa"/>
            <w:tcBorders>
              <w:top w:val="single" w:sz="4" w:space="0" w:color="auto"/>
              <w:left w:val="single" w:sz="4" w:space="0" w:color="auto"/>
              <w:bottom w:val="single" w:sz="4" w:space="0" w:color="auto"/>
              <w:right w:val="single" w:sz="4" w:space="0" w:color="auto"/>
            </w:tcBorders>
          </w:tcPr>
          <w:p w14:paraId="08B5A57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7D9437A2" w14:textId="6D8A8CB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F17312" w:rsidRDefault="00F17312" w:rsidP="00F17312">
            <w:pPr>
              <w:keepLines/>
              <w:spacing w:after="0"/>
              <w:rPr>
                <w:rFonts w:ascii="Arial" w:hAnsi="Arial"/>
                <w:sz w:val="18"/>
                <w:szCs w:val="18"/>
              </w:rPr>
            </w:pPr>
            <w:r>
              <w:rPr>
                <w:rFonts w:ascii="Arial" w:hAnsi="Arial"/>
                <w:sz w:val="18"/>
                <w:szCs w:val="18"/>
              </w:rPr>
              <w:t xml:space="preserve">Type: PLMNId </w:t>
            </w:r>
          </w:p>
          <w:p w14:paraId="325694B5" w14:textId="77777777" w:rsidR="00F17312" w:rsidRDefault="00F17312" w:rsidP="00F17312">
            <w:pPr>
              <w:keepLines/>
              <w:spacing w:after="0"/>
              <w:rPr>
                <w:rFonts w:ascii="Arial" w:hAnsi="Arial"/>
                <w:sz w:val="18"/>
                <w:szCs w:val="18"/>
                <w:lang w:eastAsia="zh-CN"/>
              </w:rPr>
            </w:pPr>
            <w:r>
              <w:rPr>
                <w:rFonts w:ascii="Arial" w:hAnsi="Arial"/>
                <w:sz w:val="18"/>
                <w:szCs w:val="18"/>
              </w:rPr>
              <w:t>multiplicity: 1</w:t>
            </w:r>
          </w:p>
          <w:p w14:paraId="3E93AE4F" w14:textId="77777777" w:rsidR="00F17312" w:rsidRDefault="00F17312" w:rsidP="00F17312">
            <w:pPr>
              <w:keepLines/>
              <w:spacing w:after="0"/>
              <w:rPr>
                <w:rFonts w:ascii="Arial" w:hAnsi="Arial"/>
                <w:sz w:val="18"/>
                <w:szCs w:val="18"/>
              </w:rPr>
            </w:pPr>
            <w:r>
              <w:rPr>
                <w:rFonts w:ascii="Arial" w:hAnsi="Arial"/>
                <w:sz w:val="18"/>
                <w:szCs w:val="18"/>
              </w:rPr>
              <w:t>isOrdered: N/A</w:t>
            </w:r>
          </w:p>
          <w:p w14:paraId="4292DC46" w14:textId="77777777" w:rsidR="00F17312" w:rsidRDefault="00F17312" w:rsidP="00F17312">
            <w:pPr>
              <w:keepLines/>
              <w:spacing w:after="0"/>
              <w:rPr>
                <w:rFonts w:ascii="Arial" w:hAnsi="Arial"/>
                <w:sz w:val="18"/>
                <w:szCs w:val="18"/>
              </w:rPr>
            </w:pPr>
            <w:r>
              <w:rPr>
                <w:rFonts w:ascii="Arial" w:hAnsi="Arial"/>
                <w:sz w:val="18"/>
                <w:szCs w:val="18"/>
              </w:rPr>
              <w:t>isUnique: N/A</w:t>
            </w:r>
          </w:p>
          <w:p w14:paraId="17193F86" w14:textId="77777777" w:rsidR="00F17312" w:rsidRDefault="00F17312" w:rsidP="00F17312">
            <w:pPr>
              <w:keepLines/>
              <w:spacing w:after="0"/>
              <w:rPr>
                <w:rFonts w:ascii="Arial" w:hAnsi="Arial"/>
                <w:sz w:val="18"/>
                <w:szCs w:val="18"/>
              </w:rPr>
            </w:pPr>
            <w:r>
              <w:rPr>
                <w:rFonts w:ascii="Arial" w:hAnsi="Arial"/>
                <w:sz w:val="18"/>
                <w:szCs w:val="18"/>
              </w:rPr>
              <w:t>defaultValue: None</w:t>
            </w:r>
          </w:p>
          <w:p w14:paraId="3EA6C634" w14:textId="77777777" w:rsidR="00F17312" w:rsidRDefault="00F17312" w:rsidP="00F17312">
            <w:pPr>
              <w:pStyle w:val="TAL"/>
              <w:keepNext w:val="0"/>
              <w:rPr>
                <w:szCs w:val="18"/>
              </w:rPr>
            </w:pPr>
            <w:r>
              <w:rPr>
                <w:szCs w:val="18"/>
              </w:rPr>
              <w:t>isNullable: False</w:t>
            </w:r>
          </w:p>
          <w:p w14:paraId="3A274427" w14:textId="77777777" w:rsidR="00F17312" w:rsidRDefault="00F17312" w:rsidP="00F17312">
            <w:pPr>
              <w:keepLines/>
              <w:spacing w:after="0"/>
              <w:rPr>
                <w:rFonts w:ascii="Arial" w:hAnsi="Arial" w:cs="Arial"/>
                <w:sz w:val="18"/>
                <w:szCs w:val="18"/>
              </w:rPr>
            </w:pPr>
          </w:p>
        </w:tc>
      </w:tr>
      <w:tr w:rsidR="00F17312" w14:paraId="418868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12D68F" w14:textId="292E3599"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remoteSeppAddress</w:t>
            </w:r>
          </w:p>
        </w:tc>
        <w:tc>
          <w:tcPr>
            <w:tcW w:w="5526" w:type="dxa"/>
            <w:tcBorders>
              <w:top w:val="single" w:sz="4" w:space="0" w:color="auto"/>
              <w:left w:val="single" w:sz="4" w:space="0" w:color="auto"/>
              <w:bottom w:val="single" w:sz="4" w:space="0" w:color="auto"/>
              <w:right w:val="single" w:sz="4" w:space="0" w:color="auto"/>
            </w:tcBorders>
          </w:tcPr>
          <w:p w14:paraId="6CCAFED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[5]).</w:t>
            </w:r>
          </w:p>
          <w:p w14:paraId="429EF976" w14:textId="77777777" w:rsidR="00F17312" w:rsidRDefault="00F17312" w:rsidP="00F17312">
            <w:pPr>
              <w:keepLines/>
              <w:tabs>
                <w:tab w:val="decimal" w:pos="0"/>
              </w:tabs>
              <w:spacing w:after="0" w:line="0" w:lineRule="atLeast"/>
              <w:rPr>
                <w:rFonts w:ascii="Arial" w:hAnsi="Arial" w:cs="Arial"/>
                <w:sz w:val="18"/>
                <w:szCs w:val="18"/>
                <w:lang w:eastAsia="zh-CN"/>
              </w:rPr>
            </w:pPr>
          </w:p>
          <w:p w14:paraId="58BE2243" w14:textId="67D4F3D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21AC76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613D72"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357F15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76DABC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13536EA" w14:textId="75651ABC" w:rsidR="00F17312" w:rsidRDefault="00F17312" w:rsidP="00F17312">
            <w:pPr>
              <w:keepLines/>
              <w:spacing w:after="0"/>
              <w:rPr>
                <w:rFonts w:ascii="Arial" w:hAnsi="Arial"/>
                <w:sz w:val="18"/>
                <w:szCs w:val="18"/>
              </w:rPr>
            </w:pPr>
            <w:r>
              <w:rPr>
                <w:rFonts w:ascii="Arial" w:hAnsi="Arial" w:cs="Arial"/>
                <w:sz w:val="18"/>
                <w:szCs w:val="18"/>
              </w:rPr>
              <w:t>isNullable: False</w:t>
            </w:r>
          </w:p>
        </w:tc>
      </w:tr>
      <w:tr w:rsidR="00F17312" w14:paraId="597812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265B14" w14:textId="6E71856F"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remoteSeppId</w:t>
            </w:r>
          </w:p>
        </w:tc>
        <w:tc>
          <w:tcPr>
            <w:tcW w:w="5526" w:type="dxa"/>
            <w:tcBorders>
              <w:top w:val="single" w:sz="4" w:space="0" w:color="auto"/>
              <w:left w:val="single" w:sz="4" w:space="0" w:color="auto"/>
              <w:bottom w:val="single" w:sz="4" w:space="0" w:color="auto"/>
              <w:right w:val="single" w:sz="4" w:space="0" w:color="auto"/>
            </w:tcBorders>
          </w:tcPr>
          <w:p w14:paraId="1418E69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F17312" w:rsidRDefault="00F17312" w:rsidP="00F17312">
            <w:pPr>
              <w:keepLines/>
              <w:tabs>
                <w:tab w:val="decimal" w:pos="0"/>
              </w:tabs>
              <w:spacing w:after="0" w:line="0" w:lineRule="atLeast"/>
              <w:rPr>
                <w:rFonts w:ascii="Arial" w:hAnsi="Arial" w:cs="Arial"/>
                <w:sz w:val="18"/>
                <w:szCs w:val="18"/>
                <w:lang w:eastAsia="zh-CN"/>
              </w:rPr>
            </w:pPr>
          </w:p>
          <w:p w14:paraId="3F80E5A2" w14:textId="585F9D8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AF5867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3504E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0A2B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3754F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C34D0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EF649BF" w14:textId="726F532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F89F8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F34EB1" w14:textId="7D0D8F01"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n32cParas</w:t>
            </w:r>
          </w:p>
        </w:tc>
        <w:tc>
          <w:tcPr>
            <w:tcW w:w="5526" w:type="dxa"/>
            <w:tcBorders>
              <w:top w:val="single" w:sz="4" w:space="0" w:color="auto"/>
              <w:left w:val="single" w:sz="4" w:space="0" w:color="auto"/>
              <w:bottom w:val="single" w:sz="4" w:space="0" w:color="auto"/>
              <w:right w:val="single" w:sz="4" w:space="0" w:color="auto"/>
            </w:tcBorders>
          </w:tcPr>
          <w:p w14:paraId="0C340EB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F17312" w:rsidRDefault="00F17312" w:rsidP="00F17312">
            <w:pPr>
              <w:keepLines/>
              <w:tabs>
                <w:tab w:val="decimal" w:pos="0"/>
              </w:tabs>
              <w:spacing w:after="0" w:line="0" w:lineRule="atLeast"/>
              <w:rPr>
                <w:rFonts w:ascii="Arial" w:hAnsi="Arial" w:cs="Arial"/>
                <w:sz w:val="18"/>
                <w:szCs w:val="18"/>
                <w:lang w:eastAsia="zh-CN"/>
              </w:rPr>
            </w:pPr>
          </w:p>
          <w:p w14:paraId="651ED562" w14:textId="53EF725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54528F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941E58C"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601006D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E293C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AECFED2" w14:textId="4C4B61C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7A98E7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3B600B" w14:textId="0ECB07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n32fPolicy</w:t>
            </w:r>
          </w:p>
        </w:tc>
        <w:tc>
          <w:tcPr>
            <w:tcW w:w="5526" w:type="dxa"/>
            <w:tcBorders>
              <w:top w:val="single" w:sz="4" w:space="0" w:color="auto"/>
              <w:left w:val="single" w:sz="4" w:space="0" w:color="auto"/>
              <w:bottom w:val="single" w:sz="4" w:space="0" w:color="auto"/>
              <w:right w:val="single" w:sz="4" w:space="0" w:color="auto"/>
            </w:tcBorders>
          </w:tcPr>
          <w:p w14:paraId="1DF07F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1AE07C3C" w14:textId="2380BEAF"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2F1CF6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ADE859"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47B781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DD32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0AD567" w14:textId="71E332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0EE81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5AEA8C" w14:textId="43E9DFEB" w:rsidR="00F17312" w:rsidRDefault="00F17312" w:rsidP="00F17312">
            <w:pPr>
              <w:pStyle w:val="TAL"/>
              <w:keepNext w:val="0"/>
              <w:rPr>
                <w:rFonts w:ascii="Courier New" w:hAnsi="Courier New" w:cs="Courier New"/>
                <w:lang w:eastAsia="zh-CN"/>
              </w:rPr>
            </w:pPr>
            <w:r>
              <w:rPr>
                <w:rFonts w:ascii="Courier New" w:hAnsi="Courier New" w:cs="Courier New"/>
                <w:lang w:eastAsia="zh-CN"/>
              </w:rPr>
              <w:t>withIPX</w:t>
            </w:r>
          </w:p>
        </w:tc>
        <w:tc>
          <w:tcPr>
            <w:tcW w:w="5526" w:type="dxa"/>
            <w:tcBorders>
              <w:top w:val="single" w:sz="4" w:space="0" w:color="auto"/>
              <w:left w:val="single" w:sz="4" w:space="0" w:color="auto"/>
              <w:bottom w:val="single" w:sz="4" w:space="0" w:color="auto"/>
              <w:right w:val="single" w:sz="4" w:space="0" w:color="auto"/>
            </w:tcBorders>
          </w:tcPr>
          <w:p w14:paraId="7E400AF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E4F259" w14:textId="6B8568CB"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B88583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ADC7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CCFFE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C831E8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3735EC"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393212FB" w14:textId="4A1C9BF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F9E2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CF4A13" w14:textId="6C676843" w:rsidR="00F17312" w:rsidRDefault="00F17312" w:rsidP="00F17312">
            <w:pPr>
              <w:pStyle w:val="TAL"/>
              <w:keepNext w:val="0"/>
              <w:rPr>
                <w:rFonts w:ascii="Courier New" w:hAnsi="Courier New" w:cs="Courier New"/>
                <w:lang w:eastAsia="zh-CN"/>
              </w:rPr>
            </w:pPr>
            <w:r>
              <w:rPr>
                <w:rFonts w:ascii="Courier New" w:hAnsi="Courier New" w:cs="Courier New"/>
                <w:lang w:eastAsia="zh-CN"/>
              </w:rPr>
              <w:t>FiveQiDscpMappingList</w:t>
            </w:r>
          </w:p>
        </w:tc>
        <w:tc>
          <w:tcPr>
            <w:tcW w:w="5526" w:type="dxa"/>
            <w:tcBorders>
              <w:top w:val="single" w:sz="4" w:space="0" w:color="auto"/>
              <w:left w:val="single" w:sz="4" w:space="0" w:color="auto"/>
              <w:bottom w:val="single" w:sz="4" w:space="0" w:color="auto"/>
              <w:right w:val="single" w:sz="4" w:space="0" w:color="auto"/>
            </w:tcBorders>
          </w:tcPr>
          <w:p w14:paraId="5617B2EC" w14:textId="77777777" w:rsidR="00F17312" w:rsidRDefault="00F17312" w:rsidP="00F17312">
            <w:pPr>
              <w:pStyle w:val="a"/>
              <w:keepLines/>
              <w:widowControl/>
              <w:rPr>
                <w:sz w:val="18"/>
                <w:szCs w:val="20"/>
                <w:lang w:eastAsia="en-US"/>
              </w:rPr>
            </w:pPr>
            <w:r>
              <w:rPr>
                <w:sz w:val="18"/>
                <w:szCs w:val="20"/>
                <w:lang w:eastAsia="en-US"/>
              </w:rPr>
              <w:t>It provides the list of mapping between 5QIs and DSCP.</w:t>
            </w:r>
          </w:p>
          <w:p w14:paraId="6637E6D1" w14:textId="77777777" w:rsidR="00F17312" w:rsidRDefault="00F17312" w:rsidP="00F17312">
            <w:pPr>
              <w:keepLines/>
              <w:tabs>
                <w:tab w:val="decimal" w:pos="0"/>
              </w:tabs>
              <w:spacing w:after="0" w:line="0" w:lineRule="atLeast"/>
              <w:rPr>
                <w:rFonts w:ascii="Arial" w:hAnsi="Arial" w:cs="Arial"/>
                <w:sz w:val="18"/>
                <w:szCs w:val="18"/>
                <w:lang w:eastAsia="zh-CN"/>
              </w:rPr>
            </w:pPr>
          </w:p>
          <w:p w14:paraId="2C59BC4E" w14:textId="099ECD0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F17312" w:rsidRDefault="00F17312" w:rsidP="00F17312">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F17312" w:rsidRDefault="00F17312" w:rsidP="00F17312">
            <w:pPr>
              <w:keepLines/>
              <w:spacing w:after="0"/>
              <w:rPr>
                <w:rFonts w:ascii="Arial" w:hAnsi="Arial"/>
                <w:sz w:val="18"/>
              </w:rPr>
            </w:pPr>
            <w:r>
              <w:rPr>
                <w:rFonts w:ascii="Arial" w:hAnsi="Arial"/>
                <w:sz w:val="18"/>
              </w:rPr>
              <w:t>multiplicity: *</w:t>
            </w:r>
          </w:p>
          <w:p w14:paraId="2390808B" w14:textId="77777777" w:rsidR="00F17312" w:rsidRDefault="00F17312" w:rsidP="00F17312">
            <w:pPr>
              <w:keepLines/>
              <w:spacing w:after="0"/>
              <w:rPr>
                <w:rFonts w:ascii="Arial" w:hAnsi="Arial"/>
                <w:sz w:val="18"/>
              </w:rPr>
            </w:pPr>
            <w:r>
              <w:rPr>
                <w:rFonts w:ascii="Arial" w:hAnsi="Arial"/>
                <w:sz w:val="18"/>
              </w:rPr>
              <w:t>isOrdered: N/A</w:t>
            </w:r>
          </w:p>
          <w:p w14:paraId="79A0098B" w14:textId="77777777" w:rsidR="00F17312" w:rsidRDefault="00F17312" w:rsidP="00F17312">
            <w:pPr>
              <w:keepLines/>
              <w:spacing w:after="0"/>
              <w:rPr>
                <w:rFonts w:ascii="Arial" w:hAnsi="Arial"/>
                <w:sz w:val="18"/>
              </w:rPr>
            </w:pPr>
            <w:r>
              <w:rPr>
                <w:rFonts w:ascii="Arial" w:hAnsi="Arial"/>
                <w:sz w:val="18"/>
              </w:rPr>
              <w:t>isUnique: N/A</w:t>
            </w:r>
          </w:p>
          <w:p w14:paraId="0B9B0A6B" w14:textId="77777777" w:rsidR="00F17312" w:rsidRDefault="00F17312" w:rsidP="00F17312">
            <w:pPr>
              <w:keepLines/>
              <w:spacing w:after="0"/>
              <w:rPr>
                <w:rFonts w:ascii="Arial" w:hAnsi="Arial"/>
                <w:sz w:val="18"/>
              </w:rPr>
            </w:pPr>
            <w:r>
              <w:rPr>
                <w:rFonts w:ascii="Arial" w:hAnsi="Arial"/>
                <w:sz w:val="18"/>
              </w:rPr>
              <w:t>defaultValue: None</w:t>
            </w:r>
          </w:p>
          <w:p w14:paraId="0999CA7D" w14:textId="55EB542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158884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9FBA2D" w14:textId="31431DE5" w:rsidR="00F17312" w:rsidRDefault="00F17312" w:rsidP="00F17312">
            <w:pPr>
              <w:pStyle w:val="TAL"/>
              <w:keepNext w:val="0"/>
              <w:rPr>
                <w:rFonts w:ascii="Courier New" w:hAnsi="Courier New" w:cs="Courier New"/>
                <w:lang w:eastAsia="zh-CN"/>
              </w:rPr>
            </w:pPr>
            <w:r>
              <w:rPr>
                <w:rFonts w:ascii="Courier New" w:hAnsi="Courier New"/>
              </w:rPr>
              <w:t>fiveQIValues</w:t>
            </w:r>
          </w:p>
        </w:tc>
        <w:tc>
          <w:tcPr>
            <w:tcW w:w="5526" w:type="dxa"/>
            <w:tcBorders>
              <w:top w:val="single" w:sz="4" w:space="0" w:color="auto"/>
              <w:left w:val="single" w:sz="4" w:space="0" w:color="auto"/>
              <w:bottom w:val="single" w:sz="4" w:space="0" w:color="auto"/>
              <w:right w:val="single" w:sz="4" w:space="0" w:color="auto"/>
            </w:tcBorders>
          </w:tcPr>
          <w:p w14:paraId="76DE9D79"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F17312" w:rsidRDefault="00F17312" w:rsidP="00F17312">
            <w:pPr>
              <w:keepLines/>
              <w:tabs>
                <w:tab w:val="decimal" w:pos="0"/>
              </w:tabs>
              <w:spacing w:after="0" w:line="0" w:lineRule="atLeast"/>
              <w:rPr>
                <w:rFonts w:ascii="Arial" w:hAnsi="Arial" w:cs="Arial"/>
                <w:sz w:val="18"/>
                <w:szCs w:val="18"/>
                <w:lang w:eastAsia="zh-CN"/>
              </w:rPr>
            </w:pPr>
          </w:p>
          <w:p w14:paraId="04B61E21" w14:textId="66C74E23" w:rsidR="00F17312" w:rsidRDefault="00F17312" w:rsidP="00F17312">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EBDB10E"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E3E25C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13C05E7" w14:textId="77777777" w:rsidR="00F17312" w:rsidRDefault="00F17312" w:rsidP="00F17312">
            <w:pPr>
              <w:keepLines/>
              <w:spacing w:after="0"/>
              <w:rPr>
                <w:rFonts w:ascii="Arial" w:hAnsi="Arial" w:cs="Arial"/>
                <w:sz w:val="18"/>
                <w:szCs w:val="18"/>
              </w:rPr>
            </w:pPr>
            <w:r>
              <w:rPr>
                <w:rFonts w:ascii="Arial" w:hAnsi="Arial" w:cs="Arial"/>
                <w:sz w:val="18"/>
                <w:szCs w:val="18"/>
              </w:rPr>
              <w:t>isUnique: Yes</w:t>
            </w:r>
          </w:p>
          <w:p w14:paraId="26BB5B1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9AE79EE" w14:textId="7CA34C76"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7A5DA8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73A478" w14:textId="761E3C2F" w:rsidR="00F17312" w:rsidRDefault="00F17312" w:rsidP="00F17312">
            <w:pPr>
              <w:pStyle w:val="TAL"/>
              <w:keepNext w:val="0"/>
              <w:rPr>
                <w:rFonts w:ascii="Courier New" w:hAnsi="Courier New"/>
              </w:rPr>
            </w:pPr>
            <w:r>
              <w:rPr>
                <w:rFonts w:ascii="Courier New" w:hAnsi="Courier New"/>
              </w:rPr>
              <w:t>dscp</w:t>
            </w:r>
          </w:p>
        </w:tc>
        <w:tc>
          <w:tcPr>
            <w:tcW w:w="5526" w:type="dxa"/>
            <w:tcBorders>
              <w:top w:val="single" w:sz="4" w:space="0" w:color="auto"/>
              <w:left w:val="single" w:sz="4" w:space="0" w:color="auto"/>
              <w:bottom w:val="single" w:sz="4" w:space="0" w:color="auto"/>
              <w:right w:val="single" w:sz="4" w:space="0" w:color="auto"/>
            </w:tcBorders>
          </w:tcPr>
          <w:p w14:paraId="00F7D0D6" w14:textId="77777777" w:rsidR="00F17312" w:rsidRDefault="00F17312" w:rsidP="00F17312">
            <w:pPr>
              <w:pStyle w:val="a"/>
              <w:keepLines/>
              <w:widowControl/>
              <w:rPr>
                <w:rFonts w:cs="Arial"/>
                <w:sz w:val="18"/>
                <w:szCs w:val="18"/>
              </w:rPr>
            </w:pPr>
            <w:r>
              <w:rPr>
                <w:rFonts w:cs="Arial"/>
                <w:sz w:val="18"/>
                <w:szCs w:val="18"/>
              </w:rPr>
              <w:t>It indicates a DSCP.</w:t>
            </w:r>
          </w:p>
          <w:p w14:paraId="3E135BAA" w14:textId="77777777" w:rsidR="00F17312" w:rsidRDefault="00F17312" w:rsidP="00F17312">
            <w:pPr>
              <w:pStyle w:val="a"/>
              <w:keepLines/>
              <w:widowControl/>
              <w:rPr>
                <w:rFonts w:cs="Arial"/>
                <w:sz w:val="18"/>
                <w:szCs w:val="18"/>
              </w:rPr>
            </w:pPr>
          </w:p>
          <w:p w14:paraId="55794970" w14:textId="17A8BF80"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1A463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A840C6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6DD62D3" w14:textId="77777777" w:rsidR="00F17312" w:rsidRDefault="00F17312" w:rsidP="00F17312">
            <w:pPr>
              <w:keepLines/>
              <w:spacing w:after="0"/>
              <w:rPr>
                <w:rFonts w:ascii="Arial" w:hAnsi="Arial" w:cs="Arial"/>
                <w:sz w:val="18"/>
                <w:szCs w:val="18"/>
              </w:rPr>
            </w:pPr>
            <w:r>
              <w:rPr>
                <w:rFonts w:ascii="Arial" w:hAnsi="Arial" w:cs="Arial"/>
                <w:sz w:val="18"/>
                <w:szCs w:val="18"/>
              </w:rPr>
              <w:t>isUnique: Yes</w:t>
            </w:r>
          </w:p>
          <w:p w14:paraId="26251F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9033038" w14:textId="7934871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444AE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918632" w14:textId="09D6F509" w:rsidR="00F17312" w:rsidRDefault="00F17312" w:rsidP="00F17312">
            <w:pPr>
              <w:pStyle w:val="TAL"/>
              <w:keepNext w:val="0"/>
              <w:rPr>
                <w:rFonts w:ascii="Courier New" w:hAnsi="Courier New"/>
              </w:rPr>
            </w:pPr>
            <w:r>
              <w:rPr>
                <w:rFonts w:ascii="Courier New" w:hAnsi="Courier New"/>
              </w:rPr>
              <w:t>configurable5QISetRef</w:t>
            </w:r>
          </w:p>
        </w:tc>
        <w:tc>
          <w:tcPr>
            <w:tcW w:w="5526" w:type="dxa"/>
            <w:tcBorders>
              <w:top w:val="single" w:sz="4" w:space="0" w:color="auto"/>
              <w:left w:val="single" w:sz="4" w:space="0" w:color="auto"/>
              <w:bottom w:val="single" w:sz="4" w:space="0" w:color="auto"/>
              <w:right w:val="single" w:sz="4" w:space="0" w:color="auto"/>
            </w:tcBorders>
          </w:tcPr>
          <w:p w14:paraId="1682FD90"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F17312" w:rsidRDefault="00F17312" w:rsidP="00F17312">
            <w:pPr>
              <w:keepLines/>
              <w:spacing w:after="0"/>
              <w:rPr>
                <w:rFonts w:ascii="Arial" w:hAnsi="Arial" w:cs="Arial"/>
                <w:sz w:val="18"/>
                <w:szCs w:val="18"/>
              </w:rPr>
            </w:pPr>
          </w:p>
          <w:p w14:paraId="34F8027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F17312" w:rsidRDefault="00F17312" w:rsidP="00F17312">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77777777" w:rsidR="00F17312" w:rsidRDefault="00F17312" w:rsidP="00F17312">
            <w:pPr>
              <w:pStyle w:val="TAL"/>
              <w:keepNext w:val="0"/>
            </w:pPr>
            <w:r>
              <w:t>type: String</w:t>
            </w:r>
          </w:p>
          <w:p w14:paraId="2384A8EE" w14:textId="77777777" w:rsidR="00F17312" w:rsidRDefault="00F17312" w:rsidP="00F17312">
            <w:pPr>
              <w:pStyle w:val="TAL"/>
              <w:keepNext w:val="0"/>
            </w:pPr>
            <w:r>
              <w:t>multiplicity: 0..1</w:t>
            </w:r>
          </w:p>
          <w:p w14:paraId="33517F0A" w14:textId="77777777" w:rsidR="00F17312" w:rsidRDefault="00F17312" w:rsidP="00F17312">
            <w:pPr>
              <w:pStyle w:val="TAL"/>
              <w:keepNext w:val="0"/>
            </w:pPr>
            <w:r>
              <w:t>isOrdered: False</w:t>
            </w:r>
          </w:p>
          <w:p w14:paraId="58836E89" w14:textId="77777777" w:rsidR="00F17312" w:rsidRDefault="00F17312" w:rsidP="00F17312">
            <w:pPr>
              <w:pStyle w:val="TAL"/>
              <w:keepNext w:val="0"/>
            </w:pPr>
            <w:r>
              <w:t>isUnique: True</w:t>
            </w:r>
          </w:p>
          <w:p w14:paraId="453457AF" w14:textId="77777777" w:rsidR="00F17312" w:rsidRDefault="00F17312" w:rsidP="00F17312">
            <w:pPr>
              <w:pStyle w:val="TAL"/>
              <w:keepNext w:val="0"/>
            </w:pPr>
            <w:r>
              <w:t>defaultValue: None</w:t>
            </w:r>
          </w:p>
          <w:p w14:paraId="111BD846" w14:textId="0414AD38" w:rsidR="00F17312" w:rsidRDefault="00F17312" w:rsidP="00F17312">
            <w:pPr>
              <w:keepLines/>
              <w:spacing w:after="0"/>
              <w:rPr>
                <w:rFonts w:ascii="Arial" w:hAnsi="Arial" w:cs="Arial"/>
                <w:sz w:val="18"/>
                <w:szCs w:val="18"/>
              </w:rPr>
            </w:pPr>
            <w:r>
              <w:t>isNullable: True</w:t>
            </w:r>
          </w:p>
        </w:tc>
      </w:tr>
      <w:tr w:rsidR="00F17312" w14:paraId="2F5121F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8185EF" w14:textId="5920D21F" w:rsidR="00F17312" w:rsidRDefault="00F17312" w:rsidP="00F17312">
            <w:pPr>
              <w:pStyle w:val="TAL"/>
              <w:keepNext w:val="0"/>
              <w:rPr>
                <w:rFonts w:ascii="Courier New" w:hAnsi="Courier New"/>
              </w:rPr>
            </w:pPr>
            <w:r>
              <w:rPr>
                <w:rFonts w:ascii="Courier New" w:hAnsi="Courier New"/>
              </w:rPr>
              <w:t>dynamic5QISetRef</w:t>
            </w:r>
          </w:p>
        </w:tc>
        <w:tc>
          <w:tcPr>
            <w:tcW w:w="5526" w:type="dxa"/>
            <w:tcBorders>
              <w:top w:val="single" w:sz="4" w:space="0" w:color="auto"/>
              <w:left w:val="single" w:sz="4" w:space="0" w:color="auto"/>
              <w:bottom w:val="single" w:sz="4" w:space="0" w:color="auto"/>
              <w:right w:val="single" w:sz="4" w:space="0" w:color="auto"/>
            </w:tcBorders>
          </w:tcPr>
          <w:p w14:paraId="5B29E246"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F17312" w:rsidRDefault="00F17312" w:rsidP="00F17312">
            <w:pPr>
              <w:keepLines/>
              <w:spacing w:after="0"/>
              <w:rPr>
                <w:rFonts w:ascii="Arial" w:hAnsi="Arial" w:cs="Arial"/>
                <w:sz w:val="18"/>
                <w:szCs w:val="18"/>
              </w:rPr>
            </w:pPr>
          </w:p>
          <w:p w14:paraId="0BEC9F8E"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77777777" w:rsidR="00F17312" w:rsidRDefault="00F17312" w:rsidP="00F17312">
            <w:pPr>
              <w:pStyle w:val="TAL"/>
              <w:keepNext w:val="0"/>
            </w:pPr>
            <w:r>
              <w:t>type: String</w:t>
            </w:r>
          </w:p>
          <w:p w14:paraId="30B87EC7" w14:textId="77777777" w:rsidR="00F17312" w:rsidRDefault="00F17312" w:rsidP="00F17312">
            <w:pPr>
              <w:pStyle w:val="TAL"/>
              <w:keepNext w:val="0"/>
            </w:pPr>
            <w:r>
              <w:t>multiplicity: 0..1</w:t>
            </w:r>
          </w:p>
          <w:p w14:paraId="30E47488" w14:textId="77777777" w:rsidR="00F17312" w:rsidRDefault="00F17312" w:rsidP="00F17312">
            <w:pPr>
              <w:pStyle w:val="TAL"/>
              <w:keepNext w:val="0"/>
            </w:pPr>
            <w:r>
              <w:t>isOrdered: False</w:t>
            </w:r>
          </w:p>
          <w:p w14:paraId="47574FE3" w14:textId="77777777" w:rsidR="00F17312" w:rsidRDefault="00F17312" w:rsidP="00F17312">
            <w:pPr>
              <w:pStyle w:val="TAL"/>
              <w:keepNext w:val="0"/>
            </w:pPr>
            <w:r>
              <w:t>isUnique: True</w:t>
            </w:r>
          </w:p>
          <w:p w14:paraId="7BA08011" w14:textId="77777777" w:rsidR="00F17312" w:rsidRDefault="00F17312" w:rsidP="00F17312">
            <w:pPr>
              <w:pStyle w:val="TAL"/>
              <w:keepNext w:val="0"/>
            </w:pPr>
            <w:r>
              <w:t>defaultValue: None</w:t>
            </w:r>
          </w:p>
          <w:p w14:paraId="1CC43C7C" w14:textId="575E0CC0" w:rsidR="00F17312" w:rsidRDefault="00F17312" w:rsidP="00F17312">
            <w:pPr>
              <w:keepLines/>
              <w:spacing w:after="0"/>
              <w:rPr>
                <w:rFonts w:ascii="Arial" w:hAnsi="Arial"/>
                <w:sz w:val="18"/>
              </w:rPr>
            </w:pPr>
            <w:r>
              <w:rPr>
                <w:rFonts w:ascii="Arial" w:hAnsi="Arial"/>
                <w:sz w:val="18"/>
              </w:rPr>
              <w:t>isNullable: True</w:t>
            </w:r>
          </w:p>
        </w:tc>
      </w:tr>
      <w:tr w:rsidR="00F17312" w14:paraId="7214AAD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C34EAC" w14:textId="1A95B03F" w:rsidR="00F17312" w:rsidRDefault="00F17312" w:rsidP="00F17312">
            <w:pPr>
              <w:pStyle w:val="TAL"/>
              <w:keepNext w:val="0"/>
              <w:rPr>
                <w:rFonts w:ascii="Courier New" w:hAnsi="Courier New"/>
              </w:rPr>
            </w:pPr>
            <w:r>
              <w:rPr>
                <w:rFonts w:ascii="Courier New" w:hAnsi="Courier New"/>
              </w:rPr>
              <w:t>fiveQIValue</w:t>
            </w:r>
          </w:p>
        </w:tc>
        <w:tc>
          <w:tcPr>
            <w:tcW w:w="5526" w:type="dxa"/>
            <w:tcBorders>
              <w:top w:val="single" w:sz="4" w:space="0" w:color="auto"/>
              <w:left w:val="single" w:sz="4" w:space="0" w:color="auto"/>
              <w:bottom w:val="single" w:sz="4" w:space="0" w:color="auto"/>
              <w:right w:val="single" w:sz="4" w:space="0" w:color="auto"/>
            </w:tcBorders>
          </w:tcPr>
          <w:p w14:paraId="7B972C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F17312" w:rsidRDefault="00F17312" w:rsidP="00F17312">
            <w:pPr>
              <w:keepLines/>
              <w:tabs>
                <w:tab w:val="decimal" w:pos="0"/>
              </w:tabs>
              <w:spacing w:after="0" w:line="0" w:lineRule="atLeast"/>
              <w:rPr>
                <w:rFonts w:ascii="Arial" w:hAnsi="Arial" w:cs="Arial"/>
                <w:sz w:val="18"/>
                <w:szCs w:val="18"/>
                <w:lang w:eastAsia="zh-CN"/>
              </w:rPr>
            </w:pPr>
          </w:p>
          <w:p w14:paraId="3AADDB0D" w14:textId="3FC75011" w:rsidR="00F17312" w:rsidRDefault="00F17312" w:rsidP="00F17312">
            <w:pPr>
              <w:pStyle w:val="a"/>
              <w:keepLines/>
              <w:widowControl/>
              <w:rPr>
                <w:sz w:val="18"/>
                <w:szCs w:val="20"/>
                <w:lang w:eastAsia="en-US"/>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2B3021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64345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7392E40" w14:textId="77777777" w:rsidR="00F17312" w:rsidRDefault="00F17312" w:rsidP="00F17312">
            <w:pPr>
              <w:keepLines/>
              <w:spacing w:after="0"/>
              <w:rPr>
                <w:rFonts w:ascii="Arial" w:hAnsi="Arial" w:cs="Arial"/>
                <w:sz w:val="18"/>
                <w:szCs w:val="18"/>
              </w:rPr>
            </w:pPr>
            <w:r>
              <w:rPr>
                <w:rFonts w:ascii="Arial" w:hAnsi="Arial" w:cs="Arial"/>
                <w:sz w:val="18"/>
                <w:szCs w:val="18"/>
              </w:rPr>
              <w:t>isUnique: Yes</w:t>
            </w:r>
          </w:p>
          <w:p w14:paraId="07B000A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AB94EE6" w14:textId="0615D160" w:rsidR="00F17312" w:rsidRDefault="00F17312" w:rsidP="00F17312">
            <w:pPr>
              <w:pStyle w:val="TAL"/>
              <w:keepNext w:val="0"/>
            </w:pPr>
            <w:r>
              <w:rPr>
                <w:rFonts w:cs="Arial"/>
                <w:szCs w:val="18"/>
              </w:rPr>
              <w:t>isNullable: False</w:t>
            </w:r>
          </w:p>
        </w:tc>
      </w:tr>
      <w:tr w:rsidR="00F17312" w14:paraId="72A543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AF64C" w14:textId="491F5305" w:rsidR="00F17312" w:rsidRDefault="00F17312" w:rsidP="00F17312">
            <w:pPr>
              <w:pStyle w:val="TAL"/>
              <w:keepNext w:val="0"/>
              <w:rPr>
                <w:rFonts w:ascii="Courier New" w:hAnsi="Courier New"/>
              </w:rPr>
            </w:pPr>
            <w:r>
              <w:rPr>
                <w:rFonts w:ascii="Courier New" w:hAnsi="Courier New"/>
              </w:rPr>
              <w:t>resourceType</w:t>
            </w:r>
          </w:p>
        </w:tc>
        <w:tc>
          <w:tcPr>
            <w:tcW w:w="5526" w:type="dxa"/>
            <w:tcBorders>
              <w:top w:val="single" w:sz="4" w:space="0" w:color="auto"/>
              <w:left w:val="single" w:sz="4" w:space="0" w:color="auto"/>
              <w:bottom w:val="single" w:sz="4" w:space="0" w:color="auto"/>
              <w:right w:val="single" w:sz="4" w:space="0" w:color="auto"/>
            </w:tcBorders>
          </w:tcPr>
          <w:p w14:paraId="51C0CC32" w14:textId="77777777" w:rsidR="00F17312" w:rsidRDefault="00F17312" w:rsidP="00F17312">
            <w:pPr>
              <w:pStyle w:val="a"/>
              <w:keepLines/>
              <w:widowControl/>
              <w:rPr>
                <w:rFonts w:cs="Arial"/>
                <w:sz w:val="18"/>
                <w:szCs w:val="18"/>
              </w:rPr>
            </w:pPr>
            <w:r>
              <w:rPr>
                <w:rFonts w:cs="Arial"/>
                <w:sz w:val="18"/>
                <w:szCs w:val="18"/>
              </w:rPr>
              <w:t>It indicates the Resource Type of a 5QI, as specified in TS 23.501 [2].</w:t>
            </w:r>
          </w:p>
          <w:p w14:paraId="6C666AC9" w14:textId="77777777" w:rsidR="00F17312" w:rsidRDefault="00F17312" w:rsidP="00F17312">
            <w:pPr>
              <w:pStyle w:val="a"/>
              <w:keepLines/>
              <w:widowControl/>
              <w:rPr>
                <w:rFonts w:cs="Arial"/>
                <w:sz w:val="18"/>
                <w:szCs w:val="18"/>
              </w:rPr>
            </w:pPr>
          </w:p>
          <w:p w14:paraId="0A277A42" w14:textId="4000B769"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w:t>
            </w:r>
            <w:r w:rsidR="005333B7">
              <w:rPr>
                <w:rFonts w:cs="Arial"/>
                <w:sz w:val="18"/>
                <w:szCs w:val="18"/>
              </w:rPr>
              <w:t>"</w:t>
            </w:r>
            <w:r>
              <w:rPr>
                <w:rFonts w:cs="Arial"/>
                <w:sz w:val="18"/>
                <w:szCs w:val="18"/>
              </w:rPr>
              <w:t>GBR</w:t>
            </w:r>
            <w:r w:rsidR="005333B7">
              <w:rPr>
                <w:rFonts w:cs="Arial"/>
                <w:sz w:val="18"/>
                <w:szCs w:val="18"/>
              </w:rPr>
              <w:t xml:space="preserve">", </w:t>
            </w:r>
            <w:r>
              <w:rPr>
                <w:rFonts w:cs="Arial"/>
                <w:sz w:val="18"/>
                <w:szCs w:val="18"/>
              </w:rPr>
              <w:t>Non-GBR</w:t>
            </w:r>
            <w:r w:rsidR="005333B7">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1F99E8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45A0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3E40A4"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442B0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89F5BE" w14:textId="3D822DD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A2FC0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573559" w14:textId="0EAA7295" w:rsidR="00F17312" w:rsidRDefault="00F17312" w:rsidP="00F17312">
            <w:pPr>
              <w:pStyle w:val="TAL"/>
              <w:keepNext w:val="0"/>
              <w:rPr>
                <w:rFonts w:ascii="Courier New" w:hAnsi="Courier New"/>
              </w:rPr>
            </w:pPr>
            <w:r>
              <w:rPr>
                <w:rFonts w:ascii="Courier New" w:hAnsi="Courier New"/>
              </w:rPr>
              <w:t>priorityLevel</w:t>
            </w:r>
          </w:p>
        </w:tc>
        <w:tc>
          <w:tcPr>
            <w:tcW w:w="5526" w:type="dxa"/>
            <w:tcBorders>
              <w:top w:val="single" w:sz="4" w:space="0" w:color="auto"/>
              <w:left w:val="single" w:sz="4" w:space="0" w:color="auto"/>
              <w:bottom w:val="single" w:sz="4" w:space="0" w:color="auto"/>
              <w:right w:val="single" w:sz="4" w:space="0" w:color="auto"/>
            </w:tcBorders>
          </w:tcPr>
          <w:p w14:paraId="3BFA64CB"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F17312" w:rsidRDefault="00F17312" w:rsidP="00F17312">
            <w:pPr>
              <w:keepLines/>
              <w:tabs>
                <w:tab w:val="decimal" w:pos="0"/>
              </w:tabs>
              <w:spacing w:after="0" w:line="0" w:lineRule="atLeast"/>
              <w:rPr>
                <w:rFonts w:ascii="Arial" w:hAnsi="Arial" w:cs="Arial"/>
                <w:sz w:val="18"/>
                <w:szCs w:val="18"/>
                <w:lang w:eastAsia="zh-CN"/>
              </w:rPr>
            </w:pPr>
          </w:p>
          <w:p w14:paraId="44A69D3B" w14:textId="73F37344" w:rsidR="00F17312" w:rsidRDefault="00F17312" w:rsidP="00F17312">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6F08F3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B3246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871FDC"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0EDE227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6EAAAB0" w14:textId="7ADD56D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86DA0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D8356A" w14:textId="50A26AE4" w:rsidR="00F17312" w:rsidRDefault="00F17312" w:rsidP="00F17312">
            <w:pPr>
              <w:pStyle w:val="TAL"/>
              <w:keepNext w:val="0"/>
              <w:rPr>
                <w:rFonts w:ascii="Courier New" w:hAnsi="Courier New"/>
              </w:rPr>
            </w:pPr>
            <w:r>
              <w:rPr>
                <w:rFonts w:ascii="Courier New" w:hAnsi="Courier New"/>
              </w:rPr>
              <w:t>packetDelayBudget</w:t>
            </w:r>
          </w:p>
        </w:tc>
        <w:tc>
          <w:tcPr>
            <w:tcW w:w="5526" w:type="dxa"/>
            <w:tcBorders>
              <w:top w:val="single" w:sz="4" w:space="0" w:color="auto"/>
              <w:left w:val="single" w:sz="4" w:space="0" w:color="auto"/>
              <w:bottom w:val="single" w:sz="4" w:space="0" w:color="auto"/>
              <w:right w:val="single" w:sz="4" w:space="0" w:color="auto"/>
            </w:tcBorders>
          </w:tcPr>
          <w:p w14:paraId="01EB87F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F17312" w:rsidRDefault="00F17312" w:rsidP="00F17312">
            <w:pPr>
              <w:keepLines/>
              <w:tabs>
                <w:tab w:val="decimal" w:pos="0"/>
              </w:tabs>
              <w:spacing w:after="0" w:line="0" w:lineRule="atLeast"/>
              <w:rPr>
                <w:rFonts w:ascii="Arial" w:hAnsi="Arial" w:cs="Arial"/>
                <w:sz w:val="18"/>
                <w:szCs w:val="18"/>
                <w:lang w:eastAsia="zh-CN"/>
              </w:rPr>
            </w:pPr>
          </w:p>
          <w:p w14:paraId="3985DB8E" w14:textId="5D6F904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BCCD2E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C2A32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FA0FD3"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583DC0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44AB54" w14:textId="540B3CC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3D9C8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933972" w14:textId="24F3AF9F" w:rsidR="00F17312" w:rsidRDefault="00F17312" w:rsidP="00F17312">
            <w:pPr>
              <w:pStyle w:val="TAL"/>
              <w:keepNext w:val="0"/>
              <w:rPr>
                <w:rFonts w:ascii="Courier New" w:hAnsi="Courier New"/>
              </w:rPr>
            </w:pPr>
            <w:r>
              <w:rPr>
                <w:rFonts w:ascii="Courier New" w:hAnsi="Courier New"/>
              </w:rPr>
              <w:t>packetErrorRate</w:t>
            </w:r>
          </w:p>
        </w:tc>
        <w:tc>
          <w:tcPr>
            <w:tcW w:w="5526" w:type="dxa"/>
            <w:tcBorders>
              <w:top w:val="single" w:sz="4" w:space="0" w:color="auto"/>
              <w:left w:val="single" w:sz="4" w:space="0" w:color="auto"/>
              <w:bottom w:val="single" w:sz="4" w:space="0" w:color="auto"/>
              <w:right w:val="single" w:sz="4" w:space="0" w:color="auto"/>
            </w:tcBorders>
          </w:tcPr>
          <w:p w14:paraId="33A5316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F17312" w:rsidRDefault="00F17312" w:rsidP="00F17312">
            <w:pPr>
              <w:keepLines/>
              <w:tabs>
                <w:tab w:val="decimal" w:pos="0"/>
              </w:tabs>
              <w:spacing w:after="0" w:line="0" w:lineRule="atLeast"/>
              <w:rPr>
                <w:rFonts w:ascii="Arial" w:hAnsi="Arial" w:cs="Arial"/>
                <w:sz w:val="18"/>
                <w:szCs w:val="18"/>
                <w:lang w:eastAsia="zh-CN"/>
              </w:rPr>
            </w:pPr>
          </w:p>
          <w:p w14:paraId="660FCEBC" w14:textId="2655FFFC"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F17312" w:rsidRDefault="00F17312" w:rsidP="00F17312">
            <w:pPr>
              <w:keepLines/>
              <w:spacing w:after="0"/>
              <w:rPr>
                <w:rFonts w:ascii="Arial" w:hAnsi="Arial" w:cs="Arial"/>
                <w:sz w:val="18"/>
                <w:szCs w:val="18"/>
              </w:rPr>
            </w:pPr>
            <w:r>
              <w:rPr>
                <w:rFonts w:ascii="Arial" w:hAnsi="Arial" w:cs="Arial"/>
                <w:sz w:val="18"/>
                <w:szCs w:val="18"/>
              </w:rPr>
              <w:t>type: PacketErrorRate</w:t>
            </w:r>
          </w:p>
          <w:p w14:paraId="55F13A8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5ECD9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117EE"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06FFE0A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77AFA1C" w14:textId="215A1C5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4AC543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C0EF9B" w14:textId="422775D5" w:rsidR="00F17312" w:rsidRDefault="00F17312" w:rsidP="00F17312">
            <w:pPr>
              <w:pStyle w:val="TAL"/>
              <w:keepNext w:val="0"/>
              <w:rPr>
                <w:rFonts w:ascii="Courier New" w:hAnsi="Courier New"/>
              </w:rPr>
            </w:pPr>
            <w:r>
              <w:rPr>
                <w:rFonts w:ascii="Courier New" w:hAnsi="Courier New"/>
              </w:rPr>
              <w:t>averagingWindow</w:t>
            </w:r>
          </w:p>
        </w:tc>
        <w:tc>
          <w:tcPr>
            <w:tcW w:w="5526" w:type="dxa"/>
            <w:tcBorders>
              <w:top w:val="single" w:sz="4" w:space="0" w:color="auto"/>
              <w:left w:val="single" w:sz="4" w:space="0" w:color="auto"/>
              <w:bottom w:val="single" w:sz="4" w:space="0" w:color="auto"/>
              <w:right w:val="single" w:sz="4" w:space="0" w:color="auto"/>
            </w:tcBorders>
          </w:tcPr>
          <w:p w14:paraId="7EE03A87"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F17312" w:rsidRDefault="00F17312" w:rsidP="00F17312">
            <w:pPr>
              <w:keepLines/>
              <w:tabs>
                <w:tab w:val="decimal" w:pos="0"/>
              </w:tabs>
              <w:spacing w:after="0" w:line="0" w:lineRule="atLeast"/>
              <w:rPr>
                <w:rFonts w:ascii="Arial" w:hAnsi="Arial" w:cs="Arial"/>
                <w:sz w:val="18"/>
                <w:szCs w:val="18"/>
                <w:lang w:eastAsia="zh-CN"/>
              </w:rPr>
            </w:pPr>
          </w:p>
          <w:p w14:paraId="46B4E98C" w14:textId="50A2800C"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3AA0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2C5BB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C84A8F"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65E135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5706A57" w14:textId="0BC1E8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5A9AA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248E29" w14:textId="1DEBFA5F" w:rsidR="00F17312" w:rsidRDefault="00F17312" w:rsidP="00F17312">
            <w:pPr>
              <w:pStyle w:val="TAL"/>
              <w:keepNext w:val="0"/>
              <w:rPr>
                <w:rFonts w:ascii="Courier New" w:hAnsi="Courier New"/>
              </w:rPr>
            </w:pPr>
            <w:r>
              <w:rPr>
                <w:rFonts w:ascii="Courier New" w:hAnsi="Courier New"/>
              </w:rPr>
              <w:t>maximumDataBurstVolume</w:t>
            </w:r>
          </w:p>
        </w:tc>
        <w:tc>
          <w:tcPr>
            <w:tcW w:w="5526" w:type="dxa"/>
            <w:tcBorders>
              <w:top w:val="single" w:sz="4" w:space="0" w:color="auto"/>
              <w:left w:val="single" w:sz="4" w:space="0" w:color="auto"/>
              <w:bottom w:val="single" w:sz="4" w:space="0" w:color="auto"/>
              <w:right w:val="single" w:sz="4" w:space="0" w:color="auto"/>
            </w:tcBorders>
          </w:tcPr>
          <w:p w14:paraId="00F0D21A"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6E975C" w14:textId="1BFA9404"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DD95B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C6075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157238"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7CBBC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B15D70" w14:textId="5E1381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CC269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CEC8E2" w14:textId="4DF135F6" w:rsidR="00F17312" w:rsidRDefault="00F17312" w:rsidP="00F17312">
            <w:pPr>
              <w:pStyle w:val="TAL"/>
              <w:keepNext w:val="0"/>
              <w:rPr>
                <w:rFonts w:ascii="Courier New" w:hAnsi="Courier New"/>
              </w:rPr>
            </w:pPr>
            <w:r>
              <w:rPr>
                <w:rFonts w:ascii="Courier New" w:hAnsi="Courier New"/>
              </w:rPr>
              <w:t>scalar</w:t>
            </w:r>
          </w:p>
        </w:tc>
        <w:tc>
          <w:tcPr>
            <w:tcW w:w="5526" w:type="dxa"/>
            <w:tcBorders>
              <w:top w:val="single" w:sz="4" w:space="0" w:color="auto"/>
              <w:left w:val="single" w:sz="4" w:space="0" w:color="auto"/>
              <w:bottom w:val="single" w:sz="4" w:space="0" w:color="auto"/>
              <w:right w:val="single" w:sz="4" w:space="0" w:color="auto"/>
            </w:tcBorders>
          </w:tcPr>
          <w:p w14:paraId="39B006AB"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F17312" w:rsidRDefault="00F17312" w:rsidP="00F17312">
            <w:pPr>
              <w:keepLines/>
              <w:tabs>
                <w:tab w:val="decimal" w:pos="0"/>
              </w:tabs>
              <w:spacing w:after="0" w:line="0" w:lineRule="atLeast"/>
              <w:rPr>
                <w:rFonts w:cs="Arial"/>
                <w:sz w:val="18"/>
                <w:szCs w:val="18"/>
              </w:rPr>
            </w:pPr>
          </w:p>
          <w:p w14:paraId="67FD4F28" w14:textId="7CBDF3C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DAA1B0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DB33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4942EA"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4298D4B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D28F30" w14:textId="7C26264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825E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FD0CD" w14:textId="1E7297E6" w:rsidR="00F17312" w:rsidRDefault="00F17312" w:rsidP="00F17312">
            <w:pPr>
              <w:pStyle w:val="TAL"/>
              <w:keepNext w:val="0"/>
              <w:rPr>
                <w:rFonts w:ascii="Courier New" w:hAnsi="Courier New"/>
              </w:rPr>
            </w:pPr>
            <w:r>
              <w:rPr>
                <w:rFonts w:ascii="Courier New" w:hAnsi="Courier New"/>
              </w:rPr>
              <w:t>exponent</w:t>
            </w:r>
          </w:p>
        </w:tc>
        <w:tc>
          <w:tcPr>
            <w:tcW w:w="5526" w:type="dxa"/>
            <w:tcBorders>
              <w:top w:val="single" w:sz="4" w:space="0" w:color="auto"/>
              <w:left w:val="single" w:sz="4" w:space="0" w:color="auto"/>
              <w:bottom w:val="single" w:sz="4" w:space="0" w:color="auto"/>
              <w:right w:val="single" w:sz="4" w:space="0" w:color="auto"/>
            </w:tcBorders>
          </w:tcPr>
          <w:p w14:paraId="2D3A2760"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F17312" w:rsidRDefault="00F17312" w:rsidP="00F17312">
            <w:pPr>
              <w:keepLines/>
              <w:tabs>
                <w:tab w:val="decimal" w:pos="0"/>
              </w:tabs>
              <w:spacing w:after="0" w:line="0" w:lineRule="atLeast"/>
              <w:rPr>
                <w:rFonts w:cs="Arial"/>
                <w:sz w:val="18"/>
                <w:szCs w:val="18"/>
              </w:rPr>
            </w:pPr>
          </w:p>
          <w:p w14:paraId="5F99F0A2" w14:textId="214503F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3B3B7C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E23D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D19AB7"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2D292D6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B15E7B" w14:textId="1FBEC65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4500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50E852" w14:textId="3D276D1E" w:rsidR="00F17312" w:rsidRDefault="00F17312" w:rsidP="00F17312">
            <w:pPr>
              <w:pStyle w:val="TAL"/>
              <w:keepNext w:val="0"/>
              <w:rPr>
                <w:rFonts w:ascii="Courier New" w:hAnsi="Courier New"/>
              </w:rPr>
            </w:pPr>
            <w:r>
              <w:rPr>
                <w:rFonts w:ascii="Courier New" w:hAnsi="Courier New" w:cs="Courier New"/>
                <w:lang w:eastAsia="zh-CN"/>
              </w:rPr>
              <w:t>gtpUPathQoSMonitoringState</w:t>
            </w:r>
          </w:p>
        </w:tc>
        <w:tc>
          <w:tcPr>
            <w:tcW w:w="5526" w:type="dxa"/>
            <w:tcBorders>
              <w:top w:val="single" w:sz="4" w:space="0" w:color="auto"/>
              <w:left w:val="single" w:sz="4" w:space="0" w:color="auto"/>
              <w:bottom w:val="single" w:sz="4" w:space="0" w:color="auto"/>
              <w:right w:val="single" w:sz="4" w:space="0" w:color="auto"/>
            </w:tcBorders>
          </w:tcPr>
          <w:p w14:paraId="2C91F7E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F17312" w:rsidRDefault="00F17312" w:rsidP="00F17312">
            <w:pPr>
              <w:keepLines/>
              <w:rPr>
                <w:rFonts w:ascii="Arial" w:hAnsi="Arial" w:cs="Arial"/>
                <w:sz w:val="18"/>
                <w:szCs w:val="18"/>
                <w:lang w:eastAsia="zh-CN"/>
              </w:rPr>
            </w:pPr>
          </w:p>
          <w:p w14:paraId="57ED657C" w14:textId="7374CE4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965913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80451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E67A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F4E02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95B1BC4" w14:textId="2448F9F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FB8F8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D66EBD" w14:textId="32BCE5C3"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5526" w:type="dxa"/>
            <w:tcBorders>
              <w:top w:val="single" w:sz="4" w:space="0" w:color="auto"/>
              <w:left w:val="single" w:sz="4" w:space="0" w:color="auto"/>
              <w:bottom w:val="single" w:sz="4" w:space="0" w:color="auto"/>
              <w:right w:val="single" w:sz="4" w:space="0" w:color="auto"/>
            </w:tcBorders>
          </w:tcPr>
          <w:p w14:paraId="13C72F87"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F17312" w:rsidRDefault="00F17312" w:rsidP="00F17312">
            <w:pPr>
              <w:keepLines/>
              <w:rPr>
                <w:rFonts w:ascii="Arial" w:hAnsi="Arial" w:cs="Arial"/>
                <w:sz w:val="18"/>
                <w:szCs w:val="18"/>
                <w:lang w:eastAsia="zh-CN"/>
              </w:rPr>
            </w:pPr>
          </w:p>
          <w:p w14:paraId="35633F33" w14:textId="7F14E1E6"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F17312" w:rsidRDefault="00F17312" w:rsidP="00F17312">
            <w:pPr>
              <w:keepLines/>
              <w:spacing w:after="0"/>
              <w:rPr>
                <w:rFonts w:ascii="Arial" w:hAnsi="Arial" w:cs="Arial"/>
                <w:sz w:val="18"/>
                <w:szCs w:val="18"/>
              </w:rPr>
            </w:pPr>
            <w:r>
              <w:rPr>
                <w:rFonts w:ascii="Arial" w:hAnsi="Arial" w:cs="Arial"/>
                <w:sz w:val="18"/>
                <w:szCs w:val="18"/>
              </w:rPr>
              <w:t>type: S-NSSAI</w:t>
            </w:r>
          </w:p>
          <w:p w14:paraId="17FB4392"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D5BF72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C24849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FF08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B7C48A4" w14:textId="05F8849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661D3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A5EE50" w14:textId="42023989" w:rsidR="00F17312" w:rsidRDefault="00F17312" w:rsidP="00F17312">
            <w:pPr>
              <w:pStyle w:val="TAL"/>
              <w:keepNext w:val="0"/>
              <w:rPr>
                <w:rFonts w:ascii="Courier New" w:hAnsi="Courier New" w:cs="Courier New"/>
                <w:lang w:eastAsia="zh-CN"/>
              </w:rPr>
            </w:pPr>
            <w:r>
              <w:rPr>
                <w:rFonts w:ascii="Courier New" w:hAnsi="Courier New" w:cs="Courier New"/>
                <w:lang w:eastAsia="zh-CN"/>
              </w:rPr>
              <w:t>monitoredDSCPs</w:t>
            </w:r>
          </w:p>
        </w:tc>
        <w:tc>
          <w:tcPr>
            <w:tcW w:w="5526" w:type="dxa"/>
            <w:tcBorders>
              <w:top w:val="single" w:sz="4" w:space="0" w:color="auto"/>
              <w:left w:val="single" w:sz="4" w:space="0" w:color="auto"/>
              <w:bottom w:val="single" w:sz="4" w:space="0" w:color="auto"/>
              <w:right w:val="single" w:sz="4" w:space="0" w:color="auto"/>
            </w:tcBorders>
          </w:tcPr>
          <w:p w14:paraId="6A66249E"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F17312" w:rsidRDefault="00F17312" w:rsidP="00F17312">
            <w:pPr>
              <w:keepLines/>
              <w:rPr>
                <w:rFonts w:ascii="Arial" w:hAnsi="Arial" w:cs="Arial"/>
                <w:sz w:val="18"/>
                <w:szCs w:val="18"/>
                <w:lang w:eastAsia="zh-CN"/>
              </w:rPr>
            </w:pPr>
          </w:p>
          <w:p w14:paraId="10B4651B" w14:textId="3680D2EA"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9C2DA1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33452E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5E5A5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3BD7CD3"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39781F7" w14:textId="076A78C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4028DB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55EE01" w14:textId="71045F34"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5526" w:type="dxa"/>
            <w:tcBorders>
              <w:top w:val="single" w:sz="4" w:space="0" w:color="auto"/>
              <w:left w:val="single" w:sz="4" w:space="0" w:color="auto"/>
              <w:bottom w:val="single" w:sz="4" w:space="0" w:color="auto"/>
              <w:right w:val="single" w:sz="4" w:space="0" w:color="auto"/>
            </w:tcBorders>
          </w:tcPr>
          <w:p w14:paraId="4FC53C09"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F17312" w:rsidRDefault="00F17312" w:rsidP="00F17312">
            <w:pPr>
              <w:keepLines/>
              <w:rPr>
                <w:rFonts w:ascii="Arial" w:hAnsi="Arial" w:cs="Arial"/>
                <w:sz w:val="18"/>
                <w:szCs w:val="18"/>
                <w:lang w:eastAsia="zh-CN"/>
              </w:rPr>
            </w:pPr>
          </w:p>
          <w:p w14:paraId="6198603F" w14:textId="0E0AA5D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B0298C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DAB938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46C9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8A39315"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DB14075" w14:textId="364E8FF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FE94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EEA14B" w14:textId="679F6ED0"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5526" w:type="dxa"/>
            <w:tcBorders>
              <w:top w:val="single" w:sz="4" w:space="0" w:color="auto"/>
              <w:left w:val="single" w:sz="4" w:space="0" w:color="auto"/>
              <w:bottom w:val="single" w:sz="4" w:space="0" w:color="auto"/>
              <w:right w:val="single" w:sz="4" w:space="0" w:color="auto"/>
            </w:tcBorders>
          </w:tcPr>
          <w:p w14:paraId="6A6B02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F17312" w:rsidRDefault="00F17312" w:rsidP="00F17312">
            <w:pPr>
              <w:keepLines/>
              <w:rPr>
                <w:rFonts w:ascii="Arial" w:hAnsi="Arial" w:cs="Arial"/>
                <w:sz w:val="18"/>
                <w:szCs w:val="18"/>
                <w:lang w:eastAsia="zh-CN"/>
              </w:rPr>
            </w:pPr>
          </w:p>
          <w:p w14:paraId="08AE93A4" w14:textId="7222DD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44113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9AA8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B37A79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25B508"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C62A271" w14:textId="7E9ED7E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1562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215E99" w14:textId="1D6DE65D"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5526" w:type="dxa"/>
            <w:tcBorders>
              <w:top w:val="single" w:sz="4" w:space="0" w:color="auto"/>
              <w:left w:val="single" w:sz="4" w:space="0" w:color="auto"/>
              <w:bottom w:val="single" w:sz="4" w:space="0" w:color="auto"/>
              <w:right w:val="single" w:sz="4" w:space="0" w:color="auto"/>
            </w:tcBorders>
          </w:tcPr>
          <w:p w14:paraId="1C2B2D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F17312" w:rsidRDefault="00F17312" w:rsidP="00F17312">
            <w:pPr>
              <w:keepLines/>
              <w:rPr>
                <w:rFonts w:ascii="Arial" w:hAnsi="Arial" w:cs="Arial"/>
                <w:sz w:val="18"/>
                <w:szCs w:val="18"/>
                <w:lang w:eastAsia="zh-CN"/>
              </w:rPr>
            </w:pPr>
          </w:p>
          <w:p w14:paraId="0936DE84" w14:textId="6F12990E"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03E93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B34F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90469C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95BC206"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190313A5" w14:textId="002F57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BA71C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8AB0DC" w14:textId="15AA9C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gtpUPathDelayThresholds</w:t>
            </w:r>
          </w:p>
        </w:tc>
        <w:tc>
          <w:tcPr>
            <w:tcW w:w="5526" w:type="dxa"/>
            <w:tcBorders>
              <w:top w:val="single" w:sz="4" w:space="0" w:color="auto"/>
              <w:left w:val="single" w:sz="4" w:space="0" w:color="auto"/>
              <w:bottom w:val="single" w:sz="4" w:space="0" w:color="auto"/>
              <w:right w:val="single" w:sz="4" w:space="0" w:color="auto"/>
            </w:tcBorders>
          </w:tcPr>
          <w:p w14:paraId="4D47AA1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F17312" w:rsidRDefault="00F17312" w:rsidP="00F17312">
            <w:pPr>
              <w:keepLines/>
              <w:tabs>
                <w:tab w:val="decimal" w:pos="0"/>
              </w:tabs>
              <w:spacing w:line="0" w:lineRule="atLeast"/>
              <w:rPr>
                <w:rFonts w:ascii="Arial" w:hAnsi="Arial" w:cs="Arial"/>
                <w:sz w:val="18"/>
                <w:szCs w:val="18"/>
                <w:lang w:eastAsia="zh-CN"/>
              </w:rPr>
            </w:pPr>
          </w:p>
          <w:p w14:paraId="6CAFB026" w14:textId="7EA8C56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F17312" w:rsidRDefault="00F17312" w:rsidP="00F17312">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AAEE0B" w14:textId="77777777" w:rsidR="00F17312" w:rsidRDefault="00F17312" w:rsidP="00F17312">
            <w:pPr>
              <w:keepLines/>
              <w:spacing w:after="0"/>
              <w:rPr>
                <w:rFonts w:ascii="Arial" w:hAnsi="Arial" w:cs="Arial"/>
                <w:sz w:val="18"/>
                <w:szCs w:val="18"/>
              </w:rPr>
            </w:pPr>
            <w:r>
              <w:rPr>
                <w:rFonts w:ascii="Arial" w:hAnsi="Arial" w:cs="Arial"/>
                <w:sz w:val="18"/>
                <w:szCs w:val="18"/>
              </w:rPr>
              <w:t>isOrdered: Y</w:t>
            </w:r>
          </w:p>
          <w:p w14:paraId="027AEE5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1671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B05A5E8" w14:textId="150732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DADD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2A08F2" w14:textId="2B80466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gtpUPathMinimumWaitTime</w:t>
            </w:r>
          </w:p>
        </w:tc>
        <w:tc>
          <w:tcPr>
            <w:tcW w:w="5526" w:type="dxa"/>
            <w:tcBorders>
              <w:top w:val="single" w:sz="4" w:space="0" w:color="auto"/>
              <w:left w:val="single" w:sz="4" w:space="0" w:color="auto"/>
              <w:bottom w:val="single" w:sz="4" w:space="0" w:color="auto"/>
              <w:right w:val="single" w:sz="4" w:space="0" w:color="auto"/>
            </w:tcBorders>
          </w:tcPr>
          <w:p w14:paraId="731ABD6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F17312" w:rsidRDefault="00F17312" w:rsidP="00F17312">
            <w:pPr>
              <w:keepLines/>
              <w:tabs>
                <w:tab w:val="decimal" w:pos="0"/>
              </w:tabs>
              <w:spacing w:line="0" w:lineRule="atLeast"/>
              <w:rPr>
                <w:rFonts w:ascii="Arial" w:hAnsi="Arial" w:cs="Arial"/>
                <w:sz w:val="18"/>
                <w:szCs w:val="18"/>
                <w:lang w:eastAsia="zh-CN"/>
              </w:rPr>
            </w:pPr>
          </w:p>
          <w:p w14:paraId="71F8793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0F48B9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BDEF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6C4C18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4058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C8A6894" w14:textId="309653B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FB58BB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ED7176" w14:textId="62BE39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5526" w:type="dxa"/>
            <w:tcBorders>
              <w:top w:val="single" w:sz="4" w:space="0" w:color="auto"/>
              <w:left w:val="single" w:sz="4" w:space="0" w:color="auto"/>
              <w:bottom w:val="single" w:sz="4" w:space="0" w:color="auto"/>
              <w:right w:val="single" w:sz="4" w:space="0" w:color="auto"/>
            </w:tcBorders>
          </w:tcPr>
          <w:p w14:paraId="36B7C3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F17312" w:rsidRDefault="00F17312" w:rsidP="00F17312">
            <w:pPr>
              <w:keepLines/>
              <w:tabs>
                <w:tab w:val="decimal" w:pos="0"/>
              </w:tabs>
              <w:spacing w:line="0" w:lineRule="atLeast"/>
              <w:rPr>
                <w:rFonts w:ascii="Arial" w:hAnsi="Arial" w:cs="Arial"/>
                <w:sz w:val="18"/>
                <w:szCs w:val="18"/>
                <w:lang w:eastAsia="zh-CN"/>
              </w:rPr>
            </w:pPr>
          </w:p>
          <w:p w14:paraId="0292B11A"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80BBB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29B42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F029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6215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2ACADF" w14:textId="48DDFA4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5DF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E7A5E5" w14:textId="622C813B"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5526" w:type="dxa"/>
            <w:tcBorders>
              <w:top w:val="single" w:sz="4" w:space="0" w:color="auto"/>
              <w:left w:val="single" w:sz="4" w:space="0" w:color="auto"/>
              <w:bottom w:val="single" w:sz="4" w:space="0" w:color="auto"/>
              <w:right w:val="single" w:sz="4" w:space="0" w:color="auto"/>
            </w:tcBorders>
          </w:tcPr>
          <w:p w14:paraId="606691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F17312" w:rsidRDefault="00F17312" w:rsidP="00F17312">
            <w:pPr>
              <w:keepLines/>
              <w:tabs>
                <w:tab w:val="decimal" w:pos="0"/>
              </w:tabs>
              <w:spacing w:line="0" w:lineRule="atLeast"/>
              <w:rPr>
                <w:rFonts w:ascii="Arial" w:hAnsi="Arial" w:cs="Arial"/>
                <w:sz w:val="18"/>
                <w:szCs w:val="18"/>
                <w:lang w:eastAsia="zh-CN"/>
              </w:rPr>
            </w:pPr>
          </w:p>
          <w:p w14:paraId="42D40DCB" w14:textId="2011A7A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EEC97D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58B024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E252F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951E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220926" w14:textId="24B56AC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524F3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FE3FA9" w14:textId="45AAC3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5526" w:type="dxa"/>
            <w:tcBorders>
              <w:top w:val="single" w:sz="4" w:space="0" w:color="auto"/>
              <w:left w:val="single" w:sz="4" w:space="0" w:color="auto"/>
              <w:bottom w:val="single" w:sz="4" w:space="0" w:color="auto"/>
              <w:right w:val="single" w:sz="4" w:space="0" w:color="auto"/>
            </w:tcBorders>
          </w:tcPr>
          <w:p w14:paraId="431C4F7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F17312" w:rsidRDefault="00F17312" w:rsidP="00F17312">
            <w:pPr>
              <w:keepLines/>
              <w:tabs>
                <w:tab w:val="decimal" w:pos="0"/>
              </w:tabs>
              <w:spacing w:line="0" w:lineRule="atLeast"/>
              <w:rPr>
                <w:rFonts w:ascii="Arial" w:hAnsi="Arial" w:cs="Arial"/>
                <w:sz w:val="18"/>
                <w:szCs w:val="18"/>
                <w:lang w:eastAsia="zh-CN"/>
              </w:rPr>
            </w:pPr>
          </w:p>
          <w:p w14:paraId="4EDD2A62" w14:textId="0710540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C45E19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ECA3E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583E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865FBC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5AFD256" w14:textId="0B77C6E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2722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EC11F8" w14:textId="7D55D27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5526" w:type="dxa"/>
            <w:tcBorders>
              <w:top w:val="single" w:sz="4" w:space="0" w:color="auto"/>
              <w:left w:val="single" w:sz="4" w:space="0" w:color="auto"/>
              <w:bottom w:val="single" w:sz="4" w:space="0" w:color="auto"/>
              <w:right w:val="single" w:sz="4" w:space="0" w:color="auto"/>
            </w:tcBorders>
          </w:tcPr>
          <w:p w14:paraId="6077DDB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F17312" w:rsidRDefault="00F17312" w:rsidP="00F17312">
            <w:pPr>
              <w:keepLines/>
              <w:tabs>
                <w:tab w:val="decimal" w:pos="0"/>
              </w:tabs>
              <w:spacing w:line="0" w:lineRule="atLeast"/>
              <w:rPr>
                <w:rFonts w:ascii="Arial" w:hAnsi="Arial" w:cs="Arial"/>
                <w:sz w:val="18"/>
                <w:szCs w:val="18"/>
                <w:lang w:eastAsia="zh-CN"/>
              </w:rPr>
            </w:pPr>
          </w:p>
          <w:p w14:paraId="177A4671" w14:textId="1AF82B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60832D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93E0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B1228D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B5CBF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8ED0D61" w14:textId="035FD4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CBE13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7C9EEB" w14:textId="6301831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5526" w:type="dxa"/>
            <w:tcBorders>
              <w:top w:val="single" w:sz="4" w:space="0" w:color="auto"/>
              <w:left w:val="single" w:sz="4" w:space="0" w:color="auto"/>
              <w:bottom w:val="single" w:sz="4" w:space="0" w:color="auto"/>
              <w:right w:val="single" w:sz="4" w:space="0" w:color="auto"/>
            </w:tcBorders>
          </w:tcPr>
          <w:p w14:paraId="4C0E9B9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F17312" w:rsidRDefault="00F17312" w:rsidP="00F17312">
            <w:pPr>
              <w:keepLines/>
              <w:tabs>
                <w:tab w:val="decimal" w:pos="0"/>
              </w:tabs>
              <w:spacing w:line="0" w:lineRule="atLeast"/>
              <w:rPr>
                <w:rFonts w:ascii="Arial" w:hAnsi="Arial" w:cs="Arial"/>
                <w:sz w:val="18"/>
                <w:szCs w:val="18"/>
                <w:lang w:eastAsia="zh-CN"/>
              </w:rPr>
            </w:pPr>
          </w:p>
          <w:p w14:paraId="71E95AF6" w14:textId="389B69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480A3C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61727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15C44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BB7C1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53750C" w14:textId="6294901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1860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2C56FD" w14:textId="072E27DE"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5526" w:type="dxa"/>
            <w:tcBorders>
              <w:top w:val="single" w:sz="4" w:space="0" w:color="auto"/>
              <w:left w:val="single" w:sz="4" w:space="0" w:color="auto"/>
              <w:bottom w:val="single" w:sz="4" w:space="0" w:color="auto"/>
              <w:right w:val="single" w:sz="4" w:space="0" w:color="auto"/>
            </w:tcBorders>
          </w:tcPr>
          <w:p w14:paraId="10BC25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F17312" w:rsidRDefault="00F17312" w:rsidP="00F17312">
            <w:pPr>
              <w:keepLines/>
              <w:tabs>
                <w:tab w:val="decimal" w:pos="0"/>
              </w:tabs>
              <w:spacing w:line="0" w:lineRule="atLeast"/>
              <w:rPr>
                <w:rFonts w:ascii="Arial" w:hAnsi="Arial" w:cs="Arial"/>
                <w:sz w:val="18"/>
                <w:szCs w:val="18"/>
                <w:lang w:eastAsia="zh-CN"/>
              </w:rPr>
            </w:pPr>
          </w:p>
          <w:p w14:paraId="361222DE" w14:textId="47FB3B2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80C4D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0F1F5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E32BB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B5A935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0D07B55" w14:textId="1CD346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8C7D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3BB5D37" w14:textId="00BBD33F"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5526" w:type="dxa"/>
            <w:tcBorders>
              <w:top w:val="single" w:sz="4" w:space="0" w:color="auto"/>
              <w:left w:val="single" w:sz="4" w:space="0" w:color="auto"/>
              <w:bottom w:val="single" w:sz="4" w:space="0" w:color="auto"/>
              <w:right w:val="single" w:sz="4" w:space="0" w:color="auto"/>
            </w:tcBorders>
          </w:tcPr>
          <w:p w14:paraId="40A3B7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F17312" w:rsidRDefault="00F17312" w:rsidP="00F17312">
            <w:pPr>
              <w:keepLines/>
              <w:tabs>
                <w:tab w:val="decimal" w:pos="0"/>
              </w:tabs>
              <w:spacing w:line="0" w:lineRule="atLeast"/>
              <w:rPr>
                <w:rFonts w:ascii="Arial" w:hAnsi="Arial" w:cs="Arial"/>
                <w:sz w:val="18"/>
                <w:szCs w:val="18"/>
                <w:lang w:eastAsia="zh-CN"/>
              </w:rPr>
            </w:pPr>
          </w:p>
          <w:p w14:paraId="45F3BEA7" w14:textId="0F7261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BA4DF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54D817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6C03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D3EB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E5E4EF" w14:textId="1006961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D11EB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FA7CBD" w14:textId="338DB409" w:rsidR="00F17312" w:rsidRDefault="00F17312" w:rsidP="00F17312">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5526" w:type="dxa"/>
            <w:tcBorders>
              <w:top w:val="single" w:sz="4" w:space="0" w:color="auto"/>
              <w:left w:val="single" w:sz="4" w:space="0" w:color="auto"/>
              <w:bottom w:val="single" w:sz="4" w:space="0" w:color="auto"/>
              <w:right w:val="single" w:sz="4" w:space="0" w:color="auto"/>
            </w:tcBorders>
          </w:tcPr>
          <w:p w14:paraId="5E409934" w14:textId="77777777" w:rsidR="00F17312" w:rsidRDefault="00F17312" w:rsidP="00F17312">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F17312" w:rsidRDefault="00F17312" w:rsidP="00F17312">
            <w:pPr>
              <w:pStyle w:val="a"/>
              <w:keepLines/>
              <w:widowControl/>
              <w:rPr>
                <w:sz w:val="18"/>
                <w:szCs w:val="20"/>
                <w:lang w:eastAsia="en-US"/>
              </w:rPr>
            </w:pPr>
          </w:p>
          <w:p w14:paraId="5B902BE9" w14:textId="5FB272CC" w:rsidR="00F17312" w:rsidRDefault="00F17312" w:rsidP="00F17312">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F17312" w:rsidRDefault="00F17312" w:rsidP="00F17312">
            <w:pPr>
              <w:keepLines/>
              <w:spacing w:after="0"/>
              <w:rPr>
                <w:rFonts w:ascii="Arial" w:hAnsi="Arial"/>
                <w:sz w:val="18"/>
              </w:rPr>
            </w:pPr>
            <w:r>
              <w:rPr>
                <w:rFonts w:ascii="Arial" w:hAnsi="Arial"/>
                <w:sz w:val="18"/>
              </w:rPr>
              <w:t>type: ENUM</w:t>
            </w:r>
          </w:p>
          <w:p w14:paraId="5AF65EC2" w14:textId="77777777" w:rsidR="00F17312" w:rsidRDefault="00F17312" w:rsidP="00F17312">
            <w:pPr>
              <w:keepLines/>
              <w:spacing w:after="0"/>
              <w:rPr>
                <w:rFonts w:ascii="Arial" w:hAnsi="Arial"/>
                <w:sz w:val="18"/>
              </w:rPr>
            </w:pPr>
            <w:r>
              <w:rPr>
                <w:rFonts w:ascii="Arial" w:hAnsi="Arial"/>
                <w:sz w:val="18"/>
              </w:rPr>
              <w:t>multiplicity: 1</w:t>
            </w:r>
          </w:p>
          <w:p w14:paraId="389E2533" w14:textId="77777777" w:rsidR="00F17312" w:rsidRDefault="00F17312" w:rsidP="00F17312">
            <w:pPr>
              <w:keepLines/>
              <w:spacing w:after="0"/>
              <w:rPr>
                <w:rFonts w:ascii="Arial" w:hAnsi="Arial"/>
                <w:sz w:val="18"/>
              </w:rPr>
            </w:pPr>
            <w:r>
              <w:rPr>
                <w:rFonts w:ascii="Arial" w:hAnsi="Arial"/>
                <w:sz w:val="18"/>
              </w:rPr>
              <w:t>isOrdered: N/A</w:t>
            </w:r>
          </w:p>
          <w:p w14:paraId="2605DE82" w14:textId="77777777" w:rsidR="00F17312" w:rsidRDefault="00F17312" w:rsidP="00F17312">
            <w:pPr>
              <w:keepLines/>
              <w:spacing w:after="0"/>
              <w:rPr>
                <w:rFonts w:ascii="Arial" w:hAnsi="Arial"/>
                <w:sz w:val="18"/>
              </w:rPr>
            </w:pPr>
            <w:r>
              <w:rPr>
                <w:rFonts w:ascii="Arial" w:hAnsi="Arial"/>
                <w:sz w:val="18"/>
              </w:rPr>
              <w:t>isUnique: N/A</w:t>
            </w:r>
          </w:p>
          <w:p w14:paraId="4A35F7EB" w14:textId="77777777" w:rsidR="00F17312" w:rsidRDefault="00F17312" w:rsidP="00F17312">
            <w:pPr>
              <w:keepLines/>
              <w:spacing w:after="0"/>
              <w:rPr>
                <w:rFonts w:ascii="Arial" w:hAnsi="Arial"/>
                <w:sz w:val="18"/>
              </w:rPr>
            </w:pPr>
            <w:r>
              <w:rPr>
                <w:rFonts w:ascii="Arial" w:hAnsi="Arial"/>
                <w:sz w:val="18"/>
              </w:rPr>
              <w:t>defaultValue: Enabled</w:t>
            </w:r>
          </w:p>
          <w:p w14:paraId="44F16DE6" w14:textId="1374D24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7E7F4E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7CE5AC" w14:textId="74F77802"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5526" w:type="dxa"/>
            <w:tcBorders>
              <w:top w:val="single" w:sz="4" w:space="0" w:color="auto"/>
              <w:left w:val="single" w:sz="4" w:space="0" w:color="auto"/>
              <w:bottom w:val="single" w:sz="4" w:space="0" w:color="auto"/>
              <w:right w:val="single" w:sz="4" w:space="0" w:color="auto"/>
            </w:tcBorders>
          </w:tcPr>
          <w:p w14:paraId="54C3CD8D" w14:textId="77777777" w:rsidR="00F17312" w:rsidRDefault="00F17312" w:rsidP="00F17312">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F17312" w:rsidRDefault="00F17312" w:rsidP="00F17312">
            <w:pPr>
              <w:pStyle w:val="a"/>
              <w:keepLines/>
              <w:widowControl/>
              <w:rPr>
                <w:sz w:val="18"/>
                <w:szCs w:val="20"/>
                <w:lang w:eastAsia="en-US"/>
              </w:rPr>
            </w:pPr>
          </w:p>
          <w:p w14:paraId="1183D66C" w14:textId="116AD3BA" w:rsidR="00F17312" w:rsidRDefault="00F17312" w:rsidP="00F17312">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F17312" w:rsidRDefault="00F17312" w:rsidP="00F17312">
            <w:pPr>
              <w:keepLines/>
              <w:spacing w:after="0"/>
              <w:rPr>
                <w:rFonts w:ascii="Arial" w:hAnsi="Arial"/>
                <w:sz w:val="18"/>
              </w:rPr>
            </w:pPr>
            <w:r>
              <w:rPr>
                <w:rFonts w:ascii="Arial" w:hAnsi="Arial"/>
                <w:sz w:val="18"/>
              </w:rPr>
              <w:t>type: S-NSSAI</w:t>
            </w:r>
          </w:p>
          <w:p w14:paraId="79698BD1" w14:textId="77777777" w:rsidR="00F17312" w:rsidRDefault="00F17312" w:rsidP="00F17312">
            <w:pPr>
              <w:keepLines/>
              <w:spacing w:after="0"/>
              <w:rPr>
                <w:rFonts w:ascii="Arial" w:hAnsi="Arial"/>
                <w:sz w:val="18"/>
              </w:rPr>
            </w:pPr>
            <w:r>
              <w:rPr>
                <w:rFonts w:ascii="Arial" w:hAnsi="Arial"/>
                <w:sz w:val="18"/>
              </w:rPr>
              <w:t>multiplicity: *</w:t>
            </w:r>
          </w:p>
          <w:p w14:paraId="6125CDAE" w14:textId="77777777" w:rsidR="00F17312" w:rsidRDefault="00F17312" w:rsidP="00F17312">
            <w:pPr>
              <w:keepLines/>
              <w:spacing w:after="0"/>
              <w:rPr>
                <w:rFonts w:ascii="Arial" w:hAnsi="Arial"/>
                <w:sz w:val="18"/>
              </w:rPr>
            </w:pPr>
            <w:r>
              <w:rPr>
                <w:rFonts w:ascii="Arial" w:hAnsi="Arial"/>
                <w:sz w:val="18"/>
              </w:rPr>
              <w:t>isOrdered: N/A</w:t>
            </w:r>
          </w:p>
          <w:p w14:paraId="025076B0" w14:textId="77777777" w:rsidR="00F17312" w:rsidRDefault="00F17312" w:rsidP="00F17312">
            <w:pPr>
              <w:keepLines/>
              <w:spacing w:after="0"/>
              <w:rPr>
                <w:rFonts w:ascii="Arial" w:hAnsi="Arial"/>
                <w:sz w:val="18"/>
              </w:rPr>
            </w:pPr>
            <w:r>
              <w:rPr>
                <w:rFonts w:ascii="Arial" w:hAnsi="Arial"/>
                <w:sz w:val="18"/>
              </w:rPr>
              <w:t>isUnique: N/A</w:t>
            </w:r>
          </w:p>
          <w:p w14:paraId="63E5F5AF" w14:textId="77777777" w:rsidR="00F17312" w:rsidRDefault="00F17312" w:rsidP="00F17312">
            <w:pPr>
              <w:keepLines/>
              <w:spacing w:after="0"/>
              <w:rPr>
                <w:rFonts w:ascii="Arial" w:hAnsi="Arial"/>
                <w:sz w:val="18"/>
              </w:rPr>
            </w:pPr>
            <w:r>
              <w:rPr>
                <w:rFonts w:ascii="Arial" w:hAnsi="Arial"/>
                <w:sz w:val="18"/>
              </w:rPr>
              <w:t>defaultValue: None</w:t>
            </w:r>
          </w:p>
          <w:p w14:paraId="09C5A609" w14:textId="080F19D0" w:rsidR="00F17312" w:rsidRDefault="00F17312" w:rsidP="00F17312">
            <w:pPr>
              <w:keepLines/>
              <w:spacing w:after="0"/>
              <w:rPr>
                <w:rFonts w:ascii="Arial" w:hAnsi="Arial"/>
                <w:sz w:val="18"/>
              </w:rPr>
            </w:pPr>
            <w:r>
              <w:t>isNullable: False</w:t>
            </w:r>
          </w:p>
        </w:tc>
      </w:tr>
      <w:tr w:rsidR="00F17312" w14:paraId="0FC4A1F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DB600E" w14:textId="058719B7"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5526" w:type="dxa"/>
            <w:tcBorders>
              <w:top w:val="single" w:sz="4" w:space="0" w:color="auto"/>
              <w:left w:val="single" w:sz="4" w:space="0" w:color="auto"/>
              <w:bottom w:val="single" w:sz="4" w:space="0" w:color="auto"/>
              <w:right w:val="single" w:sz="4" w:space="0" w:color="auto"/>
            </w:tcBorders>
          </w:tcPr>
          <w:p w14:paraId="2AF23ACD" w14:textId="77777777" w:rsidR="00F17312" w:rsidRDefault="00F17312" w:rsidP="00F17312">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F17312" w:rsidRDefault="00F17312" w:rsidP="00F17312">
            <w:pPr>
              <w:pStyle w:val="a"/>
              <w:keepLines/>
              <w:widowControl/>
              <w:rPr>
                <w:sz w:val="18"/>
                <w:szCs w:val="20"/>
                <w:lang w:eastAsia="en-US"/>
              </w:rPr>
            </w:pPr>
          </w:p>
          <w:p w14:paraId="0000CAB0" w14:textId="445845B5" w:rsidR="00F17312" w:rsidRDefault="00F17312" w:rsidP="00F17312">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F17312" w:rsidRDefault="00F17312" w:rsidP="00F17312">
            <w:pPr>
              <w:keepLines/>
              <w:spacing w:after="0"/>
              <w:rPr>
                <w:rFonts w:ascii="Arial" w:hAnsi="Arial"/>
                <w:sz w:val="18"/>
              </w:rPr>
            </w:pPr>
            <w:r>
              <w:rPr>
                <w:rFonts w:ascii="Arial" w:hAnsi="Arial"/>
                <w:sz w:val="18"/>
              </w:rPr>
              <w:t>type: Integer</w:t>
            </w:r>
          </w:p>
          <w:p w14:paraId="3981BC80" w14:textId="77777777" w:rsidR="00F17312" w:rsidRDefault="00F17312" w:rsidP="00F17312">
            <w:pPr>
              <w:keepLines/>
              <w:spacing w:after="0"/>
              <w:rPr>
                <w:rFonts w:ascii="Arial" w:hAnsi="Arial"/>
                <w:sz w:val="18"/>
              </w:rPr>
            </w:pPr>
            <w:r>
              <w:rPr>
                <w:rFonts w:ascii="Arial" w:hAnsi="Arial"/>
                <w:sz w:val="18"/>
              </w:rPr>
              <w:t>multiplicity: *</w:t>
            </w:r>
          </w:p>
          <w:p w14:paraId="41294A86" w14:textId="77777777" w:rsidR="00F17312" w:rsidRDefault="00F17312" w:rsidP="00F17312">
            <w:pPr>
              <w:keepLines/>
              <w:spacing w:after="0"/>
              <w:rPr>
                <w:rFonts w:ascii="Arial" w:hAnsi="Arial"/>
                <w:sz w:val="18"/>
              </w:rPr>
            </w:pPr>
            <w:r>
              <w:rPr>
                <w:rFonts w:ascii="Arial" w:hAnsi="Arial"/>
                <w:sz w:val="18"/>
              </w:rPr>
              <w:t>isOrdered: N/A</w:t>
            </w:r>
          </w:p>
          <w:p w14:paraId="681CD038" w14:textId="77777777" w:rsidR="00F17312" w:rsidRDefault="00F17312" w:rsidP="00F17312">
            <w:pPr>
              <w:keepLines/>
              <w:spacing w:after="0"/>
              <w:rPr>
                <w:rFonts w:ascii="Arial" w:hAnsi="Arial"/>
                <w:sz w:val="18"/>
              </w:rPr>
            </w:pPr>
            <w:r>
              <w:rPr>
                <w:rFonts w:ascii="Arial" w:hAnsi="Arial"/>
                <w:sz w:val="18"/>
              </w:rPr>
              <w:t>isUnique: N/A</w:t>
            </w:r>
          </w:p>
          <w:p w14:paraId="346CD082" w14:textId="77777777" w:rsidR="00F17312" w:rsidRDefault="00F17312" w:rsidP="00F17312">
            <w:pPr>
              <w:keepLines/>
              <w:spacing w:after="0"/>
              <w:rPr>
                <w:rFonts w:ascii="Arial" w:hAnsi="Arial"/>
                <w:sz w:val="18"/>
              </w:rPr>
            </w:pPr>
            <w:r>
              <w:rPr>
                <w:rFonts w:ascii="Arial" w:hAnsi="Arial"/>
                <w:sz w:val="18"/>
              </w:rPr>
              <w:t>defaultValue: None</w:t>
            </w:r>
          </w:p>
          <w:p w14:paraId="396C6DFF" w14:textId="4D87CEBD" w:rsidR="00F17312" w:rsidRDefault="00F17312" w:rsidP="00F17312">
            <w:pPr>
              <w:keepLines/>
              <w:spacing w:after="0"/>
              <w:rPr>
                <w:rFonts w:ascii="Arial" w:hAnsi="Arial"/>
                <w:sz w:val="18"/>
              </w:rPr>
            </w:pPr>
            <w:r>
              <w:rPr>
                <w:rFonts w:ascii="Arial" w:hAnsi="Arial"/>
                <w:sz w:val="18"/>
              </w:rPr>
              <w:t>isNullable: False</w:t>
            </w:r>
          </w:p>
        </w:tc>
      </w:tr>
      <w:tr w:rsidR="00F17312" w14:paraId="0DA7C31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D8547D" w14:textId="77F3EF57" w:rsidR="00F17312" w:rsidRDefault="00F17312" w:rsidP="00F17312">
            <w:pPr>
              <w:pStyle w:val="TAL"/>
              <w:keepNext w:val="0"/>
              <w:rPr>
                <w:rFonts w:ascii="Courier New" w:hAnsi="Courier New"/>
              </w:rPr>
            </w:pPr>
            <w:r>
              <w:rPr>
                <w:rFonts w:ascii="Courier New" w:hAnsi="Courier New"/>
              </w:rPr>
              <w:t>isEventTriggeredQFMonitoringSupported</w:t>
            </w:r>
          </w:p>
        </w:tc>
        <w:tc>
          <w:tcPr>
            <w:tcW w:w="5526" w:type="dxa"/>
            <w:tcBorders>
              <w:top w:val="single" w:sz="4" w:space="0" w:color="auto"/>
              <w:left w:val="single" w:sz="4" w:space="0" w:color="auto"/>
              <w:bottom w:val="single" w:sz="4" w:space="0" w:color="auto"/>
              <w:right w:val="single" w:sz="4" w:space="0" w:color="auto"/>
            </w:tcBorders>
          </w:tcPr>
          <w:p w14:paraId="6431E054" w14:textId="77777777" w:rsidR="00F17312" w:rsidRDefault="00F17312" w:rsidP="00F17312">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F17312" w:rsidRDefault="00F17312" w:rsidP="00F17312">
            <w:pPr>
              <w:pStyle w:val="a"/>
              <w:keepLines/>
              <w:widowControl/>
              <w:rPr>
                <w:sz w:val="18"/>
                <w:szCs w:val="20"/>
                <w:lang w:eastAsia="en-US"/>
              </w:rPr>
            </w:pPr>
          </w:p>
          <w:p w14:paraId="1A2E0984" w14:textId="5963EF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F17312" w:rsidRDefault="00F17312" w:rsidP="00F17312">
            <w:pPr>
              <w:keepLines/>
              <w:spacing w:after="0"/>
              <w:rPr>
                <w:rFonts w:ascii="Arial" w:hAnsi="Arial"/>
                <w:sz w:val="18"/>
              </w:rPr>
            </w:pPr>
            <w:r>
              <w:rPr>
                <w:rFonts w:ascii="Arial" w:hAnsi="Arial"/>
                <w:sz w:val="18"/>
              </w:rPr>
              <w:t>type: Boolean</w:t>
            </w:r>
          </w:p>
          <w:p w14:paraId="24610772" w14:textId="77777777" w:rsidR="00F17312" w:rsidRDefault="00F17312" w:rsidP="00F17312">
            <w:pPr>
              <w:keepLines/>
              <w:spacing w:after="0"/>
              <w:rPr>
                <w:rFonts w:ascii="Arial" w:hAnsi="Arial"/>
                <w:sz w:val="18"/>
              </w:rPr>
            </w:pPr>
            <w:r>
              <w:rPr>
                <w:rFonts w:ascii="Arial" w:hAnsi="Arial"/>
                <w:sz w:val="18"/>
              </w:rPr>
              <w:t>multiplicity: 1</w:t>
            </w:r>
          </w:p>
          <w:p w14:paraId="39675BFC" w14:textId="77777777" w:rsidR="00F17312" w:rsidRDefault="00F17312" w:rsidP="00F17312">
            <w:pPr>
              <w:keepLines/>
              <w:spacing w:after="0"/>
              <w:rPr>
                <w:rFonts w:ascii="Arial" w:hAnsi="Arial"/>
                <w:sz w:val="18"/>
              </w:rPr>
            </w:pPr>
            <w:r>
              <w:rPr>
                <w:rFonts w:ascii="Arial" w:hAnsi="Arial"/>
                <w:sz w:val="18"/>
              </w:rPr>
              <w:t>isOrdered: N/A</w:t>
            </w:r>
          </w:p>
          <w:p w14:paraId="4D409588" w14:textId="77777777" w:rsidR="00F17312" w:rsidRDefault="00F17312" w:rsidP="00F17312">
            <w:pPr>
              <w:keepLines/>
              <w:spacing w:after="0"/>
              <w:rPr>
                <w:rFonts w:ascii="Arial" w:hAnsi="Arial"/>
                <w:sz w:val="18"/>
              </w:rPr>
            </w:pPr>
            <w:r>
              <w:rPr>
                <w:rFonts w:ascii="Arial" w:hAnsi="Arial"/>
                <w:sz w:val="18"/>
              </w:rPr>
              <w:t>isUnique: N/A</w:t>
            </w:r>
          </w:p>
          <w:p w14:paraId="41B56B15" w14:textId="77777777" w:rsidR="00F17312" w:rsidRDefault="00F17312" w:rsidP="00F17312">
            <w:pPr>
              <w:keepLines/>
              <w:spacing w:after="0"/>
              <w:rPr>
                <w:rFonts w:ascii="Arial" w:hAnsi="Arial"/>
                <w:sz w:val="18"/>
              </w:rPr>
            </w:pPr>
            <w:r>
              <w:rPr>
                <w:rFonts w:ascii="Arial" w:hAnsi="Arial"/>
                <w:sz w:val="18"/>
              </w:rPr>
              <w:t>defaultValue: Yes</w:t>
            </w:r>
          </w:p>
          <w:p w14:paraId="732FD914" w14:textId="67D9D4F3" w:rsidR="00F17312" w:rsidRDefault="00F17312" w:rsidP="00F17312">
            <w:pPr>
              <w:keepLines/>
              <w:spacing w:after="0"/>
              <w:rPr>
                <w:rFonts w:ascii="Arial" w:hAnsi="Arial"/>
                <w:sz w:val="18"/>
              </w:rPr>
            </w:pPr>
            <w:r>
              <w:rPr>
                <w:rFonts w:ascii="Arial" w:hAnsi="Arial"/>
                <w:sz w:val="18"/>
              </w:rPr>
              <w:t>isNullable: False</w:t>
            </w:r>
          </w:p>
        </w:tc>
      </w:tr>
      <w:tr w:rsidR="00F17312" w14:paraId="51AFAC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EA5ECF" w14:textId="5B66EDA4" w:rsidR="00F17312" w:rsidRDefault="00F17312" w:rsidP="00F17312">
            <w:pPr>
              <w:pStyle w:val="TAL"/>
              <w:keepNext w:val="0"/>
              <w:rPr>
                <w:rFonts w:ascii="Courier New" w:hAnsi="Courier New"/>
              </w:rPr>
            </w:pPr>
            <w:r>
              <w:rPr>
                <w:rFonts w:ascii="Courier New" w:hAnsi="Courier New"/>
              </w:rPr>
              <w:t>isPeriodicQFMonitoringSupported</w:t>
            </w:r>
          </w:p>
        </w:tc>
        <w:tc>
          <w:tcPr>
            <w:tcW w:w="5526" w:type="dxa"/>
            <w:tcBorders>
              <w:top w:val="single" w:sz="4" w:space="0" w:color="auto"/>
              <w:left w:val="single" w:sz="4" w:space="0" w:color="auto"/>
              <w:bottom w:val="single" w:sz="4" w:space="0" w:color="auto"/>
              <w:right w:val="single" w:sz="4" w:space="0" w:color="auto"/>
            </w:tcBorders>
          </w:tcPr>
          <w:p w14:paraId="16B7A4C4" w14:textId="77777777" w:rsidR="00F17312" w:rsidRDefault="00F17312" w:rsidP="00F17312">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F17312" w:rsidRDefault="00F17312" w:rsidP="00F17312">
            <w:pPr>
              <w:pStyle w:val="a"/>
              <w:keepLines/>
              <w:widowControl/>
              <w:rPr>
                <w:sz w:val="18"/>
                <w:szCs w:val="20"/>
                <w:lang w:eastAsia="en-US"/>
              </w:rPr>
            </w:pPr>
          </w:p>
          <w:p w14:paraId="4443D8FB" w14:textId="00649B9C"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F17312" w:rsidRDefault="00F17312" w:rsidP="00F17312">
            <w:pPr>
              <w:keepLines/>
              <w:spacing w:after="0"/>
              <w:rPr>
                <w:rFonts w:ascii="Arial" w:hAnsi="Arial"/>
                <w:sz w:val="18"/>
              </w:rPr>
            </w:pPr>
            <w:r>
              <w:rPr>
                <w:rFonts w:ascii="Arial" w:hAnsi="Arial"/>
                <w:sz w:val="18"/>
              </w:rPr>
              <w:t>type: Boolean</w:t>
            </w:r>
          </w:p>
          <w:p w14:paraId="0A92D180" w14:textId="77777777" w:rsidR="00F17312" w:rsidRDefault="00F17312" w:rsidP="00F17312">
            <w:pPr>
              <w:keepLines/>
              <w:spacing w:after="0"/>
              <w:rPr>
                <w:rFonts w:ascii="Arial" w:hAnsi="Arial"/>
                <w:sz w:val="18"/>
              </w:rPr>
            </w:pPr>
            <w:r>
              <w:rPr>
                <w:rFonts w:ascii="Arial" w:hAnsi="Arial"/>
                <w:sz w:val="18"/>
              </w:rPr>
              <w:t>multiplicity: 1</w:t>
            </w:r>
          </w:p>
          <w:p w14:paraId="3D7BE18F" w14:textId="77777777" w:rsidR="00F17312" w:rsidRDefault="00F17312" w:rsidP="00F17312">
            <w:pPr>
              <w:keepLines/>
              <w:spacing w:after="0"/>
              <w:rPr>
                <w:rFonts w:ascii="Arial" w:hAnsi="Arial"/>
                <w:sz w:val="18"/>
              </w:rPr>
            </w:pPr>
            <w:r>
              <w:rPr>
                <w:rFonts w:ascii="Arial" w:hAnsi="Arial"/>
                <w:sz w:val="18"/>
              </w:rPr>
              <w:t>isOrdered: N/A</w:t>
            </w:r>
          </w:p>
          <w:p w14:paraId="5488FE6B" w14:textId="77777777" w:rsidR="00F17312" w:rsidRDefault="00F17312" w:rsidP="00F17312">
            <w:pPr>
              <w:keepLines/>
              <w:spacing w:after="0"/>
              <w:rPr>
                <w:rFonts w:ascii="Arial" w:hAnsi="Arial"/>
                <w:sz w:val="18"/>
              </w:rPr>
            </w:pPr>
            <w:r>
              <w:rPr>
                <w:rFonts w:ascii="Arial" w:hAnsi="Arial"/>
                <w:sz w:val="18"/>
              </w:rPr>
              <w:t>isUnique: N/A</w:t>
            </w:r>
          </w:p>
          <w:p w14:paraId="2695360D" w14:textId="77777777" w:rsidR="00F17312" w:rsidRDefault="00F17312" w:rsidP="00F17312">
            <w:pPr>
              <w:keepLines/>
              <w:spacing w:after="0"/>
              <w:rPr>
                <w:rFonts w:ascii="Arial" w:hAnsi="Arial"/>
                <w:sz w:val="18"/>
              </w:rPr>
            </w:pPr>
            <w:r>
              <w:rPr>
                <w:rFonts w:ascii="Arial" w:hAnsi="Arial"/>
                <w:sz w:val="18"/>
              </w:rPr>
              <w:t>defaultValue: Yes</w:t>
            </w:r>
          </w:p>
          <w:p w14:paraId="79E7EE58" w14:textId="454748C5" w:rsidR="00F17312" w:rsidRDefault="00F17312" w:rsidP="00F17312">
            <w:pPr>
              <w:keepLines/>
              <w:spacing w:after="0"/>
              <w:rPr>
                <w:rFonts w:ascii="Arial" w:hAnsi="Arial"/>
                <w:sz w:val="18"/>
              </w:rPr>
            </w:pPr>
            <w:r>
              <w:rPr>
                <w:rFonts w:ascii="Arial" w:hAnsi="Arial"/>
                <w:sz w:val="18"/>
              </w:rPr>
              <w:t>isNullable: False</w:t>
            </w:r>
          </w:p>
        </w:tc>
      </w:tr>
      <w:tr w:rsidR="00F17312" w14:paraId="315D071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6D2EB" w14:textId="58E64989" w:rsidR="00F17312" w:rsidRDefault="00F17312" w:rsidP="00F17312">
            <w:pPr>
              <w:pStyle w:val="TAL"/>
              <w:keepNext w:val="0"/>
              <w:rPr>
                <w:rFonts w:ascii="Courier New" w:hAnsi="Courier New"/>
              </w:rPr>
            </w:pPr>
            <w:r>
              <w:rPr>
                <w:rFonts w:ascii="Courier New" w:hAnsi="Courier New"/>
              </w:rPr>
              <w:t>isSessionReleasedQFMonitoringSupported</w:t>
            </w:r>
          </w:p>
        </w:tc>
        <w:tc>
          <w:tcPr>
            <w:tcW w:w="5526" w:type="dxa"/>
            <w:tcBorders>
              <w:top w:val="single" w:sz="4" w:space="0" w:color="auto"/>
              <w:left w:val="single" w:sz="4" w:space="0" w:color="auto"/>
              <w:bottom w:val="single" w:sz="4" w:space="0" w:color="auto"/>
              <w:right w:val="single" w:sz="4" w:space="0" w:color="auto"/>
            </w:tcBorders>
          </w:tcPr>
          <w:p w14:paraId="159FE57D" w14:textId="77777777" w:rsidR="00F17312" w:rsidRDefault="00F17312" w:rsidP="00F17312">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F17312" w:rsidRDefault="00F17312" w:rsidP="00F17312">
            <w:pPr>
              <w:pStyle w:val="a"/>
              <w:keepLines/>
              <w:widowControl/>
              <w:rPr>
                <w:sz w:val="18"/>
                <w:szCs w:val="20"/>
                <w:lang w:eastAsia="en-US"/>
              </w:rPr>
            </w:pPr>
          </w:p>
          <w:p w14:paraId="64765D62" w14:textId="01E595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F17312" w:rsidRDefault="00F17312" w:rsidP="00F17312">
            <w:pPr>
              <w:keepLines/>
              <w:spacing w:after="0"/>
              <w:rPr>
                <w:rFonts w:ascii="Arial" w:hAnsi="Arial"/>
                <w:sz w:val="18"/>
              </w:rPr>
            </w:pPr>
            <w:r>
              <w:rPr>
                <w:rFonts w:ascii="Arial" w:hAnsi="Arial"/>
                <w:sz w:val="18"/>
              </w:rPr>
              <w:t>type: Boolean</w:t>
            </w:r>
          </w:p>
          <w:p w14:paraId="7BBBB985" w14:textId="77777777" w:rsidR="00F17312" w:rsidRDefault="00F17312" w:rsidP="00F17312">
            <w:pPr>
              <w:keepLines/>
              <w:spacing w:after="0"/>
              <w:rPr>
                <w:rFonts w:ascii="Arial" w:hAnsi="Arial"/>
                <w:sz w:val="18"/>
              </w:rPr>
            </w:pPr>
            <w:r>
              <w:rPr>
                <w:rFonts w:ascii="Arial" w:hAnsi="Arial"/>
                <w:sz w:val="18"/>
              </w:rPr>
              <w:t>multiplicity: 1</w:t>
            </w:r>
          </w:p>
          <w:p w14:paraId="6BC92ED5" w14:textId="77777777" w:rsidR="00F17312" w:rsidRDefault="00F17312" w:rsidP="00F17312">
            <w:pPr>
              <w:keepLines/>
              <w:spacing w:after="0"/>
              <w:rPr>
                <w:rFonts w:ascii="Arial" w:hAnsi="Arial"/>
                <w:sz w:val="18"/>
              </w:rPr>
            </w:pPr>
            <w:r>
              <w:rPr>
                <w:rFonts w:ascii="Arial" w:hAnsi="Arial"/>
                <w:sz w:val="18"/>
              </w:rPr>
              <w:t>isOrdered: N/A</w:t>
            </w:r>
          </w:p>
          <w:p w14:paraId="2016839D" w14:textId="77777777" w:rsidR="00F17312" w:rsidRDefault="00F17312" w:rsidP="00F17312">
            <w:pPr>
              <w:keepLines/>
              <w:spacing w:after="0"/>
              <w:rPr>
                <w:rFonts w:ascii="Arial" w:hAnsi="Arial"/>
                <w:sz w:val="18"/>
              </w:rPr>
            </w:pPr>
            <w:r>
              <w:rPr>
                <w:rFonts w:ascii="Arial" w:hAnsi="Arial"/>
                <w:sz w:val="18"/>
              </w:rPr>
              <w:t>isUnique: N/A</w:t>
            </w:r>
          </w:p>
          <w:p w14:paraId="1AC3D69C" w14:textId="77777777" w:rsidR="00F17312" w:rsidRDefault="00F17312" w:rsidP="00F17312">
            <w:pPr>
              <w:keepLines/>
              <w:spacing w:after="0"/>
              <w:rPr>
                <w:rFonts w:ascii="Arial" w:hAnsi="Arial"/>
                <w:sz w:val="18"/>
              </w:rPr>
            </w:pPr>
            <w:r>
              <w:rPr>
                <w:rFonts w:ascii="Arial" w:hAnsi="Arial"/>
                <w:sz w:val="18"/>
              </w:rPr>
              <w:t>defaultValue: Yes</w:t>
            </w:r>
          </w:p>
          <w:p w14:paraId="2BE9548A" w14:textId="660CD777" w:rsidR="00F17312" w:rsidRDefault="00F17312" w:rsidP="00F17312">
            <w:pPr>
              <w:keepLines/>
              <w:spacing w:after="0"/>
              <w:rPr>
                <w:rFonts w:ascii="Arial" w:hAnsi="Arial"/>
                <w:sz w:val="18"/>
              </w:rPr>
            </w:pPr>
            <w:r>
              <w:rPr>
                <w:rFonts w:ascii="Arial" w:hAnsi="Arial"/>
                <w:sz w:val="18"/>
              </w:rPr>
              <w:t>isNullable: False</w:t>
            </w:r>
          </w:p>
        </w:tc>
      </w:tr>
      <w:tr w:rsidR="00F17312" w14:paraId="28301A1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B4E4EB" w14:textId="5864B9F8" w:rsidR="00F17312" w:rsidRDefault="00F17312" w:rsidP="00F17312">
            <w:pPr>
              <w:pStyle w:val="TAL"/>
              <w:keepNext w:val="0"/>
              <w:rPr>
                <w:rFonts w:ascii="Courier New" w:hAnsi="Courier New"/>
              </w:rPr>
            </w:pPr>
            <w:r>
              <w:rPr>
                <w:rFonts w:ascii="Courier New" w:hAnsi="Courier New"/>
              </w:rPr>
              <w:t>qFPacketDelayThresholds</w:t>
            </w:r>
          </w:p>
        </w:tc>
        <w:tc>
          <w:tcPr>
            <w:tcW w:w="5526" w:type="dxa"/>
            <w:tcBorders>
              <w:top w:val="single" w:sz="4" w:space="0" w:color="auto"/>
              <w:left w:val="single" w:sz="4" w:space="0" w:color="auto"/>
              <w:bottom w:val="single" w:sz="4" w:space="0" w:color="auto"/>
              <w:right w:val="single" w:sz="4" w:space="0" w:color="auto"/>
            </w:tcBorders>
          </w:tcPr>
          <w:p w14:paraId="2B3F36FC" w14:textId="77777777" w:rsidR="00F17312" w:rsidRDefault="00F17312" w:rsidP="00F17312">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F17312" w:rsidRDefault="00F17312" w:rsidP="00F17312">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F17312" w:rsidRDefault="00F17312" w:rsidP="00F17312">
            <w:pPr>
              <w:pStyle w:val="a"/>
              <w:keepLines/>
              <w:widowControl/>
              <w:rPr>
                <w:sz w:val="18"/>
                <w:szCs w:val="20"/>
                <w:lang w:eastAsia="en-US"/>
              </w:rPr>
            </w:pPr>
          </w:p>
          <w:p w14:paraId="51BEF88A" w14:textId="5E20EAFF" w:rsidR="00F17312" w:rsidRDefault="00F17312" w:rsidP="00F17312">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F17312" w:rsidRDefault="00F17312" w:rsidP="00F17312">
            <w:pPr>
              <w:keepLines/>
              <w:spacing w:after="0"/>
              <w:rPr>
                <w:rFonts w:ascii="Arial" w:hAnsi="Arial"/>
                <w:sz w:val="18"/>
              </w:rPr>
            </w:pPr>
            <w:r>
              <w:rPr>
                <w:rFonts w:ascii="Arial" w:hAnsi="Arial"/>
                <w:sz w:val="18"/>
              </w:rPr>
              <w:t>type: QFPacketDelayThresholdsType</w:t>
            </w:r>
          </w:p>
          <w:p w14:paraId="5BC262B3" w14:textId="77777777" w:rsidR="00F17312" w:rsidRDefault="00F17312" w:rsidP="00F17312">
            <w:pPr>
              <w:keepLines/>
              <w:spacing w:after="0"/>
              <w:rPr>
                <w:rFonts w:ascii="Arial" w:hAnsi="Arial"/>
                <w:sz w:val="18"/>
              </w:rPr>
            </w:pPr>
            <w:r>
              <w:rPr>
                <w:rFonts w:ascii="Arial" w:hAnsi="Arial"/>
                <w:sz w:val="18"/>
              </w:rPr>
              <w:t>multiplicity: 1</w:t>
            </w:r>
          </w:p>
          <w:p w14:paraId="4B514392" w14:textId="77777777" w:rsidR="00F17312" w:rsidRDefault="00F17312" w:rsidP="00F17312">
            <w:pPr>
              <w:keepLines/>
              <w:spacing w:after="0"/>
              <w:rPr>
                <w:rFonts w:ascii="Arial" w:hAnsi="Arial"/>
                <w:sz w:val="18"/>
              </w:rPr>
            </w:pPr>
            <w:r>
              <w:rPr>
                <w:rFonts w:ascii="Arial" w:hAnsi="Arial"/>
                <w:sz w:val="18"/>
              </w:rPr>
              <w:t>isOrdered: N/A</w:t>
            </w:r>
          </w:p>
          <w:p w14:paraId="079A0A04" w14:textId="77777777" w:rsidR="00F17312" w:rsidRDefault="00F17312" w:rsidP="00F17312">
            <w:pPr>
              <w:keepLines/>
              <w:spacing w:after="0"/>
              <w:rPr>
                <w:rFonts w:ascii="Arial" w:hAnsi="Arial"/>
                <w:sz w:val="18"/>
              </w:rPr>
            </w:pPr>
            <w:r>
              <w:rPr>
                <w:rFonts w:ascii="Arial" w:hAnsi="Arial"/>
                <w:sz w:val="18"/>
              </w:rPr>
              <w:t>isUnique: N/A</w:t>
            </w:r>
          </w:p>
          <w:p w14:paraId="3B7EE3FD" w14:textId="77777777" w:rsidR="00F17312" w:rsidRDefault="00F17312" w:rsidP="00F17312">
            <w:pPr>
              <w:keepLines/>
              <w:spacing w:after="0"/>
              <w:rPr>
                <w:rFonts w:ascii="Arial" w:hAnsi="Arial"/>
                <w:sz w:val="18"/>
              </w:rPr>
            </w:pPr>
            <w:r>
              <w:rPr>
                <w:rFonts w:ascii="Arial" w:hAnsi="Arial"/>
                <w:sz w:val="18"/>
              </w:rPr>
              <w:t>defaultValue: None</w:t>
            </w:r>
          </w:p>
          <w:p w14:paraId="2651B8ED" w14:textId="0DFD4505" w:rsidR="00F17312" w:rsidRDefault="00F17312" w:rsidP="00F17312">
            <w:pPr>
              <w:keepLines/>
              <w:spacing w:after="0"/>
              <w:rPr>
                <w:rFonts w:ascii="Arial" w:hAnsi="Arial"/>
                <w:sz w:val="18"/>
              </w:rPr>
            </w:pPr>
            <w:r>
              <w:rPr>
                <w:rFonts w:ascii="Arial" w:hAnsi="Arial"/>
                <w:sz w:val="18"/>
              </w:rPr>
              <w:t>isNullable: False</w:t>
            </w:r>
          </w:p>
        </w:tc>
      </w:tr>
      <w:tr w:rsidR="00F17312" w14:paraId="703AC9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C7C700" w14:textId="1A55B17B" w:rsidR="00F17312" w:rsidRDefault="00F17312" w:rsidP="00F17312">
            <w:pPr>
              <w:pStyle w:val="TAL"/>
              <w:keepNext w:val="0"/>
              <w:rPr>
                <w:rFonts w:ascii="Courier New" w:hAnsi="Courier New"/>
              </w:rPr>
            </w:pPr>
            <w:r>
              <w:rPr>
                <w:rFonts w:ascii="Courier New" w:hAnsi="Courier New"/>
              </w:rPr>
              <w:t>qFMinimumWaitTime</w:t>
            </w:r>
          </w:p>
        </w:tc>
        <w:tc>
          <w:tcPr>
            <w:tcW w:w="5526" w:type="dxa"/>
            <w:tcBorders>
              <w:top w:val="single" w:sz="4" w:space="0" w:color="auto"/>
              <w:left w:val="single" w:sz="4" w:space="0" w:color="auto"/>
              <w:bottom w:val="single" w:sz="4" w:space="0" w:color="auto"/>
              <w:right w:val="single" w:sz="4" w:space="0" w:color="auto"/>
            </w:tcBorders>
          </w:tcPr>
          <w:p w14:paraId="6486718E" w14:textId="77777777" w:rsidR="00F17312" w:rsidRDefault="00F17312" w:rsidP="00F17312">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F17312" w:rsidRDefault="00F17312" w:rsidP="00F17312">
            <w:pPr>
              <w:pStyle w:val="a"/>
              <w:keepLines/>
              <w:widowControl/>
              <w:rPr>
                <w:sz w:val="18"/>
                <w:szCs w:val="20"/>
                <w:lang w:eastAsia="en-US"/>
              </w:rPr>
            </w:pPr>
          </w:p>
          <w:p w14:paraId="08D75592"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352A26F0"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F17312" w:rsidRDefault="00F17312" w:rsidP="00F17312">
            <w:pPr>
              <w:keepLines/>
              <w:spacing w:after="0"/>
              <w:rPr>
                <w:rFonts w:ascii="Arial" w:hAnsi="Arial"/>
                <w:sz w:val="18"/>
              </w:rPr>
            </w:pPr>
            <w:r>
              <w:rPr>
                <w:rFonts w:ascii="Arial" w:hAnsi="Arial"/>
                <w:sz w:val="18"/>
              </w:rPr>
              <w:t>type: Integer</w:t>
            </w:r>
          </w:p>
          <w:p w14:paraId="6E8979FA" w14:textId="77777777" w:rsidR="00F17312" w:rsidRDefault="00F17312" w:rsidP="00F17312">
            <w:pPr>
              <w:keepLines/>
              <w:spacing w:after="0"/>
              <w:rPr>
                <w:rFonts w:ascii="Arial" w:hAnsi="Arial"/>
                <w:sz w:val="18"/>
              </w:rPr>
            </w:pPr>
            <w:r>
              <w:rPr>
                <w:rFonts w:ascii="Arial" w:hAnsi="Arial"/>
                <w:sz w:val="18"/>
              </w:rPr>
              <w:t>multiplicity: 1</w:t>
            </w:r>
          </w:p>
          <w:p w14:paraId="2B1956F8" w14:textId="77777777" w:rsidR="00F17312" w:rsidRDefault="00F17312" w:rsidP="00F17312">
            <w:pPr>
              <w:keepLines/>
              <w:spacing w:after="0"/>
              <w:rPr>
                <w:rFonts w:ascii="Arial" w:hAnsi="Arial"/>
                <w:sz w:val="18"/>
              </w:rPr>
            </w:pPr>
            <w:r>
              <w:rPr>
                <w:rFonts w:ascii="Arial" w:hAnsi="Arial"/>
                <w:sz w:val="18"/>
              </w:rPr>
              <w:t>isOrdered: N/A</w:t>
            </w:r>
          </w:p>
          <w:p w14:paraId="062A3859" w14:textId="77777777" w:rsidR="00F17312" w:rsidRDefault="00F17312" w:rsidP="00F17312">
            <w:pPr>
              <w:keepLines/>
              <w:spacing w:after="0"/>
              <w:rPr>
                <w:rFonts w:ascii="Arial" w:hAnsi="Arial"/>
                <w:sz w:val="18"/>
              </w:rPr>
            </w:pPr>
            <w:r>
              <w:rPr>
                <w:rFonts w:ascii="Arial" w:hAnsi="Arial"/>
                <w:sz w:val="18"/>
              </w:rPr>
              <w:t>isUnique: N/A</w:t>
            </w:r>
          </w:p>
          <w:p w14:paraId="1CC0500D" w14:textId="77777777" w:rsidR="00F17312" w:rsidRDefault="00F17312" w:rsidP="00F17312">
            <w:pPr>
              <w:keepLines/>
              <w:spacing w:after="0"/>
              <w:rPr>
                <w:rFonts w:ascii="Arial" w:hAnsi="Arial"/>
                <w:sz w:val="18"/>
              </w:rPr>
            </w:pPr>
            <w:r>
              <w:rPr>
                <w:rFonts w:ascii="Arial" w:hAnsi="Arial"/>
                <w:sz w:val="18"/>
              </w:rPr>
              <w:t>defaultValue: None</w:t>
            </w:r>
          </w:p>
          <w:p w14:paraId="2D249A28" w14:textId="18CBD286" w:rsidR="00F17312" w:rsidRDefault="00F17312" w:rsidP="00F17312">
            <w:pPr>
              <w:keepLines/>
              <w:spacing w:after="0"/>
              <w:rPr>
                <w:rFonts w:ascii="Arial" w:hAnsi="Arial"/>
                <w:sz w:val="18"/>
              </w:rPr>
            </w:pPr>
            <w:r>
              <w:rPr>
                <w:rFonts w:ascii="Arial" w:hAnsi="Arial"/>
                <w:sz w:val="18"/>
              </w:rPr>
              <w:t>isNullable: False</w:t>
            </w:r>
          </w:p>
        </w:tc>
      </w:tr>
      <w:tr w:rsidR="00F17312" w14:paraId="601DD1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5094F7" w14:textId="730B60D0" w:rsidR="00F17312" w:rsidRDefault="00F17312" w:rsidP="00F17312">
            <w:pPr>
              <w:pStyle w:val="TAL"/>
              <w:keepNext w:val="0"/>
              <w:rPr>
                <w:rFonts w:ascii="Courier New" w:hAnsi="Courier New"/>
              </w:rPr>
            </w:pPr>
            <w:r>
              <w:rPr>
                <w:rFonts w:ascii="Courier New" w:hAnsi="Courier New"/>
              </w:rPr>
              <w:t>qFMeasurementPeriod</w:t>
            </w:r>
          </w:p>
        </w:tc>
        <w:tc>
          <w:tcPr>
            <w:tcW w:w="5526" w:type="dxa"/>
            <w:tcBorders>
              <w:top w:val="single" w:sz="4" w:space="0" w:color="auto"/>
              <w:left w:val="single" w:sz="4" w:space="0" w:color="auto"/>
              <w:bottom w:val="single" w:sz="4" w:space="0" w:color="auto"/>
              <w:right w:val="single" w:sz="4" w:space="0" w:color="auto"/>
            </w:tcBorders>
          </w:tcPr>
          <w:p w14:paraId="168E1090" w14:textId="77777777" w:rsidR="00F17312" w:rsidRDefault="00F17312" w:rsidP="00F17312">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F17312" w:rsidRDefault="00F17312" w:rsidP="00F17312">
            <w:pPr>
              <w:pStyle w:val="a"/>
              <w:keepLines/>
              <w:widowControl/>
              <w:rPr>
                <w:sz w:val="18"/>
                <w:szCs w:val="20"/>
                <w:lang w:eastAsia="en-US"/>
              </w:rPr>
            </w:pPr>
          </w:p>
          <w:p w14:paraId="16E4D6A4"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1C6FA099"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F17312" w:rsidRDefault="00F17312" w:rsidP="00F17312">
            <w:pPr>
              <w:keepLines/>
              <w:spacing w:after="0"/>
              <w:rPr>
                <w:rFonts w:ascii="Arial" w:hAnsi="Arial"/>
                <w:sz w:val="18"/>
              </w:rPr>
            </w:pPr>
            <w:r>
              <w:rPr>
                <w:rFonts w:ascii="Arial" w:hAnsi="Arial"/>
                <w:sz w:val="18"/>
              </w:rPr>
              <w:t>type: Integer</w:t>
            </w:r>
          </w:p>
          <w:p w14:paraId="1709ED89" w14:textId="77777777" w:rsidR="00F17312" w:rsidRDefault="00F17312" w:rsidP="00F17312">
            <w:pPr>
              <w:keepLines/>
              <w:spacing w:after="0"/>
              <w:rPr>
                <w:rFonts w:ascii="Arial" w:hAnsi="Arial"/>
                <w:sz w:val="18"/>
              </w:rPr>
            </w:pPr>
            <w:r>
              <w:rPr>
                <w:rFonts w:ascii="Arial" w:hAnsi="Arial"/>
                <w:sz w:val="18"/>
              </w:rPr>
              <w:t>multiplicity: 1</w:t>
            </w:r>
          </w:p>
          <w:p w14:paraId="72EA5AD6" w14:textId="77777777" w:rsidR="00F17312" w:rsidRDefault="00F17312" w:rsidP="00F17312">
            <w:pPr>
              <w:keepLines/>
              <w:spacing w:after="0"/>
              <w:rPr>
                <w:rFonts w:ascii="Arial" w:hAnsi="Arial"/>
                <w:sz w:val="18"/>
              </w:rPr>
            </w:pPr>
            <w:r>
              <w:rPr>
                <w:rFonts w:ascii="Arial" w:hAnsi="Arial"/>
                <w:sz w:val="18"/>
              </w:rPr>
              <w:t>isOrdered: N/A</w:t>
            </w:r>
          </w:p>
          <w:p w14:paraId="23ABBB2E" w14:textId="77777777" w:rsidR="00F17312" w:rsidRDefault="00F17312" w:rsidP="00F17312">
            <w:pPr>
              <w:keepLines/>
              <w:spacing w:after="0"/>
              <w:rPr>
                <w:rFonts w:ascii="Arial" w:hAnsi="Arial"/>
                <w:sz w:val="18"/>
              </w:rPr>
            </w:pPr>
            <w:r>
              <w:rPr>
                <w:rFonts w:ascii="Arial" w:hAnsi="Arial"/>
                <w:sz w:val="18"/>
              </w:rPr>
              <w:t>isUnique: N/A</w:t>
            </w:r>
          </w:p>
          <w:p w14:paraId="0E389BDF" w14:textId="77777777" w:rsidR="00F17312" w:rsidRDefault="00F17312" w:rsidP="00F17312">
            <w:pPr>
              <w:keepLines/>
              <w:spacing w:after="0"/>
              <w:rPr>
                <w:rFonts w:ascii="Arial" w:hAnsi="Arial"/>
                <w:sz w:val="18"/>
              </w:rPr>
            </w:pPr>
            <w:r>
              <w:rPr>
                <w:rFonts w:ascii="Arial" w:hAnsi="Arial"/>
                <w:sz w:val="18"/>
              </w:rPr>
              <w:t>defaultValue: None</w:t>
            </w:r>
          </w:p>
          <w:p w14:paraId="0170D165" w14:textId="2CC06A6B" w:rsidR="00F17312" w:rsidRDefault="00F17312" w:rsidP="00F17312">
            <w:pPr>
              <w:keepLines/>
              <w:spacing w:after="0"/>
              <w:rPr>
                <w:rFonts w:ascii="Arial" w:hAnsi="Arial"/>
                <w:sz w:val="18"/>
              </w:rPr>
            </w:pPr>
            <w:r>
              <w:rPr>
                <w:rFonts w:ascii="Arial" w:hAnsi="Arial"/>
                <w:sz w:val="18"/>
              </w:rPr>
              <w:t>isNullable: False</w:t>
            </w:r>
          </w:p>
        </w:tc>
      </w:tr>
      <w:tr w:rsidR="00F17312" w14:paraId="63F1063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87EA0" w14:textId="30897894" w:rsidR="00F17312" w:rsidRDefault="00F17312" w:rsidP="00F17312">
            <w:pPr>
              <w:pStyle w:val="TAL"/>
              <w:keepNext w:val="0"/>
              <w:rPr>
                <w:rFonts w:ascii="Courier New" w:hAnsi="Courier New"/>
              </w:rPr>
            </w:pPr>
            <w:r>
              <w:rPr>
                <w:rFonts w:ascii="Courier New" w:hAnsi="Courier New"/>
              </w:rPr>
              <w:t>thresholdDl</w:t>
            </w:r>
          </w:p>
        </w:tc>
        <w:tc>
          <w:tcPr>
            <w:tcW w:w="5526" w:type="dxa"/>
            <w:tcBorders>
              <w:top w:val="single" w:sz="4" w:space="0" w:color="auto"/>
              <w:left w:val="single" w:sz="4" w:space="0" w:color="auto"/>
              <w:bottom w:val="single" w:sz="4" w:space="0" w:color="auto"/>
              <w:right w:val="single" w:sz="4" w:space="0" w:color="auto"/>
            </w:tcBorders>
          </w:tcPr>
          <w:p w14:paraId="24E389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F17312" w:rsidRDefault="00F17312" w:rsidP="00F17312">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2105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8E8CB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5CF7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5920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A3FB6B" w14:textId="404FB5AD"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583CAB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98412" w14:textId="2A8DE8B0" w:rsidR="00F17312" w:rsidRDefault="00F17312" w:rsidP="00F17312">
            <w:pPr>
              <w:pStyle w:val="TAL"/>
              <w:keepNext w:val="0"/>
              <w:rPr>
                <w:rFonts w:ascii="Courier New" w:hAnsi="Courier New"/>
              </w:rPr>
            </w:pPr>
            <w:r>
              <w:rPr>
                <w:rFonts w:ascii="Courier New" w:hAnsi="Courier New"/>
              </w:rPr>
              <w:t>thresholdUl</w:t>
            </w:r>
          </w:p>
        </w:tc>
        <w:tc>
          <w:tcPr>
            <w:tcW w:w="5526" w:type="dxa"/>
            <w:tcBorders>
              <w:top w:val="single" w:sz="4" w:space="0" w:color="auto"/>
              <w:left w:val="single" w:sz="4" w:space="0" w:color="auto"/>
              <w:bottom w:val="single" w:sz="4" w:space="0" w:color="auto"/>
              <w:right w:val="single" w:sz="4" w:space="0" w:color="auto"/>
            </w:tcBorders>
          </w:tcPr>
          <w:p w14:paraId="21245EB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4C99D9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AF9A7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C5EE0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0491C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DA82FC0" w14:textId="5FD31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4ED6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9741A1" w14:textId="138AEC6C" w:rsidR="00F17312" w:rsidRDefault="00F17312" w:rsidP="00F17312">
            <w:pPr>
              <w:pStyle w:val="TAL"/>
              <w:keepNext w:val="0"/>
              <w:rPr>
                <w:rFonts w:ascii="Courier New" w:hAnsi="Courier New"/>
              </w:rPr>
            </w:pPr>
            <w:r>
              <w:rPr>
                <w:rFonts w:ascii="Courier New" w:hAnsi="Courier New"/>
              </w:rPr>
              <w:t>thresholdRtt</w:t>
            </w:r>
          </w:p>
        </w:tc>
        <w:tc>
          <w:tcPr>
            <w:tcW w:w="5526" w:type="dxa"/>
            <w:tcBorders>
              <w:top w:val="single" w:sz="4" w:space="0" w:color="auto"/>
              <w:left w:val="single" w:sz="4" w:space="0" w:color="auto"/>
              <w:bottom w:val="single" w:sz="4" w:space="0" w:color="auto"/>
              <w:right w:val="single" w:sz="4" w:space="0" w:color="auto"/>
            </w:tcBorders>
          </w:tcPr>
          <w:p w14:paraId="539C99F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C74C86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381B1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74F4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CB882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2C2330" w14:textId="16341E6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7D0D2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0ECF97" w14:textId="7016ABD9" w:rsidR="00F17312" w:rsidRDefault="00F17312" w:rsidP="00F17312">
            <w:pPr>
              <w:pStyle w:val="TAL"/>
              <w:keepNext w:val="0"/>
              <w:rPr>
                <w:rFonts w:ascii="Courier New" w:hAnsi="Courier New"/>
              </w:rPr>
            </w:pPr>
            <w:r>
              <w:rPr>
                <w:rFonts w:ascii="Courier New" w:hAnsi="Courier New"/>
              </w:rPr>
              <w:t>predefinedPccRules</w:t>
            </w:r>
          </w:p>
        </w:tc>
        <w:tc>
          <w:tcPr>
            <w:tcW w:w="5526" w:type="dxa"/>
            <w:tcBorders>
              <w:top w:val="single" w:sz="4" w:space="0" w:color="auto"/>
              <w:left w:val="single" w:sz="4" w:space="0" w:color="auto"/>
              <w:bottom w:val="single" w:sz="4" w:space="0" w:color="auto"/>
              <w:right w:val="single" w:sz="4" w:space="0" w:color="auto"/>
            </w:tcBorders>
          </w:tcPr>
          <w:p w14:paraId="30CBA9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F17312" w:rsidRDefault="00F17312" w:rsidP="00F17312">
            <w:pPr>
              <w:keepLines/>
              <w:spacing w:after="0"/>
              <w:rPr>
                <w:rFonts w:ascii="Arial" w:hAnsi="Arial" w:cs="Arial"/>
                <w:sz w:val="18"/>
                <w:szCs w:val="18"/>
              </w:rPr>
            </w:pPr>
            <w:r>
              <w:rPr>
                <w:rFonts w:ascii="Arial" w:hAnsi="Arial" w:cs="Arial"/>
                <w:sz w:val="18"/>
                <w:szCs w:val="18"/>
              </w:rPr>
              <w:t>type: PccRule</w:t>
            </w:r>
          </w:p>
          <w:p w14:paraId="2D39830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644C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CD01EF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7416A6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AE4AEC" w14:textId="339D09B4" w:rsidR="00F17312" w:rsidRDefault="00F17312" w:rsidP="00F17312">
            <w:pPr>
              <w:keepLines/>
              <w:spacing w:after="0"/>
              <w:rPr>
                <w:rFonts w:ascii="Arial" w:hAnsi="Arial" w:cs="Arial"/>
                <w:sz w:val="18"/>
                <w:szCs w:val="18"/>
              </w:rPr>
            </w:pPr>
            <w:r>
              <w:rPr>
                <w:rFonts w:ascii="Arial" w:hAnsi="Arial" w:cs="Arial"/>
                <w:sz w:val="18"/>
                <w:szCs w:val="18"/>
              </w:rPr>
              <w:t xml:space="preserve">isNullable: False </w:t>
            </w:r>
          </w:p>
        </w:tc>
      </w:tr>
      <w:tr w:rsidR="00F17312" w14:paraId="6CF46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C443D0" w14:textId="780299E7" w:rsidR="00F17312" w:rsidRDefault="00F17312" w:rsidP="00F17312">
            <w:pPr>
              <w:pStyle w:val="TAL"/>
              <w:keepNext w:val="0"/>
              <w:rPr>
                <w:rFonts w:ascii="Courier New" w:hAnsi="Courier New"/>
              </w:rPr>
            </w:pPr>
            <w:r>
              <w:rPr>
                <w:rFonts w:ascii="Courier New" w:hAnsi="Courier New"/>
              </w:rPr>
              <w:t>pccRuleId</w:t>
            </w:r>
          </w:p>
        </w:tc>
        <w:tc>
          <w:tcPr>
            <w:tcW w:w="5526" w:type="dxa"/>
            <w:tcBorders>
              <w:top w:val="single" w:sz="4" w:space="0" w:color="auto"/>
              <w:left w:val="single" w:sz="4" w:space="0" w:color="auto"/>
              <w:bottom w:val="single" w:sz="4" w:space="0" w:color="auto"/>
              <w:right w:val="single" w:sz="4" w:space="0" w:color="auto"/>
            </w:tcBorders>
          </w:tcPr>
          <w:p w14:paraId="16D737E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038EA1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78AB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677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F57ECF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2FA7201" w14:textId="6B2A3B6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36A834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42F85C" w14:textId="483A4B60" w:rsidR="00F17312" w:rsidRDefault="00F17312" w:rsidP="00F17312">
            <w:pPr>
              <w:pStyle w:val="TAL"/>
              <w:keepNext w:val="0"/>
              <w:rPr>
                <w:rFonts w:ascii="Courier New" w:hAnsi="Courier New"/>
              </w:rPr>
            </w:pPr>
            <w:r>
              <w:rPr>
                <w:rFonts w:ascii="Courier New" w:hAnsi="Courier New"/>
              </w:rPr>
              <w:t>flowInfoList</w:t>
            </w:r>
          </w:p>
        </w:tc>
        <w:tc>
          <w:tcPr>
            <w:tcW w:w="5526" w:type="dxa"/>
            <w:tcBorders>
              <w:top w:val="single" w:sz="4" w:space="0" w:color="auto"/>
              <w:left w:val="single" w:sz="4" w:space="0" w:color="auto"/>
              <w:bottom w:val="single" w:sz="4" w:space="0" w:color="auto"/>
              <w:right w:val="single" w:sz="4" w:space="0" w:color="auto"/>
            </w:tcBorders>
          </w:tcPr>
          <w:p w14:paraId="7F6A77E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F17312" w:rsidRDefault="00F17312" w:rsidP="00F17312">
            <w:pPr>
              <w:keepLines/>
              <w:spacing w:after="0"/>
              <w:rPr>
                <w:rFonts w:ascii="Arial" w:hAnsi="Arial" w:cs="Arial"/>
                <w:sz w:val="18"/>
                <w:szCs w:val="18"/>
              </w:rPr>
            </w:pPr>
            <w:r>
              <w:rPr>
                <w:rFonts w:ascii="Arial" w:hAnsi="Arial" w:cs="Arial"/>
                <w:sz w:val="18"/>
                <w:szCs w:val="18"/>
              </w:rPr>
              <w:t>type: FlowInformation</w:t>
            </w:r>
          </w:p>
          <w:p w14:paraId="678C83B4"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4A5722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19DD6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D4F5C9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268289" w14:textId="28A09C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9CB8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47B318" w14:textId="3E660A82" w:rsidR="00F17312" w:rsidRDefault="00F17312" w:rsidP="00F17312">
            <w:pPr>
              <w:pStyle w:val="TAL"/>
              <w:keepNext w:val="0"/>
              <w:rPr>
                <w:rFonts w:ascii="Courier New" w:hAnsi="Courier New"/>
              </w:rPr>
            </w:pPr>
            <w:r>
              <w:rPr>
                <w:rFonts w:ascii="Courier New" w:hAnsi="Courier New"/>
              </w:rPr>
              <w:t>applicationId</w:t>
            </w:r>
          </w:p>
        </w:tc>
        <w:tc>
          <w:tcPr>
            <w:tcW w:w="5526" w:type="dxa"/>
            <w:tcBorders>
              <w:top w:val="single" w:sz="4" w:space="0" w:color="auto"/>
              <w:left w:val="single" w:sz="4" w:space="0" w:color="auto"/>
              <w:bottom w:val="single" w:sz="4" w:space="0" w:color="auto"/>
              <w:right w:val="single" w:sz="4" w:space="0" w:color="auto"/>
            </w:tcBorders>
          </w:tcPr>
          <w:p w14:paraId="6BADFD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43E485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6B34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FC2A5B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95B8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C1E5E1" w14:textId="5737C83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5EB4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C58D17" w14:textId="3F4FD3EB" w:rsidR="00F17312" w:rsidRDefault="00F17312" w:rsidP="00F17312">
            <w:pPr>
              <w:pStyle w:val="TAL"/>
              <w:keepNext w:val="0"/>
              <w:rPr>
                <w:rFonts w:ascii="Courier New" w:hAnsi="Courier New"/>
              </w:rPr>
            </w:pPr>
            <w:r>
              <w:rPr>
                <w:rFonts w:ascii="Courier New" w:hAnsi="Courier New"/>
              </w:rPr>
              <w:t>appDescriptor</w:t>
            </w:r>
          </w:p>
        </w:tc>
        <w:tc>
          <w:tcPr>
            <w:tcW w:w="5526" w:type="dxa"/>
            <w:tcBorders>
              <w:top w:val="single" w:sz="4" w:space="0" w:color="auto"/>
              <w:left w:val="single" w:sz="4" w:space="0" w:color="auto"/>
              <w:bottom w:val="single" w:sz="4" w:space="0" w:color="auto"/>
              <w:right w:val="single" w:sz="4" w:space="0" w:color="auto"/>
            </w:tcBorders>
          </w:tcPr>
          <w:p w14:paraId="7481C6D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F17312" w:rsidRDefault="00F17312" w:rsidP="00F17312">
            <w:pPr>
              <w:keepLines/>
              <w:spacing w:after="0"/>
              <w:rPr>
                <w:rFonts w:ascii="Arial" w:hAnsi="Arial" w:cs="Arial"/>
                <w:sz w:val="18"/>
                <w:szCs w:val="18"/>
              </w:rPr>
            </w:pPr>
            <w:r>
              <w:rPr>
                <w:rFonts w:ascii="Arial" w:hAnsi="Arial" w:cs="Arial"/>
                <w:sz w:val="18"/>
                <w:szCs w:val="18"/>
              </w:rPr>
              <w:t>type: BitString</w:t>
            </w:r>
          </w:p>
          <w:p w14:paraId="5445FC1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E3E3A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0A06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5A71B0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9D22EEA" w14:textId="26C3EEC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B8994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90927F" w14:textId="6BDDDD03" w:rsidR="00F17312" w:rsidRDefault="00F17312" w:rsidP="00F17312">
            <w:pPr>
              <w:pStyle w:val="TAL"/>
              <w:keepNext w:val="0"/>
              <w:rPr>
                <w:rFonts w:ascii="Courier New" w:hAnsi="Courier New"/>
              </w:rPr>
            </w:pPr>
            <w:r>
              <w:rPr>
                <w:rFonts w:ascii="Courier New" w:hAnsi="Courier New"/>
              </w:rPr>
              <w:t>contentVersion</w:t>
            </w:r>
          </w:p>
        </w:tc>
        <w:tc>
          <w:tcPr>
            <w:tcW w:w="5526" w:type="dxa"/>
            <w:tcBorders>
              <w:top w:val="single" w:sz="4" w:space="0" w:color="auto"/>
              <w:left w:val="single" w:sz="4" w:space="0" w:color="auto"/>
              <w:bottom w:val="single" w:sz="4" w:space="0" w:color="auto"/>
              <w:right w:val="single" w:sz="4" w:space="0" w:color="auto"/>
            </w:tcBorders>
          </w:tcPr>
          <w:p w14:paraId="3974A53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4D66C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0D677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A47B2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B9C6EE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70855B" w14:textId="6B57786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A98F6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E82893" w14:textId="19449C71" w:rsidR="00F17312" w:rsidRDefault="00F17312" w:rsidP="00F17312">
            <w:pPr>
              <w:pStyle w:val="TAL"/>
              <w:keepNext w:val="0"/>
              <w:rPr>
                <w:rFonts w:ascii="Courier New" w:hAnsi="Courier New"/>
              </w:rPr>
            </w:pPr>
            <w:r>
              <w:rPr>
                <w:rFonts w:ascii="Courier New" w:hAnsi="Courier New"/>
              </w:rPr>
              <w:t>precedence</w:t>
            </w:r>
          </w:p>
        </w:tc>
        <w:tc>
          <w:tcPr>
            <w:tcW w:w="5526" w:type="dxa"/>
            <w:tcBorders>
              <w:top w:val="single" w:sz="4" w:space="0" w:color="auto"/>
              <w:left w:val="single" w:sz="4" w:space="0" w:color="auto"/>
              <w:bottom w:val="single" w:sz="4" w:space="0" w:color="auto"/>
              <w:right w:val="single" w:sz="4" w:space="0" w:color="auto"/>
            </w:tcBorders>
          </w:tcPr>
          <w:p w14:paraId="7832481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E244AC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5662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A015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B7B6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65088B2" w14:textId="55CEA57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3EF0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562802" w14:textId="78A94163" w:rsidR="00F17312" w:rsidRDefault="00F17312" w:rsidP="00F17312">
            <w:pPr>
              <w:pStyle w:val="TAL"/>
              <w:keepNext w:val="0"/>
              <w:rPr>
                <w:rFonts w:ascii="Courier New" w:hAnsi="Courier New"/>
              </w:rPr>
            </w:pPr>
            <w:r>
              <w:rPr>
                <w:rFonts w:ascii="Courier New" w:hAnsi="Courier New"/>
              </w:rPr>
              <w:t>afSigProtocol</w:t>
            </w:r>
          </w:p>
        </w:tc>
        <w:tc>
          <w:tcPr>
            <w:tcW w:w="5526" w:type="dxa"/>
            <w:tcBorders>
              <w:top w:val="single" w:sz="4" w:space="0" w:color="auto"/>
              <w:left w:val="single" w:sz="4" w:space="0" w:color="auto"/>
              <w:bottom w:val="single" w:sz="4" w:space="0" w:color="auto"/>
              <w:right w:val="single" w:sz="4" w:space="0" w:color="auto"/>
            </w:tcBorders>
          </w:tcPr>
          <w:p w14:paraId="103E6D6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3C498CEC" w14:textId="45F7B46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068C7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BE7AC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79B6C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64F15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“NO_INFORMATION”</w:t>
            </w:r>
          </w:p>
          <w:p w14:paraId="6CB01C6A" w14:textId="4F8C622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D354F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82F64D" w14:textId="11282AA8" w:rsidR="00F17312" w:rsidRDefault="00F17312" w:rsidP="00F17312">
            <w:pPr>
              <w:pStyle w:val="TAL"/>
              <w:keepNext w:val="0"/>
              <w:rPr>
                <w:rFonts w:ascii="Courier New" w:hAnsi="Courier New"/>
              </w:rPr>
            </w:pPr>
            <w:r>
              <w:rPr>
                <w:rFonts w:ascii="Courier New" w:hAnsi="Courier New"/>
              </w:rPr>
              <w:t>isAppRelocatable</w:t>
            </w:r>
          </w:p>
        </w:tc>
        <w:tc>
          <w:tcPr>
            <w:tcW w:w="5526" w:type="dxa"/>
            <w:tcBorders>
              <w:top w:val="single" w:sz="4" w:space="0" w:color="auto"/>
              <w:left w:val="single" w:sz="4" w:space="0" w:color="auto"/>
              <w:bottom w:val="single" w:sz="4" w:space="0" w:color="auto"/>
              <w:right w:val="single" w:sz="4" w:space="0" w:color="auto"/>
            </w:tcBorders>
          </w:tcPr>
          <w:p w14:paraId="4CF927D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202FA677" w14:textId="0D79BDB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D50B68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C77840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010EDD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48211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11E970" w14:textId="4CEBE96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8D728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CE52421" w14:textId="186FF75F" w:rsidR="00F17312" w:rsidRDefault="00F17312" w:rsidP="00F17312">
            <w:pPr>
              <w:pStyle w:val="TAL"/>
              <w:keepNext w:val="0"/>
              <w:rPr>
                <w:rFonts w:ascii="Courier New" w:hAnsi="Courier New"/>
              </w:rPr>
            </w:pPr>
            <w:r>
              <w:rPr>
                <w:rFonts w:ascii="Courier New" w:hAnsi="Courier New"/>
              </w:rPr>
              <w:t>isUeAddrPreserved</w:t>
            </w:r>
          </w:p>
        </w:tc>
        <w:tc>
          <w:tcPr>
            <w:tcW w:w="5526" w:type="dxa"/>
            <w:tcBorders>
              <w:top w:val="single" w:sz="4" w:space="0" w:color="auto"/>
              <w:left w:val="single" w:sz="4" w:space="0" w:color="auto"/>
              <w:bottom w:val="single" w:sz="4" w:space="0" w:color="auto"/>
              <w:right w:val="single" w:sz="4" w:space="0" w:color="auto"/>
            </w:tcBorders>
          </w:tcPr>
          <w:p w14:paraId="1A71A5D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4F326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4DA7B531" w14:textId="4F190C1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FB2A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38F04A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B3804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4DAB7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5DF0346" w14:textId="7BB7D5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311C5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067CD1" w14:textId="0BC62BE3" w:rsidR="00F17312" w:rsidRDefault="00F17312" w:rsidP="00F17312">
            <w:pPr>
              <w:pStyle w:val="TAL"/>
              <w:keepNext w:val="0"/>
              <w:rPr>
                <w:rFonts w:ascii="Courier New" w:hAnsi="Courier New"/>
              </w:rPr>
            </w:pPr>
            <w:r>
              <w:rPr>
                <w:rFonts w:ascii="Courier New" w:hAnsi="Courier New"/>
              </w:rPr>
              <w:t>qosData</w:t>
            </w:r>
          </w:p>
        </w:tc>
        <w:tc>
          <w:tcPr>
            <w:tcW w:w="5526" w:type="dxa"/>
            <w:tcBorders>
              <w:top w:val="single" w:sz="4" w:space="0" w:color="auto"/>
              <w:left w:val="single" w:sz="4" w:space="0" w:color="auto"/>
              <w:bottom w:val="single" w:sz="4" w:space="0" w:color="auto"/>
              <w:right w:val="single" w:sz="4" w:space="0" w:color="auto"/>
            </w:tcBorders>
          </w:tcPr>
          <w:p w14:paraId="4C8E63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2798D86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2DB1967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0E5566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9306FB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35EEAA" w14:textId="623B294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AFA86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0B947C" w14:textId="32DCC2B3" w:rsidR="00F17312" w:rsidRDefault="00F17312" w:rsidP="00F17312">
            <w:pPr>
              <w:pStyle w:val="TAL"/>
              <w:keepNext w:val="0"/>
              <w:rPr>
                <w:rFonts w:ascii="Courier New" w:hAnsi="Courier New"/>
              </w:rPr>
            </w:pPr>
            <w:r>
              <w:rPr>
                <w:rFonts w:ascii="Courier New" w:hAnsi="Courier New"/>
              </w:rPr>
              <w:t>altQosParams</w:t>
            </w:r>
          </w:p>
        </w:tc>
        <w:tc>
          <w:tcPr>
            <w:tcW w:w="5526" w:type="dxa"/>
            <w:tcBorders>
              <w:top w:val="single" w:sz="4" w:space="0" w:color="auto"/>
              <w:left w:val="single" w:sz="4" w:space="0" w:color="auto"/>
              <w:bottom w:val="single" w:sz="4" w:space="0" w:color="auto"/>
              <w:right w:val="single" w:sz="4" w:space="0" w:color="auto"/>
            </w:tcBorders>
          </w:tcPr>
          <w:p w14:paraId="5A261ED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775DE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8A3577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D5F018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0CAE36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6E89F6" w14:textId="228298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F0F6D2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334E7E" w14:textId="3DDB9B7B" w:rsidR="00F17312" w:rsidRDefault="00F17312" w:rsidP="00F17312">
            <w:pPr>
              <w:pStyle w:val="TAL"/>
              <w:keepNext w:val="0"/>
              <w:rPr>
                <w:rFonts w:ascii="Courier New" w:hAnsi="Courier New"/>
              </w:rPr>
            </w:pPr>
            <w:r>
              <w:rPr>
                <w:rFonts w:ascii="Courier New" w:hAnsi="Courier New"/>
              </w:rPr>
              <w:t>trafficControlData</w:t>
            </w:r>
          </w:p>
        </w:tc>
        <w:tc>
          <w:tcPr>
            <w:tcW w:w="5526" w:type="dxa"/>
            <w:tcBorders>
              <w:top w:val="single" w:sz="4" w:space="0" w:color="auto"/>
              <w:left w:val="single" w:sz="4" w:space="0" w:color="auto"/>
              <w:bottom w:val="single" w:sz="4" w:space="0" w:color="auto"/>
              <w:right w:val="single" w:sz="4" w:space="0" w:color="auto"/>
            </w:tcBorders>
          </w:tcPr>
          <w:p w14:paraId="2CE892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F17312" w:rsidRDefault="00F17312" w:rsidP="00F17312">
            <w:pPr>
              <w:keepLines/>
              <w:spacing w:after="0"/>
              <w:rPr>
                <w:rFonts w:ascii="Arial" w:hAnsi="Arial" w:cs="Arial"/>
                <w:sz w:val="18"/>
                <w:szCs w:val="18"/>
              </w:rPr>
            </w:pPr>
            <w:r>
              <w:rPr>
                <w:rFonts w:ascii="Arial" w:hAnsi="Arial" w:cs="Arial"/>
                <w:sz w:val="18"/>
                <w:szCs w:val="18"/>
              </w:rPr>
              <w:t>type: TrafficControlData</w:t>
            </w:r>
          </w:p>
          <w:p w14:paraId="3EDE33E9"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D7A469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6F3CE2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377A6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777D51" w14:textId="356017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B291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AEFD8E" w14:textId="3B7CEE7F" w:rsidR="00F17312" w:rsidRDefault="00F17312" w:rsidP="00F17312">
            <w:pPr>
              <w:pStyle w:val="TAL"/>
              <w:keepNext w:val="0"/>
              <w:rPr>
                <w:rFonts w:ascii="Courier New" w:hAnsi="Courier New"/>
              </w:rPr>
            </w:pPr>
            <w:r>
              <w:rPr>
                <w:rFonts w:ascii="Courier New" w:hAnsi="Courier New"/>
              </w:rPr>
              <w:t>conditionData</w:t>
            </w:r>
          </w:p>
        </w:tc>
        <w:tc>
          <w:tcPr>
            <w:tcW w:w="5526" w:type="dxa"/>
            <w:tcBorders>
              <w:top w:val="single" w:sz="4" w:space="0" w:color="auto"/>
              <w:left w:val="single" w:sz="4" w:space="0" w:color="auto"/>
              <w:bottom w:val="single" w:sz="4" w:space="0" w:color="auto"/>
              <w:right w:val="single" w:sz="4" w:space="0" w:color="auto"/>
            </w:tcBorders>
          </w:tcPr>
          <w:p w14:paraId="42D6488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F17312" w:rsidRDefault="00F17312" w:rsidP="00F17312">
            <w:pPr>
              <w:keepLines/>
              <w:spacing w:after="0"/>
              <w:rPr>
                <w:rFonts w:ascii="Arial" w:hAnsi="Arial" w:cs="Arial"/>
                <w:sz w:val="18"/>
                <w:szCs w:val="18"/>
              </w:rPr>
            </w:pPr>
            <w:r>
              <w:rPr>
                <w:rFonts w:ascii="Arial" w:hAnsi="Arial" w:cs="Arial"/>
                <w:sz w:val="18"/>
                <w:szCs w:val="18"/>
              </w:rPr>
              <w:t>type: ConditionData</w:t>
            </w:r>
          </w:p>
          <w:p w14:paraId="2CBDB9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8A69C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928B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6C1F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581FC22" w14:textId="1B0E64C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73F5A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068921" w14:textId="746DC7F5" w:rsidR="00F17312" w:rsidRDefault="00F17312" w:rsidP="00F17312">
            <w:pPr>
              <w:pStyle w:val="TAL"/>
              <w:keepNext w:val="0"/>
              <w:rPr>
                <w:rFonts w:ascii="Courier New" w:hAnsi="Courier New"/>
              </w:rPr>
            </w:pPr>
            <w:r>
              <w:rPr>
                <w:rFonts w:ascii="Courier New" w:hAnsi="Courier New"/>
              </w:rPr>
              <w:t>tscaiInputUl</w:t>
            </w:r>
          </w:p>
        </w:tc>
        <w:tc>
          <w:tcPr>
            <w:tcW w:w="5526" w:type="dxa"/>
            <w:tcBorders>
              <w:top w:val="single" w:sz="4" w:space="0" w:color="auto"/>
              <w:left w:val="single" w:sz="4" w:space="0" w:color="auto"/>
              <w:bottom w:val="single" w:sz="4" w:space="0" w:color="auto"/>
              <w:right w:val="single" w:sz="4" w:space="0" w:color="auto"/>
            </w:tcBorders>
          </w:tcPr>
          <w:p w14:paraId="329D072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A458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C5A03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43C1C8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25478" w14:textId="611F0BD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3DD4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6273D4" w14:textId="2A022ADA" w:rsidR="00F17312" w:rsidRDefault="00F17312" w:rsidP="00F17312">
            <w:pPr>
              <w:pStyle w:val="TAL"/>
              <w:keepNext w:val="0"/>
              <w:rPr>
                <w:rFonts w:ascii="Courier New" w:hAnsi="Courier New"/>
              </w:rPr>
            </w:pPr>
            <w:r>
              <w:rPr>
                <w:rFonts w:ascii="Courier New" w:hAnsi="Courier New"/>
              </w:rPr>
              <w:t>tscaiInputDl</w:t>
            </w:r>
          </w:p>
        </w:tc>
        <w:tc>
          <w:tcPr>
            <w:tcW w:w="5526" w:type="dxa"/>
            <w:tcBorders>
              <w:top w:val="single" w:sz="4" w:space="0" w:color="auto"/>
              <w:left w:val="single" w:sz="4" w:space="0" w:color="auto"/>
              <w:bottom w:val="single" w:sz="4" w:space="0" w:color="auto"/>
              <w:right w:val="single" w:sz="4" w:space="0" w:color="auto"/>
            </w:tcBorders>
          </w:tcPr>
          <w:p w14:paraId="3032B8E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0BE6B6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42A4E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2434B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5D5975" w14:textId="760657C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26B1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FFBB6A3" w14:textId="35777101" w:rsidR="00F17312" w:rsidRDefault="00F17312" w:rsidP="00F17312">
            <w:pPr>
              <w:pStyle w:val="TAL"/>
              <w:keepNext w:val="0"/>
              <w:rPr>
                <w:rFonts w:ascii="Courier New" w:hAnsi="Courier New"/>
              </w:rPr>
            </w:pPr>
            <w:r>
              <w:rPr>
                <w:rFonts w:ascii="Courier New" w:hAnsi="Courier New"/>
              </w:rPr>
              <w:t>flowDescription</w:t>
            </w:r>
          </w:p>
        </w:tc>
        <w:tc>
          <w:tcPr>
            <w:tcW w:w="5526" w:type="dxa"/>
            <w:tcBorders>
              <w:top w:val="single" w:sz="4" w:space="0" w:color="auto"/>
              <w:left w:val="single" w:sz="4" w:space="0" w:color="auto"/>
              <w:bottom w:val="single" w:sz="4" w:space="0" w:color="auto"/>
              <w:right w:val="single" w:sz="4" w:space="0" w:color="auto"/>
            </w:tcBorders>
          </w:tcPr>
          <w:p w14:paraId="4236FEF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2C9971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B62A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7D75A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D17DF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B09E86E" w14:textId="07EFB40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0024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6BD55F" w14:textId="63237A46" w:rsidR="00F17312" w:rsidRDefault="00F17312" w:rsidP="00F17312">
            <w:pPr>
              <w:pStyle w:val="TAL"/>
              <w:keepNext w:val="0"/>
              <w:rPr>
                <w:rFonts w:ascii="Courier New" w:hAnsi="Courier New"/>
              </w:rPr>
            </w:pPr>
            <w:r>
              <w:rPr>
                <w:rFonts w:ascii="Courier New" w:hAnsi="Courier New"/>
              </w:rPr>
              <w:t>ethFlowDescription</w:t>
            </w:r>
          </w:p>
        </w:tc>
        <w:tc>
          <w:tcPr>
            <w:tcW w:w="5526" w:type="dxa"/>
            <w:tcBorders>
              <w:top w:val="single" w:sz="4" w:space="0" w:color="auto"/>
              <w:left w:val="single" w:sz="4" w:space="0" w:color="auto"/>
              <w:bottom w:val="single" w:sz="4" w:space="0" w:color="auto"/>
              <w:right w:val="single" w:sz="4" w:space="0" w:color="auto"/>
            </w:tcBorders>
          </w:tcPr>
          <w:p w14:paraId="6316B81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F17312" w:rsidRDefault="00F17312" w:rsidP="00F17312">
            <w:pPr>
              <w:keepLines/>
              <w:spacing w:after="0"/>
              <w:rPr>
                <w:rFonts w:ascii="Arial" w:hAnsi="Arial" w:cs="Arial"/>
                <w:sz w:val="18"/>
                <w:szCs w:val="18"/>
              </w:rPr>
            </w:pPr>
            <w:r>
              <w:rPr>
                <w:rFonts w:ascii="Arial" w:hAnsi="Arial" w:cs="Arial"/>
                <w:sz w:val="18"/>
                <w:szCs w:val="18"/>
              </w:rPr>
              <w:t>type: EthFlowDescription</w:t>
            </w:r>
          </w:p>
          <w:p w14:paraId="46C17A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78B5F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E97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C38EC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CA4D40" w14:textId="3D48F1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37FFD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7263F1" w14:textId="201EE65B" w:rsidR="00F17312" w:rsidRDefault="00F17312" w:rsidP="00F17312">
            <w:pPr>
              <w:pStyle w:val="TAL"/>
              <w:keepNext w:val="0"/>
              <w:rPr>
                <w:rFonts w:ascii="Courier New" w:hAnsi="Courier New"/>
              </w:rPr>
            </w:pPr>
            <w:r>
              <w:rPr>
                <w:rFonts w:ascii="Courier New" w:hAnsi="Courier New"/>
              </w:rPr>
              <w:t>destMacAddr</w:t>
            </w:r>
          </w:p>
        </w:tc>
        <w:tc>
          <w:tcPr>
            <w:tcW w:w="5526" w:type="dxa"/>
            <w:tcBorders>
              <w:top w:val="single" w:sz="4" w:space="0" w:color="auto"/>
              <w:left w:val="single" w:sz="4" w:space="0" w:color="auto"/>
              <w:bottom w:val="single" w:sz="4" w:space="0" w:color="auto"/>
              <w:right w:val="single" w:sz="4" w:space="0" w:color="auto"/>
            </w:tcBorders>
          </w:tcPr>
          <w:p w14:paraId="5C78053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2B7CE6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077170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3BBECF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7EB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D8569F" w14:textId="472056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302A1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2B2F82" w14:textId="7ACC4624" w:rsidR="00F17312" w:rsidRDefault="00F17312" w:rsidP="00F17312">
            <w:pPr>
              <w:pStyle w:val="TAL"/>
              <w:keepNext w:val="0"/>
              <w:rPr>
                <w:rFonts w:ascii="Courier New" w:hAnsi="Courier New"/>
              </w:rPr>
            </w:pPr>
            <w:r>
              <w:rPr>
                <w:rFonts w:ascii="Courier New" w:hAnsi="Courier New"/>
              </w:rPr>
              <w:t>ethType</w:t>
            </w:r>
          </w:p>
        </w:tc>
        <w:tc>
          <w:tcPr>
            <w:tcW w:w="5526" w:type="dxa"/>
            <w:tcBorders>
              <w:top w:val="single" w:sz="4" w:space="0" w:color="auto"/>
              <w:left w:val="single" w:sz="4" w:space="0" w:color="auto"/>
              <w:bottom w:val="single" w:sz="4" w:space="0" w:color="auto"/>
              <w:right w:val="single" w:sz="4" w:space="0" w:color="auto"/>
            </w:tcBorders>
          </w:tcPr>
          <w:p w14:paraId="09ABC85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2F40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D8FD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284408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AC2BE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6426C5" w14:textId="161CDA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0C18A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5A6C47" w14:textId="7BE99BA4" w:rsidR="00F17312" w:rsidRDefault="00F17312" w:rsidP="00F17312">
            <w:pPr>
              <w:pStyle w:val="TAL"/>
              <w:keepNext w:val="0"/>
              <w:rPr>
                <w:rFonts w:ascii="Courier New" w:hAnsi="Courier New"/>
              </w:rPr>
            </w:pPr>
            <w:r>
              <w:rPr>
                <w:rFonts w:ascii="Courier New" w:hAnsi="Courier New"/>
              </w:rPr>
              <w:t>fDesc</w:t>
            </w:r>
          </w:p>
        </w:tc>
        <w:tc>
          <w:tcPr>
            <w:tcW w:w="5526" w:type="dxa"/>
            <w:tcBorders>
              <w:top w:val="single" w:sz="4" w:space="0" w:color="auto"/>
              <w:left w:val="single" w:sz="4" w:space="0" w:color="auto"/>
              <w:bottom w:val="single" w:sz="4" w:space="0" w:color="auto"/>
              <w:right w:val="single" w:sz="4" w:space="0" w:color="auto"/>
            </w:tcBorders>
          </w:tcPr>
          <w:p w14:paraId="4C04ED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E4D0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3B29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B6BC3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060869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812B549" w14:textId="22192B0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9B80D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01E651" w14:textId="18ABA349" w:rsidR="00F17312" w:rsidRDefault="00F17312" w:rsidP="00F17312">
            <w:pPr>
              <w:pStyle w:val="TAL"/>
              <w:keepNext w:val="0"/>
              <w:rPr>
                <w:rFonts w:ascii="Courier New" w:hAnsi="Courier New"/>
              </w:rPr>
            </w:pPr>
            <w:r>
              <w:rPr>
                <w:rFonts w:ascii="Courier New" w:hAnsi="Courier New"/>
              </w:rPr>
              <w:t>fDir</w:t>
            </w:r>
          </w:p>
        </w:tc>
        <w:tc>
          <w:tcPr>
            <w:tcW w:w="5526" w:type="dxa"/>
            <w:tcBorders>
              <w:top w:val="single" w:sz="4" w:space="0" w:color="auto"/>
              <w:left w:val="single" w:sz="4" w:space="0" w:color="auto"/>
              <w:bottom w:val="single" w:sz="4" w:space="0" w:color="auto"/>
              <w:right w:val="single" w:sz="4" w:space="0" w:color="auto"/>
            </w:tcBorders>
          </w:tcPr>
          <w:p w14:paraId="0BA3EA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D7259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C90C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5E25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86CBB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D35B632" w14:textId="5E7109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D5972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84CE77" w14:textId="2B8B1F5A" w:rsidR="00F17312" w:rsidRDefault="00F17312" w:rsidP="00F17312">
            <w:pPr>
              <w:pStyle w:val="TAL"/>
              <w:keepNext w:val="0"/>
              <w:rPr>
                <w:rFonts w:ascii="Courier New" w:hAnsi="Courier New"/>
              </w:rPr>
            </w:pPr>
            <w:r>
              <w:rPr>
                <w:rFonts w:ascii="Courier New" w:hAnsi="Courier New"/>
              </w:rPr>
              <w:t>sourceMacAddr</w:t>
            </w:r>
          </w:p>
        </w:tc>
        <w:tc>
          <w:tcPr>
            <w:tcW w:w="5526" w:type="dxa"/>
            <w:tcBorders>
              <w:top w:val="single" w:sz="4" w:space="0" w:color="auto"/>
              <w:left w:val="single" w:sz="4" w:space="0" w:color="auto"/>
              <w:bottom w:val="single" w:sz="4" w:space="0" w:color="auto"/>
              <w:right w:val="single" w:sz="4" w:space="0" w:color="auto"/>
            </w:tcBorders>
          </w:tcPr>
          <w:p w14:paraId="133E7AA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8FB2A8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69B07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7716F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7B9C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C6AFF8" w14:textId="1C1416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23290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865C89" w14:textId="18CBCDEF" w:rsidR="00F17312" w:rsidRDefault="00F17312" w:rsidP="00F17312">
            <w:pPr>
              <w:pStyle w:val="TAL"/>
              <w:keepNext w:val="0"/>
              <w:rPr>
                <w:rFonts w:ascii="Courier New" w:hAnsi="Courier New"/>
              </w:rPr>
            </w:pPr>
            <w:r>
              <w:rPr>
                <w:rFonts w:ascii="Courier New" w:hAnsi="Courier New"/>
              </w:rPr>
              <w:t>vlanTags</w:t>
            </w:r>
          </w:p>
        </w:tc>
        <w:tc>
          <w:tcPr>
            <w:tcW w:w="5526" w:type="dxa"/>
            <w:tcBorders>
              <w:top w:val="single" w:sz="4" w:space="0" w:color="auto"/>
              <w:left w:val="single" w:sz="4" w:space="0" w:color="auto"/>
              <w:bottom w:val="single" w:sz="4" w:space="0" w:color="auto"/>
              <w:right w:val="single" w:sz="4" w:space="0" w:color="auto"/>
            </w:tcBorders>
          </w:tcPr>
          <w:p w14:paraId="5DA813A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45E368"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0A3202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BA202E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155697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CD7C9D" w14:textId="54BC2A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4AF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CDE4D8" w14:textId="5CD85C3D" w:rsidR="00F17312" w:rsidRDefault="00F17312" w:rsidP="00F17312">
            <w:pPr>
              <w:pStyle w:val="TAL"/>
              <w:keepNext w:val="0"/>
              <w:rPr>
                <w:rFonts w:ascii="Courier New" w:hAnsi="Courier New"/>
              </w:rPr>
            </w:pPr>
            <w:r>
              <w:rPr>
                <w:rFonts w:ascii="Courier New" w:hAnsi="Courier New"/>
              </w:rPr>
              <w:t>srcMacAddrEnd</w:t>
            </w:r>
          </w:p>
        </w:tc>
        <w:tc>
          <w:tcPr>
            <w:tcW w:w="5526" w:type="dxa"/>
            <w:tcBorders>
              <w:top w:val="single" w:sz="4" w:space="0" w:color="auto"/>
              <w:left w:val="single" w:sz="4" w:space="0" w:color="auto"/>
              <w:bottom w:val="single" w:sz="4" w:space="0" w:color="auto"/>
              <w:right w:val="single" w:sz="4" w:space="0" w:color="auto"/>
            </w:tcBorders>
          </w:tcPr>
          <w:p w14:paraId="73576FB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A5FDCD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A77C6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BFE3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2336CE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3D64A6" w14:textId="29E692B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57B058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36C836" w14:textId="4B90C7A4" w:rsidR="00F17312" w:rsidRDefault="00F17312" w:rsidP="00F17312">
            <w:pPr>
              <w:pStyle w:val="TAL"/>
              <w:keepNext w:val="0"/>
              <w:rPr>
                <w:rFonts w:ascii="Courier New" w:hAnsi="Courier New"/>
              </w:rPr>
            </w:pPr>
            <w:r>
              <w:rPr>
                <w:rFonts w:ascii="Courier New" w:hAnsi="Courier New"/>
              </w:rPr>
              <w:t>destMacAddrEnd</w:t>
            </w:r>
          </w:p>
        </w:tc>
        <w:tc>
          <w:tcPr>
            <w:tcW w:w="5526" w:type="dxa"/>
            <w:tcBorders>
              <w:top w:val="single" w:sz="4" w:space="0" w:color="auto"/>
              <w:left w:val="single" w:sz="4" w:space="0" w:color="auto"/>
              <w:bottom w:val="single" w:sz="4" w:space="0" w:color="auto"/>
              <w:right w:val="single" w:sz="4" w:space="0" w:color="auto"/>
            </w:tcBorders>
          </w:tcPr>
          <w:p w14:paraId="0C47BB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693B4F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9334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4BACB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72D004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5301DB" w14:textId="646FA46A"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E6C419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02B3E" w14:textId="6A1E2F79" w:rsidR="00F17312" w:rsidRDefault="00F17312" w:rsidP="00F17312">
            <w:pPr>
              <w:pStyle w:val="TAL"/>
              <w:keepNext w:val="0"/>
              <w:rPr>
                <w:rFonts w:ascii="Courier New" w:hAnsi="Courier New"/>
              </w:rPr>
            </w:pPr>
            <w:r>
              <w:rPr>
                <w:rFonts w:ascii="Courier New" w:hAnsi="Courier New"/>
              </w:rPr>
              <w:t>packFiltId</w:t>
            </w:r>
          </w:p>
        </w:tc>
        <w:tc>
          <w:tcPr>
            <w:tcW w:w="5526" w:type="dxa"/>
            <w:tcBorders>
              <w:top w:val="single" w:sz="4" w:space="0" w:color="auto"/>
              <w:left w:val="single" w:sz="4" w:space="0" w:color="auto"/>
              <w:bottom w:val="single" w:sz="4" w:space="0" w:color="auto"/>
              <w:right w:val="single" w:sz="4" w:space="0" w:color="auto"/>
            </w:tcBorders>
          </w:tcPr>
          <w:p w14:paraId="2310366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3E2A0D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841817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0FB96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474BE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210ED4B" w14:textId="5C36AC7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F4960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AAA3AC" w14:textId="3D0C26F3" w:rsidR="00F17312" w:rsidRDefault="00F17312" w:rsidP="00F17312">
            <w:pPr>
              <w:pStyle w:val="TAL"/>
              <w:keepNext w:val="0"/>
              <w:rPr>
                <w:rFonts w:ascii="Courier New" w:hAnsi="Courier New"/>
              </w:rPr>
            </w:pPr>
            <w:r>
              <w:rPr>
                <w:rFonts w:ascii="Courier New" w:hAnsi="Courier New"/>
              </w:rPr>
              <w:t>packetFilterUsage</w:t>
            </w:r>
          </w:p>
        </w:tc>
        <w:tc>
          <w:tcPr>
            <w:tcW w:w="5526" w:type="dxa"/>
            <w:tcBorders>
              <w:top w:val="single" w:sz="4" w:space="0" w:color="auto"/>
              <w:left w:val="single" w:sz="4" w:space="0" w:color="auto"/>
              <w:bottom w:val="single" w:sz="4" w:space="0" w:color="auto"/>
              <w:right w:val="single" w:sz="4" w:space="0" w:color="auto"/>
            </w:tcBorders>
          </w:tcPr>
          <w:p w14:paraId="163F0FD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C509E7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555C51F" w14:textId="0BDB83B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0602EE2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975EBA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DE886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241211"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4677DC40" w14:textId="39D5DBA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2E65EA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32A0999" w14:textId="5AC9EDEE" w:rsidR="00F17312" w:rsidRDefault="00F17312" w:rsidP="00F17312">
            <w:pPr>
              <w:pStyle w:val="TAL"/>
              <w:keepNext w:val="0"/>
              <w:rPr>
                <w:rFonts w:ascii="Courier New" w:hAnsi="Courier New"/>
              </w:rPr>
            </w:pPr>
            <w:r>
              <w:rPr>
                <w:rFonts w:ascii="Courier New" w:hAnsi="Courier New"/>
              </w:rPr>
              <w:t>tosTrafficClass</w:t>
            </w:r>
          </w:p>
        </w:tc>
        <w:tc>
          <w:tcPr>
            <w:tcW w:w="5526" w:type="dxa"/>
            <w:tcBorders>
              <w:top w:val="single" w:sz="4" w:space="0" w:color="auto"/>
              <w:left w:val="single" w:sz="4" w:space="0" w:color="auto"/>
              <w:bottom w:val="single" w:sz="4" w:space="0" w:color="auto"/>
              <w:right w:val="single" w:sz="4" w:space="0" w:color="auto"/>
            </w:tcBorders>
          </w:tcPr>
          <w:p w14:paraId="0FB9A55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97EF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705E8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8AD5E8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E1181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C28EA0" w14:textId="60A48DE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A3B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DFF050" w14:textId="79A9BDD0" w:rsidR="00F17312" w:rsidRDefault="00F17312" w:rsidP="00F17312">
            <w:pPr>
              <w:pStyle w:val="TAL"/>
              <w:keepNext w:val="0"/>
              <w:rPr>
                <w:rFonts w:ascii="Courier New" w:hAnsi="Courier New"/>
              </w:rPr>
            </w:pPr>
            <w:r>
              <w:rPr>
                <w:rFonts w:ascii="Courier New" w:hAnsi="Courier New"/>
              </w:rPr>
              <w:t>spi</w:t>
            </w:r>
          </w:p>
        </w:tc>
        <w:tc>
          <w:tcPr>
            <w:tcW w:w="5526" w:type="dxa"/>
            <w:tcBorders>
              <w:top w:val="single" w:sz="4" w:space="0" w:color="auto"/>
              <w:left w:val="single" w:sz="4" w:space="0" w:color="auto"/>
              <w:bottom w:val="single" w:sz="4" w:space="0" w:color="auto"/>
              <w:right w:val="single" w:sz="4" w:space="0" w:color="auto"/>
            </w:tcBorders>
          </w:tcPr>
          <w:p w14:paraId="7FE3DA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3BDFC3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80DA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C3C5D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2CCB51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969D8AE" w14:textId="624C1CED"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6B42A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EADE28" w14:textId="18D97128" w:rsidR="00F17312" w:rsidRDefault="00F17312" w:rsidP="00F17312">
            <w:pPr>
              <w:pStyle w:val="TAL"/>
              <w:keepNext w:val="0"/>
              <w:rPr>
                <w:rFonts w:ascii="Courier New" w:hAnsi="Courier New"/>
              </w:rPr>
            </w:pPr>
            <w:r>
              <w:rPr>
                <w:rFonts w:ascii="Courier New" w:hAnsi="Courier New"/>
              </w:rPr>
              <w:t>flowLabel</w:t>
            </w:r>
          </w:p>
        </w:tc>
        <w:tc>
          <w:tcPr>
            <w:tcW w:w="5526" w:type="dxa"/>
            <w:tcBorders>
              <w:top w:val="single" w:sz="4" w:space="0" w:color="auto"/>
              <w:left w:val="single" w:sz="4" w:space="0" w:color="auto"/>
              <w:bottom w:val="single" w:sz="4" w:space="0" w:color="auto"/>
              <w:right w:val="single" w:sz="4" w:space="0" w:color="auto"/>
            </w:tcBorders>
          </w:tcPr>
          <w:p w14:paraId="68D6B7B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1053ADF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5422F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CCE729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0FC7E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373C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6856659" w14:textId="0C21AB20"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7AC07A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5E8F0" w14:textId="451CC2A8" w:rsidR="00F17312" w:rsidRDefault="00F17312" w:rsidP="00F17312">
            <w:pPr>
              <w:pStyle w:val="TAL"/>
              <w:keepNext w:val="0"/>
              <w:rPr>
                <w:rFonts w:ascii="Courier New" w:hAnsi="Courier New"/>
              </w:rPr>
            </w:pPr>
            <w:r>
              <w:rPr>
                <w:rFonts w:ascii="Courier New" w:hAnsi="Courier New"/>
              </w:rPr>
              <w:t>flowDirection</w:t>
            </w:r>
          </w:p>
        </w:tc>
        <w:tc>
          <w:tcPr>
            <w:tcW w:w="5526" w:type="dxa"/>
            <w:tcBorders>
              <w:top w:val="single" w:sz="4" w:space="0" w:color="auto"/>
              <w:left w:val="single" w:sz="4" w:space="0" w:color="auto"/>
              <w:bottom w:val="single" w:sz="4" w:space="0" w:color="auto"/>
              <w:right w:val="single" w:sz="4" w:space="0" w:color="auto"/>
            </w:tcBorders>
          </w:tcPr>
          <w:p w14:paraId="7B646F7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5715DA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27C08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4E4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88EC56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8370C9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3143EF8" w14:textId="22EA6AA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C28ACF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B211EE" w14:textId="7F8071D8" w:rsidR="00F17312" w:rsidRDefault="00F17312" w:rsidP="00F17312">
            <w:pPr>
              <w:pStyle w:val="TAL"/>
              <w:keepNext w:val="0"/>
              <w:rPr>
                <w:rFonts w:ascii="Courier New" w:hAnsi="Courier New"/>
              </w:rPr>
            </w:pPr>
            <w:r>
              <w:rPr>
                <w:rFonts w:ascii="Courier New" w:hAnsi="Courier New"/>
              </w:rPr>
              <w:t>qosId</w:t>
            </w:r>
          </w:p>
        </w:tc>
        <w:tc>
          <w:tcPr>
            <w:tcW w:w="5526" w:type="dxa"/>
            <w:tcBorders>
              <w:top w:val="single" w:sz="4" w:space="0" w:color="auto"/>
              <w:left w:val="single" w:sz="4" w:space="0" w:color="auto"/>
              <w:bottom w:val="single" w:sz="4" w:space="0" w:color="auto"/>
              <w:right w:val="single" w:sz="4" w:space="0" w:color="auto"/>
            </w:tcBorders>
          </w:tcPr>
          <w:p w14:paraId="7D9C5DC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72C7AF3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787742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80B1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16E2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EF286B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CA40E6" w14:textId="59280A8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624445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83478" w14:textId="285F1939" w:rsidR="00F17312" w:rsidRDefault="00F17312" w:rsidP="00F17312">
            <w:pPr>
              <w:pStyle w:val="TAL"/>
              <w:keepNext w:val="0"/>
              <w:rPr>
                <w:rFonts w:ascii="Courier New" w:hAnsi="Courier New"/>
              </w:rPr>
            </w:pPr>
            <w:r>
              <w:rPr>
                <w:rFonts w:ascii="Courier New" w:hAnsi="Courier New"/>
              </w:rPr>
              <w:t>maxbrUl</w:t>
            </w:r>
          </w:p>
        </w:tc>
        <w:tc>
          <w:tcPr>
            <w:tcW w:w="5526" w:type="dxa"/>
            <w:tcBorders>
              <w:top w:val="single" w:sz="4" w:space="0" w:color="auto"/>
              <w:left w:val="single" w:sz="4" w:space="0" w:color="auto"/>
              <w:bottom w:val="single" w:sz="4" w:space="0" w:color="auto"/>
              <w:right w:val="single" w:sz="4" w:space="0" w:color="auto"/>
            </w:tcBorders>
          </w:tcPr>
          <w:p w14:paraId="6357621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697E8B7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D3482C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8A36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B4F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C6784B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4D2228" w14:textId="3A5A33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46D840C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B9A325" w14:textId="7138FB29" w:rsidR="00F17312" w:rsidRDefault="00F17312" w:rsidP="00F17312">
            <w:pPr>
              <w:pStyle w:val="TAL"/>
              <w:keepNext w:val="0"/>
              <w:rPr>
                <w:rFonts w:ascii="Courier New" w:hAnsi="Courier New"/>
              </w:rPr>
            </w:pPr>
            <w:r>
              <w:rPr>
                <w:rFonts w:ascii="Courier New" w:hAnsi="Courier New"/>
              </w:rPr>
              <w:t>maxbrDl</w:t>
            </w:r>
          </w:p>
        </w:tc>
        <w:tc>
          <w:tcPr>
            <w:tcW w:w="5526" w:type="dxa"/>
            <w:tcBorders>
              <w:top w:val="single" w:sz="4" w:space="0" w:color="auto"/>
              <w:left w:val="single" w:sz="4" w:space="0" w:color="auto"/>
              <w:bottom w:val="single" w:sz="4" w:space="0" w:color="auto"/>
              <w:right w:val="single" w:sz="4" w:space="0" w:color="auto"/>
            </w:tcBorders>
          </w:tcPr>
          <w:p w14:paraId="320845F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5C70BC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0E033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42DCE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5C985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74DB8C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6F8F47" w14:textId="0BB72681"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AACA5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3EED26" w14:textId="1C482445" w:rsidR="00F17312" w:rsidRDefault="00F17312" w:rsidP="00F17312">
            <w:pPr>
              <w:pStyle w:val="TAL"/>
              <w:keepNext w:val="0"/>
              <w:rPr>
                <w:rFonts w:ascii="Courier New" w:hAnsi="Courier New"/>
              </w:rPr>
            </w:pPr>
            <w:r>
              <w:rPr>
                <w:rFonts w:ascii="Courier New" w:hAnsi="Courier New"/>
              </w:rPr>
              <w:t>gbrUl</w:t>
            </w:r>
          </w:p>
        </w:tc>
        <w:tc>
          <w:tcPr>
            <w:tcW w:w="5526" w:type="dxa"/>
            <w:tcBorders>
              <w:top w:val="single" w:sz="4" w:space="0" w:color="auto"/>
              <w:left w:val="single" w:sz="4" w:space="0" w:color="auto"/>
              <w:bottom w:val="single" w:sz="4" w:space="0" w:color="auto"/>
              <w:right w:val="single" w:sz="4" w:space="0" w:color="auto"/>
            </w:tcBorders>
          </w:tcPr>
          <w:p w14:paraId="16A4202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51FD419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321871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47CE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D096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E2948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498882B" w14:textId="60C92E22"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49C5B5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3708B0" w14:textId="4D699AE2" w:rsidR="00F17312" w:rsidRDefault="00F17312" w:rsidP="00F17312">
            <w:pPr>
              <w:pStyle w:val="TAL"/>
              <w:keepNext w:val="0"/>
              <w:rPr>
                <w:rFonts w:ascii="Courier New" w:hAnsi="Courier New"/>
              </w:rPr>
            </w:pPr>
            <w:r>
              <w:rPr>
                <w:rFonts w:ascii="Courier New" w:hAnsi="Courier New"/>
              </w:rPr>
              <w:t>gbrDl</w:t>
            </w:r>
          </w:p>
        </w:tc>
        <w:tc>
          <w:tcPr>
            <w:tcW w:w="5526" w:type="dxa"/>
            <w:tcBorders>
              <w:top w:val="single" w:sz="4" w:space="0" w:color="auto"/>
              <w:left w:val="single" w:sz="4" w:space="0" w:color="auto"/>
              <w:bottom w:val="single" w:sz="4" w:space="0" w:color="auto"/>
              <w:right w:val="single" w:sz="4" w:space="0" w:color="auto"/>
            </w:tcBorders>
          </w:tcPr>
          <w:p w14:paraId="6767AE5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1707A64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14D03A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921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8BF1A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66DA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BC9B7C8" w14:textId="26E048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3D8C5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B90427" w14:textId="7E141604" w:rsidR="00F17312" w:rsidRDefault="00F17312" w:rsidP="00F17312">
            <w:pPr>
              <w:pStyle w:val="TAL"/>
              <w:keepNext w:val="0"/>
              <w:rPr>
                <w:rFonts w:ascii="Courier New" w:hAnsi="Courier New"/>
              </w:rPr>
            </w:pPr>
            <w:r>
              <w:rPr>
                <w:rFonts w:ascii="Courier New" w:hAnsi="Courier New"/>
              </w:rPr>
              <w:t>extMaxDataBurstVol</w:t>
            </w:r>
          </w:p>
        </w:tc>
        <w:tc>
          <w:tcPr>
            <w:tcW w:w="5526" w:type="dxa"/>
            <w:tcBorders>
              <w:top w:val="single" w:sz="4" w:space="0" w:color="auto"/>
              <w:left w:val="single" w:sz="4" w:space="0" w:color="auto"/>
              <w:bottom w:val="single" w:sz="4" w:space="0" w:color="auto"/>
              <w:right w:val="single" w:sz="4" w:space="0" w:color="auto"/>
            </w:tcBorders>
          </w:tcPr>
          <w:p w14:paraId="639D9B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306832D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5010C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4E4D6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FC959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7031FD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F0ED9E" w14:textId="6DE943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850AF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AB7CC99" w14:textId="2A7B6B7A" w:rsidR="00F17312" w:rsidRDefault="00F17312" w:rsidP="00F17312">
            <w:pPr>
              <w:pStyle w:val="TAL"/>
              <w:keepNext w:val="0"/>
              <w:rPr>
                <w:rFonts w:ascii="Courier New" w:hAnsi="Courier New"/>
              </w:rPr>
            </w:pPr>
            <w:r>
              <w:rPr>
                <w:rFonts w:ascii="Courier New" w:hAnsi="Courier New"/>
              </w:rPr>
              <w:t>arp</w:t>
            </w:r>
          </w:p>
        </w:tc>
        <w:tc>
          <w:tcPr>
            <w:tcW w:w="5526" w:type="dxa"/>
            <w:tcBorders>
              <w:top w:val="single" w:sz="4" w:space="0" w:color="auto"/>
              <w:left w:val="single" w:sz="4" w:space="0" w:color="auto"/>
              <w:bottom w:val="single" w:sz="4" w:space="0" w:color="auto"/>
              <w:right w:val="single" w:sz="4" w:space="0" w:color="auto"/>
            </w:tcBorders>
          </w:tcPr>
          <w:p w14:paraId="5BD6EB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5F159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F17312" w:rsidRDefault="00F17312" w:rsidP="00F17312">
            <w:pPr>
              <w:keepLines/>
              <w:spacing w:after="0"/>
              <w:rPr>
                <w:rFonts w:ascii="Arial" w:hAnsi="Arial" w:cs="Arial"/>
                <w:sz w:val="18"/>
                <w:szCs w:val="18"/>
              </w:rPr>
            </w:pPr>
            <w:r>
              <w:rPr>
                <w:rFonts w:ascii="Arial" w:hAnsi="Arial" w:cs="Arial"/>
                <w:sz w:val="18"/>
                <w:szCs w:val="18"/>
              </w:rPr>
              <w:t>type: ARP</w:t>
            </w:r>
          </w:p>
          <w:p w14:paraId="41ECBEC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609E8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AE9C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8A3889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59D22E6" w14:textId="24BCB5F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9C668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F54C76" w14:textId="15162728" w:rsidR="00F17312" w:rsidRDefault="00F17312" w:rsidP="00F17312">
            <w:pPr>
              <w:pStyle w:val="TAL"/>
              <w:keepNext w:val="0"/>
              <w:rPr>
                <w:rFonts w:ascii="Courier New" w:hAnsi="Courier New"/>
              </w:rPr>
            </w:pPr>
            <w:r>
              <w:rPr>
                <w:rFonts w:ascii="Courier New" w:hAnsi="Courier New"/>
              </w:rPr>
              <w:t>ARP.priorityLevel</w:t>
            </w:r>
          </w:p>
        </w:tc>
        <w:tc>
          <w:tcPr>
            <w:tcW w:w="5526" w:type="dxa"/>
            <w:tcBorders>
              <w:top w:val="single" w:sz="4" w:space="0" w:color="auto"/>
              <w:left w:val="single" w:sz="4" w:space="0" w:color="auto"/>
              <w:bottom w:val="single" w:sz="4" w:space="0" w:color="auto"/>
              <w:right w:val="single" w:sz="4" w:space="0" w:color="auto"/>
            </w:tcBorders>
          </w:tcPr>
          <w:p w14:paraId="0DE8E26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3A425E1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67FAB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AD91D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CD91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02489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B7CF66" w14:textId="49A68F0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9F5C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6EA97B" w14:textId="309B93E7" w:rsidR="00F17312" w:rsidRDefault="00F17312" w:rsidP="00F17312">
            <w:pPr>
              <w:pStyle w:val="TAL"/>
              <w:keepNext w:val="0"/>
              <w:rPr>
                <w:rFonts w:ascii="Courier New" w:hAnsi="Courier New"/>
              </w:rPr>
            </w:pPr>
            <w:r>
              <w:rPr>
                <w:rFonts w:ascii="Courier New" w:hAnsi="Courier New"/>
              </w:rPr>
              <w:t>preemptCap</w:t>
            </w:r>
          </w:p>
        </w:tc>
        <w:tc>
          <w:tcPr>
            <w:tcW w:w="5526" w:type="dxa"/>
            <w:tcBorders>
              <w:top w:val="single" w:sz="4" w:space="0" w:color="auto"/>
              <w:left w:val="single" w:sz="4" w:space="0" w:color="auto"/>
              <w:bottom w:val="single" w:sz="4" w:space="0" w:color="auto"/>
              <w:right w:val="single" w:sz="4" w:space="0" w:color="auto"/>
            </w:tcBorders>
          </w:tcPr>
          <w:p w14:paraId="5B85C0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35307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CB0F31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9A94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8F8A9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0C4AA7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A71362" w14:textId="13CD128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8F5DA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26E2DC" w14:textId="1D079553" w:rsidR="00F17312" w:rsidRDefault="00F17312" w:rsidP="00F17312">
            <w:pPr>
              <w:pStyle w:val="TAL"/>
              <w:keepNext w:val="0"/>
              <w:rPr>
                <w:rFonts w:ascii="Courier New" w:hAnsi="Courier New"/>
              </w:rPr>
            </w:pPr>
            <w:r>
              <w:rPr>
                <w:rFonts w:ascii="Courier New" w:hAnsi="Courier New"/>
              </w:rPr>
              <w:t>preemptVuln</w:t>
            </w:r>
          </w:p>
        </w:tc>
        <w:tc>
          <w:tcPr>
            <w:tcW w:w="5526" w:type="dxa"/>
            <w:tcBorders>
              <w:top w:val="single" w:sz="4" w:space="0" w:color="auto"/>
              <w:left w:val="single" w:sz="4" w:space="0" w:color="auto"/>
              <w:bottom w:val="single" w:sz="4" w:space="0" w:color="auto"/>
              <w:right w:val="single" w:sz="4" w:space="0" w:color="auto"/>
            </w:tcBorders>
          </w:tcPr>
          <w:p w14:paraId="46F84E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3EEBF4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01FD05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D101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2B5C7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87E1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C7B3AE6" w14:textId="68DF1C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A80D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EB0A04" w14:textId="781E7AE0" w:rsidR="00F17312" w:rsidRDefault="00F17312" w:rsidP="00F17312">
            <w:pPr>
              <w:pStyle w:val="TAL"/>
              <w:keepNext w:val="0"/>
              <w:rPr>
                <w:rFonts w:ascii="Courier New" w:hAnsi="Courier New"/>
              </w:rPr>
            </w:pPr>
            <w:r>
              <w:rPr>
                <w:rFonts w:ascii="Courier New" w:hAnsi="Courier New"/>
              </w:rPr>
              <w:t>qosNotificationControl</w:t>
            </w:r>
          </w:p>
        </w:tc>
        <w:tc>
          <w:tcPr>
            <w:tcW w:w="5526" w:type="dxa"/>
            <w:tcBorders>
              <w:top w:val="single" w:sz="4" w:space="0" w:color="auto"/>
              <w:left w:val="single" w:sz="4" w:space="0" w:color="auto"/>
              <w:bottom w:val="single" w:sz="4" w:space="0" w:color="auto"/>
              <w:right w:val="single" w:sz="4" w:space="0" w:color="auto"/>
            </w:tcBorders>
          </w:tcPr>
          <w:p w14:paraId="445CCA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27EC25DA" w14:textId="36D081C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FE8599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FC0D1F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344A74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D357B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974F357" w14:textId="55D8F56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4FB5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B09767" w14:textId="64FCE79C" w:rsidR="00F17312" w:rsidRDefault="00F17312" w:rsidP="00F17312">
            <w:pPr>
              <w:pStyle w:val="TAL"/>
              <w:keepNext w:val="0"/>
              <w:rPr>
                <w:rFonts w:ascii="Courier New" w:hAnsi="Courier New"/>
              </w:rPr>
            </w:pPr>
            <w:r>
              <w:rPr>
                <w:rFonts w:ascii="Courier New" w:hAnsi="Courier New"/>
              </w:rPr>
              <w:t>reflectiveQos</w:t>
            </w:r>
          </w:p>
        </w:tc>
        <w:tc>
          <w:tcPr>
            <w:tcW w:w="5526" w:type="dxa"/>
            <w:tcBorders>
              <w:top w:val="single" w:sz="4" w:space="0" w:color="auto"/>
              <w:left w:val="single" w:sz="4" w:space="0" w:color="auto"/>
              <w:bottom w:val="single" w:sz="4" w:space="0" w:color="auto"/>
              <w:right w:val="single" w:sz="4" w:space="0" w:color="auto"/>
            </w:tcBorders>
          </w:tcPr>
          <w:p w14:paraId="554E297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4DAD3ABC" w14:textId="329A3D6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BC7E9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653A3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76BD5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49E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09B322EE" w14:textId="3DAB7B3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78613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06CC8" w14:textId="03373D1A" w:rsidR="00F17312" w:rsidRDefault="00F17312" w:rsidP="00F17312">
            <w:pPr>
              <w:pStyle w:val="TAL"/>
              <w:keepNext w:val="0"/>
              <w:rPr>
                <w:rFonts w:ascii="Courier New" w:hAnsi="Courier New"/>
              </w:rPr>
            </w:pPr>
            <w:r>
              <w:rPr>
                <w:rFonts w:ascii="Courier New" w:hAnsi="Courier New"/>
              </w:rPr>
              <w:t>sharingKeyDl</w:t>
            </w:r>
          </w:p>
        </w:tc>
        <w:tc>
          <w:tcPr>
            <w:tcW w:w="5526" w:type="dxa"/>
            <w:tcBorders>
              <w:top w:val="single" w:sz="4" w:space="0" w:color="auto"/>
              <w:left w:val="single" w:sz="4" w:space="0" w:color="auto"/>
              <w:bottom w:val="single" w:sz="4" w:space="0" w:color="auto"/>
              <w:right w:val="single" w:sz="4" w:space="0" w:color="auto"/>
            </w:tcBorders>
          </w:tcPr>
          <w:p w14:paraId="792FBD1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377754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981B0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5923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9A390E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FBCC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8FB0A3" w14:textId="20D02DD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0A831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DD30C52" w14:textId="5F8C5FCA" w:rsidR="00F17312" w:rsidRDefault="00F17312" w:rsidP="00F17312">
            <w:pPr>
              <w:pStyle w:val="TAL"/>
              <w:keepNext w:val="0"/>
              <w:rPr>
                <w:rFonts w:ascii="Courier New" w:hAnsi="Courier New"/>
              </w:rPr>
            </w:pPr>
            <w:r>
              <w:rPr>
                <w:rFonts w:ascii="Courier New" w:hAnsi="Courier New"/>
              </w:rPr>
              <w:t>sharingKeyUl</w:t>
            </w:r>
          </w:p>
        </w:tc>
        <w:tc>
          <w:tcPr>
            <w:tcW w:w="5526" w:type="dxa"/>
            <w:tcBorders>
              <w:top w:val="single" w:sz="4" w:space="0" w:color="auto"/>
              <w:left w:val="single" w:sz="4" w:space="0" w:color="auto"/>
              <w:bottom w:val="single" w:sz="4" w:space="0" w:color="auto"/>
              <w:right w:val="single" w:sz="4" w:space="0" w:color="auto"/>
            </w:tcBorders>
          </w:tcPr>
          <w:p w14:paraId="2743B70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6BD2526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71607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1D6EC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2EF1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2F494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78AD97" w14:textId="3BFF0347"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8E912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D25183" w14:textId="70809561" w:rsidR="00F17312" w:rsidRDefault="00F17312" w:rsidP="00F17312">
            <w:pPr>
              <w:pStyle w:val="TAL"/>
              <w:keepNext w:val="0"/>
              <w:rPr>
                <w:rFonts w:ascii="Courier New" w:hAnsi="Courier New"/>
              </w:rPr>
            </w:pPr>
            <w:r>
              <w:rPr>
                <w:rFonts w:ascii="Courier New" w:hAnsi="Courier New"/>
              </w:rPr>
              <w:t>maxPacketLossRateDl</w:t>
            </w:r>
          </w:p>
        </w:tc>
        <w:tc>
          <w:tcPr>
            <w:tcW w:w="5526" w:type="dxa"/>
            <w:tcBorders>
              <w:top w:val="single" w:sz="4" w:space="0" w:color="auto"/>
              <w:left w:val="single" w:sz="4" w:space="0" w:color="auto"/>
              <w:bottom w:val="single" w:sz="4" w:space="0" w:color="auto"/>
              <w:right w:val="single" w:sz="4" w:space="0" w:color="auto"/>
            </w:tcBorders>
          </w:tcPr>
          <w:p w14:paraId="0FEF97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758D83B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122F44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501249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7E5EA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58B64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44EAA52" w14:textId="385677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255B7E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022494" w14:textId="42185246" w:rsidR="00F17312" w:rsidRDefault="00F17312" w:rsidP="00F17312">
            <w:pPr>
              <w:pStyle w:val="TAL"/>
              <w:keepNext w:val="0"/>
              <w:rPr>
                <w:rFonts w:ascii="Courier New" w:hAnsi="Courier New"/>
              </w:rPr>
            </w:pPr>
            <w:r>
              <w:rPr>
                <w:rFonts w:ascii="Courier New" w:hAnsi="Courier New"/>
              </w:rPr>
              <w:t>maxPacketLossRateUl</w:t>
            </w:r>
          </w:p>
        </w:tc>
        <w:tc>
          <w:tcPr>
            <w:tcW w:w="5526" w:type="dxa"/>
            <w:tcBorders>
              <w:top w:val="single" w:sz="4" w:space="0" w:color="auto"/>
              <w:left w:val="single" w:sz="4" w:space="0" w:color="auto"/>
              <w:bottom w:val="single" w:sz="4" w:space="0" w:color="auto"/>
              <w:right w:val="single" w:sz="4" w:space="0" w:color="auto"/>
            </w:tcBorders>
          </w:tcPr>
          <w:p w14:paraId="3A1918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6FD0B4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F3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D7C841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CE486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0D965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8E239" w14:textId="124D8F3B"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601161F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D7C14D" w14:textId="15E88AF7" w:rsidR="00F17312" w:rsidRDefault="00F17312" w:rsidP="00F17312">
            <w:pPr>
              <w:pStyle w:val="TAL"/>
              <w:keepNext w:val="0"/>
              <w:rPr>
                <w:rFonts w:ascii="Courier New" w:hAnsi="Courier New"/>
              </w:rPr>
            </w:pPr>
            <w:r>
              <w:rPr>
                <w:rFonts w:ascii="Courier New" w:hAnsi="Courier New"/>
              </w:rPr>
              <w:t>tcId</w:t>
            </w:r>
          </w:p>
        </w:tc>
        <w:tc>
          <w:tcPr>
            <w:tcW w:w="5526" w:type="dxa"/>
            <w:tcBorders>
              <w:top w:val="single" w:sz="4" w:space="0" w:color="auto"/>
              <w:left w:val="single" w:sz="4" w:space="0" w:color="auto"/>
              <w:bottom w:val="single" w:sz="4" w:space="0" w:color="auto"/>
              <w:right w:val="single" w:sz="4" w:space="0" w:color="auto"/>
            </w:tcBorders>
          </w:tcPr>
          <w:p w14:paraId="1527E2B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3631A7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730AB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2BCDD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884283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06A21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9534A4" w14:textId="368602D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6B04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F43137" w14:textId="1E97BABA" w:rsidR="00F17312" w:rsidRDefault="00F17312" w:rsidP="00F17312">
            <w:pPr>
              <w:pStyle w:val="TAL"/>
              <w:keepNext w:val="0"/>
              <w:rPr>
                <w:rFonts w:ascii="Courier New" w:hAnsi="Courier New"/>
              </w:rPr>
            </w:pPr>
            <w:r>
              <w:rPr>
                <w:rFonts w:ascii="Courier New" w:hAnsi="Courier New"/>
              </w:rPr>
              <w:t>flowStatus</w:t>
            </w:r>
          </w:p>
        </w:tc>
        <w:tc>
          <w:tcPr>
            <w:tcW w:w="5526" w:type="dxa"/>
            <w:tcBorders>
              <w:top w:val="single" w:sz="4" w:space="0" w:color="auto"/>
              <w:left w:val="single" w:sz="4" w:space="0" w:color="auto"/>
              <w:bottom w:val="single" w:sz="4" w:space="0" w:color="auto"/>
              <w:right w:val="single" w:sz="4" w:space="0" w:color="auto"/>
            </w:tcBorders>
          </w:tcPr>
          <w:p w14:paraId="3DE3357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2710CFC4" w14:textId="508692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BBAF1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DC59F4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17D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F1D880F"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AFF624D" w14:textId="0AF98D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D0A05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3165C8" w14:textId="64783DD1" w:rsidR="00F17312" w:rsidRDefault="00F17312" w:rsidP="00F17312">
            <w:pPr>
              <w:pStyle w:val="TAL"/>
              <w:keepNext w:val="0"/>
              <w:rPr>
                <w:rFonts w:ascii="Courier New" w:hAnsi="Courier New"/>
              </w:rPr>
            </w:pPr>
            <w:r>
              <w:rPr>
                <w:rFonts w:ascii="Courier New" w:hAnsi="Courier New"/>
              </w:rPr>
              <w:t>redirectInfo</w:t>
            </w:r>
          </w:p>
        </w:tc>
        <w:tc>
          <w:tcPr>
            <w:tcW w:w="5526" w:type="dxa"/>
            <w:tcBorders>
              <w:top w:val="single" w:sz="4" w:space="0" w:color="auto"/>
              <w:left w:val="single" w:sz="4" w:space="0" w:color="auto"/>
              <w:bottom w:val="single" w:sz="4" w:space="0" w:color="auto"/>
              <w:right w:val="single" w:sz="4" w:space="0" w:color="auto"/>
            </w:tcBorders>
          </w:tcPr>
          <w:p w14:paraId="73E865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3586D8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05A9907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722A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9863A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353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0C922109" w14:textId="6BBF92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70C51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A70F43" w14:textId="6EAE49A7" w:rsidR="00F17312" w:rsidRDefault="00F17312" w:rsidP="00F17312">
            <w:pPr>
              <w:pStyle w:val="TAL"/>
              <w:keepNext w:val="0"/>
              <w:rPr>
                <w:rFonts w:ascii="Courier New" w:hAnsi="Courier New"/>
              </w:rPr>
            </w:pPr>
            <w:r>
              <w:rPr>
                <w:rFonts w:ascii="Courier New" w:hAnsi="Courier New"/>
              </w:rPr>
              <w:t>addRedirectInfo</w:t>
            </w:r>
          </w:p>
        </w:tc>
        <w:tc>
          <w:tcPr>
            <w:tcW w:w="5526" w:type="dxa"/>
            <w:tcBorders>
              <w:top w:val="single" w:sz="4" w:space="0" w:color="auto"/>
              <w:left w:val="single" w:sz="4" w:space="0" w:color="auto"/>
              <w:bottom w:val="single" w:sz="4" w:space="0" w:color="auto"/>
              <w:right w:val="single" w:sz="4" w:space="0" w:color="auto"/>
            </w:tcBorders>
          </w:tcPr>
          <w:p w14:paraId="2F4C83D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256B298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6BD9A9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83F344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BC53F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920907E"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2FED20B3" w14:textId="215430E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AF61E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A0EAA3" w14:textId="424AE1AF" w:rsidR="00F17312" w:rsidRDefault="00F17312" w:rsidP="00F17312">
            <w:pPr>
              <w:pStyle w:val="TAL"/>
              <w:keepNext w:val="0"/>
              <w:rPr>
                <w:rFonts w:ascii="Courier New" w:hAnsi="Courier New"/>
              </w:rPr>
            </w:pPr>
            <w:r>
              <w:rPr>
                <w:rFonts w:ascii="Courier New" w:hAnsi="Courier New"/>
              </w:rPr>
              <w:t>redirectEnabled</w:t>
            </w:r>
          </w:p>
        </w:tc>
        <w:tc>
          <w:tcPr>
            <w:tcW w:w="5526" w:type="dxa"/>
            <w:tcBorders>
              <w:top w:val="single" w:sz="4" w:space="0" w:color="auto"/>
              <w:left w:val="single" w:sz="4" w:space="0" w:color="auto"/>
              <w:bottom w:val="single" w:sz="4" w:space="0" w:color="auto"/>
              <w:right w:val="single" w:sz="4" w:space="0" w:color="auto"/>
            </w:tcBorders>
          </w:tcPr>
          <w:p w14:paraId="4DC0D49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79A93CE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5D3A91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40B17D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89EABB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A2F25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969675E" w14:textId="4DB3614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22F64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37A2D2F" w14:textId="4F334E26" w:rsidR="00F17312" w:rsidRDefault="00F17312" w:rsidP="00F17312">
            <w:pPr>
              <w:pStyle w:val="TAL"/>
              <w:keepNext w:val="0"/>
              <w:rPr>
                <w:rFonts w:ascii="Courier New" w:hAnsi="Courier New"/>
              </w:rPr>
            </w:pPr>
            <w:r>
              <w:rPr>
                <w:rFonts w:ascii="Courier New" w:hAnsi="Courier New"/>
              </w:rPr>
              <w:t>redirectAddressType</w:t>
            </w:r>
          </w:p>
        </w:tc>
        <w:tc>
          <w:tcPr>
            <w:tcW w:w="5526" w:type="dxa"/>
            <w:tcBorders>
              <w:top w:val="single" w:sz="4" w:space="0" w:color="auto"/>
              <w:left w:val="single" w:sz="4" w:space="0" w:color="auto"/>
              <w:bottom w:val="single" w:sz="4" w:space="0" w:color="auto"/>
              <w:right w:val="single" w:sz="4" w:space="0" w:color="auto"/>
            </w:tcBorders>
          </w:tcPr>
          <w:p w14:paraId="7E49D85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71FDD8A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3F5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A364B4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FF3A8A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19A0D2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7200367" w14:textId="7DF735A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753E2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D64E64" w14:textId="11DD9950" w:rsidR="00F17312" w:rsidRDefault="00F17312" w:rsidP="00F17312">
            <w:pPr>
              <w:pStyle w:val="TAL"/>
              <w:keepNext w:val="0"/>
              <w:rPr>
                <w:rFonts w:ascii="Courier New" w:hAnsi="Courier New"/>
              </w:rPr>
            </w:pPr>
            <w:r>
              <w:rPr>
                <w:rFonts w:ascii="Courier New" w:hAnsi="Courier New"/>
              </w:rPr>
              <w:t>redirectServerAddress</w:t>
            </w:r>
          </w:p>
        </w:tc>
        <w:tc>
          <w:tcPr>
            <w:tcW w:w="5526" w:type="dxa"/>
            <w:tcBorders>
              <w:top w:val="single" w:sz="4" w:space="0" w:color="auto"/>
              <w:left w:val="single" w:sz="4" w:space="0" w:color="auto"/>
              <w:bottom w:val="single" w:sz="4" w:space="0" w:color="auto"/>
              <w:right w:val="single" w:sz="4" w:space="0" w:color="auto"/>
            </w:tcBorders>
          </w:tcPr>
          <w:p w14:paraId="7D4F484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6595EC0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9D5DEA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CC24E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B0A99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666F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B835C35" w14:textId="06D722A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2211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AAB0BAA" w14:textId="6606740D" w:rsidR="00F17312" w:rsidRDefault="00F17312" w:rsidP="00F17312">
            <w:pPr>
              <w:pStyle w:val="TAL"/>
              <w:keepNext w:val="0"/>
              <w:rPr>
                <w:rFonts w:ascii="Courier New" w:hAnsi="Courier New"/>
              </w:rPr>
            </w:pPr>
            <w:r>
              <w:rPr>
                <w:rFonts w:ascii="Courier New" w:hAnsi="Courier New"/>
              </w:rPr>
              <w:t>muteNotif</w:t>
            </w:r>
          </w:p>
        </w:tc>
        <w:tc>
          <w:tcPr>
            <w:tcW w:w="5526" w:type="dxa"/>
            <w:tcBorders>
              <w:top w:val="single" w:sz="4" w:space="0" w:color="auto"/>
              <w:left w:val="single" w:sz="4" w:space="0" w:color="auto"/>
              <w:bottom w:val="single" w:sz="4" w:space="0" w:color="auto"/>
              <w:right w:val="single" w:sz="4" w:space="0" w:color="auto"/>
            </w:tcBorders>
          </w:tcPr>
          <w:p w14:paraId="209F100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3EEB59CA" w14:textId="1136DFA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151C039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C1FB3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2D03A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962035E"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65E07CD6" w14:textId="3027FB1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246C6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C0A95" w14:textId="6C5EE7AE" w:rsidR="00F17312" w:rsidRDefault="00F17312" w:rsidP="00F17312">
            <w:pPr>
              <w:pStyle w:val="TAL"/>
              <w:keepNext w:val="0"/>
              <w:rPr>
                <w:rFonts w:ascii="Courier New" w:hAnsi="Courier New"/>
              </w:rPr>
            </w:pPr>
            <w:r>
              <w:rPr>
                <w:rFonts w:ascii="Courier New" w:hAnsi="Courier New"/>
              </w:rPr>
              <w:t>trafficSteeringPolIdDl</w:t>
            </w:r>
          </w:p>
        </w:tc>
        <w:tc>
          <w:tcPr>
            <w:tcW w:w="5526" w:type="dxa"/>
            <w:tcBorders>
              <w:top w:val="single" w:sz="4" w:space="0" w:color="auto"/>
              <w:left w:val="single" w:sz="4" w:space="0" w:color="auto"/>
              <w:bottom w:val="single" w:sz="4" w:space="0" w:color="auto"/>
              <w:right w:val="single" w:sz="4" w:space="0" w:color="auto"/>
            </w:tcBorders>
          </w:tcPr>
          <w:p w14:paraId="0FEAF6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440407B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D2AD87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BF7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FE0FE3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586338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F6EE65" w14:textId="5873221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5060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76996" w14:textId="0429D017" w:rsidR="00F17312" w:rsidRDefault="00F17312" w:rsidP="00F17312">
            <w:pPr>
              <w:pStyle w:val="TAL"/>
              <w:keepNext w:val="0"/>
              <w:rPr>
                <w:rFonts w:ascii="Courier New" w:hAnsi="Courier New"/>
              </w:rPr>
            </w:pPr>
            <w:r>
              <w:rPr>
                <w:rFonts w:ascii="Courier New" w:hAnsi="Courier New"/>
              </w:rPr>
              <w:t>trafficSteeringPolIdUl</w:t>
            </w:r>
          </w:p>
        </w:tc>
        <w:tc>
          <w:tcPr>
            <w:tcW w:w="5526" w:type="dxa"/>
            <w:tcBorders>
              <w:top w:val="single" w:sz="4" w:space="0" w:color="auto"/>
              <w:left w:val="single" w:sz="4" w:space="0" w:color="auto"/>
              <w:bottom w:val="single" w:sz="4" w:space="0" w:color="auto"/>
              <w:right w:val="single" w:sz="4" w:space="0" w:color="auto"/>
            </w:tcBorders>
          </w:tcPr>
          <w:p w14:paraId="5320B1A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284B854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5BCA56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257E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D94147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E0D1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B772654" w14:textId="5FCDFF2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A25834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FE902F" w14:textId="2C2A2BB6" w:rsidR="00F17312" w:rsidRDefault="00F17312" w:rsidP="00F17312">
            <w:pPr>
              <w:pStyle w:val="TAL"/>
              <w:keepNext w:val="0"/>
              <w:rPr>
                <w:rFonts w:ascii="Courier New" w:hAnsi="Courier New"/>
              </w:rPr>
            </w:pPr>
            <w:r>
              <w:rPr>
                <w:rFonts w:ascii="Courier New" w:hAnsi="Courier New"/>
              </w:rPr>
              <w:t>routeToLocs</w:t>
            </w:r>
          </w:p>
        </w:tc>
        <w:tc>
          <w:tcPr>
            <w:tcW w:w="5526" w:type="dxa"/>
            <w:tcBorders>
              <w:top w:val="single" w:sz="4" w:space="0" w:color="auto"/>
              <w:left w:val="single" w:sz="4" w:space="0" w:color="auto"/>
              <w:bottom w:val="single" w:sz="4" w:space="0" w:color="auto"/>
              <w:right w:val="single" w:sz="4" w:space="0" w:color="auto"/>
            </w:tcBorders>
          </w:tcPr>
          <w:p w14:paraId="68DBB4B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0EE4387"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F17312" w:rsidRDefault="00F17312" w:rsidP="00F17312">
            <w:pPr>
              <w:keepLines/>
              <w:spacing w:after="0"/>
              <w:rPr>
                <w:rFonts w:ascii="Arial" w:hAnsi="Arial" w:cs="Arial"/>
                <w:sz w:val="18"/>
                <w:szCs w:val="18"/>
              </w:rPr>
            </w:pPr>
            <w:r>
              <w:rPr>
                <w:rFonts w:ascii="Arial" w:hAnsi="Arial" w:cs="Arial"/>
                <w:sz w:val="18"/>
                <w:szCs w:val="18"/>
              </w:rPr>
              <w:t>type: RouteToLocation</w:t>
            </w:r>
          </w:p>
          <w:p w14:paraId="2BBF72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9C862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D3DBA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79DE9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A14D75" w14:textId="5000E80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3E097D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41874B" w14:textId="5A2DF7E2" w:rsidR="00F17312" w:rsidRDefault="00F17312" w:rsidP="00F17312">
            <w:pPr>
              <w:pStyle w:val="TAL"/>
              <w:keepNext w:val="0"/>
              <w:rPr>
                <w:rFonts w:ascii="Courier New" w:hAnsi="Courier New"/>
              </w:rPr>
            </w:pPr>
            <w:r>
              <w:rPr>
                <w:rFonts w:ascii="Courier New" w:hAnsi="Courier New"/>
              </w:rPr>
              <w:t>traffCorreInd</w:t>
            </w:r>
          </w:p>
        </w:tc>
        <w:tc>
          <w:tcPr>
            <w:tcW w:w="5526" w:type="dxa"/>
            <w:tcBorders>
              <w:top w:val="single" w:sz="4" w:space="0" w:color="auto"/>
              <w:left w:val="single" w:sz="4" w:space="0" w:color="auto"/>
              <w:bottom w:val="single" w:sz="4" w:space="0" w:color="auto"/>
              <w:right w:val="single" w:sz="4" w:space="0" w:color="auto"/>
            </w:tcBorders>
          </w:tcPr>
          <w:p w14:paraId="308B7EB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7288A4E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922F24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CB5F1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F31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AA2F45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271D40C" w14:textId="0884060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EDBE9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38DA84" w14:textId="259BE645" w:rsidR="00F17312" w:rsidRDefault="00F17312" w:rsidP="00F17312">
            <w:pPr>
              <w:pStyle w:val="TAL"/>
              <w:keepNext w:val="0"/>
              <w:rPr>
                <w:rFonts w:ascii="Courier New" w:hAnsi="Courier New"/>
              </w:rPr>
            </w:pPr>
            <w:r>
              <w:rPr>
                <w:rFonts w:ascii="Courier New" w:hAnsi="Courier New"/>
              </w:rPr>
              <w:t>dnai</w:t>
            </w:r>
          </w:p>
        </w:tc>
        <w:tc>
          <w:tcPr>
            <w:tcW w:w="5526" w:type="dxa"/>
            <w:tcBorders>
              <w:top w:val="single" w:sz="4" w:space="0" w:color="auto"/>
              <w:left w:val="single" w:sz="4" w:space="0" w:color="auto"/>
              <w:bottom w:val="single" w:sz="4" w:space="0" w:color="auto"/>
              <w:right w:val="single" w:sz="4" w:space="0" w:color="auto"/>
            </w:tcBorders>
          </w:tcPr>
          <w:p w14:paraId="68DDBE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1DDA9CF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E7CB48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5C72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55FA8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A792B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0E97A2" w14:textId="258D070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E103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27986C" w14:textId="584354D3" w:rsidR="00F17312" w:rsidRDefault="00F17312" w:rsidP="00F17312">
            <w:pPr>
              <w:pStyle w:val="TAL"/>
              <w:keepNext w:val="0"/>
              <w:rPr>
                <w:rFonts w:ascii="Courier New" w:hAnsi="Courier New"/>
              </w:rPr>
            </w:pPr>
            <w:r>
              <w:rPr>
                <w:rFonts w:ascii="Courier New" w:hAnsi="Courier New"/>
              </w:rPr>
              <w:t>routeInfo</w:t>
            </w:r>
          </w:p>
        </w:tc>
        <w:tc>
          <w:tcPr>
            <w:tcW w:w="5526" w:type="dxa"/>
            <w:tcBorders>
              <w:top w:val="single" w:sz="4" w:space="0" w:color="auto"/>
              <w:left w:val="single" w:sz="4" w:space="0" w:color="auto"/>
              <w:bottom w:val="single" w:sz="4" w:space="0" w:color="auto"/>
              <w:right w:val="single" w:sz="4" w:space="0" w:color="auto"/>
            </w:tcBorders>
          </w:tcPr>
          <w:p w14:paraId="2A19FD8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42207DA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F17312" w:rsidRDefault="00F17312" w:rsidP="00F17312">
            <w:pPr>
              <w:keepLines/>
              <w:spacing w:after="0"/>
              <w:rPr>
                <w:rFonts w:ascii="Arial" w:hAnsi="Arial" w:cs="Arial"/>
                <w:sz w:val="18"/>
                <w:szCs w:val="18"/>
              </w:rPr>
            </w:pPr>
            <w:r>
              <w:rPr>
                <w:rFonts w:ascii="Arial" w:hAnsi="Arial" w:cs="Arial"/>
                <w:sz w:val="18"/>
                <w:szCs w:val="18"/>
              </w:rPr>
              <w:t>type: RouteInformation</w:t>
            </w:r>
          </w:p>
          <w:p w14:paraId="27F7FCE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ADEAE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E18A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A866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975D40" w14:textId="61769AE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53C6F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787508" w14:textId="0A9EBDC1" w:rsidR="00F17312" w:rsidRDefault="00F17312" w:rsidP="00F17312">
            <w:pPr>
              <w:pStyle w:val="TAL"/>
              <w:keepNext w:val="0"/>
              <w:rPr>
                <w:rFonts w:ascii="Courier New" w:hAnsi="Courier New"/>
              </w:rPr>
            </w:pPr>
            <w:r>
              <w:rPr>
                <w:rFonts w:ascii="Courier New" w:hAnsi="Courier New"/>
              </w:rPr>
              <w:t>ipv4Addr</w:t>
            </w:r>
          </w:p>
        </w:tc>
        <w:tc>
          <w:tcPr>
            <w:tcW w:w="5526" w:type="dxa"/>
            <w:tcBorders>
              <w:top w:val="single" w:sz="4" w:space="0" w:color="auto"/>
              <w:left w:val="single" w:sz="4" w:space="0" w:color="auto"/>
              <w:bottom w:val="single" w:sz="4" w:space="0" w:color="auto"/>
              <w:right w:val="single" w:sz="4" w:space="0" w:color="auto"/>
            </w:tcBorders>
          </w:tcPr>
          <w:p w14:paraId="06E242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4F4BC2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BA4B4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A1AA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0742F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AA00A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512670" w14:textId="48CACF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5CAB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1677DF" w14:textId="1332A7E0" w:rsidR="00F17312" w:rsidRDefault="00F17312" w:rsidP="00F17312">
            <w:pPr>
              <w:pStyle w:val="TAL"/>
              <w:keepNext w:val="0"/>
              <w:rPr>
                <w:rFonts w:ascii="Courier New" w:hAnsi="Courier New"/>
              </w:rPr>
            </w:pPr>
            <w:r>
              <w:rPr>
                <w:rFonts w:ascii="Courier New" w:hAnsi="Courier New"/>
              </w:rPr>
              <w:t>ipv6Addr</w:t>
            </w:r>
          </w:p>
        </w:tc>
        <w:tc>
          <w:tcPr>
            <w:tcW w:w="5526" w:type="dxa"/>
            <w:tcBorders>
              <w:top w:val="single" w:sz="4" w:space="0" w:color="auto"/>
              <w:left w:val="single" w:sz="4" w:space="0" w:color="auto"/>
              <w:bottom w:val="single" w:sz="4" w:space="0" w:color="auto"/>
              <w:right w:val="single" w:sz="4" w:space="0" w:color="auto"/>
            </w:tcBorders>
          </w:tcPr>
          <w:p w14:paraId="195EED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003A3B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47CEF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EFA1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073EC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FFFC5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51B369" w14:textId="2E8030E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3BF58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A7AFA7" w14:textId="0EBFEBD4" w:rsidR="00F17312" w:rsidRDefault="00F17312" w:rsidP="00F17312">
            <w:pPr>
              <w:pStyle w:val="TAL"/>
              <w:keepNext w:val="0"/>
              <w:rPr>
                <w:rFonts w:ascii="Courier New" w:hAnsi="Courier New"/>
              </w:rPr>
            </w:pPr>
            <w:r>
              <w:rPr>
                <w:rFonts w:ascii="Courier New" w:hAnsi="Courier New"/>
              </w:rPr>
              <w:t>portNumber</w:t>
            </w:r>
          </w:p>
        </w:tc>
        <w:tc>
          <w:tcPr>
            <w:tcW w:w="5526" w:type="dxa"/>
            <w:tcBorders>
              <w:top w:val="single" w:sz="4" w:space="0" w:color="auto"/>
              <w:left w:val="single" w:sz="4" w:space="0" w:color="auto"/>
              <w:bottom w:val="single" w:sz="4" w:space="0" w:color="auto"/>
              <w:right w:val="single" w:sz="4" w:space="0" w:color="auto"/>
            </w:tcBorders>
          </w:tcPr>
          <w:p w14:paraId="73C6CEA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2CF29D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116E92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6FAA92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938E58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C994F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75C97B" w14:textId="7E65121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060E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6D9120" w14:textId="1E78B575" w:rsidR="00F17312" w:rsidRDefault="00F17312" w:rsidP="00F17312">
            <w:pPr>
              <w:pStyle w:val="TAL"/>
              <w:keepNext w:val="0"/>
              <w:rPr>
                <w:rFonts w:ascii="Courier New" w:hAnsi="Courier New"/>
              </w:rPr>
            </w:pPr>
            <w:r>
              <w:rPr>
                <w:rFonts w:ascii="Courier New" w:hAnsi="Courier New"/>
              </w:rPr>
              <w:t>routeProfId</w:t>
            </w:r>
          </w:p>
        </w:tc>
        <w:tc>
          <w:tcPr>
            <w:tcW w:w="5526" w:type="dxa"/>
            <w:tcBorders>
              <w:top w:val="single" w:sz="4" w:space="0" w:color="auto"/>
              <w:left w:val="single" w:sz="4" w:space="0" w:color="auto"/>
              <w:bottom w:val="single" w:sz="4" w:space="0" w:color="auto"/>
              <w:right w:val="single" w:sz="4" w:space="0" w:color="auto"/>
            </w:tcBorders>
          </w:tcPr>
          <w:p w14:paraId="17D604E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0887AD2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7979F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4A0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31317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433D2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6D780" w14:textId="1C8CFC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9AF5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A38042" w14:textId="49CBAA1F" w:rsidR="00F17312" w:rsidRDefault="00F17312" w:rsidP="00F17312">
            <w:pPr>
              <w:pStyle w:val="TAL"/>
              <w:keepNext w:val="0"/>
              <w:rPr>
                <w:rFonts w:ascii="Courier New" w:hAnsi="Courier New"/>
              </w:rPr>
            </w:pPr>
            <w:r>
              <w:rPr>
                <w:rFonts w:ascii="Courier New" w:hAnsi="Courier New"/>
              </w:rPr>
              <w:t>upPathChgEvent</w:t>
            </w:r>
          </w:p>
        </w:tc>
        <w:tc>
          <w:tcPr>
            <w:tcW w:w="5526" w:type="dxa"/>
            <w:tcBorders>
              <w:top w:val="single" w:sz="4" w:space="0" w:color="auto"/>
              <w:left w:val="single" w:sz="4" w:space="0" w:color="auto"/>
              <w:bottom w:val="single" w:sz="4" w:space="0" w:color="auto"/>
              <w:right w:val="single" w:sz="4" w:space="0" w:color="auto"/>
            </w:tcBorders>
          </w:tcPr>
          <w:p w14:paraId="254A373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2B34E5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F17312" w:rsidRDefault="00F17312" w:rsidP="00F17312">
            <w:pPr>
              <w:keepLines/>
              <w:spacing w:after="0"/>
              <w:rPr>
                <w:rFonts w:ascii="Arial" w:hAnsi="Arial" w:cs="Arial"/>
                <w:sz w:val="18"/>
                <w:szCs w:val="18"/>
              </w:rPr>
            </w:pPr>
            <w:r>
              <w:rPr>
                <w:rFonts w:ascii="Arial" w:hAnsi="Arial" w:cs="Arial"/>
                <w:sz w:val="18"/>
                <w:szCs w:val="18"/>
              </w:rPr>
              <w:t>type: UpPathChgEvent</w:t>
            </w:r>
          </w:p>
          <w:p w14:paraId="4091765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75DE3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AD26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C76F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053817B" w14:textId="560960C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5407F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66F739A" w14:textId="66C1DE53" w:rsidR="00F17312" w:rsidRDefault="00F17312" w:rsidP="00F17312">
            <w:pPr>
              <w:pStyle w:val="TAL"/>
              <w:keepNext w:val="0"/>
              <w:rPr>
                <w:rFonts w:ascii="Courier New" w:hAnsi="Courier New"/>
              </w:rPr>
            </w:pPr>
            <w:r>
              <w:rPr>
                <w:rFonts w:ascii="Courier New" w:hAnsi="Courier New"/>
              </w:rPr>
              <w:t>notificationUri</w:t>
            </w:r>
          </w:p>
        </w:tc>
        <w:tc>
          <w:tcPr>
            <w:tcW w:w="5526" w:type="dxa"/>
            <w:tcBorders>
              <w:top w:val="single" w:sz="4" w:space="0" w:color="auto"/>
              <w:left w:val="single" w:sz="4" w:space="0" w:color="auto"/>
              <w:bottom w:val="single" w:sz="4" w:space="0" w:color="auto"/>
              <w:right w:val="single" w:sz="4" w:space="0" w:color="auto"/>
            </w:tcBorders>
          </w:tcPr>
          <w:p w14:paraId="367B095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2921493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32E401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05DC9F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18C14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5BB770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9A6F00D" w14:textId="13D2A7F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AA60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F6F06C" w14:textId="19498224" w:rsidR="00F17312" w:rsidRDefault="00F17312" w:rsidP="00F17312">
            <w:pPr>
              <w:pStyle w:val="TAL"/>
              <w:keepNext w:val="0"/>
              <w:rPr>
                <w:rFonts w:ascii="Courier New" w:hAnsi="Courier New"/>
              </w:rPr>
            </w:pPr>
            <w:r>
              <w:rPr>
                <w:rFonts w:ascii="Courier New" w:hAnsi="Courier New"/>
              </w:rPr>
              <w:t>notifCorreId</w:t>
            </w:r>
          </w:p>
        </w:tc>
        <w:tc>
          <w:tcPr>
            <w:tcW w:w="5526" w:type="dxa"/>
            <w:tcBorders>
              <w:top w:val="single" w:sz="4" w:space="0" w:color="auto"/>
              <w:left w:val="single" w:sz="4" w:space="0" w:color="auto"/>
              <w:bottom w:val="single" w:sz="4" w:space="0" w:color="auto"/>
              <w:right w:val="single" w:sz="4" w:space="0" w:color="auto"/>
            </w:tcBorders>
          </w:tcPr>
          <w:p w14:paraId="3412528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3DF5E34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E11C85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40D6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76AA7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07678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AF3C55" w14:textId="4BF084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8073D5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A0F1B0" w14:textId="48C8E82E" w:rsidR="00F17312" w:rsidRDefault="00F17312" w:rsidP="00F17312">
            <w:pPr>
              <w:pStyle w:val="TAL"/>
              <w:keepNext w:val="0"/>
              <w:rPr>
                <w:rFonts w:ascii="Courier New" w:hAnsi="Courier New"/>
              </w:rPr>
            </w:pPr>
            <w:r>
              <w:rPr>
                <w:rFonts w:ascii="Courier New" w:hAnsi="Courier New"/>
              </w:rPr>
              <w:t>dnaiChgType</w:t>
            </w:r>
          </w:p>
        </w:tc>
        <w:tc>
          <w:tcPr>
            <w:tcW w:w="5526" w:type="dxa"/>
            <w:tcBorders>
              <w:top w:val="single" w:sz="4" w:space="0" w:color="auto"/>
              <w:left w:val="single" w:sz="4" w:space="0" w:color="auto"/>
              <w:bottom w:val="single" w:sz="4" w:space="0" w:color="auto"/>
              <w:right w:val="single" w:sz="4" w:space="0" w:color="auto"/>
            </w:tcBorders>
          </w:tcPr>
          <w:p w14:paraId="5E8001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6FD0292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2EE77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696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43D416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D038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16CDA7F" w14:textId="3AAEB6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7A63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6568B4" w14:textId="364F1461" w:rsidR="00F17312" w:rsidRDefault="00F17312" w:rsidP="00F17312">
            <w:pPr>
              <w:pStyle w:val="TAL"/>
              <w:keepNext w:val="0"/>
              <w:rPr>
                <w:rFonts w:ascii="Courier New" w:hAnsi="Courier New"/>
              </w:rPr>
            </w:pPr>
            <w:r>
              <w:rPr>
                <w:rFonts w:ascii="Courier New" w:hAnsi="Courier New"/>
              </w:rPr>
              <w:t>afAckInd</w:t>
            </w:r>
          </w:p>
        </w:tc>
        <w:tc>
          <w:tcPr>
            <w:tcW w:w="5526" w:type="dxa"/>
            <w:tcBorders>
              <w:top w:val="single" w:sz="4" w:space="0" w:color="auto"/>
              <w:left w:val="single" w:sz="4" w:space="0" w:color="auto"/>
              <w:bottom w:val="single" w:sz="4" w:space="0" w:color="auto"/>
              <w:right w:val="single" w:sz="4" w:space="0" w:color="auto"/>
            </w:tcBorders>
          </w:tcPr>
          <w:p w14:paraId="12CDA4F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286E80DB" w14:textId="763EFF8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27DC59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5E13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216B0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13E51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25225A1" w14:textId="6A47F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1B5A56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73E4E5" w14:textId="10968E3A" w:rsidR="00F17312" w:rsidRDefault="00F17312" w:rsidP="00F17312">
            <w:pPr>
              <w:pStyle w:val="TAL"/>
              <w:keepNext w:val="0"/>
              <w:rPr>
                <w:rFonts w:ascii="Courier New" w:hAnsi="Courier New"/>
              </w:rPr>
            </w:pPr>
            <w:r>
              <w:rPr>
                <w:rFonts w:ascii="Courier New" w:hAnsi="Courier New"/>
              </w:rPr>
              <w:t>steerFun</w:t>
            </w:r>
          </w:p>
        </w:tc>
        <w:tc>
          <w:tcPr>
            <w:tcW w:w="5526" w:type="dxa"/>
            <w:tcBorders>
              <w:top w:val="single" w:sz="4" w:space="0" w:color="auto"/>
              <w:left w:val="single" w:sz="4" w:space="0" w:color="auto"/>
              <w:bottom w:val="single" w:sz="4" w:space="0" w:color="auto"/>
              <w:right w:val="single" w:sz="4" w:space="0" w:color="auto"/>
            </w:tcBorders>
          </w:tcPr>
          <w:p w14:paraId="7ADAF0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3C4C4F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AF2B5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C1FB4C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768464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5C42B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988D73B" w14:textId="7C795B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5149B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26E64C2" w14:textId="02AE09BF" w:rsidR="00F17312" w:rsidRDefault="00F17312" w:rsidP="00F17312">
            <w:pPr>
              <w:pStyle w:val="TAL"/>
              <w:keepNext w:val="0"/>
              <w:rPr>
                <w:rFonts w:ascii="Courier New" w:hAnsi="Courier New"/>
              </w:rPr>
            </w:pPr>
            <w:r>
              <w:rPr>
                <w:rFonts w:ascii="Courier New" w:hAnsi="Courier New"/>
              </w:rPr>
              <w:t>steerModeDl</w:t>
            </w:r>
          </w:p>
        </w:tc>
        <w:tc>
          <w:tcPr>
            <w:tcW w:w="5526" w:type="dxa"/>
            <w:tcBorders>
              <w:top w:val="single" w:sz="4" w:space="0" w:color="auto"/>
              <w:left w:val="single" w:sz="4" w:space="0" w:color="auto"/>
              <w:bottom w:val="single" w:sz="4" w:space="0" w:color="auto"/>
              <w:right w:val="single" w:sz="4" w:space="0" w:color="auto"/>
            </w:tcBorders>
          </w:tcPr>
          <w:p w14:paraId="69B89E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6AA69F7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4D8E35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39E116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20E498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92780D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1E2CE63" w14:textId="3B872FF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276B1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38187A" w14:textId="2943E151" w:rsidR="00F17312" w:rsidRDefault="00F17312" w:rsidP="00F17312">
            <w:pPr>
              <w:pStyle w:val="TAL"/>
              <w:keepNext w:val="0"/>
              <w:rPr>
                <w:rFonts w:ascii="Courier New" w:hAnsi="Courier New"/>
              </w:rPr>
            </w:pPr>
            <w:r>
              <w:rPr>
                <w:rFonts w:ascii="Courier New" w:hAnsi="Courier New"/>
              </w:rPr>
              <w:t>steerModeUl</w:t>
            </w:r>
          </w:p>
        </w:tc>
        <w:tc>
          <w:tcPr>
            <w:tcW w:w="5526" w:type="dxa"/>
            <w:tcBorders>
              <w:top w:val="single" w:sz="4" w:space="0" w:color="auto"/>
              <w:left w:val="single" w:sz="4" w:space="0" w:color="auto"/>
              <w:bottom w:val="single" w:sz="4" w:space="0" w:color="auto"/>
              <w:right w:val="single" w:sz="4" w:space="0" w:color="auto"/>
            </w:tcBorders>
          </w:tcPr>
          <w:p w14:paraId="2C27AE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09588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661F2EB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4EF8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1A1C7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7C2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38EEA0" w14:textId="22F10A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3D36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1249BC" w14:textId="34543A3C" w:rsidR="00F17312" w:rsidRDefault="00F17312" w:rsidP="00F17312">
            <w:pPr>
              <w:pStyle w:val="TAL"/>
              <w:keepNext w:val="0"/>
              <w:rPr>
                <w:rFonts w:ascii="Courier New" w:hAnsi="Courier New"/>
              </w:rPr>
            </w:pPr>
            <w:r>
              <w:rPr>
                <w:rFonts w:ascii="Courier New" w:hAnsi="Courier New"/>
              </w:rPr>
              <w:t>mulAccCtrl</w:t>
            </w:r>
          </w:p>
        </w:tc>
        <w:tc>
          <w:tcPr>
            <w:tcW w:w="5526" w:type="dxa"/>
            <w:tcBorders>
              <w:top w:val="single" w:sz="4" w:space="0" w:color="auto"/>
              <w:left w:val="single" w:sz="4" w:space="0" w:color="auto"/>
              <w:bottom w:val="single" w:sz="4" w:space="0" w:color="auto"/>
              <w:right w:val="single" w:sz="4" w:space="0" w:color="auto"/>
            </w:tcBorders>
          </w:tcPr>
          <w:p w14:paraId="1E4ADA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46A37EEC" w14:textId="389ED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ECF49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4F7C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63DB4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EDFE9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"NOT_ALLOWED"</w:t>
            </w:r>
          </w:p>
          <w:p w14:paraId="09490478" w14:textId="2F04B19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73289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9F4324" w14:textId="68D24FC9" w:rsidR="00F17312" w:rsidRDefault="00F17312" w:rsidP="00F17312">
            <w:pPr>
              <w:pStyle w:val="TAL"/>
              <w:keepNext w:val="0"/>
              <w:rPr>
                <w:rFonts w:ascii="Courier New" w:hAnsi="Courier New"/>
              </w:rPr>
            </w:pPr>
            <w:r>
              <w:rPr>
                <w:rFonts w:ascii="Courier New" w:hAnsi="Courier New"/>
              </w:rPr>
              <w:t>steerModeValue</w:t>
            </w:r>
          </w:p>
        </w:tc>
        <w:tc>
          <w:tcPr>
            <w:tcW w:w="5526" w:type="dxa"/>
            <w:tcBorders>
              <w:top w:val="single" w:sz="4" w:space="0" w:color="auto"/>
              <w:left w:val="single" w:sz="4" w:space="0" w:color="auto"/>
              <w:bottom w:val="single" w:sz="4" w:space="0" w:color="auto"/>
              <w:right w:val="single" w:sz="4" w:space="0" w:color="auto"/>
            </w:tcBorders>
          </w:tcPr>
          <w:p w14:paraId="674BD3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62EF24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F73A12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F9F6A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7892A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59EE1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5620BC" w14:textId="7B4435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3A367B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AE189" w14:textId="0ECDF7F3" w:rsidR="00F17312" w:rsidRDefault="00F17312" w:rsidP="00F17312">
            <w:pPr>
              <w:pStyle w:val="TAL"/>
              <w:keepNext w:val="0"/>
              <w:rPr>
                <w:rFonts w:ascii="Courier New" w:hAnsi="Courier New"/>
              </w:rPr>
            </w:pPr>
            <w:r>
              <w:rPr>
                <w:rFonts w:ascii="Courier New" w:hAnsi="Courier New"/>
              </w:rPr>
              <w:t>active</w:t>
            </w:r>
          </w:p>
        </w:tc>
        <w:tc>
          <w:tcPr>
            <w:tcW w:w="5526" w:type="dxa"/>
            <w:tcBorders>
              <w:top w:val="single" w:sz="4" w:space="0" w:color="auto"/>
              <w:left w:val="single" w:sz="4" w:space="0" w:color="auto"/>
              <w:bottom w:val="single" w:sz="4" w:space="0" w:color="auto"/>
              <w:right w:val="single" w:sz="4" w:space="0" w:color="auto"/>
            </w:tcBorders>
          </w:tcPr>
          <w:p w14:paraId="0EADE8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40B9FAC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5549B9B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67BF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25FB2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F1FE36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F9579F" w14:textId="4562B12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98A44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53DED6E" w14:textId="086EF04D" w:rsidR="00F17312" w:rsidRDefault="00F17312" w:rsidP="00F17312">
            <w:pPr>
              <w:pStyle w:val="TAL"/>
              <w:keepNext w:val="0"/>
              <w:rPr>
                <w:rFonts w:ascii="Courier New" w:hAnsi="Courier New"/>
              </w:rPr>
            </w:pPr>
            <w:r>
              <w:rPr>
                <w:rFonts w:ascii="Courier New" w:hAnsi="Courier New"/>
              </w:rPr>
              <w:t>standby</w:t>
            </w:r>
          </w:p>
        </w:tc>
        <w:tc>
          <w:tcPr>
            <w:tcW w:w="5526" w:type="dxa"/>
            <w:tcBorders>
              <w:top w:val="single" w:sz="4" w:space="0" w:color="auto"/>
              <w:left w:val="single" w:sz="4" w:space="0" w:color="auto"/>
              <w:bottom w:val="single" w:sz="4" w:space="0" w:color="auto"/>
              <w:right w:val="single" w:sz="4" w:space="0" w:color="auto"/>
            </w:tcBorders>
          </w:tcPr>
          <w:p w14:paraId="2305607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20535C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20103C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FA63C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185A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4014D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1191012" w14:textId="5110C92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9100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C6CA16" w14:textId="6ADED061" w:rsidR="00F17312" w:rsidRDefault="00F17312" w:rsidP="00F17312">
            <w:pPr>
              <w:pStyle w:val="TAL"/>
              <w:keepNext w:val="0"/>
              <w:rPr>
                <w:rFonts w:ascii="Courier New" w:hAnsi="Courier New"/>
              </w:rPr>
            </w:pPr>
            <w:r>
              <w:rPr>
                <w:rFonts w:ascii="Courier New" w:hAnsi="Courier New"/>
              </w:rPr>
              <w:t>threeGLoad</w:t>
            </w:r>
          </w:p>
        </w:tc>
        <w:tc>
          <w:tcPr>
            <w:tcW w:w="5526" w:type="dxa"/>
            <w:tcBorders>
              <w:top w:val="single" w:sz="4" w:space="0" w:color="auto"/>
              <w:left w:val="single" w:sz="4" w:space="0" w:color="auto"/>
              <w:bottom w:val="single" w:sz="4" w:space="0" w:color="auto"/>
              <w:right w:val="single" w:sz="4" w:space="0" w:color="auto"/>
            </w:tcBorders>
          </w:tcPr>
          <w:p w14:paraId="00ED12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21EA81E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4A5BF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5A62A3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2AECD3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70357C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9660315" w14:textId="564C1C6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F69AC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0EABD2" w14:textId="340B925A" w:rsidR="00F17312" w:rsidRDefault="00F17312" w:rsidP="00F17312">
            <w:pPr>
              <w:pStyle w:val="TAL"/>
              <w:keepNext w:val="0"/>
              <w:rPr>
                <w:rFonts w:ascii="Courier New" w:hAnsi="Courier New"/>
              </w:rPr>
            </w:pPr>
            <w:r>
              <w:rPr>
                <w:rFonts w:ascii="Courier New" w:hAnsi="Courier New"/>
              </w:rPr>
              <w:t>prioAcc</w:t>
            </w:r>
          </w:p>
        </w:tc>
        <w:tc>
          <w:tcPr>
            <w:tcW w:w="5526" w:type="dxa"/>
            <w:tcBorders>
              <w:top w:val="single" w:sz="4" w:space="0" w:color="auto"/>
              <w:left w:val="single" w:sz="4" w:space="0" w:color="auto"/>
              <w:bottom w:val="single" w:sz="4" w:space="0" w:color="auto"/>
              <w:right w:val="single" w:sz="4" w:space="0" w:color="auto"/>
            </w:tcBorders>
          </w:tcPr>
          <w:p w14:paraId="3AFA571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30EC09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5D7ACB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0A3D0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D501B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BAF121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B9150E" w14:textId="26568D1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F8C06C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7BDF3D" w14:textId="49EDE95F" w:rsidR="00F17312" w:rsidRDefault="00F17312" w:rsidP="00F17312">
            <w:pPr>
              <w:pStyle w:val="TAL"/>
              <w:keepNext w:val="0"/>
              <w:rPr>
                <w:rFonts w:ascii="Courier New" w:hAnsi="Courier New"/>
              </w:rPr>
            </w:pPr>
            <w:r>
              <w:rPr>
                <w:rFonts w:ascii="Courier New" w:hAnsi="Courier New"/>
              </w:rPr>
              <w:t>condId</w:t>
            </w:r>
          </w:p>
        </w:tc>
        <w:tc>
          <w:tcPr>
            <w:tcW w:w="5526" w:type="dxa"/>
            <w:tcBorders>
              <w:top w:val="single" w:sz="4" w:space="0" w:color="auto"/>
              <w:left w:val="single" w:sz="4" w:space="0" w:color="auto"/>
              <w:bottom w:val="single" w:sz="4" w:space="0" w:color="auto"/>
              <w:right w:val="single" w:sz="4" w:space="0" w:color="auto"/>
            </w:tcBorders>
          </w:tcPr>
          <w:p w14:paraId="471EC7D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02E647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61B863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F90E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5B99D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CC8CA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3CC28" w14:textId="2E044E3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12220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0820CF" w14:textId="2AB0EB4C" w:rsidR="00F17312" w:rsidRDefault="00F17312" w:rsidP="00F17312">
            <w:pPr>
              <w:pStyle w:val="TAL"/>
              <w:keepNext w:val="0"/>
              <w:rPr>
                <w:rFonts w:ascii="Courier New" w:hAnsi="Courier New"/>
              </w:rPr>
            </w:pPr>
            <w:r>
              <w:rPr>
                <w:rFonts w:ascii="Courier New" w:hAnsi="Courier New"/>
              </w:rPr>
              <w:t>activationTime</w:t>
            </w:r>
          </w:p>
        </w:tc>
        <w:tc>
          <w:tcPr>
            <w:tcW w:w="5526" w:type="dxa"/>
            <w:tcBorders>
              <w:top w:val="single" w:sz="4" w:space="0" w:color="auto"/>
              <w:left w:val="single" w:sz="4" w:space="0" w:color="auto"/>
              <w:bottom w:val="single" w:sz="4" w:space="0" w:color="auto"/>
              <w:right w:val="single" w:sz="4" w:space="0" w:color="auto"/>
            </w:tcBorders>
          </w:tcPr>
          <w:p w14:paraId="603F7A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7E42F46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D988D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06D7C0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33BC93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11EDD07" w14:textId="57A452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931B5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76264C" w14:textId="62FC7457" w:rsidR="00F17312" w:rsidRDefault="00F17312" w:rsidP="00F17312">
            <w:pPr>
              <w:pStyle w:val="TAL"/>
              <w:keepNext w:val="0"/>
              <w:rPr>
                <w:rFonts w:ascii="Courier New" w:hAnsi="Courier New"/>
              </w:rPr>
            </w:pPr>
            <w:r>
              <w:rPr>
                <w:rFonts w:ascii="Courier New" w:hAnsi="Courier New"/>
              </w:rPr>
              <w:t>deactivationTime</w:t>
            </w:r>
          </w:p>
        </w:tc>
        <w:tc>
          <w:tcPr>
            <w:tcW w:w="5526" w:type="dxa"/>
            <w:tcBorders>
              <w:top w:val="single" w:sz="4" w:space="0" w:color="auto"/>
              <w:left w:val="single" w:sz="4" w:space="0" w:color="auto"/>
              <w:bottom w:val="single" w:sz="4" w:space="0" w:color="auto"/>
              <w:right w:val="single" w:sz="4" w:space="0" w:color="auto"/>
            </w:tcBorders>
          </w:tcPr>
          <w:p w14:paraId="0A081C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742BCE6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8C527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451D9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88DDD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6FB9A6" w14:textId="156C3DE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CCCFD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3EAE0F" w14:textId="5F32CDB0" w:rsidR="00F17312" w:rsidRDefault="00F17312" w:rsidP="00F17312">
            <w:pPr>
              <w:pStyle w:val="TAL"/>
              <w:keepNext w:val="0"/>
              <w:rPr>
                <w:rFonts w:ascii="Courier New" w:hAnsi="Courier New"/>
              </w:rPr>
            </w:pPr>
            <w:r>
              <w:rPr>
                <w:rFonts w:ascii="Courier New" w:hAnsi="Courier New"/>
              </w:rPr>
              <w:t>accessType</w:t>
            </w:r>
          </w:p>
        </w:tc>
        <w:tc>
          <w:tcPr>
            <w:tcW w:w="5526" w:type="dxa"/>
            <w:tcBorders>
              <w:top w:val="single" w:sz="4" w:space="0" w:color="auto"/>
              <w:left w:val="single" w:sz="4" w:space="0" w:color="auto"/>
              <w:bottom w:val="single" w:sz="4" w:space="0" w:color="auto"/>
              <w:right w:val="single" w:sz="4" w:space="0" w:color="auto"/>
            </w:tcBorders>
          </w:tcPr>
          <w:p w14:paraId="3B09B5C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0EA86EE9" w14:textId="7E8F48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9E861B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FAB9A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B1DA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23796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4F4841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EB3A4FA" w14:textId="337B1D2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41D4E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954856" w14:textId="634CDD1A" w:rsidR="00F17312" w:rsidRDefault="00F17312" w:rsidP="00F17312">
            <w:pPr>
              <w:pStyle w:val="TAL"/>
              <w:keepNext w:val="0"/>
              <w:rPr>
                <w:rFonts w:ascii="Courier New" w:hAnsi="Courier New"/>
              </w:rPr>
            </w:pPr>
            <w:r>
              <w:rPr>
                <w:rFonts w:ascii="Courier New" w:hAnsi="Courier New"/>
              </w:rPr>
              <w:t>ratType</w:t>
            </w:r>
          </w:p>
        </w:tc>
        <w:tc>
          <w:tcPr>
            <w:tcW w:w="5526" w:type="dxa"/>
            <w:tcBorders>
              <w:top w:val="single" w:sz="4" w:space="0" w:color="auto"/>
              <w:left w:val="single" w:sz="4" w:space="0" w:color="auto"/>
              <w:bottom w:val="single" w:sz="4" w:space="0" w:color="auto"/>
              <w:right w:val="single" w:sz="4" w:space="0" w:color="auto"/>
            </w:tcBorders>
          </w:tcPr>
          <w:p w14:paraId="16CB169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082EB1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CB843C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0C20C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0523EB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E3CFD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449537" w14:textId="74C9632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ED2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2905AE" w14:textId="3972517C" w:rsidR="00F17312" w:rsidRDefault="00F17312" w:rsidP="00F17312">
            <w:pPr>
              <w:pStyle w:val="TAL"/>
              <w:keepNext w:val="0"/>
              <w:rPr>
                <w:rFonts w:ascii="Courier New" w:hAnsi="Courier New"/>
              </w:rPr>
            </w:pPr>
            <w:r>
              <w:rPr>
                <w:rFonts w:ascii="Courier New" w:hAnsi="Courier New"/>
              </w:rPr>
              <w:t>periodicity</w:t>
            </w:r>
          </w:p>
        </w:tc>
        <w:tc>
          <w:tcPr>
            <w:tcW w:w="5526" w:type="dxa"/>
            <w:tcBorders>
              <w:top w:val="single" w:sz="4" w:space="0" w:color="auto"/>
              <w:left w:val="single" w:sz="4" w:space="0" w:color="auto"/>
              <w:bottom w:val="single" w:sz="4" w:space="0" w:color="auto"/>
              <w:right w:val="single" w:sz="4" w:space="0" w:color="auto"/>
            </w:tcBorders>
          </w:tcPr>
          <w:p w14:paraId="71ACDF5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10009F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226485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1B2DAF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58856D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78F0D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D3CF91" w14:textId="0CBB52E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7B3B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DF2061" w14:textId="38AE9B78" w:rsidR="00F17312" w:rsidRDefault="00F17312" w:rsidP="00F17312">
            <w:pPr>
              <w:pStyle w:val="TAL"/>
              <w:keepNext w:val="0"/>
              <w:rPr>
                <w:rFonts w:ascii="Courier New" w:hAnsi="Courier New"/>
              </w:rPr>
            </w:pPr>
            <w:r>
              <w:rPr>
                <w:rFonts w:ascii="Courier New" w:hAnsi="Courier New"/>
              </w:rPr>
              <w:t>burstArrivalTime</w:t>
            </w:r>
          </w:p>
        </w:tc>
        <w:tc>
          <w:tcPr>
            <w:tcW w:w="5526" w:type="dxa"/>
            <w:tcBorders>
              <w:top w:val="single" w:sz="4" w:space="0" w:color="auto"/>
              <w:left w:val="single" w:sz="4" w:space="0" w:color="auto"/>
              <w:bottom w:val="single" w:sz="4" w:space="0" w:color="auto"/>
              <w:right w:val="single" w:sz="4" w:space="0" w:color="auto"/>
            </w:tcBorders>
          </w:tcPr>
          <w:p w14:paraId="1D8F291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1827BFF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2DDF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4D867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D1950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E57EF12" w14:textId="1F384CB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853E23" w14:paraId="154F38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D2374D" w14:textId="0773074E" w:rsidR="00853E23" w:rsidRDefault="00853E23" w:rsidP="00853E23">
            <w:pPr>
              <w:pStyle w:val="TAL"/>
              <w:keepNext w:val="0"/>
              <w:rPr>
                <w:rFonts w:ascii="Courier New" w:hAnsi="Courier New"/>
              </w:rPr>
            </w:pPr>
            <w:r>
              <w:rPr>
                <w:rFonts w:ascii="Courier New" w:hAnsi="Courier New" w:cs="Courier New"/>
                <w:lang w:eastAsia="zh-CN"/>
              </w:rPr>
              <w:t>nsacfInfoSnssaiList</w:t>
            </w:r>
          </w:p>
        </w:tc>
        <w:tc>
          <w:tcPr>
            <w:tcW w:w="5526" w:type="dxa"/>
            <w:tcBorders>
              <w:top w:val="single" w:sz="4" w:space="0" w:color="auto"/>
              <w:left w:val="single" w:sz="4" w:space="0" w:color="auto"/>
              <w:bottom w:val="single" w:sz="4" w:space="0" w:color="auto"/>
              <w:right w:val="single" w:sz="4" w:space="0" w:color="auto"/>
            </w:tcBorders>
          </w:tcPr>
          <w:p w14:paraId="62EBEA2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A03F0B" w14:textId="3884F8F7"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853E23" w:rsidRDefault="00853E23" w:rsidP="00853E23">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4DC4975E"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09EFD0FC" w14:textId="77777777" w:rsidR="00853E23" w:rsidRDefault="00853E23" w:rsidP="00853E23">
            <w:pPr>
              <w:spacing w:after="0"/>
              <w:rPr>
                <w:rFonts w:ascii="Arial" w:hAnsi="Arial" w:cs="Arial"/>
                <w:sz w:val="18"/>
                <w:szCs w:val="18"/>
              </w:rPr>
            </w:pPr>
            <w:r>
              <w:rPr>
                <w:rFonts w:ascii="Arial" w:hAnsi="Arial" w:cs="Arial"/>
                <w:sz w:val="18"/>
                <w:szCs w:val="18"/>
              </w:rPr>
              <w:t>isUnique: Yes</w:t>
            </w:r>
          </w:p>
          <w:p w14:paraId="5031133C"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6D9F5A11" w14:textId="05BBCDC6"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55AF9A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19AA484" w14:textId="10D1EAC4" w:rsidR="00853E23" w:rsidRDefault="00853E23" w:rsidP="00853E23">
            <w:pPr>
              <w:pStyle w:val="TAL"/>
              <w:keepNext w:val="0"/>
              <w:rPr>
                <w:rFonts w:ascii="Courier New" w:hAnsi="Courier New"/>
              </w:rPr>
            </w:pPr>
            <w:r w:rsidRPr="00A87E70">
              <w:rPr>
                <w:rFonts w:ascii="Courier New" w:hAnsi="Courier New" w:cs="Courier New"/>
                <w:szCs w:val="22"/>
              </w:rPr>
              <w:t>snssaiInfo</w:t>
            </w:r>
          </w:p>
        </w:tc>
        <w:tc>
          <w:tcPr>
            <w:tcW w:w="5526" w:type="dxa"/>
            <w:tcBorders>
              <w:top w:val="single" w:sz="4" w:space="0" w:color="auto"/>
              <w:left w:val="single" w:sz="4" w:space="0" w:color="auto"/>
              <w:bottom w:val="single" w:sz="4" w:space="0" w:color="auto"/>
              <w:right w:val="single" w:sz="4" w:space="0" w:color="auto"/>
            </w:tcBorders>
          </w:tcPr>
          <w:p w14:paraId="60281FC4"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7E5795BD"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853E23" w:rsidRDefault="00853E23" w:rsidP="00853E23">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531E953C"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75005A3"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33F5107D"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23E9A6C5" w14:textId="5B864FD1"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106E4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31B79E" w14:textId="4AB0FEE9" w:rsidR="00853E23" w:rsidRDefault="00853E23" w:rsidP="00853E23">
            <w:pPr>
              <w:pStyle w:val="TAL"/>
              <w:keepNext w:val="0"/>
              <w:rPr>
                <w:rFonts w:ascii="Courier New" w:hAnsi="Courier New"/>
              </w:rPr>
            </w:pPr>
            <w:r w:rsidRPr="00A87E70">
              <w:rPr>
                <w:rFonts w:ascii="Courier New" w:hAnsi="Courier New" w:cs="Courier New"/>
                <w:sz w:val="20"/>
                <w:szCs w:val="22"/>
              </w:rPr>
              <w:t>isSubjectToNsac</w:t>
            </w:r>
          </w:p>
        </w:tc>
        <w:tc>
          <w:tcPr>
            <w:tcW w:w="5526" w:type="dxa"/>
            <w:tcBorders>
              <w:top w:val="single" w:sz="4" w:space="0" w:color="auto"/>
              <w:left w:val="single" w:sz="4" w:space="0" w:color="auto"/>
              <w:bottom w:val="single" w:sz="4" w:space="0" w:color="auto"/>
              <w:right w:val="single" w:sz="4" w:space="0" w:color="auto"/>
            </w:tcBorders>
          </w:tcPr>
          <w:p w14:paraId="032FFF66"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63659BDB"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853E23" w:rsidRDefault="00853E23" w:rsidP="00853E23">
            <w:pPr>
              <w:spacing w:after="0"/>
              <w:rPr>
                <w:rFonts w:ascii="Arial" w:hAnsi="Arial" w:cs="Arial"/>
                <w:sz w:val="18"/>
                <w:szCs w:val="18"/>
              </w:rPr>
            </w:pPr>
            <w:r>
              <w:rPr>
                <w:rFonts w:ascii="Arial" w:hAnsi="Arial" w:cs="Arial"/>
                <w:sz w:val="18"/>
                <w:szCs w:val="18"/>
              </w:rPr>
              <w:t>type: Boolean</w:t>
            </w:r>
          </w:p>
          <w:p w14:paraId="7A640903"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ABAB79E"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1823083C"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12FFA57D" w14:textId="77777777" w:rsidR="00853E23" w:rsidRDefault="00853E23" w:rsidP="00853E23">
            <w:pPr>
              <w:spacing w:after="0"/>
              <w:rPr>
                <w:rFonts w:ascii="Arial" w:hAnsi="Arial" w:cs="Arial"/>
                <w:sz w:val="18"/>
                <w:szCs w:val="18"/>
              </w:rPr>
            </w:pPr>
            <w:r>
              <w:rPr>
                <w:rFonts w:ascii="Arial" w:hAnsi="Arial" w:cs="Arial"/>
                <w:sz w:val="18"/>
                <w:szCs w:val="18"/>
              </w:rPr>
              <w:t>defaultValue: False</w:t>
            </w:r>
          </w:p>
          <w:p w14:paraId="157A507B" w14:textId="747C6F05"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0921CF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18C5DC6" w14:textId="64BBFF03" w:rsidR="00853E23" w:rsidRDefault="00853E23" w:rsidP="00853E23">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5526" w:type="dxa"/>
            <w:tcBorders>
              <w:top w:val="single" w:sz="4" w:space="0" w:color="auto"/>
              <w:left w:val="single" w:sz="4" w:space="0" w:color="auto"/>
              <w:bottom w:val="single" w:sz="4" w:space="0" w:color="auto"/>
              <w:right w:val="single" w:sz="4" w:space="0" w:color="auto"/>
            </w:tcBorders>
          </w:tcPr>
          <w:p w14:paraId="1B32FB05"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0DD4BBFF"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AE6394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D2F749D"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0998A9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2D65CD4B"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7A7F8517" w14:textId="3581905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773B4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F445C9" w14:textId="468A0D47" w:rsidR="00853E23" w:rsidRDefault="00853E23" w:rsidP="00853E23">
            <w:pPr>
              <w:pStyle w:val="TAL"/>
              <w:keepNext w:val="0"/>
              <w:rPr>
                <w:rFonts w:ascii="Courier New" w:hAnsi="Courier New"/>
              </w:rPr>
            </w:pPr>
            <w:r w:rsidRPr="00A87E70">
              <w:rPr>
                <w:rFonts w:ascii="Courier New" w:hAnsi="Courier New" w:cs="Courier New"/>
                <w:sz w:val="20"/>
                <w:szCs w:val="22"/>
              </w:rPr>
              <w:t>eACMode</w:t>
            </w:r>
          </w:p>
        </w:tc>
        <w:tc>
          <w:tcPr>
            <w:tcW w:w="5526" w:type="dxa"/>
            <w:tcBorders>
              <w:top w:val="single" w:sz="4" w:space="0" w:color="auto"/>
              <w:left w:val="single" w:sz="4" w:space="0" w:color="auto"/>
              <w:bottom w:val="single" w:sz="4" w:space="0" w:color="auto"/>
              <w:right w:val="single" w:sz="4" w:space="0" w:color="auto"/>
            </w:tcBorders>
          </w:tcPr>
          <w:p w14:paraId="392C29D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6E4D2CA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853E23" w:rsidRDefault="00853E23" w:rsidP="00853E23">
            <w:pPr>
              <w:spacing w:after="0"/>
              <w:rPr>
                <w:rFonts w:ascii="Arial" w:hAnsi="Arial" w:cs="Arial"/>
                <w:sz w:val="18"/>
                <w:szCs w:val="18"/>
              </w:rPr>
            </w:pPr>
            <w:r>
              <w:rPr>
                <w:rFonts w:ascii="Arial" w:hAnsi="Arial" w:cs="Arial"/>
                <w:sz w:val="18"/>
                <w:szCs w:val="18"/>
              </w:rPr>
              <w:t>type: ENUM</w:t>
            </w:r>
          </w:p>
          <w:p w14:paraId="6A454A3D"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7F3DFA98"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07C3A3C4"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776E4422" w14:textId="77777777" w:rsidR="00853E23" w:rsidRDefault="00853E23" w:rsidP="00853E23">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943CF5F" w14:textId="5C38B374"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635C3D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296BAE" w14:textId="06494096" w:rsidR="00853E23" w:rsidRDefault="00853E23" w:rsidP="00853E23">
            <w:pPr>
              <w:pStyle w:val="TAL"/>
              <w:keepNext w:val="0"/>
              <w:rPr>
                <w:rFonts w:ascii="Courier New" w:hAnsi="Courier New"/>
              </w:rPr>
            </w:pPr>
            <w:r w:rsidRPr="00A87E70">
              <w:rPr>
                <w:rFonts w:ascii="Courier New" w:hAnsi="Courier New" w:cs="Courier New"/>
                <w:sz w:val="20"/>
                <w:szCs w:val="22"/>
              </w:rPr>
              <w:t>activeEacThreshhold</w:t>
            </w:r>
          </w:p>
        </w:tc>
        <w:tc>
          <w:tcPr>
            <w:tcW w:w="5526" w:type="dxa"/>
            <w:tcBorders>
              <w:top w:val="single" w:sz="4" w:space="0" w:color="auto"/>
              <w:left w:val="single" w:sz="4" w:space="0" w:color="auto"/>
              <w:bottom w:val="single" w:sz="4" w:space="0" w:color="auto"/>
              <w:right w:val="single" w:sz="4" w:space="0" w:color="auto"/>
            </w:tcBorders>
          </w:tcPr>
          <w:p w14:paraId="433F6CFE"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7345367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4CDC0EC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3130EE5F"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3D357DD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8288375"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17F3143E" w14:textId="5547F2C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A0514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BD2EA" w14:textId="44388205" w:rsidR="00853E23" w:rsidRDefault="00853E23" w:rsidP="00853E23">
            <w:pPr>
              <w:pStyle w:val="TAL"/>
              <w:keepNext w:val="0"/>
              <w:rPr>
                <w:rFonts w:ascii="Courier New" w:hAnsi="Courier New"/>
              </w:rPr>
            </w:pPr>
            <w:r w:rsidRPr="00A87E70">
              <w:rPr>
                <w:rFonts w:ascii="Courier New" w:hAnsi="Courier New" w:cs="Courier New"/>
                <w:sz w:val="20"/>
                <w:szCs w:val="22"/>
              </w:rPr>
              <w:t>deactiveEacThreshhold</w:t>
            </w:r>
          </w:p>
        </w:tc>
        <w:tc>
          <w:tcPr>
            <w:tcW w:w="5526" w:type="dxa"/>
            <w:tcBorders>
              <w:top w:val="single" w:sz="4" w:space="0" w:color="auto"/>
              <w:left w:val="single" w:sz="4" w:space="0" w:color="auto"/>
              <w:bottom w:val="single" w:sz="4" w:space="0" w:color="auto"/>
              <w:right w:val="single" w:sz="4" w:space="0" w:color="auto"/>
            </w:tcBorders>
          </w:tcPr>
          <w:p w14:paraId="46E0E497"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14973500" w14:textId="051F3F1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5607D43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05665865"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4259D68F"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0B890AD0" w14:textId="77777777" w:rsidR="00853E23" w:rsidRDefault="00853E23" w:rsidP="00853E23">
            <w:pPr>
              <w:spacing w:after="0"/>
              <w:rPr>
                <w:rFonts w:ascii="Arial" w:hAnsi="Arial" w:cs="Arial"/>
                <w:sz w:val="18"/>
                <w:szCs w:val="18"/>
              </w:rPr>
            </w:pPr>
            <w:r>
              <w:rPr>
                <w:rFonts w:ascii="Arial" w:hAnsi="Arial" w:cs="Arial"/>
                <w:sz w:val="18"/>
                <w:szCs w:val="18"/>
              </w:rPr>
              <w:t>defaultValue: 100</w:t>
            </w:r>
          </w:p>
          <w:p w14:paraId="07D8FA40" w14:textId="23707F64"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606E01B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DE6C3F" w14:textId="2DD3F127" w:rsidR="00853E23" w:rsidRDefault="00853E23" w:rsidP="00853E23">
            <w:pPr>
              <w:pStyle w:val="TAL"/>
              <w:keepNext w:val="0"/>
              <w:rPr>
                <w:rFonts w:ascii="Courier New" w:hAnsi="Courier New"/>
              </w:rPr>
            </w:pPr>
            <w:r w:rsidRPr="00A87E70">
              <w:rPr>
                <w:rFonts w:ascii="Courier New" w:hAnsi="Courier New" w:cs="Courier New"/>
                <w:sz w:val="20"/>
                <w:szCs w:val="22"/>
              </w:rPr>
              <w:t>numberofUEs</w:t>
            </w:r>
          </w:p>
        </w:tc>
        <w:tc>
          <w:tcPr>
            <w:tcW w:w="5526" w:type="dxa"/>
            <w:tcBorders>
              <w:top w:val="single" w:sz="4" w:space="0" w:color="auto"/>
              <w:left w:val="single" w:sz="4" w:space="0" w:color="auto"/>
              <w:bottom w:val="single" w:sz="4" w:space="0" w:color="auto"/>
              <w:right w:val="single" w:sz="4" w:space="0" w:color="auto"/>
            </w:tcBorders>
          </w:tcPr>
          <w:p w14:paraId="36D7262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853E23" w:rsidRDefault="00853E23" w:rsidP="00853E23">
            <w:pPr>
              <w:widowControl w:val="0"/>
              <w:tabs>
                <w:tab w:val="decimal" w:pos="0"/>
              </w:tabs>
              <w:spacing w:line="0" w:lineRule="atLeast"/>
              <w:rPr>
                <w:rFonts w:ascii="Arial" w:hAnsi="Arial" w:cs="Arial"/>
                <w:sz w:val="18"/>
                <w:szCs w:val="18"/>
                <w:lang w:eastAsia="zh-CN"/>
              </w:rPr>
            </w:pPr>
          </w:p>
          <w:p w14:paraId="32EB7199" w14:textId="57862BBE"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9141EB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13EA66D0"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2276EC7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7596B57"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0D71C3B7" w14:textId="4C77BC9A"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1D26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1384BA" w14:textId="288B2B2D" w:rsidR="00853E23" w:rsidRDefault="00853E23" w:rsidP="00853E23">
            <w:pPr>
              <w:pStyle w:val="TAL"/>
              <w:keepNext w:val="0"/>
              <w:rPr>
                <w:rFonts w:ascii="Courier New" w:hAnsi="Courier New"/>
              </w:rPr>
            </w:pPr>
            <w:r>
              <w:rPr>
                <w:rFonts w:ascii="Courier New" w:hAnsi="Courier New" w:cs="Courier New"/>
              </w:rPr>
              <w:t>uEIdList</w:t>
            </w:r>
          </w:p>
        </w:tc>
        <w:tc>
          <w:tcPr>
            <w:tcW w:w="5526" w:type="dxa"/>
            <w:tcBorders>
              <w:top w:val="single" w:sz="4" w:space="0" w:color="auto"/>
              <w:left w:val="single" w:sz="4" w:space="0" w:color="auto"/>
              <w:bottom w:val="single" w:sz="4" w:space="0" w:color="auto"/>
              <w:right w:val="single" w:sz="4" w:space="0" w:color="auto"/>
            </w:tcBorders>
          </w:tcPr>
          <w:p w14:paraId="7E041EE8"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D78E3E" w14:textId="6F944D2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853E23" w:rsidRDefault="00853E23" w:rsidP="00853E23">
            <w:pPr>
              <w:spacing w:after="0"/>
              <w:rPr>
                <w:rFonts w:ascii="Arial" w:hAnsi="Arial" w:cs="Arial"/>
                <w:sz w:val="18"/>
                <w:szCs w:val="18"/>
              </w:rPr>
            </w:pPr>
            <w:r>
              <w:rPr>
                <w:rFonts w:ascii="Arial" w:hAnsi="Arial" w:cs="Arial"/>
                <w:sz w:val="18"/>
                <w:szCs w:val="18"/>
              </w:rPr>
              <w:t>type: String</w:t>
            </w:r>
          </w:p>
          <w:p w14:paraId="2AF8CD0F"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25DF88ED"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0B94A2B9" w14:textId="77777777" w:rsidR="00853E23" w:rsidRDefault="00853E23" w:rsidP="00853E23">
            <w:pPr>
              <w:spacing w:after="0"/>
              <w:rPr>
                <w:rFonts w:ascii="Arial" w:hAnsi="Arial" w:cs="Arial"/>
                <w:sz w:val="18"/>
                <w:szCs w:val="18"/>
              </w:rPr>
            </w:pPr>
            <w:r>
              <w:rPr>
                <w:rFonts w:ascii="Arial" w:hAnsi="Arial" w:cs="Arial"/>
                <w:sz w:val="18"/>
                <w:szCs w:val="18"/>
              </w:rPr>
              <w:t>isUnique: Yes</w:t>
            </w:r>
          </w:p>
          <w:p w14:paraId="603356A4"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37789C9E" w14:textId="2C8FBDB3"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0315F4" w14:paraId="337F81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8AE4D7" w14:textId="6F342B0A" w:rsidR="000315F4" w:rsidRDefault="000315F4" w:rsidP="000315F4">
            <w:pPr>
              <w:pStyle w:val="TAL"/>
              <w:keepNext w:val="0"/>
              <w:rPr>
                <w:rFonts w:ascii="Courier New" w:hAnsi="Courier New"/>
              </w:rPr>
            </w:pPr>
            <w:r>
              <w:rPr>
                <w:rFonts w:ascii="Courier New" w:hAnsi="Courier New" w:cs="Courier New"/>
                <w:lang w:eastAsia="zh-CN"/>
              </w:rPr>
              <w:t>networkSliceInfoList</w:t>
            </w:r>
          </w:p>
        </w:tc>
        <w:tc>
          <w:tcPr>
            <w:tcW w:w="5526" w:type="dxa"/>
            <w:tcBorders>
              <w:top w:val="single" w:sz="4" w:space="0" w:color="auto"/>
              <w:left w:val="single" w:sz="4" w:space="0" w:color="auto"/>
              <w:bottom w:val="single" w:sz="4" w:space="0" w:color="auto"/>
              <w:right w:val="single" w:sz="4" w:space="0" w:color="auto"/>
            </w:tcBorders>
          </w:tcPr>
          <w:p w14:paraId="3F64123F" w14:textId="12EBEB48" w:rsidR="000315F4" w:rsidRPr="00512960" w:rsidRDefault="000315F4" w:rsidP="00A87E70">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sidR="00594D3A">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7D1CDF36" w14:textId="77777777" w:rsidR="000315F4" w:rsidRPr="00512960" w:rsidRDefault="000315F4" w:rsidP="00A87E70">
            <w:pPr>
              <w:pStyle w:val="TAL"/>
              <w:rPr>
                <w:rFonts w:eastAsia="DengXian"/>
                <w:lang w:eastAsia="en-GB"/>
              </w:rPr>
            </w:pPr>
          </w:p>
          <w:p w14:paraId="57AC2323" w14:textId="77777777" w:rsidR="000315F4" w:rsidRPr="00512960" w:rsidRDefault="000315F4" w:rsidP="00A87E70">
            <w:pPr>
              <w:pStyle w:val="TAL"/>
              <w:rPr>
                <w:rFonts w:eastAsia="DengXian"/>
                <w:lang w:eastAsia="en-GB"/>
              </w:rPr>
            </w:pPr>
          </w:p>
          <w:p w14:paraId="4079FA8D" w14:textId="01CCCDC2" w:rsidR="000315F4" w:rsidRDefault="000315F4" w:rsidP="00A87E70">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0315F4" w:rsidRPr="00A87E70" w:rsidRDefault="000315F4" w:rsidP="000315F4">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6D2A2B11" w14:textId="77777777" w:rsidR="000315F4" w:rsidRPr="00512960" w:rsidRDefault="000315F4" w:rsidP="000315F4">
            <w:pPr>
              <w:keepNext/>
              <w:keepLines/>
              <w:spacing w:after="0"/>
              <w:rPr>
                <w:rFonts w:ascii="Arial" w:eastAsia="DengXian" w:hAnsi="Arial" w:cs="Arial"/>
                <w:sz w:val="18"/>
                <w:szCs w:val="18"/>
                <w:lang w:val="fr-FR"/>
              </w:rPr>
            </w:pPr>
            <w:r w:rsidRPr="00512960">
              <w:rPr>
                <w:rFonts w:ascii="Arial" w:eastAsia="DengXian" w:hAnsi="Arial" w:cs="Arial"/>
                <w:sz w:val="18"/>
                <w:szCs w:val="18"/>
                <w:lang w:val="fr-FR"/>
              </w:rPr>
              <w:t>isUnique: N/A</w:t>
            </w:r>
          </w:p>
          <w:p w14:paraId="05C31A26" w14:textId="77777777" w:rsidR="000315F4" w:rsidRPr="00512960" w:rsidRDefault="000315F4" w:rsidP="000315F4">
            <w:pPr>
              <w:keepNext/>
              <w:keepLines/>
              <w:spacing w:after="0"/>
              <w:rPr>
                <w:rFonts w:ascii="Arial" w:eastAsia="DengXian" w:hAnsi="Arial" w:cs="Arial"/>
                <w:sz w:val="18"/>
                <w:szCs w:val="18"/>
                <w:lang w:val="fr-FR"/>
              </w:rPr>
            </w:pPr>
            <w:r w:rsidRPr="00512960">
              <w:rPr>
                <w:rFonts w:ascii="Arial" w:eastAsia="DengXian" w:hAnsi="Arial" w:cs="Arial"/>
                <w:sz w:val="18"/>
                <w:szCs w:val="18"/>
                <w:lang w:val="fr-FR"/>
              </w:rPr>
              <w:t>defaultValue: None</w:t>
            </w:r>
          </w:p>
          <w:p w14:paraId="228DC306" w14:textId="28CED7BB" w:rsidR="000315F4" w:rsidRDefault="000315F4" w:rsidP="000315F4">
            <w:pPr>
              <w:keepLines/>
              <w:spacing w:after="0"/>
              <w:rPr>
                <w:rFonts w:ascii="Arial" w:hAnsi="Arial" w:cs="Arial"/>
                <w:sz w:val="18"/>
                <w:szCs w:val="18"/>
              </w:rPr>
            </w:pPr>
            <w:r w:rsidRPr="00512960">
              <w:rPr>
                <w:rFonts w:ascii="Arial" w:eastAsia="DengXian" w:hAnsi="Arial" w:cs="Arial"/>
                <w:sz w:val="18"/>
                <w:szCs w:val="18"/>
              </w:rPr>
              <w:t>isNullable: False</w:t>
            </w:r>
          </w:p>
        </w:tc>
      </w:tr>
      <w:tr w:rsidR="000315F4" w14:paraId="482DF29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3875C" w14:textId="2236F60E" w:rsidR="000315F4" w:rsidRDefault="000315F4" w:rsidP="000315F4">
            <w:pPr>
              <w:pStyle w:val="TAL"/>
              <w:keepNext w:val="0"/>
              <w:rPr>
                <w:rFonts w:ascii="Courier New" w:hAnsi="Courier New"/>
              </w:rPr>
            </w:pPr>
            <w:r>
              <w:rPr>
                <w:rFonts w:ascii="Courier New" w:hAnsi="Courier New" w:cs="Courier New"/>
                <w:lang w:eastAsia="zh-CN"/>
              </w:rPr>
              <w:t>networkSliceRef</w:t>
            </w:r>
          </w:p>
        </w:tc>
        <w:tc>
          <w:tcPr>
            <w:tcW w:w="5526" w:type="dxa"/>
            <w:tcBorders>
              <w:top w:val="single" w:sz="4" w:space="0" w:color="auto"/>
              <w:left w:val="single" w:sz="4" w:space="0" w:color="auto"/>
              <w:bottom w:val="single" w:sz="4" w:space="0" w:color="auto"/>
              <w:right w:val="single" w:sz="4" w:space="0" w:color="auto"/>
            </w:tcBorders>
          </w:tcPr>
          <w:p w14:paraId="1EBC7A1D" w14:textId="318A37C0" w:rsidR="000315F4" w:rsidRDefault="000315F4" w:rsidP="00A87E70">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0315F4" w:rsidRDefault="000315F4" w:rsidP="000315F4">
            <w:pPr>
              <w:keepLines/>
              <w:spacing w:after="0"/>
              <w:rPr>
                <w:rFonts w:ascii="Arial" w:hAnsi="Arial" w:cs="Arial"/>
                <w:sz w:val="18"/>
                <w:szCs w:val="18"/>
              </w:rPr>
            </w:pPr>
          </w:p>
        </w:tc>
      </w:tr>
      <w:tr w:rsidR="000315F4" w14:paraId="55FC14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3B1149" w14:textId="002EFDC3" w:rsidR="000315F4" w:rsidRDefault="000315F4" w:rsidP="000315F4">
            <w:pPr>
              <w:pStyle w:val="TAL"/>
              <w:keepNext w:val="0"/>
              <w:rPr>
                <w:rFonts w:ascii="Courier New" w:hAnsi="Courier New"/>
              </w:rPr>
            </w:pPr>
            <w:r>
              <w:rPr>
                <w:rFonts w:ascii="Courier New" w:hAnsi="Courier New" w:cs="Courier New"/>
                <w:lang w:eastAsia="zh-CN"/>
              </w:rPr>
              <w:t>sNSSAI</w:t>
            </w:r>
          </w:p>
        </w:tc>
        <w:tc>
          <w:tcPr>
            <w:tcW w:w="5526" w:type="dxa"/>
            <w:tcBorders>
              <w:top w:val="single" w:sz="4" w:space="0" w:color="auto"/>
              <w:left w:val="single" w:sz="4" w:space="0" w:color="auto"/>
              <w:bottom w:val="single" w:sz="4" w:space="0" w:color="auto"/>
              <w:right w:val="single" w:sz="4" w:space="0" w:color="auto"/>
            </w:tcBorders>
          </w:tcPr>
          <w:p w14:paraId="25C9E547" w14:textId="41D25C61" w:rsidR="000315F4" w:rsidRDefault="000315F4">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0315F4" w:rsidRDefault="000315F4">
            <w:pPr>
              <w:pStyle w:val="TAL"/>
              <w:rPr>
                <w:lang w:eastAsia="zh-CN"/>
              </w:rPr>
            </w:pPr>
          </w:p>
          <w:p w14:paraId="6313036C" w14:textId="3A4A0ACA" w:rsidR="000315F4" w:rsidRDefault="000315F4" w:rsidP="00A87E70">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0315F4" w:rsidRDefault="000315F4" w:rsidP="000315F4">
            <w:pPr>
              <w:keepNext/>
              <w:keepLines/>
              <w:spacing w:after="0"/>
            </w:pPr>
            <w:r>
              <w:rPr>
                <w:rFonts w:ascii="Arial" w:hAnsi="Arial"/>
                <w:sz w:val="18"/>
              </w:rPr>
              <w:t xml:space="preserve">type: </w:t>
            </w:r>
            <w:r>
              <w:rPr>
                <w:rFonts w:ascii="Arial" w:hAnsi="Arial" w:cs="Arial"/>
                <w:sz w:val="18"/>
                <w:szCs w:val="18"/>
              </w:rPr>
              <w:t>S-NSSAI</w:t>
            </w:r>
          </w:p>
          <w:p w14:paraId="5231A96E" w14:textId="77777777" w:rsidR="000315F4" w:rsidRDefault="000315F4" w:rsidP="000315F4">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0315F4" w:rsidRDefault="000315F4" w:rsidP="000315F4">
            <w:pPr>
              <w:keepNext/>
              <w:keepLines/>
              <w:spacing w:after="0"/>
              <w:rPr>
                <w:rFonts w:ascii="Arial" w:hAnsi="Arial"/>
                <w:sz w:val="18"/>
              </w:rPr>
            </w:pPr>
            <w:r>
              <w:rPr>
                <w:rFonts w:ascii="Arial" w:hAnsi="Arial"/>
                <w:sz w:val="18"/>
              </w:rPr>
              <w:t>isOrdered: N/A</w:t>
            </w:r>
          </w:p>
          <w:p w14:paraId="1B8E5117" w14:textId="77777777" w:rsidR="000315F4" w:rsidRDefault="000315F4" w:rsidP="000315F4">
            <w:pPr>
              <w:keepNext/>
              <w:keepLines/>
              <w:spacing w:after="0"/>
              <w:rPr>
                <w:rFonts w:ascii="Arial" w:hAnsi="Arial"/>
                <w:sz w:val="18"/>
              </w:rPr>
            </w:pPr>
            <w:r>
              <w:rPr>
                <w:rFonts w:ascii="Arial" w:hAnsi="Arial"/>
                <w:sz w:val="18"/>
              </w:rPr>
              <w:t>isUnique: N/A</w:t>
            </w:r>
          </w:p>
          <w:p w14:paraId="3DC9A8DC" w14:textId="77777777" w:rsidR="000315F4" w:rsidRDefault="000315F4" w:rsidP="000315F4">
            <w:pPr>
              <w:keepNext/>
              <w:keepLines/>
              <w:spacing w:after="0"/>
              <w:rPr>
                <w:rFonts w:ascii="Arial" w:hAnsi="Arial"/>
                <w:sz w:val="18"/>
              </w:rPr>
            </w:pPr>
            <w:r>
              <w:rPr>
                <w:rFonts w:ascii="Arial" w:hAnsi="Arial"/>
                <w:sz w:val="18"/>
              </w:rPr>
              <w:t>defaultValue: None</w:t>
            </w:r>
          </w:p>
          <w:p w14:paraId="7C5FE107" w14:textId="77777777" w:rsidR="000315F4" w:rsidRDefault="000315F4" w:rsidP="000315F4">
            <w:pPr>
              <w:keepNext/>
              <w:keepLines/>
              <w:spacing w:after="0"/>
              <w:rPr>
                <w:rFonts w:ascii="Arial" w:hAnsi="Arial"/>
                <w:sz w:val="18"/>
              </w:rPr>
            </w:pPr>
            <w:r>
              <w:rPr>
                <w:rFonts w:ascii="Arial" w:hAnsi="Arial"/>
                <w:sz w:val="18"/>
              </w:rPr>
              <w:t>allowedValues: N/A</w:t>
            </w:r>
          </w:p>
          <w:p w14:paraId="0548B2F9" w14:textId="77777777" w:rsidR="000315F4" w:rsidRDefault="000315F4" w:rsidP="000315F4">
            <w:pPr>
              <w:pStyle w:val="TAL"/>
            </w:pPr>
            <w:r>
              <w:t>isNullable: False</w:t>
            </w:r>
          </w:p>
          <w:p w14:paraId="6B772CBC" w14:textId="77777777" w:rsidR="000315F4" w:rsidRDefault="000315F4" w:rsidP="000315F4">
            <w:pPr>
              <w:keepLines/>
              <w:spacing w:after="0"/>
              <w:rPr>
                <w:rFonts w:ascii="Arial" w:hAnsi="Arial" w:cs="Arial"/>
                <w:sz w:val="18"/>
                <w:szCs w:val="18"/>
              </w:rPr>
            </w:pPr>
          </w:p>
        </w:tc>
      </w:tr>
      <w:tr w:rsidR="000315F4" w14:paraId="61651F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EB15FD" w14:textId="51069D73" w:rsidR="000315F4" w:rsidRDefault="000315F4" w:rsidP="000315F4">
            <w:pPr>
              <w:pStyle w:val="TAL"/>
              <w:keepNext w:val="0"/>
              <w:rPr>
                <w:rFonts w:ascii="Courier New" w:hAnsi="Courier New"/>
              </w:rPr>
            </w:pPr>
            <w:r>
              <w:rPr>
                <w:rFonts w:ascii="Courier New" w:hAnsi="Courier New" w:cs="Courier New"/>
                <w:lang w:eastAsia="zh-CN"/>
              </w:rPr>
              <w:t>cNSIId</w:t>
            </w:r>
          </w:p>
        </w:tc>
        <w:tc>
          <w:tcPr>
            <w:tcW w:w="5526" w:type="dxa"/>
            <w:tcBorders>
              <w:top w:val="single" w:sz="4" w:space="0" w:color="auto"/>
              <w:left w:val="single" w:sz="4" w:space="0" w:color="auto"/>
              <w:bottom w:val="single" w:sz="4" w:space="0" w:color="auto"/>
              <w:right w:val="single" w:sz="4" w:space="0" w:color="auto"/>
            </w:tcBorders>
          </w:tcPr>
          <w:p w14:paraId="09B7571E" w14:textId="68E05021" w:rsidR="000315F4" w:rsidRDefault="000315F4" w:rsidP="00A87E70">
            <w:pPr>
              <w:pStyle w:val="TAL"/>
              <w:rPr>
                <w:lang w:eastAsia="zh-CN"/>
              </w:rPr>
            </w:pPr>
            <w:r>
              <w:rPr>
                <w:lang w:eastAsia="zh-CN"/>
              </w:rPr>
              <w:t xml:space="preserve">It represents NSI ID which is an identifier for identifying the Core Network part of a </w:t>
            </w:r>
            <w:r w:rsidRPr="00F23010">
              <w:rPr>
                <w:lang w:eastAsia="zh-CN"/>
              </w:rPr>
              <w:t>NetworkSlice</w:t>
            </w:r>
            <w:r>
              <w:rPr>
                <w:lang w:eastAsia="zh-CN"/>
              </w:rPr>
              <w:t xml:space="preserve"> instance when multiple Network Slice instances of the same Network Slice are deployed, and there is a need to differentiate between them in the 5GC, see 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0315F4" w:rsidRDefault="000315F4" w:rsidP="000315F4">
            <w:pPr>
              <w:pStyle w:val="TAL"/>
              <w:rPr>
                <w:lang w:eastAsia="zh-CN"/>
              </w:rPr>
            </w:pPr>
            <w:r>
              <w:rPr>
                <w:lang w:eastAsia="zh-CN"/>
              </w:rPr>
              <w:t>type: String</w:t>
            </w:r>
          </w:p>
          <w:p w14:paraId="5D996CA8" w14:textId="77777777" w:rsidR="000315F4" w:rsidRDefault="000315F4" w:rsidP="000315F4">
            <w:pPr>
              <w:pStyle w:val="TAL"/>
              <w:rPr>
                <w:lang w:eastAsia="zh-CN"/>
              </w:rPr>
            </w:pPr>
            <w:r>
              <w:rPr>
                <w:lang w:eastAsia="zh-CN"/>
              </w:rPr>
              <w:t>multiplicity: *</w:t>
            </w:r>
          </w:p>
          <w:p w14:paraId="61EA62A3" w14:textId="77777777" w:rsidR="000315F4" w:rsidRDefault="000315F4" w:rsidP="000315F4">
            <w:pPr>
              <w:pStyle w:val="TAL"/>
              <w:rPr>
                <w:lang w:eastAsia="zh-CN"/>
              </w:rPr>
            </w:pPr>
            <w:r>
              <w:rPr>
                <w:lang w:eastAsia="zh-CN"/>
              </w:rPr>
              <w:t>isOrdered: N/A</w:t>
            </w:r>
          </w:p>
          <w:p w14:paraId="77D6FFD9" w14:textId="77777777" w:rsidR="000315F4" w:rsidRDefault="000315F4" w:rsidP="000315F4">
            <w:pPr>
              <w:pStyle w:val="TAL"/>
              <w:rPr>
                <w:lang w:eastAsia="zh-CN"/>
              </w:rPr>
            </w:pPr>
            <w:r>
              <w:rPr>
                <w:lang w:eastAsia="zh-CN"/>
              </w:rPr>
              <w:t>isUnique: N/A</w:t>
            </w:r>
          </w:p>
          <w:p w14:paraId="0E22129C" w14:textId="77777777" w:rsidR="000315F4" w:rsidRDefault="000315F4" w:rsidP="000315F4">
            <w:pPr>
              <w:pStyle w:val="TAL"/>
              <w:rPr>
                <w:lang w:eastAsia="zh-CN"/>
              </w:rPr>
            </w:pPr>
            <w:r>
              <w:rPr>
                <w:lang w:eastAsia="zh-CN"/>
              </w:rPr>
              <w:t>defaultValue: None</w:t>
            </w:r>
          </w:p>
          <w:p w14:paraId="4C309801" w14:textId="77777777" w:rsidR="000315F4" w:rsidRDefault="000315F4" w:rsidP="000315F4">
            <w:pPr>
              <w:pStyle w:val="TAL"/>
              <w:rPr>
                <w:lang w:eastAsia="zh-CN"/>
              </w:rPr>
            </w:pPr>
            <w:r>
              <w:rPr>
                <w:lang w:eastAsia="zh-CN"/>
              </w:rPr>
              <w:t>allowedValues: N/A</w:t>
            </w:r>
          </w:p>
          <w:p w14:paraId="5995C2F5" w14:textId="7F443414" w:rsidR="000315F4" w:rsidRDefault="000315F4" w:rsidP="000315F4">
            <w:pPr>
              <w:keepLines/>
              <w:spacing w:after="0"/>
              <w:rPr>
                <w:rFonts w:ascii="Arial" w:hAnsi="Arial" w:cs="Arial"/>
                <w:sz w:val="18"/>
                <w:szCs w:val="18"/>
              </w:rPr>
            </w:pPr>
            <w:r>
              <w:rPr>
                <w:lang w:eastAsia="zh-CN"/>
              </w:rPr>
              <w:t>isNullable: False</w:t>
            </w:r>
          </w:p>
        </w:tc>
      </w:tr>
    </w:tbl>
    <w:p w14:paraId="5AB57004" w14:textId="77777777" w:rsidR="00F17312" w:rsidRDefault="00F17312"/>
    <w:p w14:paraId="5EFB7343" w14:textId="77777777" w:rsidR="00F17312" w:rsidRDefault="00F17312" w:rsidP="00F17312">
      <w:pPr>
        <w:pStyle w:val="Heading2"/>
      </w:pPr>
      <w:bookmarkStart w:id="3876" w:name="_Toc59183187"/>
      <w:bookmarkStart w:id="3877" w:name="_Toc59184653"/>
      <w:bookmarkStart w:id="3878" w:name="_Toc59195588"/>
      <w:bookmarkStart w:id="3879" w:name="_Toc59440015"/>
      <w:bookmarkStart w:id="3880" w:name="_Toc67990438"/>
      <w:r>
        <w:t>5.5</w:t>
      </w:r>
      <w:r>
        <w:tab/>
        <w:t>Common notifications</w:t>
      </w:r>
      <w:bookmarkEnd w:id="3876"/>
      <w:bookmarkEnd w:id="3877"/>
      <w:bookmarkEnd w:id="3878"/>
      <w:bookmarkEnd w:id="3879"/>
      <w:bookmarkEnd w:id="3880"/>
    </w:p>
    <w:p w14:paraId="6F81B00C" w14:textId="77777777" w:rsidR="00F17312" w:rsidRDefault="00F17312" w:rsidP="00F17312">
      <w:pPr>
        <w:pStyle w:val="Heading3"/>
      </w:pPr>
      <w:bookmarkStart w:id="3881" w:name="_Toc59183188"/>
      <w:bookmarkStart w:id="3882" w:name="_Toc59184654"/>
      <w:bookmarkStart w:id="3883" w:name="_Toc59195589"/>
      <w:bookmarkStart w:id="3884" w:name="_Toc59440016"/>
      <w:bookmarkStart w:id="3885" w:name="_Toc67990439"/>
      <w:r>
        <w:t>5.5.1</w:t>
      </w:r>
      <w:r>
        <w:tab/>
        <w:t>Alarm notifications</w:t>
      </w:r>
      <w:bookmarkEnd w:id="3881"/>
      <w:bookmarkEnd w:id="3882"/>
      <w:bookmarkEnd w:id="3883"/>
      <w:bookmarkEnd w:id="3884"/>
      <w:bookmarkEnd w:id="3885"/>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77777777" w:rsidR="00F17312" w:rsidRDefault="00F17312" w:rsidP="00F17312">
            <w:pPr>
              <w:pStyle w:val="TAH"/>
            </w:pPr>
            <w:r>
              <w:t>Qualifier</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3886" w:name="_Toc59183189"/>
      <w:bookmarkStart w:id="3887" w:name="_Toc59184655"/>
      <w:bookmarkStart w:id="3888" w:name="_Toc59195590"/>
      <w:bookmarkStart w:id="3889" w:name="_Toc59440017"/>
      <w:bookmarkStart w:id="3890" w:name="_Toc67990440"/>
      <w:r>
        <w:t>5.5.2</w:t>
      </w:r>
      <w:r>
        <w:tab/>
        <w:t>Configuration notifications</w:t>
      </w:r>
      <w:bookmarkEnd w:id="3886"/>
      <w:bookmarkEnd w:id="3887"/>
      <w:bookmarkEnd w:id="3888"/>
      <w:bookmarkEnd w:id="3889"/>
      <w:bookmarkEnd w:id="3890"/>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77777777" w:rsidR="00F17312" w:rsidRDefault="00F17312" w:rsidP="00F17312">
            <w:pPr>
              <w:pStyle w:val="TAH"/>
            </w:pPr>
            <w:r>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3891" w:name="_Toc59440018"/>
      <w:bookmarkStart w:id="3892" w:name="_Toc67990441"/>
      <w:r>
        <w:t>5.5.3</w:t>
      </w:r>
      <w:r>
        <w:tab/>
        <w:t>Threshold Crossing notifications</w:t>
      </w:r>
      <w:bookmarkEnd w:id="3891"/>
      <w:bookmarkEnd w:id="3892"/>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77777777" w:rsidR="00F17312" w:rsidRDefault="00F17312" w:rsidP="00F17312">
            <w:pPr>
              <w:pStyle w:val="TAH"/>
            </w:pPr>
            <w:r>
              <w:t>Qualifier</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3893" w:name="_Toc59183190"/>
      <w:bookmarkStart w:id="3894" w:name="_Toc59184656"/>
      <w:bookmarkStart w:id="3895" w:name="_Toc59195591"/>
      <w:bookmarkStart w:id="3896" w:name="_Toc59440019"/>
      <w:bookmarkStart w:id="3897" w:name="_Toc67990442"/>
      <w:r>
        <w:t>6</w:t>
      </w:r>
      <w:r>
        <w:tab/>
        <w:t>Information model definitions for network slice NRM</w:t>
      </w:r>
      <w:bookmarkEnd w:id="3893"/>
      <w:bookmarkEnd w:id="3894"/>
      <w:bookmarkEnd w:id="3895"/>
      <w:bookmarkEnd w:id="3896"/>
      <w:bookmarkEnd w:id="3897"/>
    </w:p>
    <w:p w14:paraId="079FE5E5" w14:textId="554627BE" w:rsidR="00F17312" w:rsidRDefault="00F17312" w:rsidP="00F17312">
      <w:pPr>
        <w:pStyle w:val="Heading2"/>
      </w:pPr>
      <w:bookmarkStart w:id="3898" w:name="_Toc59183191"/>
      <w:bookmarkStart w:id="3899" w:name="_Toc59184657"/>
      <w:bookmarkStart w:id="3900" w:name="_Toc59195592"/>
      <w:bookmarkStart w:id="3901" w:name="_Toc59440020"/>
      <w:bookmarkStart w:id="3902" w:name="_Toc67990443"/>
      <w:bookmarkStart w:id="3903" w:name="OLE_LINK20"/>
      <w:r>
        <w:t>6.1</w:t>
      </w:r>
      <w:r>
        <w:tab/>
        <w:t>Imported information entities and local labels</w:t>
      </w:r>
      <w:bookmarkEnd w:id="3898"/>
      <w:bookmarkEnd w:id="3899"/>
      <w:bookmarkEnd w:id="3900"/>
      <w:bookmarkEnd w:id="3901"/>
      <w:bookmarkEnd w:id="3902"/>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bl>
    <w:p w14:paraId="1F6DEC29" w14:textId="77777777" w:rsidR="00F17312" w:rsidRDefault="00F17312" w:rsidP="00F17312"/>
    <w:p w14:paraId="5709AB99" w14:textId="77777777" w:rsidR="00F17312" w:rsidRDefault="00F17312" w:rsidP="00F17312">
      <w:pPr>
        <w:pStyle w:val="Heading2"/>
      </w:pPr>
      <w:bookmarkStart w:id="3904" w:name="_Toc59183192"/>
      <w:bookmarkStart w:id="3905" w:name="_Toc59184658"/>
      <w:bookmarkStart w:id="3906" w:name="_Toc59195593"/>
      <w:bookmarkStart w:id="3907" w:name="_Toc59440021"/>
      <w:bookmarkStart w:id="3908" w:name="_Toc67990444"/>
      <w:r>
        <w:t>6.2</w:t>
      </w:r>
      <w:r>
        <w:tab/>
        <w:t>Class diagram</w:t>
      </w:r>
      <w:bookmarkEnd w:id="3904"/>
      <w:bookmarkEnd w:id="3905"/>
      <w:bookmarkEnd w:id="3906"/>
      <w:bookmarkEnd w:id="3907"/>
      <w:bookmarkEnd w:id="3908"/>
    </w:p>
    <w:p w14:paraId="2908EA18" w14:textId="77777777" w:rsidR="00F17312" w:rsidRDefault="00F17312" w:rsidP="00F17312">
      <w:pPr>
        <w:pStyle w:val="Heading3"/>
        <w:rPr>
          <w:lang w:eastAsia="zh-CN"/>
        </w:rPr>
      </w:pPr>
      <w:bookmarkStart w:id="3909" w:name="_Toc59183193"/>
      <w:bookmarkStart w:id="3910" w:name="_Toc59184659"/>
      <w:bookmarkStart w:id="3911" w:name="_Toc59195594"/>
      <w:bookmarkStart w:id="3912" w:name="_Toc59440022"/>
      <w:bookmarkStart w:id="3913" w:name="_Toc67990445"/>
      <w:r>
        <w:rPr>
          <w:lang w:eastAsia="zh-CN"/>
        </w:rPr>
        <w:t>6.2.1</w:t>
      </w:r>
      <w:r>
        <w:rPr>
          <w:lang w:eastAsia="zh-CN"/>
        </w:rPr>
        <w:tab/>
        <w:t>Relationships</w:t>
      </w:r>
      <w:bookmarkEnd w:id="3909"/>
      <w:bookmarkEnd w:id="3910"/>
      <w:bookmarkEnd w:id="3911"/>
      <w:bookmarkEnd w:id="3912"/>
      <w:bookmarkEnd w:id="3913"/>
    </w:p>
    <w:p w14:paraId="56096891" w14:textId="77777777" w:rsidR="00F17312" w:rsidRDefault="00F17312" w:rsidP="00F17312">
      <w:pPr>
        <w:pStyle w:val="TH"/>
      </w:pPr>
      <w:r>
        <w:object w:dxaOrig="9630" w:dyaOrig="5490" w14:anchorId="058D635B">
          <v:shape id="_x0000_i1085" type="#_x0000_t75" style="width:481.5pt;height:275.25pt" o:ole="">
            <v:imagedata r:id="rId115" o:title=""/>
          </v:shape>
          <o:OLEObject Type="Embed" ProgID="Word.Document.8" ShapeID="_x0000_i1085" DrawAspect="Content" ObjectID="_1686057799" r:id="rId116">
            <o:FieldCodes>\s</o:FieldCodes>
          </o:OLEObject>
        </w:object>
      </w:r>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77777777"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bookmarkStart w:id="3914" w:name="_MON_1685364452"/>
    <w:bookmarkEnd w:id="3914"/>
    <w:p w14:paraId="3DFE105C" w14:textId="7689169A" w:rsidR="00F17312" w:rsidRDefault="00B0122D" w:rsidP="00F17312">
      <w:pPr>
        <w:pStyle w:val="TH"/>
      </w:pPr>
      <w:r>
        <w:object w:dxaOrig="4480" w:dyaOrig="2490" w14:anchorId="7927B3AC">
          <v:shape id="_x0000_i1087" type="#_x0000_t75" style="width:224.25pt;height:124.5pt" o:ole="">
            <v:imagedata r:id="rId117" o:title=""/>
          </v:shape>
          <o:OLEObject Type="Embed" ProgID="Word.Document.8" ShapeID="_x0000_i1087" DrawAspect="Content" ObjectID="_1686057800" r:id="rId118">
            <o:FieldCodes>\s</o:FieldCodes>
          </o:OLEObject>
        </w:object>
      </w:r>
    </w:p>
    <w:p w14:paraId="213C3BCB" w14:textId="27B3DB13" w:rsidR="00B0122D" w:rsidRDefault="00F17312" w:rsidP="00B0122D">
      <w:pPr>
        <w:pStyle w:val="TF"/>
        <w:rPr>
          <w:lang w:eastAsia="zh-CN"/>
        </w:rPr>
      </w:pPr>
      <w:r>
        <w:t>Figure 6.2.1-2: Transport EP NRM fragment relationship</w:t>
      </w:r>
    </w:p>
    <w:bookmarkStart w:id="3915" w:name="_Hlk70686535"/>
    <w:bookmarkStart w:id="3916" w:name="_MON_1685364495"/>
    <w:bookmarkEnd w:id="3916"/>
    <w:p w14:paraId="1ECE9890" w14:textId="5D1C74A6" w:rsidR="00B0122D" w:rsidRDefault="00B0122D" w:rsidP="00A87E70">
      <w:pPr>
        <w:pStyle w:val="TH"/>
      </w:pPr>
      <w:r>
        <w:object w:dxaOrig="9026" w:dyaOrig="2911" w14:anchorId="3ECBA5ED">
          <v:shape id="_x0000_i1088" type="#_x0000_t75" style="width:451.5pt;height:145.5pt" o:ole="">
            <v:imagedata r:id="rId119" o:title=""/>
          </v:shape>
          <o:OLEObject Type="Embed" ProgID="Word.Document.12" ShapeID="_x0000_i1088" DrawAspect="Content" ObjectID="_1686057801" r:id="rId120">
            <o:FieldCodes>\s</o:FieldCodes>
          </o:OLEObject>
        </w:object>
      </w:r>
    </w:p>
    <w:p w14:paraId="76BFA087" w14:textId="77777777" w:rsidR="00B0122D" w:rsidRDefault="00B0122D" w:rsidP="00B0122D">
      <w:pPr>
        <w:pStyle w:val="TF"/>
        <w:rPr>
          <w:lang w:eastAsia="zh-CN"/>
        </w:rPr>
      </w:pPr>
      <w:r>
        <w:t>Figure 6.2.1-3: containment relationship for network slice fragment</w:t>
      </w:r>
    </w:p>
    <w:bookmarkEnd w:id="3915"/>
    <w:p w14:paraId="7CC80A33" w14:textId="77777777" w:rsidR="00B0122D" w:rsidRDefault="00B0122D" w:rsidP="00F17312">
      <w:pPr>
        <w:pStyle w:val="TF"/>
        <w:rPr>
          <w:lang w:eastAsia="zh-CN"/>
        </w:rPr>
      </w:pPr>
    </w:p>
    <w:p w14:paraId="1862CA71" w14:textId="77777777" w:rsidR="00F17312" w:rsidRDefault="00F17312" w:rsidP="00F17312">
      <w:pPr>
        <w:pStyle w:val="Heading3"/>
      </w:pPr>
      <w:bookmarkStart w:id="3917" w:name="_Toc59183194"/>
      <w:bookmarkStart w:id="3918" w:name="_Toc59184660"/>
      <w:bookmarkStart w:id="3919" w:name="_Toc59195595"/>
      <w:bookmarkStart w:id="3920" w:name="_Toc59440023"/>
      <w:bookmarkStart w:id="3921" w:name="_Toc67990446"/>
      <w:r>
        <w:t>6.2.2</w:t>
      </w:r>
      <w:r>
        <w:tab/>
        <w:t>Inheritance</w:t>
      </w:r>
      <w:bookmarkEnd w:id="3917"/>
      <w:bookmarkEnd w:id="3918"/>
      <w:bookmarkEnd w:id="3919"/>
      <w:bookmarkEnd w:id="3920"/>
      <w:bookmarkEnd w:id="3921"/>
    </w:p>
    <w:p w14:paraId="334F5301" w14:textId="0434FB86" w:rsidR="00F17312" w:rsidRDefault="00183357" w:rsidP="00F17312">
      <w:pPr>
        <w:pStyle w:val="TH"/>
      </w:pPr>
      <w:r>
        <w:object w:dxaOrig="9026" w:dyaOrig="2611" w14:anchorId="5E419FF2">
          <v:shape id="_x0000_i1090" type="#_x0000_t75" style="width:451.5pt;height:130.5pt" o:ole="">
            <v:imagedata r:id="rId121" o:title=""/>
          </v:shape>
          <o:OLEObject Type="Embed" ProgID="Word.Document.12" ShapeID="_x0000_i1090" DrawAspect="Content" ObjectID="_1686057802" r:id="rId122">
            <o:FieldCodes>\s</o:FieldCodes>
          </o:OLEObject>
        </w:object>
      </w:r>
    </w:p>
    <w:p w14:paraId="0DF83582" w14:textId="320FC99E" w:rsidR="00F17312" w:rsidRDefault="00F17312" w:rsidP="00F17312">
      <w:pPr>
        <w:pStyle w:val="TF"/>
      </w:pPr>
      <w:r>
        <w:t>Figure 6.2.2-1: Network slice inheritance relationship</w:t>
      </w:r>
    </w:p>
    <w:p w14:paraId="02105724" w14:textId="77777777" w:rsidR="00F17312" w:rsidRDefault="00F17312" w:rsidP="00F17312">
      <w:pPr>
        <w:pStyle w:val="Heading2"/>
      </w:pPr>
      <w:bookmarkStart w:id="3922" w:name="_Toc59183195"/>
      <w:bookmarkStart w:id="3923" w:name="_Toc59184661"/>
      <w:bookmarkStart w:id="3924" w:name="_Toc59195596"/>
      <w:bookmarkStart w:id="3925" w:name="_Toc59440024"/>
      <w:bookmarkStart w:id="3926" w:name="_Toc67990447"/>
      <w:r>
        <w:t>6.3</w:t>
      </w:r>
      <w:r>
        <w:tab/>
        <w:t>Class definitions</w:t>
      </w:r>
      <w:bookmarkEnd w:id="3922"/>
      <w:bookmarkEnd w:id="3923"/>
      <w:bookmarkEnd w:id="3924"/>
      <w:bookmarkEnd w:id="3925"/>
      <w:bookmarkEnd w:id="3926"/>
    </w:p>
    <w:p w14:paraId="47EBA64B" w14:textId="77777777" w:rsidR="00F17312" w:rsidRDefault="00F17312" w:rsidP="00F17312">
      <w:pPr>
        <w:pStyle w:val="Heading3"/>
        <w:rPr>
          <w:rFonts w:ascii="Courier New" w:hAnsi="Courier New"/>
        </w:rPr>
      </w:pPr>
      <w:bookmarkStart w:id="3927" w:name="_Toc59183196"/>
      <w:bookmarkStart w:id="3928" w:name="_Toc59184662"/>
      <w:bookmarkStart w:id="3929" w:name="_Toc59195597"/>
      <w:bookmarkStart w:id="3930" w:name="_Toc59440025"/>
      <w:bookmarkStart w:id="3931" w:name="_Toc67990448"/>
      <w:r>
        <w:rPr>
          <w:lang w:eastAsia="zh-CN"/>
        </w:rPr>
        <w:t>6.3.1</w:t>
      </w:r>
      <w:r>
        <w:rPr>
          <w:lang w:eastAsia="zh-CN"/>
        </w:rPr>
        <w:tab/>
      </w:r>
      <w:r>
        <w:rPr>
          <w:rFonts w:ascii="Courier New" w:hAnsi="Courier New"/>
        </w:rPr>
        <w:t>NetworkSlice</w:t>
      </w:r>
      <w:bookmarkEnd w:id="3927"/>
      <w:bookmarkEnd w:id="3928"/>
      <w:bookmarkEnd w:id="3929"/>
      <w:bookmarkEnd w:id="3930"/>
      <w:bookmarkEnd w:id="3931"/>
    </w:p>
    <w:p w14:paraId="36575727" w14:textId="77777777" w:rsidR="00F17312" w:rsidRDefault="00F17312" w:rsidP="00F17312">
      <w:pPr>
        <w:pStyle w:val="Heading4"/>
      </w:pPr>
      <w:bookmarkStart w:id="3932" w:name="_Toc59183197"/>
      <w:bookmarkStart w:id="3933" w:name="_Toc59184663"/>
      <w:bookmarkStart w:id="3934" w:name="_Toc59195598"/>
      <w:bookmarkStart w:id="3935" w:name="_Toc59440026"/>
      <w:bookmarkStart w:id="3936" w:name="_Toc67990449"/>
      <w:r>
        <w:t>6.3.1.1</w:t>
      </w:r>
      <w:r>
        <w:tab/>
        <w:t>Definition</w:t>
      </w:r>
      <w:bookmarkEnd w:id="3932"/>
      <w:bookmarkEnd w:id="3933"/>
      <w:bookmarkEnd w:id="3934"/>
      <w:bookmarkEnd w:id="3935"/>
      <w:bookmarkEnd w:id="3936"/>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3937" w:name="_Toc59183198"/>
      <w:bookmarkStart w:id="3938" w:name="_Toc59184664"/>
      <w:bookmarkStart w:id="3939" w:name="_Toc59195599"/>
      <w:bookmarkStart w:id="3940" w:name="_Toc59440027"/>
      <w:bookmarkStart w:id="3941" w:name="_Toc67990450"/>
      <w:r>
        <w:t>6.3.1.2</w:t>
      </w:r>
      <w:r>
        <w:tab/>
        <w:t>Attributes</w:t>
      </w:r>
      <w:bookmarkEnd w:id="3937"/>
      <w:bookmarkEnd w:id="3938"/>
      <w:bookmarkEnd w:id="3939"/>
      <w:bookmarkEnd w:id="3940"/>
      <w:bookmarkEnd w:id="3941"/>
    </w:p>
    <w:p w14:paraId="5EFC1BBF" w14:textId="50CD53E0" w:rsidR="00F17312" w:rsidRDefault="00F17312" w:rsidP="00F17312">
      <w:r>
        <w:t>The NetworkSlice IOC includes attributes inherited from SubNetwork IOC (defined in TS 28.622[30]) and the following attributes:</w:t>
      </w:r>
    </w:p>
    <w:p w14:paraId="70179F0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7777777" w:rsidR="00F17312" w:rsidRDefault="00F17312" w:rsidP="00F17312">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bl>
    <w:p w14:paraId="3D5714FF" w14:textId="77777777" w:rsidR="00F17312" w:rsidRPr="00F17312" w:rsidRDefault="00F17312" w:rsidP="00F17312">
      <w:bookmarkStart w:id="3942" w:name="_Toc59183199"/>
      <w:bookmarkStart w:id="3943" w:name="_Toc59184665"/>
      <w:bookmarkStart w:id="3944" w:name="_Toc59195600"/>
      <w:bookmarkStart w:id="3945" w:name="_Toc59440028"/>
      <w:bookmarkStart w:id="3946" w:name="_Toc67990451"/>
    </w:p>
    <w:p w14:paraId="05D176BC" w14:textId="77777777" w:rsidR="00F17312" w:rsidRDefault="00F17312" w:rsidP="00F17312">
      <w:pPr>
        <w:pStyle w:val="Heading4"/>
      </w:pPr>
      <w:r>
        <w:t>6.3.1.3</w:t>
      </w:r>
      <w:r>
        <w:tab/>
        <w:t>Attribute constraints</w:t>
      </w:r>
      <w:bookmarkEnd w:id="3942"/>
      <w:bookmarkEnd w:id="3943"/>
      <w:bookmarkEnd w:id="3944"/>
      <w:bookmarkEnd w:id="3945"/>
      <w:bookmarkEnd w:id="3946"/>
    </w:p>
    <w:p w14:paraId="4FC4BDD9" w14:textId="77777777" w:rsidR="00F17312" w:rsidRDefault="00F17312" w:rsidP="00F17312">
      <w:r>
        <w:t>None.</w:t>
      </w:r>
    </w:p>
    <w:p w14:paraId="49B40679" w14:textId="77777777" w:rsidR="00F17312" w:rsidRDefault="00F17312" w:rsidP="00F17312">
      <w:pPr>
        <w:pStyle w:val="Heading4"/>
      </w:pPr>
      <w:bookmarkStart w:id="3947" w:name="_Toc59183200"/>
      <w:bookmarkStart w:id="3948" w:name="_Toc59184666"/>
      <w:bookmarkStart w:id="3949" w:name="_Toc59195601"/>
      <w:bookmarkStart w:id="3950" w:name="_Toc59440029"/>
      <w:bookmarkStart w:id="3951" w:name="_Toc67990452"/>
      <w:r>
        <w:rPr>
          <w:lang w:eastAsia="zh-CN"/>
        </w:rPr>
        <w:t>6.3.1.</w:t>
      </w:r>
      <w:r>
        <w:t>4</w:t>
      </w:r>
      <w:r>
        <w:tab/>
        <w:t>Notifications</w:t>
      </w:r>
      <w:bookmarkEnd w:id="3947"/>
      <w:bookmarkEnd w:id="3948"/>
      <w:bookmarkEnd w:id="3949"/>
      <w:bookmarkEnd w:id="3950"/>
      <w:bookmarkEnd w:id="3951"/>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3952" w:name="_Toc59183201"/>
      <w:bookmarkStart w:id="3953" w:name="_Toc59184667"/>
      <w:bookmarkStart w:id="3954" w:name="_Toc59195602"/>
      <w:bookmarkStart w:id="3955" w:name="_Toc59440030"/>
      <w:bookmarkStart w:id="3956" w:name="_Toc67990453"/>
      <w:r>
        <w:rPr>
          <w:lang w:eastAsia="zh-CN"/>
        </w:rPr>
        <w:t>6.3.2</w:t>
      </w:r>
      <w:r>
        <w:rPr>
          <w:lang w:eastAsia="zh-CN"/>
        </w:rPr>
        <w:tab/>
      </w:r>
      <w:r>
        <w:rPr>
          <w:rFonts w:ascii="Courier New" w:hAnsi="Courier New" w:cs="Courier New"/>
          <w:lang w:eastAsia="zh-CN"/>
        </w:rPr>
        <w:t>NetworkSliceSubnet</w:t>
      </w:r>
      <w:bookmarkEnd w:id="3952"/>
      <w:bookmarkEnd w:id="3953"/>
      <w:bookmarkEnd w:id="3954"/>
      <w:bookmarkEnd w:id="3955"/>
      <w:bookmarkEnd w:id="3956"/>
    </w:p>
    <w:p w14:paraId="1AAEBEB8" w14:textId="77777777" w:rsidR="00F17312" w:rsidRDefault="00F17312" w:rsidP="00F17312">
      <w:pPr>
        <w:pStyle w:val="Heading4"/>
      </w:pPr>
      <w:bookmarkStart w:id="3957" w:name="_Toc59183202"/>
      <w:bookmarkStart w:id="3958" w:name="_Toc59184668"/>
      <w:bookmarkStart w:id="3959" w:name="_Toc59195603"/>
      <w:bookmarkStart w:id="3960" w:name="_Toc59440031"/>
      <w:bookmarkStart w:id="3961" w:name="_Toc67990454"/>
      <w:r>
        <w:t>6.3.2.1</w:t>
      </w:r>
      <w:r>
        <w:tab/>
        <w:t>Definition</w:t>
      </w:r>
      <w:bookmarkEnd w:id="3957"/>
      <w:bookmarkEnd w:id="3958"/>
      <w:bookmarkEnd w:id="3959"/>
      <w:bookmarkEnd w:id="3960"/>
      <w:bookmarkEnd w:id="3961"/>
    </w:p>
    <w:p w14:paraId="3CD75037" w14:textId="6F05DA70" w:rsidR="00F17312" w:rsidRDefault="00F17312" w:rsidP="00F17312">
      <w:r>
        <w:t>This IOC represents the properties of a network slice subnet in a 5G network. For more information about the network slice subnet instance, see 3GPP TS 28.530 [70].</w:t>
      </w:r>
    </w:p>
    <w:p w14:paraId="3C5EAC24" w14:textId="7FA1F49B" w:rsidR="0048464A" w:rsidRDefault="0048464A" w:rsidP="0048464A">
      <w:pPr>
        <w:jc w:val="both"/>
      </w:pPr>
      <w:r>
        <w:rPr>
          <w:lang w:eastAsia="zh-CN"/>
        </w:rPr>
        <w:t xml:space="preserve">The </w:t>
      </w:r>
      <w:bookmarkStart w:id="3962" w:name="OLE_LINK26"/>
      <w:bookmarkStart w:id="3963" w:name="OLE_LINK27"/>
      <w:r>
        <w:t>attribute</w:t>
      </w:r>
      <w:r>
        <w:rPr>
          <w:rFonts w:ascii="Courier New" w:hAnsi="Courier New" w:cs="Courier New"/>
          <w:lang w:eastAsia="zh-CN"/>
        </w:rPr>
        <w:t xml:space="preserve"> epTransportRef</w:t>
      </w:r>
      <w:bookmarkEnd w:id="3962"/>
      <w:bookmarkEnd w:id="3963"/>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3964" w:name="OLE_LINK28"/>
      <w:bookmarkStart w:id="3965" w:name="OLE_LINK29"/>
      <w:r>
        <w:rPr>
          <w:rFonts w:ascii="Courier New" w:hAnsi="Courier New" w:cs="Courier New"/>
          <w:lang w:eastAsia="zh-CN"/>
        </w:rPr>
        <w:t>NetworkSliceSubnet</w:t>
      </w:r>
      <w:bookmarkEnd w:id="3964"/>
      <w:bookmarkEnd w:id="3965"/>
      <w:r w:rsidRPr="005456A5">
        <w:t>.</w:t>
      </w:r>
      <w:r>
        <w:t xml:space="preserve"> </w:t>
      </w:r>
    </w:p>
    <w:p w14:paraId="4E99ECE1" w14:textId="0331CF9B" w:rsidR="0048464A" w:rsidRDefault="0048464A" w:rsidP="00A87E70">
      <w:pPr>
        <w:jc w:val="both"/>
      </w:pPr>
      <w:r>
        <w:t xml:space="preserve">The </w:t>
      </w:r>
      <w:bookmarkStart w:id="3966" w:name="OLE_LINK1"/>
      <w:bookmarkStart w:id="3967" w:name="OLE_LINK2"/>
      <w:r w:rsidRPr="005456A5">
        <w:rPr>
          <w:rFonts w:ascii="Courier New" w:hAnsi="Courier New" w:cs="Courier New"/>
          <w:lang w:eastAsia="zh-CN"/>
        </w:rPr>
        <w:t>EP_Transport</w:t>
      </w:r>
      <w:bookmarkEnd w:id="3966"/>
      <w:bookmarkEnd w:id="3967"/>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3968" w:name="OLE_LINK30"/>
      <w:bookmarkStart w:id="3969" w:name="OLE_LINK31"/>
      <w:r>
        <w:rPr>
          <w:rFonts w:ascii="Courier New" w:hAnsi="Courier New" w:cs="Courier New"/>
          <w:lang w:eastAsia="zh-CN"/>
        </w:rPr>
        <w:t xml:space="preserve">NetworkSliceSubnet </w:t>
      </w:r>
      <w:r w:rsidRPr="00C671FD">
        <w:t>instance</w:t>
      </w:r>
      <w:bookmarkEnd w:id="3968"/>
      <w:bookmarkEnd w:id="3969"/>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2B2D30BD" w14:textId="77777777" w:rsidR="00F17312" w:rsidRDefault="00F17312" w:rsidP="00F17312">
      <w:pPr>
        <w:pStyle w:val="Heading4"/>
      </w:pPr>
      <w:bookmarkStart w:id="3970" w:name="_Toc59183203"/>
      <w:bookmarkStart w:id="3971" w:name="_Toc59184669"/>
      <w:bookmarkStart w:id="3972" w:name="_Toc59195604"/>
      <w:bookmarkStart w:id="3973" w:name="_Toc59440032"/>
      <w:bookmarkStart w:id="3974" w:name="_Toc67990455"/>
      <w:r>
        <w:t>6.3.2.2</w:t>
      </w:r>
      <w:r>
        <w:tab/>
        <w:t>Attributes</w:t>
      </w:r>
      <w:bookmarkEnd w:id="3970"/>
      <w:bookmarkEnd w:id="3971"/>
      <w:bookmarkEnd w:id="3972"/>
      <w:bookmarkEnd w:id="3973"/>
      <w:bookmarkEnd w:id="3974"/>
    </w:p>
    <w:p w14:paraId="7FB38591" w14:textId="2F7F258C" w:rsidR="00F17312" w:rsidRDefault="00F17312" w:rsidP="00F17312">
      <w:r>
        <w:t>The NetworkSliceSubnet IOC includes attributes inherited from SubNetwork 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77777777" w:rsidR="00F17312" w:rsidRDefault="00F17312" w:rsidP="00F17312">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bl>
    <w:p w14:paraId="7627B9DB" w14:textId="77777777" w:rsidR="00F17312" w:rsidRDefault="00F17312" w:rsidP="00F17312">
      <w:pPr>
        <w:pStyle w:val="Heading4"/>
        <w:rPr>
          <w:lang w:eastAsia="zh-CN"/>
        </w:rPr>
      </w:pPr>
      <w:bookmarkStart w:id="3975" w:name="_Toc59183204"/>
      <w:bookmarkStart w:id="3976" w:name="_Toc59184670"/>
      <w:bookmarkStart w:id="3977" w:name="_Toc59195605"/>
      <w:bookmarkStart w:id="3978" w:name="_Toc59440033"/>
      <w:bookmarkStart w:id="3979" w:name="_Toc67990456"/>
      <w:r>
        <w:rPr>
          <w:lang w:eastAsia="zh-CN"/>
        </w:rPr>
        <w:t>6.3.2.3</w:t>
      </w:r>
      <w:r>
        <w:rPr>
          <w:lang w:eastAsia="zh-CN"/>
        </w:rPr>
        <w:tab/>
        <w:t>Attribute constraints</w:t>
      </w:r>
      <w:bookmarkEnd w:id="3975"/>
      <w:bookmarkEnd w:id="3976"/>
      <w:bookmarkEnd w:id="3977"/>
      <w:bookmarkEnd w:id="3978"/>
      <w:bookmarkEnd w:id="3979"/>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77777777"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3DE460F6"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NSS instance is realized in the virtualized environment. Otherwise this attribute shall be absent.</w:t>
            </w:r>
          </w:p>
        </w:tc>
      </w:tr>
    </w:tbl>
    <w:p w14:paraId="31088911" w14:textId="77777777" w:rsidR="00F17312" w:rsidRPr="00F17312" w:rsidRDefault="00F17312" w:rsidP="00F17312">
      <w:bookmarkStart w:id="3980" w:name="_Toc59183205"/>
      <w:bookmarkStart w:id="3981" w:name="_Toc59184671"/>
      <w:bookmarkStart w:id="3982" w:name="_Toc59195606"/>
      <w:bookmarkStart w:id="3983" w:name="_Toc59440034"/>
      <w:bookmarkStart w:id="3984"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3980"/>
      <w:bookmarkEnd w:id="3981"/>
      <w:bookmarkEnd w:id="3982"/>
      <w:bookmarkEnd w:id="3983"/>
      <w:bookmarkEnd w:id="3984"/>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3985" w:name="_Toc59183206"/>
      <w:bookmarkStart w:id="3986" w:name="_Toc59184672"/>
      <w:bookmarkStart w:id="3987" w:name="_Toc59195607"/>
      <w:bookmarkStart w:id="3988" w:name="_Toc59440035"/>
      <w:bookmarkStart w:id="3989" w:name="_Toc67990458"/>
      <w:r>
        <w:rPr>
          <w:lang w:eastAsia="zh-CN"/>
        </w:rPr>
        <w:t>6.3.3</w:t>
      </w:r>
      <w:r>
        <w:rPr>
          <w:lang w:eastAsia="zh-CN"/>
        </w:rPr>
        <w:tab/>
      </w:r>
      <w:r>
        <w:rPr>
          <w:rFonts w:ascii="Courier New" w:hAnsi="Courier New" w:cs="Courier New"/>
          <w:lang w:eastAsia="zh-CN"/>
        </w:rPr>
        <w:t>ServiceProfile &lt;&lt;dataType&gt;&gt;</w:t>
      </w:r>
      <w:bookmarkEnd w:id="3985"/>
      <w:bookmarkEnd w:id="3986"/>
      <w:bookmarkEnd w:id="3987"/>
      <w:bookmarkEnd w:id="3988"/>
      <w:bookmarkEnd w:id="3989"/>
    </w:p>
    <w:p w14:paraId="72E13C4E" w14:textId="77777777" w:rsidR="00F17312" w:rsidRDefault="00F17312" w:rsidP="00F17312">
      <w:pPr>
        <w:pStyle w:val="Heading4"/>
      </w:pPr>
      <w:bookmarkStart w:id="3990" w:name="_Toc59183207"/>
      <w:bookmarkStart w:id="3991" w:name="_Toc59184673"/>
      <w:bookmarkStart w:id="3992" w:name="_Toc59195608"/>
      <w:bookmarkStart w:id="3993" w:name="_Toc59440036"/>
      <w:bookmarkStart w:id="3994" w:name="_Toc67990459"/>
      <w:r>
        <w:t>6.3.3.1</w:t>
      </w:r>
      <w:r>
        <w:tab/>
        <w:t>Definition</w:t>
      </w:r>
      <w:bookmarkEnd w:id="3990"/>
      <w:bookmarkEnd w:id="3991"/>
      <w:bookmarkEnd w:id="3992"/>
      <w:bookmarkEnd w:id="3993"/>
      <w:bookmarkEnd w:id="3994"/>
    </w:p>
    <w:p w14:paraId="45D35F17" w14:textId="77777777" w:rsidR="00F17312" w:rsidRDefault="00F17312" w:rsidP="00F17312">
      <w:r>
        <w:t>This data type represents the properties of network slice related requirement that should be supported by the  NetworkSlice instance in 5G network. The network slice can be tailored based on the specific requirements adhered to SLA agreed between Network Slice Customer (NSC) and Network Slice Provider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3995" w:name="_Toc59183208"/>
      <w:bookmarkStart w:id="3996" w:name="_Toc59184674"/>
      <w:bookmarkStart w:id="3997" w:name="_Toc59195609"/>
      <w:bookmarkStart w:id="3998" w:name="_Toc59440037"/>
      <w:bookmarkStart w:id="3999" w:name="_Toc67990460"/>
      <w:r>
        <w:t>6</w:t>
      </w:r>
      <w:r>
        <w:rPr>
          <w:lang w:eastAsia="zh-CN"/>
        </w:rPr>
        <w:t>.</w:t>
      </w:r>
      <w:r>
        <w:t>3.3.2</w:t>
      </w:r>
      <w:r>
        <w:tab/>
        <w:t>Attributes</w:t>
      </w:r>
      <w:bookmarkEnd w:id="3995"/>
      <w:bookmarkEnd w:id="3996"/>
      <w:bookmarkEnd w:id="3997"/>
      <w:bookmarkEnd w:id="3998"/>
      <w:bookmarkEnd w:id="3999"/>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F17312" w14:paraId="7A9D1A8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EB667F0" w14:textId="77777777" w:rsidR="00F17312" w:rsidRDefault="00F17312" w:rsidP="00F17312">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56BE2E63" w14:textId="77777777" w:rsidR="00F17312" w:rsidRDefault="00F17312" w:rsidP="00F17312">
            <w:pPr>
              <w:pStyle w:val="TAH"/>
              <w:rPr>
                <w:rFonts w:cs="Arial"/>
                <w:szCs w:val="18"/>
              </w:rPr>
            </w:pPr>
            <w:r>
              <w:rPr>
                <w:rFonts w:cs="Arial"/>
                <w:szCs w:val="18"/>
              </w:rPr>
              <w:t>Support Qualifier</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590681C0" w14:textId="77777777" w:rsidR="00F17312" w:rsidRDefault="00F17312" w:rsidP="00F17312">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69AC9144" w14:textId="77777777" w:rsidR="00F17312" w:rsidRDefault="00F17312" w:rsidP="00F17312">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1C4DDAD6" w14:textId="77777777" w:rsidR="00F17312" w:rsidRDefault="00F17312" w:rsidP="00F17312">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71D10441" w14:textId="77777777" w:rsidR="00F17312" w:rsidRDefault="00F17312" w:rsidP="00F17312">
            <w:pPr>
              <w:pStyle w:val="TAH"/>
              <w:rPr>
                <w:rFonts w:cs="Arial"/>
                <w:szCs w:val="18"/>
              </w:rPr>
            </w:pPr>
            <w:r>
              <w:rPr>
                <w:rFonts w:cs="Arial"/>
                <w:szCs w:val="18"/>
              </w:rPr>
              <w:t>isNotifyable</w:t>
            </w:r>
          </w:p>
        </w:tc>
      </w:tr>
      <w:tr w:rsidR="00F17312" w14:paraId="6EFD1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80EF8D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716C530C" w14:textId="77777777" w:rsidR="00F17312" w:rsidRDefault="00F17312"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3BAED91"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38B769" w14:textId="77777777" w:rsidR="00F17312" w:rsidRDefault="00F17312" w:rsidP="00F17312">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BE0E18E" w14:textId="77777777" w:rsidR="00F17312" w:rsidRDefault="00F17312" w:rsidP="00F17312">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D39D715" w14:textId="77777777" w:rsidR="00F17312" w:rsidRDefault="00F17312" w:rsidP="00F17312">
            <w:pPr>
              <w:pStyle w:val="TAL"/>
              <w:jc w:val="center"/>
              <w:rPr>
                <w:rFonts w:cs="Arial"/>
                <w:szCs w:val="18"/>
                <w:lang w:eastAsia="zh-CN"/>
              </w:rPr>
            </w:pPr>
            <w:r>
              <w:rPr>
                <w:rFonts w:cs="Arial"/>
                <w:lang w:eastAsia="zh-CN"/>
              </w:rPr>
              <w:t>T</w:t>
            </w:r>
          </w:p>
        </w:tc>
      </w:tr>
      <w:tr w:rsidR="00F17312" w14:paraId="74CF5E39"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E36645F" w14:textId="28F61300"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27B55705" w14:textId="0343A87E" w:rsidR="00F17312" w:rsidRDefault="00745086"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2D831BB"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AF8C7BF"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513CB1E"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3642AEB" w14:textId="77777777" w:rsidR="00F17312" w:rsidRDefault="00F17312" w:rsidP="00F17312">
            <w:pPr>
              <w:pStyle w:val="TAL"/>
              <w:jc w:val="center"/>
              <w:rPr>
                <w:rFonts w:cs="Arial"/>
                <w:szCs w:val="18"/>
                <w:lang w:eastAsia="zh-CN"/>
              </w:rPr>
            </w:pPr>
            <w:r>
              <w:rPr>
                <w:rFonts w:cs="Arial"/>
                <w:lang w:eastAsia="zh-CN"/>
              </w:rPr>
              <w:t>T</w:t>
            </w:r>
          </w:p>
        </w:tc>
      </w:tr>
      <w:tr w:rsidR="00F17312" w14:paraId="0D06397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25E9D4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12C48E47"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2F956"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40CEB"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D206173"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E473697" w14:textId="77777777" w:rsidR="00F17312" w:rsidRDefault="00F17312" w:rsidP="00F17312">
            <w:pPr>
              <w:pStyle w:val="TAL"/>
              <w:jc w:val="center"/>
              <w:rPr>
                <w:rFonts w:cs="Arial"/>
                <w:szCs w:val="18"/>
                <w:lang w:eastAsia="zh-CN"/>
              </w:rPr>
            </w:pPr>
            <w:r>
              <w:rPr>
                <w:rFonts w:cs="Arial"/>
                <w:lang w:eastAsia="zh-CN"/>
              </w:rPr>
              <w:t>T</w:t>
            </w:r>
          </w:p>
        </w:tc>
      </w:tr>
      <w:tr w:rsidR="00F17312" w14:paraId="49D1518E"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2D65DD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34DA1CDA"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91AFB0"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60DBA45"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AFBFE8"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621521" w14:textId="77777777" w:rsidR="00F17312" w:rsidRDefault="00F17312" w:rsidP="00F17312">
            <w:pPr>
              <w:pStyle w:val="TAL"/>
              <w:jc w:val="center"/>
              <w:rPr>
                <w:rFonts w:cs="Arial"/>
                <w:szCs w:val="18"/>
                <w:lang w:eastAsia="zh-CN"/>
              </w:rPr>
            </w:pPr>
            <w:r>
              <w:rPr>
                <w:rFonts w:cs="Arial"/>
                <w:lang w:eastAsia="zh-CN"/>
              </w:rPr>
              <w:t>T</w:t>
            </w:r>
          </w:p>
        </w:tc>
      </w:tr>
      <w:tr w:rsidR="00F17312" w14:paraId="3656CE5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3281C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latency</w:t>
            </w:r>
          </w:p>
        </w:tc>
        <w:tc>
          <w:tcPr>
            <w:tcW w:w="1048" w:type="dxa"/>
            <w:tcBorders>
              <w:top w:val="single" w:sz="4" w:space="0" w:color="auto"/>
              <w:left w:val="single" w:sz="4" w:space="0" w:color="auto"/>
              <w:bottom w:val="single" w:sz="4" w:space="0" w:color="auto"/>
              <w:right w:val="single" w:sz="4" w:space="0" w:color="auto"/>
            </w:tcBorders>
            <w:hideMark/>
          </w:tcPr>
          <w:p w14:paraId="72A8F31F"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83F202"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EE81969"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9238D16"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E86AD1" w14:textId="77777777" w:rsidR="00F17312" w:rsidRDefault="00F17312" w:rsidP="00F17312">
            <w:pPr>
              <w:pStyle w:val="TAL"/>
              <w:jc w:val="center"/>
              <w:rPr>
                <w:rFonts w:cs="Arial"/>
                <w:szCs w:val="18"/>
                <w:lang w:eastAsia="zh-CN"/>
              </w:rPr>
            </w:pPr>
            <w:r>
              <w:rPr>
                <w:rFonts w:cs="Arial"/>
                <w:lang w:eastAsia="zh-CN"/>
              </w:rPr>
              <w:t>T</w:t>
            </w:r>
          </w:p>
        </w:tc>
      </w:tr>
      <w:tr w:rsidR="00F17312" w14:paraId="5678405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3771C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59145DF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D64DC69"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1689DA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574227F"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5C4964" w14:textId="77777777" w:rsidR="00F17312" w:rsidRDefault="00F17312" w:rsidP="00F17312">
            <w:pPr>
              <w:pStyle w:val="TAC"/>
              <w:rPr>
                <w:rFonts w:cs="Arial"/>
                <w:szCs w:val="18"/>
                <w:lang w:eastAsia="zh-CN"/>
              </w:rPr>
            </w:pPr>
            <w:r>
              <w:rPr>
                <w:rFonts w:cs="Arial"/>
                <w:lang w:eastAsia="zh-CN"/>
              </w:rPr>
              <w:t>T</w:t>
            </w:r>
          </w:p>
        </w:tc>
      </w:tr>
      <w:tr w:rsidR="00F17312" w14:paraId="16861A8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494097" w14:textId="02DCBA85" w:rsidR="00F17312" w:rsidRDefault="00745086" w:rsidP="00F17312">
            <w:pPr>
              <w:pStyle w:val="TAL"/>
              <w:rPr>
                <w:rFonts w:ascii="Courier New" w:hAnsi="Courier New" w:cs="Courier New"/>
                <w:szCs w:val="18"/>
                <w:lang w:eastAsia="zh-CN"/>
              </w:rPr>
            </w:pPr>
            <w:r w:rsidRPr="00745086">
              <w:rPr>
                <w:rFonts w:ascii="Courier New" w:hAnsi="Courier New" w:cs="Courier New"/>
                <w:szCs w:val="18"/>
                <w:lang w:eastAsia="zh-CN"/>
              </w:rPr>
              <w:t>networkSlice</w:t>
            </w:r>
            <w:r w:rsidR="00F17312">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3B3FCBC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7972DA"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37DBB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F45F4E"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9F92826" w14:textId="77777777" w:rsidR="00F17312" w:rsidRDefault="00F17312" w:rsidP="00F17312">
            <w:pPr>
              <w:pStyle w:val="TAC"/>
              <w:rPr>
                <w:rFonts w:cs="Arial"/>
                <w:szCs w:val="18"/>
                <w:lang w:eastAsia="zh-CN"/>
              </w:rPr>
            </w:pPr>
            <w:r>
              <w:rPr>
                <w:rFonts w:cs="Arial"/>
                <w:lang w:eastAsia="zh-CN"/>
              </w:rPr>
              <w:t>T</w:t>
            </w:r>
          </w:p>
        </w:tc>
      </w:tr>
      <w:tr w:rsidR="00F17312" w14:paraId="4C21D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B4E6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0403D85F" w14:textId="77777777" w:rsidR="00F17312" w:rsidRDefault="00F17312" w:rsidP="00F17312">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2290587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9F215B"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1CF5C2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B0F1192" w14:textId="77777777" w:rsidR="00F17312" w:rsidRDefault="00F17312" w:rsidP="00F17312">
            <w:pPr>
              <w:pStyle w:val="TAC"/>
              <w:rPr>
                <w:rFonts w:cs="Arial"/>
                <w:lang w:eastAsia="zh-CN"/>
              </w:rPr>
            </w:pPr>
            <w:r>
              <w:rPr>
                <w:rFonts w:cs="Arial"/>
                <w:lang w:eastAsia="zh-CN"/>
              </w:rPr>
              <w:t>T</w:t>
            </w:r>
          </w:p>
        </w:tc>
      </w:tr>
      <w:tr w:rsidR="00F17312" w14:paraId="05FB9E9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9B2CC7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6B5AC9D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4FF454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011A9E8"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0AFFF72"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E7B445" w14:textId="77777777" w:rsidR="00F17312" w:rsidRDefault="00F17312" w:rsidP="00F17312">
            <w:pPr>
              <w:pStyle w:val="TAC"/>
              <w:rPr>
                <w:rFonts w:cs="Arial"/>
                <w:lang w:eastAsia="zh-CN"/>
              </w:rPr>
            </w:pPr>
            <w:r>
              <w:rPr>
                <w:rFonts w:cs="Arial"/>
                <w:lang w:eastAsia="zh-CN"/>
              </w:rPr>
              <w:t>T</w:t>
            </w:r>
          </w:p>
        </w:tc>
      </w:tr>
      <w:tr w:rsidR="00F17312" w14:paraId="6CB96FB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29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77DF1AEC"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518CE4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AEBEC7"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D9C69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A450B7" w14:textId="77777777" w:rsidR="00F17312" w:rsidRDefault="00F17312" w:rsidP="00F17312">
            <w:pPr>
              <w:pStyle w:val="TAC"/>
              <w:rPr>
                <w:rFonts w:cs="Arial"/>
                <w:lang w:eastAsia="zh-CN"/>
              </w:rPr>
            </w:pPr>
            <w:r>
              <w:rPr>
                <w:rFonts w:cs="Arial"/>
                <w:lang w:eastAsia="zh-CN"/>
              </w:rPr>
              <w:t>T</w:t>
            </w:r>
          </w:p>
        </w:tc>
      </w:tr>
      <w:tr w:rsidR="00F17312" w14:paraId="6FEFCF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CD9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deterministicComm</w:t>
            </w:r>
          </w:p>
        </w:tc>
        <w:tc>
          <w:tcPr>
            <w:tcW w:w="1048" w:type="dxa"/>
            <w:tcBorders>
              <w:top w:val="single" w:sz="4" w:space="0" w:color="auto"/>
              <w:left w:val="single" w:sz="4" w:space="0" w:color="auto"/>
              <w:bottom w:val="single" w:sz="4" w:space="0" w:color="auto"/>
              <w:right w:val="single" w:sz="4" w:space="0" w:color="auto"/>
            </w:tcBorders>
            <w:hideMark/>
          </w:tcPr>
          <w:p w14:paraId="1080164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CE30FD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DE2619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0C8006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C461FD" w14:textId="77777777" w:rsidR="00F17312" w:rsidRDefault="00F17312" w:rsidP="00F17312">
            <w:pPr>
              <w:pStyle w:val="TAC"/>
              <w:rPr>
                <w:rFonts w:cs="Arial"/>
                <w:lang w:eastAsia="zh-CN"/>
              </w:rPr>
            </w:pPr>
            <w:r>
              <w:rPr>
                <w:rFonts w:cs="Arial"/>
                <w:lang w:eastAsia="zh-CN"/>
              </w:rPr>
              <w:t>T</w:t>
            </w:r>
          </w:p>
        </w:tc>
      </w:tr>
      <w:tr w:rsidR="00F17312" w14:paraId="11895C4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0A571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4DBCD910"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0E0195F"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03A343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F11E1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1CD7A2" w14:textId="77777777" w:rsidR="00F17312" w:rsidRDefault="00F17312" w:rsidP="00F17312">
            <w:pPr>
              <w:pStyle w:val="TAC"/>
              <w:rPr>
                <w:rFonts w:cs="Arial"/>
                <w:lang w:eastAsia="zh-CN"/>
              </w:rPr>
            </w:pPr>
            <w:r>
              <w:rPr>
                <w:rFonts w:cs="Arial"/>
                <w:lang w:eastAsia="zh-CN"/>
              </w:rPr>
              <w:t>T</w:t>
            </w:r>
          </w:p>
        </w:tc>
      </w:tr>
      <w:tr w:rsidR="00F17312" w14:paraId="56EA07E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DA62ED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4B60C60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A99CA0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8E8D71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9192E8"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6BDB589" w14:textId="77777777" w:rsidR="00F17312" w:rsidRDefault="00F17312" w:rsidP="00F17312">
            <w:pPr>
              <w:pStyle w:val="TAC"/>
              <w:rPr>
                <w:rFonts w:cs="Arial"/>
                <w:lang w:eastAsia="zh-CN"/>
              </w:rPr>
            </w:pPr>
            <w:r>
              <w:rPr>
                <w:rFonts w:cs="Arial"/>
                <w:lang w:eastAsia="zh-CN"/>
              </w:rPr>
              <w:t>T</w:t>
            </w:r>
          </w:p>
        </w:tc>
      </w:tr>
      <w:tr w:rsidR="00F17312" w14:paraId="2DF3D72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3F3A62" w14:textId="69ACA45F"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w:t>
            </w:r>
            <w:r w:rsidR="00562EAE"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73AFA44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43E408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33EB4A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7A4CE7F"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892AC95" w14:textId="77777777" w:rsidR="00F17312" w:rsidRDefault="00F17312" w:rsidP="00F17312">
            <w:pPr>
              <w:pStyle w:val="TAC"/>
              <w:rPr>
                <w:rFonts w:cs="Arial"/>
                <w:lang w:eastAsia="zh-CN"/>
              </w:rPr>
            </w:pPr>
            <w:r>
              <w:rPr>
                <w:rFonts w:cs="Arial"/>
                <w:lang w:eastAsia="zh-CN"/>
              </w:rPr>
              <w:t>T</w:t>
            </w:r>
          </w:p>
        </w:tc>
      </w:tr>
      <w:tr w:rsidR="00F17312" w14:paraId="3244FA3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91B2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368A446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16F0BA4"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1E85D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A008ADA"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1DBA491" w14:textId="77777777" w:rsidR="00F17312" w:rsidRDefault="00F17312" w:rsidP="00F17312">
            <w:pPr>
              <w:pStyle w:val="TAC"/>
              <w:rPr>
                <w:rFonts w:cs="Arial"/>
                <w:lang w:eastAsia="zh-CN"/>
              </w:rPr>
            </w:pPr>
            <w:r>
              <w:rPr>
                <w:rFonts w:cs="Arial"/>
                <w:lang w:eastAsia="zh-CN"/>
              </w:rPr>
              <w:t>T</w:t>
            </w:r>
          </w:p>
        </w:tc>
      </w:tr>
      <w:tr w:rsidR="00F17312" w14:paraId="7824D43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B3FB18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maxPktSize</w:t>
            </w:r>
          </w:p>
        </w:tc>
        <w:tc>
          <w:tcPr>
            <w:tcW w:w="1048" w:type="dxa"/>
            <w:tcBorders>
              <w:top w:val="single" w:sz="4" w:space="0" w:color="auto"/>
              <w:left w:val="single" w:sz="4" w:space="0" w:color="auto"/>
              <w:bottom w:val="single" w:sz="4" w:space="0" w:color="auto"/>
              <w:right w:val="single" w:sz="4" w:space="0" w:color="auto"/>
            </w:tcBorders>
            <w:hideMark/>
          </w:tcPr>
          <w:p w14:paraId="758B301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7C088DE"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04F949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803A2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E8B1156" w14:textId="77777777" w:rsidR="00F17312" w:rsidRDefault="00F17312" w:rsidP="00F17312">
            <w:pPr>
              <w:pStyle w:val="TAC"/>
              <w:rPr>
                <w:rFonts w:cs="Arial"/>
                <w:lang w:eastAsia="zh-CN"/>
              </w:rPr>
            </w:pPr>
            <w:r>
              <w:rPr>
                <w:rFonts w:cs="Arial"/>
                <w:lang w:eastAsia="zh-CN"/>
              </w:rPr>
              <w:t>T</w:t>
            </w:r>
          </w:p>
        </w:tc>
      </w:tr>
      <w:tr w:rsidR="00F17312" w14:paraId="739F2464"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7ED9F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31FC107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0F7A8C"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DD08E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4AA662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81E75EE" w14:textId="77777777" w:rsidR="00F17312" w:rsidRDefault="00F17312" w:rsidP="00F17312">
            <w:pPr>
              <w:pStyle w:val="TAC"/>
              <w:rPr>
                <w:rFonts w:cs="Arial"/>
                <w:lang w:eastAsia="zh-CN"/>
              </w:rPr>
            </w:pPr>
            <w:r>
              <w:rPr>
                <w:rFonts w:cs="Arial"/>
                <w:lang w:eastAsia="zh-CN"/>
              </w:rPr>
              <w:t>T</w:t>
            </w:r>
          </w:p>
        </w:tc>
      </w:tr>
      <w:tr w:rsidR="00F17312" w14:paraId="5AEDF5B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4416F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3E32380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79C622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56D2996"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7E12FA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4EE743C" w14:textId="77777777" w:rsidR="00F17312" w:rsidRDefault="00F17312" w:rsidP="00F17312">
            <w:pPr>
              <w:pStyle w:val="TAC"/>
              <w:rPr>
                <w:rFonts w:cs="Arial"/>
                <w:lang w:eastAsia="zh-CN"/>
              </w:rPr>
            </w:pPr>
            <w:r>
              <w:rPr>
                <w:rFonts w:cs="Arial"/>
                <w:lang w:eastAsia="zh-CN"/>
              </w:rPr>
              <w:t>T</w:t>
            </w:r>
          </w:p>
        </w:tc>
      </w:tr>
      <w:tr w:rsidR="00F17312" w14:paraId="1008709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5F8581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5358C97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036BDE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F209D5D"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41CD1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655F5F" w14:textId="77777777" w:rsidR="00F17312" w:rsidRDefault="00F17312" w:rsidP="00F17312">
            <w:pPr>
              <w:pStyle w:val="TAC"/>
              <w:rPr>
                <w:rFonts w:cs="Arial"/>
                <w:lang w:eastAsia="zh-CN"/>
              </w:rPr>
            </w:pPr>
            <w:r>
              <w:rPr>
                <w:rFonts w:cs="Arial"/>
                <w:lang w:eastAsia="zh-CN"/>
              </w:rPr>
              <w:t>T</w:t>
            </w:r>
          </w:p>
        </w:tc>
      </w:tr>
      <w:tr w:rsidR="00F17312" w14:paraId="55EE7B8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ED429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1048" w:type="dxa"/>
            <w:tcBorders>
              <w:top w:val="single" w:sz="4" w:space="0" w:color="auto"/>
              <w:left w:val="single" w:sz="4" w:space="0" w:color="auto"/>
              <w:bottom w:val="single" w:sz="4" w:space="0" w:color="auto"/>
              <w:right w:val="single" w:sz="4" w:space="0" w:color="auto"/>
            </w:tcBorders>
            <w:hideMark/>
          </w:tcPr>
          <w:p w14:paraId="1C51620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92A1C0D"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F830E70"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CDD84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0EFADE2" w14:textId="77777777" w:rsidR="00F17312" w:rsidRDefault="00F17312" w:rsidP="00F17312">
            <w:pPr>
              <w:pStyle w:val="TAC"/>
              <w:rPr>
                <w:rFonts w:cs="Arial"/>
                <w:lang w:eastAsia="zh-CN"/>
              </w:rPr>
            </w:pPr>
            <w:r>
              <w:rPr>
                <w:rFonts w:cs="Arial"/>
                <w:lang w:eastAsia="zh-CN"/>
              </w:rPr>
              <w:t>T</w:t>
            </w:r>
          </w:p>
        </w:tc>
      </w:tr>
      <w:tr w:rsidR="00F17312" w14:paraId="297FAA0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905243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154AFA5F"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7873BE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B58FEEC"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3860F3"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DEC337A" w14:textId="77777777" w:rsidR="00F17312" w:rsidRDefault="00F17312" w:rsidP="00F17312">
            <w:pPr>
              <w:pStyle w:val="TAC"/>
              <w:rPr>
                <w:rFonts w:cs="Arial"/>
                <w:lang w:eastAsia="zh-CN"/>
              </w:rPr>
            </w:pPr>
            <w:r>
              <w:rPr>
                <w:rFonts w:cs="Arial"/>
                <w:lang w:eastAsia="zh-CN"/>
              </w:rPr>
              <w:t>T</w:t>
            </w:r>
          </w:p>
        </w:tc>
      </w:tr>
      <w:tr w:rsidR="00F17312" w14:paraId="50D8CFD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1ABDA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58D799C1"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623253D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FC70099"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06ECE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601DF1A" w14:textId="77777777" w:rsidR="00F17312" w:rsidRDefault="00F17312" w:rsidP="00F17312">
            <w:pPr>
              <w:pStyle w:val="TAC"/>
              <w:rPr>
                <w:rFonts w:cs="Arial"/>
                <w:lang w:eastAsia="zh-CN"/>
              </w:rPr>
            </w:pPr>
            <w:r>
              <w:rPr>
                <w:rFonts w:cs="Arial"/>
                <w:lang w:eastAsia="zh-CN"/>
              </w:rPr>
              <w:t>T</w:t>
            </w:r>
          </w:p>
        </w:tc>
      </w:tr>
      <w:tr w:rsidR="00F17312" w14:paraId="4741E7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8AA84C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30B4DB6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2551C3B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CE911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BA0BCA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722D55" w14:textId="77777777" w:rsidR="00F17312" w:rsidRDefault="00F17312" w:rsidP="00F17312">
            <w:pPr>
              <w:pStyle w:val="TAC"/>
              <w:rPr>
                <w:rFonts w:cs="Arial"/>
                <w:lang w:eastAsia="zh-CN"/>
              </w:rPr>
            </w:pPr>
            <w:r>
              <w:rPr>
                <w:rFonts w:cs="Arial"/>
                <w:lang w:eastAsia="zh-CN"/>
              </w:rPr>
              <w:t>T</w:t>
            </w:r>
          </w:p>
        </w:tc>
      </w:tr>
      <w:tr w:rsidR="00F17312" w14:paraId="1E9651F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65A05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1048" w:type="dxa"/>
            <w:tcBorders>
              <w:top w:val="single" w:sz="4" w:space="0" w:color="auto"/>
              <w:left w:val="single" w:sz="4" w:space="0" w:color="auto"/>
              <w:bottom w:val="single" w:sz="4" w:space="0" w:color="auto"/>
              <w:right w:val="single" w:sz="4" w:space="0" w:color="auto"/>
            </w:tcBorders>
            <w:hideMark/>
          </w:tcPr>
          <w:p w14:paraId="069B1C60"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79C33E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E7F815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9142A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66039" w14:textId="77777777" w:rsidR="00F17312" w:rsidRDefault="00F17312" w:rsidP="00F17312">
            <w:pPr>
              <w:pStyle w:val="TAC"/>
              <w:rPr>
                <w:rFonts w:cs="Arial"/>
                <w:lang w:eastAsia="zh-CN"/>
              </w:rPr>
            </w:pPr>
            <w:r>
              <w:rPr>
                <w:rFonts w:cs="Arial"/>
                <w:lang w:eastAsia="zh-CN"/>
              </w:rPr>
              <w:t>T</w:t>
            </w:r>
          </w:p>
        </w:tc>
      </w:tr>
      <w:tr w:rsidR="00F17312" w14:paraId="5F8A6A6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D3098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462184F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F6DA6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25D07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8BAB19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D3C5B62" w14:textId="77777777" w:rsidR="00F17312" w:rsidRDefault="00F17312" w:rsidP="00F17312">
            <w:pPr>
              <w:pStyle w:val="TAC"/>
              <w:rPr>
                <w:rFonts w:cs="Arial"/>
                <w:lang w:eastAsia="zh-CN"/>
              </w:rPr>
            </w:pPr>
            <w:r>
              <w:rPr>
                <w:rFonts w:cs="Arial"/>
                <w:lang w:eastAsia="zh-CN"/>
              </w:rPr>
              <w:t>T</w:t>
            </w:r>
          </w:p>
        </w:tc>
      </w:tr>
      <w:tr w:rsidR="00F17312" w14:paraId="42B3473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C22082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1048" w:type="dxa"/>
            <w:tcBorders>
              <w:top w:val="single" w:sz="4" w:space="0" w:color="auto"/>
              <w:left w:val="single" w:sz="4" w:space="0" w:color="auto"/>
              <w:bottom w:val="single" w:sz="4" w:space="0" w:color="auto"/>
              <w:right w:val="single" w:sz="4" w:space="0" w:color="auto"/>
            </w:tcBorders>
            <w:hideMark/>
          </w:tcPr>
          <w:p w14:paraId="209EB1BB"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31521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ABAD63"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279911"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727F373" w14:textId="77777777" w:rsidR="00F17312" w:rsidRDefault="00F17312" w:rsidP="00F17312">
            <w:pPr>
              <w:pStyle w:val="TAC"/>
              <w:rPr>
                <w:rFonts w:cs="Arial"/>
                <w:lang w:eastAsia="zh-CN"/>
              </w:rPr>
            </w:pPr>
            <w:r>
              <w:rPr>
                <w:rFonts w:cs="Arial"/>
                <w:lang w:eastAsia="zh-CN"/>
              </w:rPr>
              <w:t>T</w:t>
            </w:r>
          </w:p>
        </w:tc>
      </w:tr>
      <w:tr w:rsidR="00F17312" w14:paraId="74592FB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2BED00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1D409E34"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301E0C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A18C208"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D865E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CB17B3" w14:textId="77777777" w:rsidR="00F17312" w:rsidRDefault="00F17312" w:rsidP="00F17312">
            <w:pPr>
              <w:pStyle w:val="TAC"/>
              <w:rPr>
                <w:rFonts w:cs="Arial"/>
                <w:lang w:eastAsia="zh-CN"/>
              </w:rPr>
            </w:pPr>
            <w:r>
              <w:rPr>
                <w:rFonts w:cs="Arial"/>
                <w:lang w:eastAsia="zh-CN"/>
              </w:rPr>
              <w:t>T</w:t>
            </w:r>
          </w:p>
        </w:tc>
      </w:tr>
      <w:tr w:rsidR="00F17312" w14:paraId="1BB9B2C5"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C88DC9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49838DF5"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E9C891"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1C05756"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E3775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65995E" w14:textId="77777777" w:rsidR="00F17312" w:rsidRDefault="00F17312" w:rsidP="00F17312">
            <w:pPr>
              <w:pStyle w:val="TAC"/>
              <w:rPr>
                <w:rFonts w:cs="Arial"/>
                <w:lang w:eastAsia="zh-CN"/>
              </w:rPr>
            </w:pPr>
            <w:r>
              <w:rPr>
                <w:rFonts w:cs="Arial"/>
                <w:lang w:eastAsia="zh-CN"/>
              </w:rPr>
              <w:t>T</w:t>
            </w:r>
          </w:p>
        </w:tc>
      </w:tr>
      <w:tr w:rsidR="00F17312" w14:paraId="0391B1B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E0C00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6D843B74" w14:textId="77777777" w:rsidR="00F17312" w:rsidRDefault="00F17312" w:rsidP="00F17312">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4E9BC3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E65330" w14:textId="77777777" w:rsidR="00F17312" w:rsidRDefault="00F17312" w:rsidP="00F1731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0121DA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2092308" w14:textId="77777777" w:rsidR="00F17312" w:rsidRDefault="00F17312" w:rsidP="00F17312">
            <w:pPr>
              <w:pStyle w:val="TAC"/>
              <w:rPr>
                <w:rFonts w:cs="Arial"/>
                <w:lang w:eastAsia="zh-CN"/>
              </w:rPr>
            </w:pPr>
            <w:r>
              <w:rPr>
                <w:rFonts w:cs="Arial"/>
                <w:lang w:eastAsia="zh-CN"/>
              </w:rPr>
              <w:t>T</w:t>
            </w:r>
          </w:p>
        </w:tc>
      </w:tr>
      <w:tr w:rsidR="00F17312" w14:paraId="4998366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5A873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37029131"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888C576"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20C36B4"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99B748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D23069" w14:textId="77777777" w:rsidR="00F17312" w:rsidRDefault="00F17312" w:rsidP="00F17312">
            <w:pPr>
              <w:pStyle w:val="TAC"/>
              <w:rPr>
                <w:rFonts w:cs="Arial"/>
                <w:lang w:eastAsia="zh-CN"/>
              </w:rPr>
            </w:pPr>
            <w:r>
              <w:rPr>
                <w:rFonts w:cs="Arial"/>
                <w:lang w:eastAsia="zh-CN"/>
              </w:rPr>
              <w:t>T</w:t>
            </w:r>
          </w:p>
        </w:tc>
      </w:tr>
      <w:tr w:rsidR="00F17312" w14:paraId="3C91668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6B52B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035260FA"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A5F066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A855E01"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974533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A9A0FA" w14:textId="77777777" w:rsidR="00F17312" w:rsidRDefault="00F17312" w:rsidP="00F17312">
            <w:pPr>
              <w:pStyle w:val="TAC"/>
              <w:rPr>
                <w:rFonts w:cs="Arial"/>
                <w:lang w:eastAsia="zh-CN"/>
              </w:rPr>
            </w:pPr>
            <w:r>
              <w:rPr>
                <w:rFonts w:cs="Arial"/>
                <w:lang w:eastAsia="zh-CN"/>
              </w:rPr>
              <w:t>T</w:t>
            </w:r>
          </w:p>
        </w:tc>
      </w:tr>
      <w:tr w:rsidR="00F17312" w14:paraId="072AB1D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17C6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7827EF53"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F152B8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A33B4EE"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CB0F4F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26DC9" w14:textId="77777777" w:rsidR="00F17312" w:rsidRDefault="00F17312" w:rsidP="00F17312">
            <w:pPr>
              <w:pStyle w:val="TAC"/>
              <w:rPr>
                <w:rFonts w:cs="Arial"/>
                <w:lang w:eastAsia="zh-CN"/>
              </w:rPr>
            </w:pPr>
            <w:r>
              <w:rPr>
                <w:rFonts w:cs="Arial"/>
                <w:lang w:eastAsia="zh-CN"/>
              </w:rPr>
              <w:t>T</w:t>
            </w:r>
          </w:p>
        </w:tc>
      </w:tr>
      <w:tr w:rsidR="004B4322" w14:paraId="10145A0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79C52D6" w14:textId="76D16A93"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7322C816" w14:textId="5AF27EE3" w:rsidR="004B4322" w:rsidRDefault="004B4322" w:rsidP="004B432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62E6DC" w14:textId="23FAC37A" w:rsidR="004B4322" w:rsidRDefault="004B4322" w:rsidP="004B432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53F4AEF" w14:textId="6629E035" w:rsidR="004B4322" w:rsidRDefault="004B4322" w:rsidP="004B432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082A7178" w14:textId="6F8B36A1" w:rsidR="004B4322" w:rsidRDefault="004B4322" w:rsidP="004B432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F4FB660" w14:textId="4ABBB579" w:rsidR="004B4322" w:rsidRDefault="004B4322" w:rsidP="004B4322">
            <w:pPr>
              <w:pStyle w:val="TAC"/>
              <w:rPr>
                <w:rFonts w:cs="Arial"/>
                <w:lang w:eastAsia="zh-CN"/>
              </w:rPr>
            </w:pPr>
            <w:r>
              <w:rPr>
                <w:rFonts w:cs="Arial"/>
                <w:lang w:eastAsia="zh-CN"/>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4000" w:name="_Toc59183209"/>
      <w:bookmarkStart w:id="4001" w:name="_Toc59184675"/>
      <w:bookmarkStart w:id="4002" w:name="_Toc59195610"/>
      <w:bookmarkStart w:id="4003" w:name="_Toc59440038"/>
      <w:bookmarkStart w:id="4004" w:name="_Toc67990461"/>
      <w:r>
        <w:t>6.3.3.3</w:t>
      </w:r>
      <w:r>
        <w:tab/>
        <w:t>Attribute constraints</w:t>
      </w:r>
      <w:bookmarkEnd w:id="4000"/>
      <w:bookmarkEnd w:id="4001"/>
      <w:bookmarkEnd w:id="4002"/>
      <w:bookmarkEnd w:id="4003"/>
      <w:bookmarkEnd w:id="4004"/>
    </w:p>
    <w:p w14:paraId="7924C258" w14:textId="77777777" w:rsidR="00F17312" w:rsidRDefault="00F17312" w:rsidP="00F17312">
      <w:r>
        <w:t>None.</w:t>
      </w:r>
    </w:p>
    <w:p w14:paraId="1240B557" w14:textId="77777777" w:rsidR="00F17312" w:rsidRDefault="00F17312" w:rsidP="00F17312">
      <w:pPr>
        <w:pStyle w:val="Heading4"/>
      </w:pPr>
      <w:bookmarkStart w:id="4005" w:name="_Toc59183210"/>
      <w:bookmarkStart w:id="4006" w:name="_Toc59184676"/>
      <w:bookmarkStart w:id="4007" w:name="_Toc59195611"/>
      <w:bookmarkStart w:id="4008" w:name="_Toc59440039"/>
      <w:bookmarkStart w:id="4009" w:name="_Toc67990462"/>
      <w:r>
        <w:rPr>
          <w:lang w:eastAsia="zh-CN"/>
        </w:rPr>
        <w:t>6.3.3.</w:t>
      </w:r>
      <w:r>
        <w:t>4</w:t>
      </w:r>
      <w:r>
        <w:tab/>
        <w:t>Notifications</w:t>
      </w:r>
      <w:bookmarkEnd w:id="4005"/>
      <w:bookmarkEnd w:id="4006"/>
      <w:bookmarkEnd w:id="4007"/>
      <w:bookmarkEnd w:id="4008"/>
      <w:bookmarkEnd w:id="4009"/>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4010" w:name="_Toc59183211"/>
      <w:bookmarkStart w:id="4011" w:name="_Toc59184677"/>
      <w:bookmarkStart w:id="4012" w:name="_Toc59195612"/>
      <w:bookmarkStart w:id="4013" w:name="_Toc59440040"/>
      <w:bookmarkStart w:id="4014" w:name="_Toc67990463"/>
      <w:r>
        <w:rPr>
          <w:lang w:eastAsia="zh-CN"/>
        </w:rPr>
        <w:t>6.3.4</w:t>
      </w:r>
      <w:r>
        <w:rPr>
          <w:lang w:eastAsia="zh-CN"/>
        </w:rPr>
        <w:tab/>
      </w:r>
      <w:r>
        <w:rPr>
          <w:rFonts w:ascii="Courier New" w:hAnsi="Courier New" w:cs="Courier New"/>
          <w:lang w:eastAsia="zh-CN"/>
        </w:rPr>
        <w:t>SliceProfile &lt;&lt;dataType&gt;&gt;</w:t>
      </w:r>
      <w:bookmarkEnd w:id="4010"/>
      <w:bookmarkEnd w:id="4011"/>
      <w:bookmarkEnd w:id="4012"/>
      <w:bookmarkEnd w:id="4013"/>
      <w:bookmarkEnd w:id="4014"/>
    </w:p>
    <w:p w14:paraId="74119CAB" w14:textId="77777777" w:rsidR="00F17312" w:rsidRDefault="00F17312" w:rsidP="00F17312">
      <w:pPr>
        <w:pStyle w:val="Heading4"/>
        <w:rPr>
          <w:lang w:eastAsia="zh-CN"/>
        </w:rPr>
      </w:pPr>
      <w:bookmarkStart w:id="4015" w:name="_Toc59183212"/>
      <w:bookmarkStart w:id="4016" w:name="_Toc59184678"/>
      <w:bookmarkStart w:id="4017" w:name="_Toc59195613"/>
      <w:bookmarkStart w:id="4018" w:name="_Toc59440041"/>
      <w:bookmarkStart w:id="4019" w:name="_Toc67990464"/>
      <w:r>
        <w:t>6.3.4.1</w:t>
      </w:r>
      <w:r>
        <w:tab/>
        <w:t>Definition</w:t>
      </w:r>
      <w:bookmarkEnd w:id="4015"/>
      <w:bookmarkEnd w:id="4016"/>
      <w:bookmarkEnd w:id="4017"/>
      <w:bookmarkEnd w:id="4018"/>
      <w:bookmarkEnd w:id="4019"/>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4020" w:name="_Toc59183213"/>
      <w:bookmarkStart w:id="4021" w:name="_Toc59184679"/>
      <w:bookmarkStart w:id="4022" w:name="_Toc59195614"/>
      <w:bookmarkStart w:id="4023" w:name="_Toc59440042"/>
      <w:bookmarkStart w:id="4024" w:name="_Toc67990465"/>
      <w:r>
        <w:t>6.3.4.2</w:t>
      </w:r>
      <w:r>
        <w:tab/>
        <w:t>Attributes</w:t>
      </w:r>
      <w:bookmarkEnd w:id="4020"/>
      <w:bookmarkEnd w:id="4021"/>
      <w:bookmarkEnd w:id="4022"/>
      <w:bookmarkEnd w:id="4023"/>
      <w:bookmarkEnd w:id="4024"/>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77777777" w:rsidR="00F17312" w:rsidRDefault="00F17312" w:rsidP="00F1731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4025" w:name="_Toc59183214"/>
      <w:bookmarkStart w:id="4026" w:name="_Toc59184680"/>
      <w:bookmarkStart w:id="4027" w:name="_Toc59195615"/>
      <w:bookmarkStart w:id="4028" w:name="_Toc59440043"/>
      <w:bookmarkStart w:id="4029" w:name="_Toc67990466"/>
    </w:p>
    <w:p w14:paraId="124BAB0F" w14:textId="6A26CED2" w:rsidR="00F17312" w:rsidRDefault="00F17312" w:rsidP="00F17312">
      <w:pPr>
        <w:pStyle w:val="Heading4"/>
      </w:pPr>
      <w:r>
        <w:t>6.3.4.3</w:t>
      </w:r>
      <w:r>
        <w:tab/>
        <w:t>Attribute constraints</w:t>
      </w:r>
      <w:bookmarkEnd w:id="4025"/>
      <w:bookmarkEnd w:id="4026"/>
      <w:bookmarkEnd w:id="4027"/>
      <w:bookmarkEnd w:id="4028"/>
      <w:bookmarkEnd w:id="4029"/>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7777777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2370BF1F" w14:textId="49607ADA" w:rsidR="00F17312" w:rsidRDefault="00F17312" w:rsidP="00F17312">
            <w:pPr>
              <w:rPr>
                <w:rFonts w:ascii="Arial" w:hAnsi="Arial" w:cs="Arial"/>
                <w:sz w:val="18"/>
                <w:szCs w:val="18"/>
              </w:rPr>
            </w:pPr>
            <w:r>
              <w:rPr>
                <w:rFonts w:ascii="Arial" w:hAnsi="Arial" w:cs="Arial"/>
                <w:sz w:val="18"/>
                <w:szCs w:val="18"/>
                <w:lang w:eastAsia="zh-CN"/>
              </w:rPr>
              <w:t>Condition: It shall be present when the slice profile</w:t>
            </w:r>
            <w:r w:rsidR="0031354F" w:rsidRPr="0031354F">
              <w:rPr>
                <w:rFonts w:ascii="Arial" w:hAnsi="Arial" w:cs="Arial"/>
                <w:sz w:val="18"/>
                <w:szCs w:val="18"/>
                <w:lang w:eastAsia="zh-CN"/>
              </w:rPr>
              <w:t xml:space="preserve"> defines requirements</w:t>
            </w:r>
            <w:r>
              <w:rPr>
                <w:rFonts w:ascii="Arial" w:hAnsi="Arial" w:cs="Arial"/>
                <w:sz w:val="18"/>
                <w:szCs w:val="18"/>
                <w:lang w:eastAsia="zh-CN"/>
              </w:rPr>
              <w:t xml:space="preserve"> for CN domain </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7C405EFD" w14:textId="1555C92D"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It shall be present when the slice profile </w:t>
            </w:r>
            <w:r w:rsidR="0031354F" w:rsidRPr="0031354F">
              <w:rPr>
                <w:rFonts w:ascii="Arial" w:hAnsi="Arial" w:cs="Arial"/>
                <w:sz w:val="18"/>
                <w:szCs w:val="18"/>
                <w:lang w:eastAsia="zh-CN"/>
              </w:rPr>
              <w:t xml:space="preserve">defines requirements </w:t>
            </w:r>
            <w:r>
              <w:rPr>
                <w:rFonts w:ascii="Arial" w:hAnsi="Arial" w:cs="Arial"/>
                <w:sz w:val="18"/>
                <w:szCs w:val="18"/>
                <w:lang w:eastAsia="zh-CN"/>
              </w:rPr>
              <w:t>for RAN domain.</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77777777" w:rsidR="00F17312" w:rsidRDefault="00F17312" w:rsidP="00F17312">
            <w:pPr>
              <w:pStyle w:val="TAL"/>
              <w:rPr>
                <w:rFonts w:ascii="Courier New" w:hAnsi="Courier New" w:cs="Courier New"/>
                <w:szCs w:val="18"/>
                <w:lang w:eastAsia="zh-CN"/>
              </w:rPr>
            </w:pPr>
            <w:r>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602B5000" w14:textId="77777777" w:rsidR="00F17312" w:rsidRDefault="00F17312" w:rsidP="00F17312">
            <w:pPr>
              <w:rPr>
                <w:rFonts w:ascii="Arial" w:hAnsi="Arial" w:cs="Arial"/>
                <w:sz w:val="18"/>
                <w:szCs w:val="18"/>
                <w:lang w:eastAsia="zh-CN"/>
              </w:rPr>
            </w:pPr>
            <w:r>
              <w:rPr>
                <w:rFonts w:ascii="Arial" w:hAnsi="Arial" w:cs="Arial"/>
                <w:sz w:val="18"/>
                <w:szCs w:val="18"/>
                <w:lang w:eastAsia="zh-CN"/>
              </w:rPr>
              <w:t>Condition: It shall be present when the slice profile is for top/root network slice subnet</w:t>
            </w:r>
          </w:p>
        </w:tc>
      </w:tr>
    </w:tbl>
    <w:p w14:paraId="075B5E06" w14:textId="77777777" w:rsidR="00F17312" w:rsidRDefault="00F17312" w:rsidP="00F17312"/>
    <w:p w14:paraId="5732D289" w14:textId="77777777" w:rsidR="00F17312" w:rsidRDefault="00F17312" w:rsidP="00F17312">
      <w:pPr>
        <w:pStyle w:val="EditorsNote"/>
      </w:pPr>
      <w:r>
        <w:t>Editors Note 1: Need for specific slice profile for TN domain is FFS.</w:t>
      </w:r>
    </w:p>
    <w:p w14:paraId="53C3C11D" w14:textId="171E8144" w:rsidR="00F17312" w:rsidRDefault="00F17312" w:rsidP="00F17312">
      <w:pPr>
        <w:pStyle w:val="EditorsNote"/>
      </w:pPr>
    </w:p>
    <w:p w14:paraId="17D44C3B" w14:textId="77777777" w:rsidR="00F17312" w:rsidRDefault="00F17312" w:rsidP="00F17312">
      <w:pPr>
        <w:pStyle w:val="EditorsNote"/>
      </w:pPr>
      <w:r>
        <w:t>Editor's NOTE 3: The common attributes of the three types of SliceProfile may be extracted out and put into the common part of the SliceProfile</w:t>
      </w:r>
    </w:p>
    <w:p w14:paraId="467D2CFA" w14:textId="77777777" w:rsidR="00F17312" w:rsidRDefault="00F17312" w:rsidP="00F17312">
      <w:pPr>
        <w:pStyle w:val="EditorsNote"/>
      </w:pPr>
      <w:r>
        <w:t xml:space="preserve">Editor's NOTE 4: Whether </w:t>
      </w:r>
      <w:r>
        <w:rPr>
          <w:rFonts w:ascii="Courier New" w:hAnsi="Courier New" w:cs="Courier New"/>
          <w:lang w:eastAsia="zh-CN"/>
        </w:rPr>
        <w:t>SliceProfile</w:t>
      </w:r>
      <w:r>
        <w:t xml:space="preserve"> is dataType or IOC is FFS.</w:t>
      </w:r>
    </w:p>
    <w:p w14:paraId="4B335FD7" w14:textId="77777777" w:rsidR="00F17312" w:rsidRDefault="00F17312" w:rsidP="00F17312">
      <w:pPr>
        <w:pStyle w:val="EditorsNote"/>
      </w:pPr>
      <w:r>
        <w:t xml:space="preserve">Editor's NOTE 5: Whether </w:t>
      </w:r>
      <w:r>
        <w:rPr>
          <w:rFonts w:ascii="Courier New" w:hAnsi="Courier New" w:cs="Courier New"/>
          <w:szCs w:val="18"/>
          <w:lang w:eastAsia="zh-CN"/>
        </w:rPr>
        <w:t xml:space="preserve">RANSliceSubnetProfile </w:t>
      </w:r>
      <w:r>
        <w:t>is inherited from or contained by</w:t>
      </w:r>
      <w:r>
        <w:rPr>
          <w:rFonts w:ascii="Courier New" w:hAnsi="Courier New" w:cs="Courier New"/>
          <w:szCs w:val="18"/>
          <w:lang w:eastAsia="zh-CN"/>
        </w:rPr>
        <w:t xml:space="preserve"> </w:t>
      </w:r>
      <w:r>
        <w:rPr>
          <w:rFonts w:ascii="Courier New" w:hAnsi="Courier New" w:cs="Courier New"/>
          <w:lang w:eastAsia="zh-CN"/>
        </w:rPr>
        <w:t>SliceProfile</w:t>
      </w:r>
      <w:r>
        <w:t xml:space="preserve"> is FFS.</w:t>
      </w:r>
    </w:p>
    <w:p w14:paraId="0CF09FF6" w14:textId="77777777" w:rsidR="00F17312" w:rsidRDefault="00F17312" w:rsidP="00F17312">
      <w:pPr>
        <w:pStyle w:val="EditorsNote"/>
      </w:pPr>
      <w:r>
        <w:t xml:space="preserve">Editor's NOTE 6: Whether </w:t>
      </w:r>
      <w:r>
        <w:rPr>
          <w:rFonts w:ascii="Courier New" w:hAnsi="Courier New" w:cs="Courier New"/>
          <w:szCs w:val="18"/>
          <w:lang w:eastAsia="zh-CN"/>
        </w:rPr>
        <w:t xml:space="preserve">CNSliceSubnetProfile </w:t>
      </w:r>
      <w:r>
        <w:t>is inherited from or contained by</w:t>
      </w:r>
      <w:r>
        <w:rPr>
          <w:rFonts w:ascii="Courier New" w:hAnsi="Courier New" w:cs="Courier New"/>
          <w:szCs w:val="18"/>
          <w:lang w:eastAsia="zh-CN"/>
        </w:rPr>
        <w:t xml:space="preserve"> </w:t>
      </w:r>
      <w:r>
        <w:rPr>
          <w:rFonts w:ascii="Courier New" w:hAnsi="Courier New" w:cs="Courier New"/>
          <w:lang w:eastAsia="zh-CN"/>
        </w:rPr>
        <w:t>SliceProfile</w:t>
      </w:r>
      <w:r>
        <w:t xml:space="preserve"> is FFS.</w:t>
      </w:r>
    </w:p>
    <w:p w14:paraId="06356694" w14:textId="77777777" w:rsidR="00F17312" w:rsidRDefault="00F17312" w:rsidP="00F17312">
      <w:pPr>
        <w:pStyle w:val="EditorsNote"/>
      </w:pPr>
      <w:r>
        <w:t xml:space="preserve">Editor's NOTE 7: Whether </w:t>
      </w:r>
      <w:r>
        <w:rPr>
          <w:rFonts w:ascii="Courier New" w:hAnsi="Courier New" w:cs="Courier New"/>
          <w:szCs w:val="18"/>
          <w:lang w:eastAsia="zh-CN"/>
        </w:rPr>
        <w:t xml:space="preserve">tOPSliceSubnetProfile </w:t>
      </w:r>
      <w:r>
        <w:t>is inherited from or contained by</w:t>
      </w:r>
      <w:r>
        <w:rPr>
          <w:rFonts w:ascii="Courier New" w:hAnsi="Courier New" w:cs="Courier New"/>
          <w:szCs w:val="18"/>
          <w:lang w:eastAsia="zh-CN"/>
        </w:rPr>
        <w:t xml:space="preserve"> </w:t>
      </w:r>
      <w:r>
        <w:rPr>
          <w:rFonts w:ascii="Courier New" w:hAnsi="Courier New" w:cs="Courier New"/>
          <w:lang w:eastAsia="zh-CN"/>
        </w:rPr>
        <w:t>SliceProfile</w:t>
      </w:r>
      <w:r>
        <w:t xml:space="preserve"> is FFS.</w:t>
      </w:r>
    </w:p>
    <w:p w14:paraId="4BA5B4DE" w14:textId="719A7B8C" w:rsidR="0031354F" w:rsidRDefault="0031354F" w:rsidP="00F17312">
      <w:pPr>
        <w:pStyle w:val="EditorsNote"/>
      </w:pPr>
      <w:r w:rsidRPr="00C71D74">
        <w:t xml:space="preserve">Editor's NOTE </w:t>
      </w:r>
      <w:r>
        <w:t>8</w:t>
      </w:r>
      <w:r w:rsidRPr="00C71D74">
        <w:t xml:space="preserve">: </w:t>
      </w:r>
      <w:r>
        <w:t>Mapping of</w:t>
      </w:r>
      <w:r w:rsidRPr="00C71D74">
        <w:t xml:space="preserve"> the URLLC related attributes </w:t>
      </w:r>
      <w:r w:rsidRPr="00C71D74">
        <w:rPr>
          <w:rFonts w:ascii="Courier New" w:hAnsi="Courier New" w:cs="Courier New"/>
        </w:rPr>
        <w:t>cSAvailabilityTarget</w:t>
      </w:r>
      <w:r w:rsidRPr="00C71D74">
        <w:t xml:space="preserve"> and </w:t>
      </w:r>
      <w:r w:rsidRPr="00C71D74">
        <w:rPr>
          <w:rFonts w:ascii="Courier New" w:hAnsi="Courier New" w:cs="Courier New"/>
        </w:rPr>
        <w:t>cSReliabilityMeanTime</w:t>
      </w:r>
      <w:r w:rsidRPr="00C71D74">
        <w:t xml:space="preserve"> to subnet level</w:t>
      </w:r>
      <w:r>
        <w:t xml:space="preserve"> </w:t>
      </w:r>
      <w:r w:rsidRPr="00C71D74">
        <w:t>(</w:t>
      </w:r>
      <w:r>
        <w:t xml:space="preserve">as </w:t>
      </w:r>
      <w:r w:rsidRPr="00C71D74">
        <w:t xml:space="preserve">part of </w:t>
      </w:r>
      <w:r w:rsidRPr="00C71D74">
        <w:rPr>
          <w:rFonts w:ascii="Courier New" w:hAnsi="Courier New" w:cs="Courier New"/>
        </w:rPr>
        <w:t>perfReq</w:t>
      </w:r>
      <w:r w:rsidRPr="00C71D74">
        <w:t xml:space="preserve"> mapping)</w:t>
      </w:r>
      <w:r>
        <w:t xml:space="preserve">: e.g. if </w:t>
      </w:r>
      <w:r w:rsidRPr="00C71D74">
        <w:t xml:space="preserve">they </w:t>
      </w:r>
      <w:r>
        <w:t xml:space="preserve">are </w:t>
      </w:r>
      <w:r w:rsidRPr="00C71D74">
        <w:t xml:space="preserve">captured by the attributes: </w:t>
      </w:r>
      <w:r w:rsidRPr="00C71D74">
        <w:rPr>
          <w:rFonts w:ascii="Courier New" w:hAnsi="Courier New" w:cs="Courier New"/>
        </w:rPr>
        <w:t>availability</w:t>
      </w:r>
      <w:r w:rsidRPr="00C71D74">
        <w:t xml:space="preserve"> and </w:t>
      </w:r>
      <w:r w:rsidRPr="00C71D74">
        <w:rPr>
          <w:rFonts w:ascii="Courier New" w:hAnsi="Courier New" w:cs="Courier New"/>
        </w:rPr>
        <w:t>reliability</w:t>
      </w:r>
      <w:r>
        <w:rPr>
          <w:rFonts w:ascii="Courier New" w:hAnsi="Courier New" w:cs="Courier New"/>
        </w:rPr>
        <w:t xml:space="preserve"> </w:t>
      </w:r>
      <w:r>
        <w:t>is FFS</w:t>
      </w:r>
      <w:r>
        <w:rPr>
          <w:rFonts w:ascii="Courier New" w:hAnsi="Courier New" w:cs="Courier New"/>
        </w:rPr>
        <w:t xml:space="preserve"> </w:t>
      </w:r>
      <w:r w:rsidRPr="00C71D74">
        <w:t xml:space="preserve"> </w:t>
      </w:r>
    </w:p>
    <w:p w14:paraId="0B854223" w14:textId="77777777" w:rsidR="00F17312" w:rsidRDefault="00F17312" w:rsidP="00F17312">
      <w:pPr>
        <w:pStyle w:val="Heading4"/>
      </w:pPr>
      <w:bookmarkStart w:id="4030" w:name="_Toc59183215"/>
      <w:bookmarkStart w:id="4031" w:name="_Toc59184681"/>
      <w:bookmarkStart w:id="4032" w:name="_Toc59195616"/>
      <w:bookmarkStart w:id="4033" w:name="_Toc59440044"/>
      <w:bookmarkStart w:id="4034" w:name="_Toc67990467"/>
      <w:r>
        <w:rPr>
          <w:lang w:eastAsia="zh-CN"/>
        </w:rPr>
        <w:t>6.3.4.</w:t>
      </w:r>
      <w:r>
        <w:t>4</w:t>
      </w:r>
      <w:r>
        <w:tab/>
        <w:t>Notifications</w:t>
      </w:r>
      <w:bookmarkEnd w:id="4030"/>
      <w:bookmarkEnd w:id="4031"/>
      <w:bookmarkEnd w:id="4032"/>
      <w:bookmarkEnd w:id="4033"/>
      <w:bookmarkEnd w:id="4034"/>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4035" w:name="_Toc59183216"/>
      <w:bookmarkStart w:id="4036" w:name="_Toc59184682"/>
      <w:bookmarkStart w:id="4037" w:name="_Toc59195617"/>
      <w:bookmarkStart w:id="4038" w:name="_Toc59440045"/>
      <w:bookmarkStart w:id="4039" w:name="_Toc67990468"/>
      <w:r>
        <w:rPr>
          <w:lang w:eastAsia="zh-CN"/>
        </w:rPr>
        <w:t>6.3.5</w:t>
      </w:r>
      <w:r>
        <w:rPr>
          <w:lang w:eastAsia="zh-CN"/>
        </w:rPr>
        <w:tab/>
      </w:r>
      <w:r>
        <w:rPr>
          <w:rFonts w:ascii="Courier New" w:hAnsi="Courier New" w:cs="Courier New"/>
          <w:lang w:eastAsia="zh-CN"/>
        </w:rPr>
        <w:t>NsInfo &lt;&lt;dataType&gt;&gt;</w:t>
      </w:r>
      <w:bookmarkEnd w:id="4035"/>
      <w:bookmarkEnd w:id="4036"/>
      <w:bookmarkEnd w:id="4037"/>
      <w:bookmarkEnd w:id="4038"/>
      <w:bookmarkEnd w:id="4039"/>
    </w:p>
    <w:p w14:paraId="4EFA8A95" w14:textId="77777777" w:rsidR="00F17312" w:rsidRDefault="00F17312" w:rsidP="00F17312">
      <w:pPr>
        <w:pStyle w:val="Heading4"/>
      </w:pPr>
      <w:bookmarkStart w:id="4040" w:name="_Toc59183217"/>
      <w:bookmarkStart w:id="4041" w:name="_Toc59184683"/>
      <w:bookmarkStart w:id="4042" w:name="_Toc59195618"/>
      <w:bookmarkStart w:id="4043" w:name="_Toc59440046"/>
      <w:bookmarkStart w:id="4044" w:name="_Toc67990469"/>
      <w:r>
        <w:t>6.3.5.1</w:t>
      </w:r>
      <w:r>
        <w:tab/>
        <w:t>Definition</w:t>
      </w:r>
      <w:bookmarkEnd w:id="4040"/>
      <w:bookmarkEnd w:id="4041"/>
      <w:bookmarkEnd w:id="4042"/>
      <w:bookmarkEnd w:id="4043"/>
      <w:bookmarkEnd w:id="4044"/>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4045" w:name="_Toc59183218"/>
      <w:bookmarkStart w:id="4046" w:name="_Toc59184684"/>
      <w:bookmarkStart w:id="4047" w:name="_Toc59195619"/>
      <w:bookmarkStart w:id="4048" w:name="_Toc59440047"/>
      <w:bookmarkStart w:id="4049" w:name="_Toc67990470"/>
      <w:r>
        <w:t>6</w:t>
      </w:r>
      <w:r>
        <w:rPr>
          <w:lang w:eastAsia="zh-CN"/>
        </w:rPr>
        <w:t>.</w:t>
      </w:r>
      <w:r>
        <w:t>3.5.2</w:t>
      </w:r>
      <w:r>
        <w:tab/>
        <w:t>Attributes</w:t>
      </w:r>
      <w:bookmarkEnd w:id="4045"/>
      <w:bookmarkEnd w:id="4046"/>
      <w:bookmarkEnd w:id="4047"/>
      <w:bookmarkEnd w:id="4048"/>
      <w:bookmarkEnd w:id="4049"/>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77777777" w:rsidR="00F17312" w:rsidRDefault="00F17312" w:rsidP="00F1731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4050" w:name="_Toc59183219"/>
      <w:bookmarkStart w:id="4051" w:name="_Toc59184685"/>
      <w:bookmarkStart w:id="4052" w:name="_Toc59195620"/>
      <w:bookmarkStart w:id="4053" w:name="_Toc59440048"/>
      <w:bookmarkStart w:id="4054" w:name="_Toc67990471"/>
    </w:p>
    <w:p w14:paraId="032804E5" w14:textId="77777777" w:rsidR="00F17312" w:rsidRDefault="00F17312" w:rsidP="00F17312">
      <w:pPr>
        <w:pStyle w:val="Heading4"/>
      </w:pPr>
      <w:r>
        <w:t>6.3.5.3</w:t>
      </w:r>
      <w:r>
        <w:tab/>
        <w:t>Attribute constraints</w:t>
      </w:r>
      <w:bookmarkEnd w:id="4050"/>
      <w:bookmarkEnd w:id="4051"/>
      <w:bookmarkEnd w:id="4052"/>
      <w:bookmarkEnd w:id="4053"/>
      <w:bookmarkEnd w:id="4054"/>
    </w:p>
    <w:p w14:paraId="315078EE" w14:textId="77777777" w:rsidR="00F17312" w:rsidRDefault="00F17312" w:rsidP="00F17312">
      <w:r>
        <w:t>None.</w:t>
      </w:r>
    </w:p>
    <w:p w14:paraId="773C1957" w14:textId="77777777" w:rsidR="00F17312" w:rsidRDefault="00F17312" w:rsidP="00F17312">
      <w:pPr>
        <w:pStyle w:val="Heading4"/>
      </w:pPr>
      <w:bookmarkStart w:id="4055" w:name="_Toc59183220"/>
      <w:bookmarkStart w:id="4056" w:name="_Toc59184686"/>
      <w:bookmarkStart w:id="4057" w:name="_Toc59195621"/>
      <w:bookmarkStart w:id="4058" w:name="_Toc59440049"/>
      <w:bookmarkStart w:id="4059" w:name="_Toc67990472"/>
      <w:r>
        <w:rPr>
          <w:lang w:eastAsia="zh-CN"/>
        </w:rPr>
        <w:t>6.3.5.</w:t>
      </w:r>
      <w:r>
        <w:t>4</w:t>
      </w:r>
      <w:r>
        <w:tab/>
        <w:t>Notifications</w:t>
      </w:r>
      <w:bookmarkEnd w:id="4055"/>
      <w:bookmarkEnd w:id="4056"/>
      <w:bookmarkEnd w:id="4057"/>
      <w:bookmarkEnd w:id="4058"/>
      <w:bookmarkEnd w:id="4059"/>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4060" w:name="_Toc59183221"/>
      <w:bookmarkStart w:id="4061" w:name="_Toc59184687"/>
      <w:bookmarkStart w:id="4062" w:name="_Toc59195622"/>
      <w:bookmarkStart w:id="4063" w:name="_Toc59440050"/>
      <w:bookmarkStart w:id="4064" w:name="_Toc67990473"/>
      <w:r>
        <w:rPr>
          <w:lang w:eastAsia="zh-CN"/>
        </w:rPr>
        <w:t>6.3.6</w:t>
      </w:r>
      <w:r>
        <w:rPr>
          <w:lang w:eastAsia="zh-CN"/>
        </w:rPr>
        <w:tab/>
      </w:r>
      <w:r>
        <w:rPr>
          <w:rFonts w:ascii="Courier New" w:hAnsi="Courier New" w:cs="Courier New"/>
          <w:lang w:eastAsia="zh-CN"/>
        </w:rPr>
        <w:t>ServAttrCom &lt;&lt;dataType&gt;&gt;</w:t>
      </w:r>
      <w:bookmarkEnd w:id="4060"/>
      <w:bookmarkEnd w:id="4061"/>
      <w:bookmarkEnd w:id="4062"/>
      <w:bookmarkEnd w:id="4063"/>
      <w:bookmarkEnd w:id="4064"/>
    </w:p>
    <w:p w14:paraId="0C18FD78" w14:textId="77777777" w:rsidR="00F17312" w:rsidRDefault="00F17312" w:rsidP="00F17312">
      <w:pPr>
        <w:pStyle w:val="Heading4"/>
      </w:pPr>
      <w:bookmarkStart w:id="4065" w:name="_Toc59183222"/>
      <w:bookmarkStart w:id="4066" w:name="_Toc59184688"/>
      <w:bookmarkStart w:id="4067" w:name="_Toc59195623"/>
      <w:bookmarkStart w:id="4068" w:name="_Toc59440051"/>
      <w:bookmarkStart w:id="4069" w:name="_Toc67990474"/>
      <w:r>
        <w:t>6.3.6.1</w:t>
      </w:r>
      <w:r>
        <w:tab/>
        <w:t>Definition</w:t>
      </w:r>
      <w:bookmarkEnd w:id="4065"/>
      <w:bookmarkEnd w:id="4066"/>
      <w:bookmarkEnd w:id="4067"/>
      <w:bookmarkEnd w:id="4068"/>
      <w:bookmarkEnd w:id="4069"/>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4070" w:name="_Toc59183223"/>
      <w:bookmarkStart w:id="4071" w:name="_Toc59184689"/>
      <w:bookmarkStart w:id="4072" w:name="_Toc59195624"/>
      <w:bookmarkStart w:id="4073" w:name="_Toc59440052"/>
      <w:bookmarkStart w:id="4074" w:name="_Toc67990475"/>
      <w:r>
        <w:t>6</w:t>
      </w:r>
      <w:r>
        <w:rPr>
          <w:lang w:eastAsia="zh-CN"/>
        </w:rPr>
        <w:t>.</w:t>
      </w:r>
      <w:r>
        <w:t>3.6.2</w:t>
      </w:r>
      <w:r>
        <w:tab/>
        <w:t>Attributes</w:t>
      </w:r>
      <w:bookmarkEnd w:id="4070"/>
      <w:bookmarkEnd w:id="4071"/>
      <w:bookmarkEnd w:id="4072"/>
      <w:bookmarkEnd w:id="4073"/>
      <w:bookmarkEnd w:id="4074"/>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77777777" w:rsidR="00F17312" w:rsidRDefault="00F17312" w:rsidP="00F1731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4075" w:name="_Toc59183224"/>
      <w:bookmarkStart w:id="4076" w:name="_Toc59184690"/>
      <w:bookmarkStart w:id="4077" w:name="_Toc59195625"/>
      <w:bookmarkStart w:id="4078" w:name="_Toc59440053"/>
      <w:bookmarkStart w:id="4079" w:name="_Toc67990476"/>
    </w:p>
    <w:p w14:paraId="272B0B41" w14:textId="5242D6EA" w:rsidR="00F17312" w:rsidRDefault="00F17312" w:rsidP="00F17312">
      <w:pPr>
        <w:pStyle w:val="Heading4"/>
      </w:pPr>
      <w:r>
        <w:t>6.3.6.3</w:t>
      </w:r>
      <w:r>
        <w:tab/>
        <w:t>Attribute constraints</w:t>
      </w:r>
      <w:bookmarkEnd w:id="4075"/>
      <w:bookmarkEnd w:id="4076"/>
      <w:bookmarkEnd w:id="4077"/>
      <w:bookmarkEnd w:id="4078"/>
      <w:bookmarkEnd w:id="4079"/>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77777777"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35413899"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category is character. Otherwise this attribute shall be absent.</w:t>
            </w:r>
          </w:p>
        </w:tc>
      </w:tr>
    </w:tbl>
    <w:p w14:paraId="1F426C56" w14:textId="77777777" w:rsidR="00F17312" w:rsidRPr="00F17312" w:rsidRDefault="00F17312" w:rsidP="00F17312">
      <w:bookmarkStart w:id="4080" w:name="_Toc59183225"/>
      <w:bookmarkStart w:id="4081" w:name="_Toc59184691"/>
      <w:bookmarkStart w:id="4082" w:name="_Toc59195626"/>
      <w:bookmarkStart w:id="4083" w:name="_Toc59440054"/>
      <w:bookmarkStart w:id="4084" w:name="_Toc67990477"/>
    </w:p>
    <w:p w14:paraId="04E2C788" w14:textId="77777777" w:rsidR="00F17312" w:rsidRDefault="00F17312" w:rsidP="00F17312">
      <w:pPr>
        <w:pStyle w:val="Heading4"/>
      </w:pPr>
      <w:r>
        <w:rPr>
          <w:lang w:eastAsia="zh-CN"/>
        </w:rPr>
        <w:t>6.3.6.</w:t>
      </w:r>
      <w:r>
        <w:t>4</w:t>
      </w:r>
      <w:r>
        <w:tab/>
        <w:t>Notifications</w:t>
      </w:r>
      <w:bookmarkEnd w:id="4080"/>
      <w:bookmarkEnd w:id="4081"/>
      <w:bookmarkEnd w:id="4082"/>
      <w:bookmarkEnd w:id="4083"/>
      <w:bookmarkEnd w:id="4084"/>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4085" w:name="_Toc59183226"/>
      <w:bookmarkStart w:id="4086" w:name="_Toc59184692"/>
      <w:bookmarkStart w:id="4087" w:name="_Toc59195627"/>
      <w:bookmarkStart w:id="4088" w:name="_Toc59440055"/>
      <w:bookmarkStart w:id="4089" w:name="_Toc67990478"/>
      <w:r>
        <w:rPr>
          <w:lang w:eastAsia="zh-CN"/>
        </w:rPr>
        <w:t>6.3.7</w:t>
      </w:r>
      <w:r>
        <w:rPr>
          <w:lang w:eastAsia="zh-CN"/>
        </w:rPr>
        <w:tab/>
      </w:r>
      <w:r>
        <w:rPr>
          <w:rFonts w:ascii="Courier New" w:hAnsi="Courier New" w:cs="Courier New"/>
          <w:lang w:eastAsia="zh-CN"/>
        </w:rPr>
        <w:t>DelayTolerance&lt;&lt;dataType&gt;&gt;</w:t>
      </w:r>
      <w:bookmarkEnd w:id="4085"/>
      <w:bookmarkEnd w:id="4086"/>
      <w:bookmarkEnd w:id="4087"/>
      <w:bookmarkEnd w:id="4088"/>
      <w:bookmarkEnd w:id="4089"/>
    </w:p>
    <w:p w14:paraId="7A2FDB89" w14:textId="77777777" w:rsidR="00F17312" w:rsidRDefault="00F17312" w:rsidP="00F17312">
      <w:pPr>
        <w:pStyle w:val="Heading4"/>
      </w:pPr>
      <w:bookmarkStart w:id="4090" w:name="_Toc59183227"/>
      <w:bookmarkStart w:id="4091" w:name="_Toc59184693"/>
      <w:bookmarkStart w:id="4092" w:name="_Toc59195628"/>
      <w:bookmarkStart w:id="4093" w:name="_Toc59440056"/>
      <w:bookmarkStart w:id="4094" w:name="_Toc67990479"/>
      <w:r>
        <w:t>6.3.7.1</w:t>
      </w:r>
      <w:r>
        <w:tab/>
        <w:t>Definition</w:t>
      </w:r>
      <w:bookmarkEnd w:id="4090"/>
      <w:bookmarkEnd w:id="4091"/>
      <w:bookmarkEnd w:id="4092"/>
      <w:bookmarkEnd w:id="4093"/>
      <w:bookmarkEnd w:id="4094"/>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4095" w:name="_Toc59183228"/>
      <w:bookmarkStart w:id="4096" w:name="_Toc59184694"/>
      <w:bookmarkStart w:id="4097" w:name="_Toc59195629"/>
      <w:bookmarkStart w:id="4098" w:name="_Toc59440057"/>
      <w:bookmarkStart w:id="4099" w:name="_Toc67990480"/>
      <w:r>
        <w:t>6</w:t>
      </w:r>
      <w:r>
        <w:rPr>
          <w:lang w:eastAsia="zh-CN"/>
        </w:rPr>
        <w:t>.</w:t>
      </w:r>
      <w:r>
        <w:t>3.7.2</w:t>
      </w:r>
      <w:r>
        <w:tab/>
        <w:t>Attributes</w:t>
      </w:r>
      <w:bookmarkEnd w:id="4095"/>
      <w:bookmarkEnd w:id="4096"/>
      <w:bookmarkEnd w:id="4097"/>
      <w:bookmarkEnd w:id="4098"/>
      <w:bookmarkEnd w:id="4099"/>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77777777" w:rsidR="00F17312" w:rsidRDefault="00F17312" w:rsidP="00F1731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4100" w:name="_Toc59183229"/>
      <w:bookmarkStart w:id="4101" w:name="_Toc59184695"/>
      <w:bookmarkStart w:id="4102" w:name="_Toc59195630"/>
      <w:bookmarkStart w:id="4103" w:name="_Toc59440058"/>
      <w:bookmarkStart w:id="4104" w:name="_Toc67990481"/>
    </w:p>
    <w:p w14:paraId="65FA634D" w14:textId="77777777" w:rsidR="00F17312" w:rsidRDefault="00F17312" w:rsidP="00F17312">
      <w:pPr>
        <w:pStyle w:val="Heading4"/>
      </w:pPr>
      <w:r>
        <w:t>6.3.7.3</w:t>
      </w:r>
      <w:r>
        <w:tab/>
        <w:t>Attribute constraints</w:t>
      </w:r>
      <w:bookmarkEnd w:id="4100"/>
      <w:bookmarkEnd w:id="4101"/>
      <w:bookmarkEnd w:id="4102"/>
      <w:bookmarkEnd w:id="4103"/>
      <w:bookmarkEnd w:id="4104"/>
    </w:p>
    <w:p w14:paraId="51C061C7" w14:textId="77777777" w:rsidR="00F17312" w:rsidRDefault="00F17312" w:rsidP="00F17312">
      <w:pPr>
        <w:rPr>
          <w:lang w:eastAsia="zh-CN"/>
        </w:rPr>
      </w:pPr>
      <w:r>
        <w:t>None.</w:t>
      </w:r>
    </w:p>
    <w:p w14:paraId="5C740335" w14:textId="77777777" w:rsidR="00F17312" w:rsidRDefault="00F17312" w:rsidP="00F17312">
      <w:pPr>
        <w:pStyle w:val="Heading4"/>
      </w:pPr>
      <w:bookmarkStart w:id="4105" w:name="_Toc59183230"/>
      <w:bookmarkStart w:id="4106" w:name="_Toc59184696"/>
      <w:bookmarkStart w:id="4107" w:name="_Toc59195631"/>
      <w:bookmarkStart w:id="4108" w:name="_Toc59440059"/>
      <w:bookmarkStart w:id="4109" w:name="_Toc67990482"/>
      <w:r>
        <w:rPr>
          <w:lang w:eastAsia="zh-CN"/>
        </w:rPr>
        <w:t>6.3.7.</w:t>
      </w:r>
      <w:r>
        <w:t>4</w:t>
      </w:r>
      <w:r>
        <w:tab/>
        <w:t>Notifications</w:t>
      </w:r>
      <w:bookmarkEnd w:id="4105"/>
      <w:bookmarkEnd w:id="4106"/>
      <w:bookmarkEnd w:id="4107"/>
      <w:bookmarkEnd w:id="4108"/>
      <w:bookmarkEnd w:id="4109"/>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020AA486" w14:textId="77777777" w:rsidR="00F17312" w:rsidRDefault="00F17312" w:rsidP="00F17312">
      <w:pPr>
        <w:pStyle w:val="Heading3"/>
        <w:rPr>
          <w:lang w:eastAsia="zh-CN"/>
        </w:rPr>
      </w:pPr>
      <w:bookmarkStart w:id="4110" w:name="_Toc59183231"/>
      <w:bookmarkStart w:id="4111" w:name="_Toc59184697"/>
      <w:bookmarkStart w:id="4112" w:name="_Toc59195632"/>
      <w:bookmarkStart w:id="4113" w:name="_Toc59440060"/>
      <w:bookmarkStart w:id="4114" w:name="_Toc67990483"/>
      <w:r>
        <w:rPr>
          <w:lang w:eastAsia="zh-CN"/>
        </w:rPr>
        <w:t>6.3.7</w:t>
      </w:r>
      <w:r>
        <w:rPr>
          <w:lang w:eastAsia="zh-CN"/>
        </w:rPr>
        <w:tab/>
      </w:r>
      <w:r>
        <w:rPr>
          <w:rFonts w:ascii="Courier New" w:hAnsi="Courier New" w:cs="Courier New"/>
          <w:lang w:eastAsia="zh-CN"/>
        </w:rPr>
        <w:t>DeterminComm &lt;&lt;dataType&gt;&gt;</w:t>
      </w:r>
      <w:bookmarkEnd w:id="4110"/>
      <w:bookmarkEnd w:id="4111"/>
      <w:bookmarkEnd w:id="4112"/>
      <w:bookmarkEnd w:id="4113"/>
      <w:bookmarkEnd w:id="4114"/>
    </w:p>
    <w:p w14:paraId="6D565FD3" w14:textId="77777777" w:rsidR="00F17312" w:rsidRDefault="00F17312" w:rsidP="00F17312">
      <w:pPr>
        <w:pStyle w:val="Heading4"/>
        <w:rPr>
          <w:lang w:eastAsia="zh-CN"/>
        </w:rPr>
      </w:pPr>
      <w:bookmarkStart w:id="4115" w:name="_Toc59183232"/>
      <w:bookmarkStart w:id="4116" w:name="_Toc59184698"/>
      <w:bookmarkStart w:id="4117" w:name="_Toc59195633"/>
      <w:bookmarkStart w:id="4118" w:name="_Toc59440061"/>
      <w:bookmarkStart w:id="4119" w:name="_Toc67990484"/>
      <w:r>
        <w:t>6.3.7.1</w:t>
      </w:r>
      <w:r>
        <w:tab/>
        <w:t>Definition</w:t>
      </w:r>
      <w:bookmarkEnd w:id="4115"/>
      <w:bookmarkEnd w:id="4116"/>
      <w:bookmarkEnd w:id="4117"/>
      <w:bookmarkEnd w:id="4118"/>
      <w:bookmarkEnd w:id="4119"/>
    </w:p>
    <w:p w14:paraId="25A715DF" w14:textId="77777777" w:rsidR="00F17312" w:rsidRDefault="00F17312" w:rsidP="00F17312">
      <w:r>
        <w:t>This data type represents the properties of the deterministic communication for periodic user traffic. Periodic traffic refers to the type of traffic with periodic transmissions.</w:t>
      </w:r>
    </w:p>
    <w:p w14:paraId="15FECBEE" w14:textId="7D8A6F12" w:rsidR="00F17312" w:rsidRDefault="00F17312" w:rsidP="00F17312">
      <w:pPr>
        <w:pStyle w:val="Heading4"/>
      </w:pPr>
      <w:bookmarkStart w:id="4120" w:name="_Toc59183233"/>
      <w:bookmarkStart w:id="4121" w:name="_Toc59184699"/>
      <w:bookmarkStart w:id="4122" w:name="_Toc59195634"/>
      <w:bookmarkStart w:id="4123" w:name="_Toc59440062"/>
      <w:bookmarkStart w:id="4124" w:name="_Toc67990485"/>
      <w:r>
        <w:t>6.3.7.2</w:t>
      </w:r>
      <w:r>
        <w:tab/>
        <w:t>Attributes</w:t>
      </w:r>
      <w:bookmarkEnd w:id="4120"/>
      <w:bookmarkEnd w:id="4121"/>
      <w:bookmarkEnd w:id="4122"/>
      <w:bookmarkEnd w:id="4123"/>
      <w:bookmarkEnd w:id="4124"/>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7777777" w:rsidR="00F17312" w:rsidRDefault="00F17312" w:rsidP="00F17312">
            <w:pPr>
              <w:pStyle w:val="TAH"/>
              <w:rPr>
                <w:rFonts w:cs="Arial"/>
                <w:szCs w:val="18"/>
              </w:rPr>
            </w:pPr>
            <w:r>
              <w:rPr>
                <w:rFonts w:cs="Arial"/>
                <w:szCs w:val="18"/>
              </w:rPr>
              <w:t>Support Qualifier</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77777777" w:rsidR="00F17312" w:rsidRDefault="00F17312" w:rsidP="00F17312">
            <w:pPr>
              <w:pStyle w:val="TAL"/>
              <w:jc w:val="center"/>
              <w:rPr>
                <w:rFonts w:cs="Arial"/>
                <w:szCs w:val="18"/>
              </w:rPr>
            </w:pPr>
            <w:r>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77777777" w:rsidR="00F17312" w:rsidRDefault="00F17312" w:rsidP="00F17312">
            <w:pPr>
              <w:pStyle w:val="TAL"/>
              <w:jc w:val="center"/>
              <w:rPr>
                <w:rFonts w:cs="Arial"/>
                <w:szCs w:val="18"/>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4125" w:name="_Toc59183234"/>
      <w:bookmarkStart w:id="4126" w:name="_Toc59184700"/>
      <w:bookmarkStart w:id="4127" w:name="_Toc59195635"/>
      <w:bookmarkStart w:id="4128" w:name="_Toc59440063"/>
      <w:bookmarkStart w:id="4129" w:name="_Toc67990486"/>
    </w:p>
    <w:p w14:paraId="6A869C9E" w14:textId="77777777" w:rsidR="00F17312" w:rsidRDefault="00F17312" w:rsidP="00F17312">
      <w:pPr>
        <w:pStyle w:val="Heading4"/>
      </w:pPr>
      <w:r>
        <w:t>6.3.7.3</w:t>
      </w:r>
      <w:r>
        <w:tab/>
        <w:t>Attribute constraints</w:t>
      </w:r>
      <w:bookmarkEnd w:id="4125"/>
      <w:bookmarkEnd w:id="4126"/>
      <w:bookmarkEnd w:id="4127"/>
      <w:bookmarkEnd w:id="4128"/>
      <w:bookmarkEnd w:id="4129"/>
    </w:p>
    <w:p w14:paraId="493345E5" w14:textId="77777777" w:rsidR="00F17312" w:rsidRDefault="00F17312" w:rsidP="00F17312">
      <w:r>
        <w:t>None.</w:t>
      </w:r>
    </w:p>
    <w:p w14:paraId="4F0D3CA1" w14:textId="77777777" w:rsidR="00F17312" w:rsidRDefault="00F17312" w:rsidP="00F17312">
      <w:pPr>
        <w:pStyle w:val="Heading4"/>
      </w:pPr>
      <w:bookmarkStart w:id="4130" w:name="_Toc59183235"/>
      <w:bookmarkStart w:id="4131" w:name="_Toc59184701"/>
      <w:bookmarkStart w:id="4132" w:name="_Toc59195636"/>
      <w:bookmarkStart w:id="4133" w:name="_Toc59440064"/>
      <w:bookmarkStart w:id="4134" w:name="_Toc67990487"/>
      <w:r>
        <w:rPr>
          <w:lang w:eastAsia="zh-CN"/>
        </w:rPr>
        <w:t>6.3.7.</w:t>
      </w:r>
      <w:r>
        <w:t>4</w:t>
      </w:r>
      <w:r>
        <w:tab/>
        <w:t>Notifications</w:t>
      </w:r>
      <w:bookmarkEnd w:id="4130"/>
      <w:bookmarkEnd w:id="4131"/>
      <w:bookmarkEnd w:id="4132"/>
      <w:bookmarkEnd w:id="4133"/>
      <w:bookmarkEnd w:id="4134"/>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4E82A15F" w:rsidR="00F17312" w:rsidRDefault="00F17312" w:rsidP="00F17312">
      <w:pPr>
        <w:pStyle w:val="Heading3"/>
        <w:rPr>
          <w:lang w:eastAsia="zh-CN"/>
        </w:rPr>
      </w:pPr>
      <w:bookmarkStart w:id="4135" w:name="_Toc59183236"/>
      <w:bookmarkStart w:id="4136" w:name="_Toc59184702"/>
      <w:bookmarkStart w:id="4137" w:name="_Toc59195637"/>
      <w:bookmarkStart w:id="4138" w:name="_Toc59440065"/>
      <w:bookmarkStart w:id="4139" w:name="_Toc67990488"/>
      <w:r>
        <w:rPr>
          <w:lang w:eastAsia="zh-CN"/>
        </w:rPr>
        <w:t>6.3.8</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4135"/>
      <w:bookmarkEnd w:id="4136"/>
      <w:bookmarkEnd w:id="4137"/>
      <w:bookmarkEnd w:id="4138"/>
      <w:bookmarkEnd w:id="4139"/>
    </w:p>
    <w:p w14:paraId="2D502961" w14:textId="77777777" w:rsidR="00F17312" w:rsidRDefault="00F17312" w:rsidP="00F17312">
      <w:pPr>
        <w:pStyle w:val="Heading4"/>
      </w:pPr>
      <w:bookmarkStart w:id="4140" w:name="_Toc59183237"/>
      <w:bookmarkStart w:id="4141" w:name="_Toc59184703"/>
      <w:bookmarkStart w:id="4142" w:name="_Toc59195638"/>
      <w:bookmarkStart w:id="4143" w:name="_Toc59440066"/>
      <w:bookmarkStart w:id="4144" w:name="_Toc67990489"/>
      <w:r>
        <w:t>6.3.8.1</w:t>
      </w:r>
      <w:r>
        <w:tab/>
        <w:t>Definition</w:t>
      </w:r>
      <w:bookmarkEnd w:id="4140"/>
      <w:bookmarkEnd w:id="4141"/>
      <w:bookmarkEnd w:id="4142"/>
      <w:bookmarkEnd w:id="4143"/>
      <w:bookmarkEnd w:id="4144"/>
    </w:p>
    <w:p w14:paraId="7750442E" w14:textId="17D84F2A"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 and 3.4.6 of GSMA NG.116 [50]</w:t>
      </w:r>
      <w:r>
        <w:t xml:space="preserve">). </w:t>
      </w:r>
    </w:p>
    <w:p w14:paraId="5D547FA9" w14:textId="2EB8B611" w:rsidR="00F17312" w:rsidRDefault="00F17312" w:rsidP="00F17312">
      <w:pPr>
        <w:pStyle w:val="Heading4"/>
      </w:pPr>
      <w:bookmarkStart w:id="4145" w:name="_Toc59183238"/>
      <w:bookmarkStart w:id="4146" w:name="_Toc59184704"/>
      <w:bookmarkStart w:id="4147" w:name="_Toc59195639"/>
      <w:bookmarkStart w:id="4148" w:name="_Toc59440067"/>
      <w:bookmarkStart w:id="4149" w:name="_Toc67990490"/>
      <w:r>
        <w:t>6</w:t>
      </w:r>
      <w:r>
        <w:rPr>
          <w:lang w:eastAsia="zh-CN"/>
        </w:rPr>
        <w:t>.</w:t>
      </w:r>
      <w:r>
        <w:t>3.8.2</w:t>
      </w:r>
      <w:r>
        <w:tab/>
        <w:t>Attributes</w:t>
      </w:r>
      <w:bookmarkEnd w:id="4145"/>
      <w:bookmarkEnd w:id="4146"/>
      <w:bookmarkEnd w:id="4147"/>
      <w:bookmarkEnd w:id="4148"/>
      <w:bookmarkEnd w:id="4149"/>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7777777" w:rsidR="00F17312" w:rsidRDefault="00F17312" w:rsidP="00F1731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4150" w:name="_Toc59183239"/>
      <w:bookmarkStart w:id="4151" w:name="_Toc59184705"/>
      <w:bookmarkStart w:id="4152" w:name="_Toc59195640"/>
      <w:bookmarkStart w:id="4153" w:name="_Toc59440068"/>
      <w:bookmarkStart w:id="4154" w:name="_Toc67990491"/>
    </w:p>
    <w:p w14:paraId="29AC66B5" w14:textId="77777777" w:rsidR="00F17312" w:rsidRDefault="00F17312" w:rsidP="00F17312">
      <w:pPr>
        <w:pStyle w:val="Heading4"/>
      </w:pPr>
      <w:r>
        <w:t>6.3.8.3</w:t>
      </w:r>
      <w:r>
        <w:tab/>
        <w:t>Attribute constraints</w:t>
      </w:r>
      <w:bookmarkEnd w:id="4150"/>
      <w:bookmarkEnd w:id="4151"/>
      <w:bookmarkEnd w:id="4152"/>
      <w:bookmarkEnd w:id="4153"/>
      <w:bookmarkEnd w:id="4154"/>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77777777"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Support Qualifier</w:t>
            </w:r>
          </w:p>
        </w:tc>
        <w:tc>
          <w:tcPr>
            <w:tcW w:w="4602" w:type="dxa"/>
            <w:tcBorders>
              <w:top w:val="single" w:sz="4" w:space="0" w:color="auto"/>
              <w:left w:val="single" w:sz="4" w:space="0" w:color="auto"/>
              <w:bottom w:val="single" w:sz="4" w:space="0" w:color="auto"/>
              <w:right w:val="single" w:sz="4" w:space="0" w:color="auto"/>
            </w:tcBorders>
          </w:tcPr>
          <w:p w14:paraId="6EBFB638" w14:textId="77777777" w:rsidR="00AF0119" w:rsidRPr="00A24171" w:rsidRDefault="00AF0119" w:rsidP="00C57FCB">
            <w:pPr>
              <w:keepNext/>
              <w:keepLines/>
              <w:spacing w:after="0"/>
              <w:rPr>
                <w:rFonts w:ascii="Arial" w:hAnsi="Arial" w:cs="Arial"/>
                <w:sz w:val="18"/>
                <w:szCs w:val="18"/>
                <w:lang w:eastAsia="zh-CN"/>
              </w:rPr>
            </w:pPr>
            <w:r w:rsidRPr="008034FD">
              <w:rPr>
                <w:rFonts w:ascii="Arial" w:hAnsi="Arial" w:cs="Arial"/>
                <w:color w:val="0070C0"/>
                <w:sz w:val="18"/>
                <w:szCs w:val="18"/>
                <w:lang w:val="en-IE"/>
              </w:rPr>
              <w:t xml:space="preserve">Condition: This [attribute] is mandatory only </w:t>
            </w:r>
            <w:r w:rsidRPr="008034FD">
              <w:rPr>
                <w:rFonts w:ascii="Arial" w:hAnsi="Arial" w:cs="Arial"/>
                <w:i/>
                <w:iCs/>
                <w:color w:val="0070C0"/>
                <w:sz w:val="18"/>
                <w:szCs w:val="18"/>
                <w:lang w:val="en-IE"/>
              </w:rPr>
              <w:t>when requirements are being defined on</w:t>
            </w:r>
            <w:r w:rsidRPr="008034FD">
              <w:rPr>
                <w:rFonts w:ascii="Arial" w:hAnsi="Arial" w:cs="Arial"/>
                <w:color w:val="0070C0"/>
                <w:sz w:val="18"/>
                <w:szCs w:val="18"/>
                <w:lang w:val="en-IE"/>
              </w:rPr>
              <w:t xml:space="preserve"> throughput per: network slice </w:t>
            </w:r>
            <w:r w:rsidRPr="008034FD">
              <w:rPr>
                <w:rFonts w:ascii="Arial" w:hAnsi="Arial" w:cs="Arial"/>
                <w:color w:val="FF0000"/>
                <w:sz w:val="18"/>
                <w:szCs w:val="18"/>
                <w:lang w:val="en-IE"/>
              </w:rPr>
              <w:t xml:space="preserve">(GSMA attribute), </w:t>
            </w:r>
            <w:r w:rsidRPr="008034FD">
              <w:rPr>
                <w:rFonts w:ascii="Arial" w:hAnsi="Arial" w:cs="Arial"/>
                <w:color w:val="0070C0"/>
                <w:sz w:val="18"/>
                <w:szCs w:val="18"/>
                <w:lang w:val="en-IE"/>
              </w:rPr>
              <w:t>per UE in a network slice (GSMA attribute)</w:t>
            </w:r>
            <w:r>
              <w:rPr>
                <w:rFonts w:ascii="Arial" w:hAnsi="Arial" w:cs="Arial"/>
                <w:color w:val="0070C0"/>
                <w:sz w:val="18"/>
                <w:szCs w:val="18"/>
                <w:lang w:val="en-IE"/>
              </w:rPr>
              <w:t>.</w:t>
            </w:r>
            <w:r w:rsidRPr="008034FD">
              <w:rPr>
                <w:rFonts w:ascii="Arial" w:hAnsi="Arial" w:cs="Arial"/>
                <w:color w:val="0070C0"/>
                <w:sz w:val="18"/>
                <w:szCs w:val="18"/>
                <w:lang w:val="en-IE"/>
              </w:rPr>
              <w:t xml:space="preserve"> </w:t>
            </w:r>
            <w:r>
              <w:rPr>
                <w:rFonts w:ascii="Arial" w:hAnsi="Arial" w:cs="Arial"/>
                <w:color w:val="0070C0"/>
                <w:sz w:val="18"/>
                <w:szCs w:val="18"/>
                <w:lang w:val="en-IE"/>
              </w:rPr>
              <w:t xml:space="preserve"> </w:t>
            </w:r>
            <w:r w:rsidRPr="008034FD">
              <w:rPr>
                <w:rFonts w:ascii="Arial" w:hAnsi="Arial" w:cs="Arial"/>
                <w:color w:val="0070C0"/>
                <w:sz w:val="18"/>
                <w:szCs w:val="18"/>
                <w:lang w:val="en-IE"/>
              </w:rPr>
              <w:t>Otherwise, the attribute is optional</w:t>
            </w:r>
            <w:r>
              <w:rPr>
                <w:rFonts w:ascii="Arial" w:hAnsi="Arial" w:cs="Arial"/>
                <w:color w:val="0070C0"/>
                <w:sz w:val="18"/>
                <w:szCs w:val="18"/>
                <w:lang w:val="en-IE"/>
              </w:rPr>
              <w:t>.</w:t>
            </w:r>
          </w:p>
        </w:tc>
      </w:tr>
    </w:tbl>
    <w:p w14:paraId="55ECF29D" w14:textId="2D1D75CB" w:rsidR="00F17312" w:rsidRDefault="00F17312" w:rsidP="00F17312">
      <w:pPr>
        <w:rPr>
          <w:lang w:eastAsia="zh-CN"/>
        </w:rPr>
      </w:pPr>
    </w:p>
    <w:p w14:paraId="7E244819" w14:textId="77777777" w:rsidR="00F17312" w:rsidRDefault="00F17312" w:rsidP="00F17312">
      <w:pPr>
        <w:pStyle w:val="Heading4"/>
      </w:pPr>
      <w:bookmarkStart w:id="4155" w:name="_Toc59183240"/>
      <w:bookmarkStart w:id="4156" w:name="_Toc59184706"/>
      <w:bookmarkStart w:id="4157" w:name="_Toc59195641"/>
      <w:bookmarkStart w:id="4158" w:name="_Toc59440069"/>
      <w:bookmarkStart w:id="4159" w:name="_Toc67990492"/>
      <w:r>
        <w:rPr>
          <w:lang w:eastAsia="zh-CN"/>
        </w:rPr>
        <w:t>6.3.8.</w:t>
      </w:r>
      <w:r>
        <w:t>4</w:t>
      </w:r>
      <w:r>
        <w:tab/>
        <w:t>Notifications</w:t>
      </w:r>
      <w:bookmarkEnd w:id="4155"/>
      <w:bookmarkEnd w:id="4156"/>
      <w:bookmarkEnd w:id="4157"/>
      <w:bookmarkEnd w:id="4158"/>
      <w:bookmarkEnd w:id="4159"/>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5E3CC4DC" w:rsidR="00F17312" w:rsidRDefault="00F17312" w:rsidP="00F17312">
      <w:pPr>
        <w:pStyle w:val="Heading3"/>
        <w:rPr>
          <w:lang w:eastAsia="zh-CN"/>
        </w:rPr>
      </w:pPr>
      <w:bookmarkStart w:id="4160" w:name="_Toc59183241"/>
      <w:bookmarkStart w:id="4161" w:name="_Toc59184707"/>
      <w:bookmarkStart w:id="4162" w:name="_Toc59195642"/>
      <w:bookmarkStart w:id="4163" w:name="_Toc59440070"/>
      <w:bookmarkStart w:id="4164" w:name="_Toc67990493"/>
      <w:r>
        <w:rPr>
          <w:lang w:eastAsia="zh-CN"/>
        </w:rPr>
        <w:t>6.3.9</w:t>
      </w:r>
      <w:r>
        <w:rPr>
          <w:lang w:eastAsia="zh-CN"/>
        </w:rPr>
        <w:tab/>
      </w:r>
      <w:bookmarkEnd w:id="4160"/>
      <w:bookmarkEnd w:id="4161"/>
      <w:bookmarkEnd w:id="4162"/>
      <w:bookmarkEnd w:id="4163"/>
      <w:bookmarkEnd w:id="4164"/>
      <w:r w:rsidR="00C73B9A" w:rsidRPr="00A87E70">
        <w:rPr>
          <w:rFonts w:cs="Arial"/>
          <w:sz w:val="24"/>
          <w:szCs w:val="24"/>
          <w:lang w:eastAsia="zh-CN"/>
        </w:rPr>
        <w:t>Void</w:t>
      </w:r>
    </w:p>
    <w:p w14:paraId="1CF2AAE1" w14:textId="77777777" w:rsidR="00F17312" w:rsidRDefault="00F17312" w:rsidP="00F17312">
      <w:pPr>
        <w:pStyle w:val="Heading3"/>
        <w:rPr>
          <w:lang w:eastAsia="zh-CN"/>
        </w:rPr>
      </w:pPr>
      <w:bookmarkStart w:id="4165" w:name="_Toc59183246"/>
      <w:bookmarkStart w:id="4166" w:name="_Toc59184712"/>
      <w:bookmarkStart w:id="4167" w:name="_Toc59195647"/>
      <w:bookmarkStart w:id="4168" w:name="_Toc59440075"/>
      <w:bookmarkStart w:id="4169" w:name="_Toc67990498"/>
      <w:r>
        <w:rPr>
          <w:lang w:eastAsia="zh-CN"/>
        </w:rPr>
        <w:t>6.3.10</w:t>
      </w:r>
      <w:r>
        <w:rPr>
          <w:lang w:eastAsia="zh-CN"/>
        </w:rPr>
        <w:tab/>
      </w:r>
      <w:r>
        <w:rPr>
          <w:rFonts w:ascii="Courier New" w:hAnsi="Courier New" w:cs="Courier New"/>
          <w:lang w:eastAsia="zh-CN"/>
        </w:rPr>
        <w:t>MaxPktSize &lt;&lt;dataType&gt;&gt;</w:t>
      </w:r>
      <w:bookmarkEnd w:id="4165"/>
      <w:bookmarkEnd w:id="4166"/>
      <w:bookmarkEnd w:id="4167"/>
      <w:bookmarkEnd w:id="4168"/>
      <w:bookmarkEnd w:id="4169"/>
    </w:p>
    <w:p w14:paraId="24922C8B" w14:textId="77777777" w:rsidR="00F17312" w:rsidRDefault="00F17312" w:rsidP="00F17312">
      <w:pPr>
        <w:pStyle w:val="Heading4"/>
      </w:pPr>
      <w:bookmarkStart w:id="4170" w:name="_Toc59183247"/>
      <w:bookmarkStart w:id="4171" w:name="_Toc59184713"/>
      <w:bookmarkStart w:id="4172" w:name="_Toc59195648"/>
      <w:bookmarkStart w:id="4173" w:name="_Toc59440076"/>
      <w:bookmarkStart w:id="4174" w:name="_Toc67990499"/>
      <w:r>
        <w:t>6.3.10.1</w:t>
      </w:r>
      <w:r>
        <w:tab/>
        <w:t>Definition</w:t>
      </w:r>
      <w:bookmarkEnd w:id="4170"/>
      <w:bookmarkEnd w:id="4171"/>
      <w:bookmarkEnd w:id="4172"/>
      <w:bookmarkEnd w:id="4173"/>
      <w:bookmarkEnd w:id="4174"/>
    </w:p>
    <w:p w14:paraId="16C389D2" w14:textId="77777777" w:rsidR="00F17312" w:rsidRDefault="00F17312" w:rsidP="00F17312">
      <w:r>
        <w:t>This data type represents the maximum packet size (</w:t>
      </w:r>
      <w:r>
        <w:rPr>
          <w:rFonts w:cs="Arial"/>
          <w:snapToGrid w:val="0"/>
          <w:szCs w:val="18"/>
        </w:rPr>
        <w:t>See Clause 3.4.11 of GSMA NG.116 [50]</w:t>
      </w:r>
      <w:r>
        <w:t xml:space="preserve">). </w:t>
      </w:r>
    </w:p>
    <w:p w14:paraId="668AEF0A" w14:textId="6E802021" w:rsidR="00F17312" w:rsidRDefault="00F17312" w:rsidP="00F17312">
      <w:pPr>
        <w:pStyle w:val="Heading4"/>
      </w:pPr>
      <w:bookmarkStart w:id="4175" w:name="_Toc59183248"/>
      <w:bookmarkStart w:id="4176" w:name="_Toc59184714"/>
      <w:bookmarkStart w:id="4177" w:name="_Toc59195649"/>
      <w:bookmarkStart w:id="4178" w:name="_Toc59440077"/>
      <w:bookmarkStart w:id="4179" w:name="_Toc67990500"/>
      <w:r>
        <w:t>6</w:t>
      </w:r>
      <w:r>
        <w:rPr>
          <w:lang w:eastAsia="zh-CN"/>
        </w:rPr>
        <w:t>.</w:t>
      </w:r>
      <w:r>
        <w:t>3.10.2</w:t>
      </w:r>
      <w:r>
        <w:tab/>
        <w:t>Attributes</w:t>
      </w:r>
      <w:bookmarkEnd w:id="4175"/>
      <w:bookmarkEnd w:id="4176"/>
      <w:bookmarkEnd w:id="4177"/>
      <w:bookmarkEnd w:id="4178"/>
      <w:bookmarkEnd w:id="4179"/>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7777777" w:rsidR="00F17312" w:rsidRDefault="00F17312" w:rsidP="00F1731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4180" w:name="_Toc59183249"/>
      <w:bookmarkStart w:id="4181" w:name="_Toc59184715"/>
      <w:bookmarkStart w:id="4182" w:name="_Toc59195650"/>
      <w:bookmarkStart w:id="4183" w:name="_Toc59440078"/>
      <w:bookmarkStart w:id="4184" w:name="_Toc67990501"/>
    </w:p>
    <w:p w14:paraId="0CCE8C53" w14:textId="77777777" w:rsidR="00F17312" w:rsidRDefault="00F17312" w:rsidP="00F17312">
      <w:pPr>
        <w:pStyle w:val="Heading4"/>
      </w:pPr>
      <w:r>
        <w:t>6.3.10.3</w:t>
      </w:r>
      <w:r>
        <w:tab/>
        <w:t>Attribute constraints</w:t>
      </w:r>
      <w:bookmarkEnd w:id="4180"/>
      <w:bookmarkEnd w:id="4181"/>
      <w:bookmarkEnd w:id="4182"/>
      <w:bookmarkEnd w:id="4183"/>
      <w:bookmarkEnd w:id="4184"/>
    </w:p>
    <w:p w14:paraId="6AEA0552" w14:textId="77777777" w:rsidR="00F17312" w:rsidRDefault="00F17312" w:rsidP="00F17312">
      <w:pPr>
        <w:rPr>
          <w:lang w:eastAsia="zh-CN"/>
        </w:rPr>
      </w:pPr>
      <w:r>
        <w:t>None.</w:t>
      </w:r>
    </w:p>
    <w:p w14:paraId="2EDB0B55" w14:textId="77777777" w:rsidR="00F17312" w:rsidRDefault="00F17312" w:rsidP="00F17312">
      <w:pPr>
        <w:pStyle w:val="Heading4"/>
      </w:pPr>
      <w:bookmarkStart w:id="4185" w:name="_Toc59183250"/>
      <w:bookmarkStart w:id="4186" w:name="_Toc59184716"/>
      <w:bookmarkStart w:id="4187" w:name="_Toc59195651"/>
      <w:bookmarkStart w:id="4188" w:name="_Toc59440079"/>
      <w:bookmarkStart w:id="4189" w:name="_Toc67990502"/>
      <w:r>
        <w:rPr>
          <w:lang w:eastAsia="zh-CN"/>
        </w:rPr>
        <w:t>6.3.10.</w:t>
      </w:r>
      <w:r>
        <w:t>4</w:t>
      </w:r>
      <w:r>
        <w:tab/>
        <w:t>Notifications</w:t>
      </w:r>
      <w:bookmarkEnd w:id="4185"/>
      <w:bookmarkEnd w:id="4186"/>
      <w:bookmarkEnd w:id="4187"/>
      <w:bookmarkEnd w:id="4188"/>
      <w:bookmarkEnd w:id="4189"/>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77777777" w:rsidR="00F17312" w:rsidRDefault="00F17312" w:rsidP="00F17312">
      <w:pPr>
        <w:pStyle w:val="Heading3"/>
        <w:rPr>
          <w:lang w:eastAsia="zh-CN"/>
        </w:rPr>
      </w:pPr>
      <w:bookmarkStart w:id="4190" w:name="_Toc59183251"/>
      <w:bookmarkStart w:id="4191" w:name="_Toc59184717"/>
      <w:bookmarkStart w:id="4192" w:name="_Toc59195652"/>
      <w:bookmarkStart w:id="4193" w:name="_Toc59440080"/>
      <w:bookmarkStart w:id="4194" w:name="_Toc67990503"/>
      <w:r>
        <w:rPr>
          <w:lang w:eastAsia="zh-CN"/>
        </w:rPr>
        <w:t>6.3.11</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4190"/>
      <w:bookmarkEnd w:id="4191"/>
      <w:bookmarkEnd w:id="4192"/>
      <w:bookmarkEnd w:id="4193"/>
      <w:bookmarkEnd w:id="4194"/>
    </w:p>
    <w:p w14:paraId="40248BF7" w14:textId="77777777" w:rsidR="00F17312" w:rsidRDefault="00F17312" w:rsidP="00F17312">
      <w:pPr>
        <w:pStyle w:val="Heading4"/>
      </w:pPr>
      <w:bookmarkStart w:id="4195" w:name="_Toc59183252"/>
      <w:bookmarkStart w:id="4196" w:name="_Toc59184718"/>
      <w:bookmarkStart w:id="4197" w:name="_Toc59195653"/>
      <w:bookmarkStart w:id="4198" w:name="_Toc59440081"/>
      <w:bookmarkStart w:id="4199" w:name="_Toc67990504"/>
      <w:r>
        <w:t>6.3.11.1</w:t>
      </w:r>
      <w:r>
        <w:tab/>
        <w:t>Definition</w:t>
      </w:r>
      <w:bookmarkEnd w:id="4195"/>
      <w:bookmarkEnd w:id="4196"/>
      <w:bookmarkEnd w:id="4197"/>
      <w:bookmarkEnd w:id="4198"/>
      <w:bookmarkEnd w:id="4199"/>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31F22F0A" w:rsidR="00F17312" w:rsidRDefault="00F17312" w:rsidP="00F17312">
      <w:pPr>
        <w:pStyle w:val="Heading4"/>
      </w:pPr>
      <w:bookmarkStart w:id="4200" w:name="_Toc59183253"/>
      <w:bookmarkStart w:id="4201" w:name="_Toc59184719"/>
      <w:bookmarkStart w:id="4202" w:name="_Toc59195654"/>
      <w:bookmarkStart w:id="4203" w:name="_Toc59440082"/>
      <w:bookmarkStart w:id="4204" w:name="_Toc67990505"/>
      <w:r>
        <w:t>6</w:t>
      </w:r>
      <w:r>
        <w:rPr>
          <w:lang w:eastAsia="zh-CN"/>
        </w:rPr>
        <w:t>.</w:t>
      </w:r>
      <w:r>
        <w:t>3.11.2</w:t>
      </w:r>
      <w:r>
        <w:tab/>
        <w:t>Attributes</w:t>
      </w:r>
      <w:bookmarkEnd w:id="4200"/>
      <w:bookmarkEnd w:id="4201"/>
      <w:bookmarkEnd w:id="4202"/>
      <w:bookmarkEnd w:id="4203"/>
      <w:bookmarkEnd w:id="4204"/>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77777777" w:rsidR="00F17312" w:rsidRDefault="00F17312" w:rsidP="00F1731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bl>
    <w:p w14:paraId="046A5B26" w14:textId="77777777" w:rsidR="00F17312" w:rsidRPr="00F17312" w:rsidRDefault="00F17312" w:rsidP="00F17312">
      <w:bookmarkStart w:id="4205" w:name="_Toc59183254"/>
      <w:bookmarkStart w:id="4206" w:name="_Toc59184720"/>
      <w:bookmarkStart w:id="4207" w:name="_Toc59195655"/>
      <w:bookmarkStart w:id="4208" w:name="_Toc59440083"/>
      <w:bookmarkStart w:id="4209" w:name="_Toc67990506"/>
    </w:p>
    <w:p w14:paraId="71F97AAE" w14:textId="77777777" w:rsidR="00F17312" w:rsidRDefault="00F17312" w:rsidP="00F17312">
      <w:pPr>
        <w:pStyle w:val="Heading4"/>
      </w:pPr>
      <w:r>
        <w:t>6.3.11.3</w:t>
      </w:r>
      <w:r>
        <w:tab/>
        <w:t>Attribute constraints</w:t>
      </w:r>
      <w:bookmarkEnd w:id="4205"/>
      <w:bookmarkEnd w:id="4206"/>
      <w:bookmarkEnd w:id="4207"/>
      <w:bookmarkEnd w:id="4208"/>
      <w:bookmarkEnd w:id="4209"/>
    </w:p>
    <w:p w14:paraId="0AE447D2" w14:textId="77777777" w:rsidR="00F17312" w:rsidRDefault="00F17312" w:rsidP="00F17312">
      <w:pPr>
        <w:rPr>
          <w:lang w:eastAsia="zh-CN"/>
        </w:rPr>
      </w:pPr>
      <w:r>
        <w:t>None.</w:t>
      </w:r>
    </w:p>
    <w:p w14:paraId="72A3F843" w14:textId="77777777" w:rsidR="00F17312" w:rsidRDefault="00F17312" w:rsidP="00F17312">
      <w:pPr>
        <w:pStyle w:val="Heading4"/>
      </w:pPr>
      <w:bookmarkStart w:id="4210" w:name="_Toc59183255"/>
      <w:bookmarkStart w:id="4211" w:name="_Toc59184721"/>
      <w:bookmarkStart w:id="4212" w:name="_Toc59195656"/>
      <w:bookmarkStart w:id="4213" w:name="_Toc59440084"/>
      <w:bookmarkStart w:id="4214" w:name="_Toc67990507"/>
      <w:r>
        <w:rPr>
          <w:lang w:eastAsia="zh-CN"/>
        </w:rPr>
        <w:t>6.3.11.</w:t>
      </w:r>
      <w:r>
        <w:t>4</w:t>
      </w:r>
      <w:r>
        <w:tab/>
        <w:t>Notifications</w:t>
      </w:r>
      <w:bookmarkEnd w:id="4210"/>
      <w:bookmarkEnd w:id="4211"/>
      <w:bookmarkEnd w:id="4212"/>
      <w:bookmarkEnd w:id="4213"/>
      <w:bookmarkEnd w:id="4214"/>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77777777" w:rsidR="00F17312" w:rsidRDefault="00F17312" w:rsidP="00F17312">
      <w:pPr>
        <w:pStyle w:val="Heading3"/>
        <w:rPr>
          <w:lang w:eastAsia="zh-CN"/>
        </w:rPr>
      </w:pPr>
      <w:bookmarkStart w:id="4215" w:name="_Toc59183256"/>
      <w:bookmarkStart w:id="4216" w:name="_Toc59184722"/>
      <w:bookmarkStart w:id="4217" w:name="_Toc59195657"/>
      <w:bookmarkStart w:id="4218" w:name="_Toc59440085"/>
      <w:bookmarkStart w:id="4219" w:name="_Toc67990508"/>
      <w:r>
        <w:rPr>
          <w:lang w:eastAsia="zh-CN"/>
        </w:rPr>
        <w:t>6.3.12</w:t>
      </w:r>
      <w:r>
        <w:rPr>
          <w:lang w:eastAsia="zh-CN"/>
        </w:rPr>
        <w:tab/>
      </w:r>
      <w:r w:rsidRPr="00F17312">
        <w:t>Void</w:t>
      </w:r>
      <w:bookmarkEnd w:id="4215"/>
      <w:bookmarkEnd w:id="4216"/>
      <w:bookmarkEnd w:id="4217"/>
      <w:bookmarkEnd w:id="4218"/>
      <w:bookmarkEnd w:id="4219"/>
    </w:p>
    <w:p w14:paraId="01B2313B" w14:textId="77777777" w:rsidR="00F17312" w:rsidRDefault="00F17312" w:rsidP="00F17312">
      <w:pPr>
        <w:pStyle w:val="Heading3"/>
        <w:rPr>
          <w:lang w:eastAsia="zh-CN"/>
        </w:rPr>
      </w:pPr>
      <w:bookmarkStart w:id="4220" w:name="_Toc59183257"/>
      <w:bookmarkStart w:id="4221" w:name="_Toc59184723"/>
      <w:bookmarkStart w:id="4222" w:name="_Toc59195658"/>
      <w:bookmarkStart w:id="4223" w:name="_Toc59440086"/>
      <w:bookmarkStart w:id="4224" w:name="_Toc67990509"/>
      <w:r>
        <w:rPr>
          <w:lang w:eastAsia="zh-CN"/>
        </w:rPr>
        <w:t>6.3.13</w:t>
      </w:r>
      <w:r>
        <w:rPr>
          <w:lang w:eastAsia="zh-CN"/>
        </w:rPr>
        <w:tab/>
      </w:r>
      <w:r>
        <w:rPr>
          <w:rFonts w:ascii="Courier New" w:hAnsi="Courier New" w:cs="Courier New"/>
          <w:lang w:eastAsia="zh-CN"/>
        </w:rPr>
        <w:t>KPIMonitoring &lt;&lt;dataType&gt;&gt;</w:t>
      </w:r>
      <w:bookmarkEnd w:id="4220"/>
      <w:bookmarkEnd w:id="4221"/>
      <w:bookmarkEnd w:id="4222"/>
      <w:bookmarkEnd w:id="4223"/>
      <w:bookmarkEnd w:id="4224"/>
    </w:p>
    <w:p w14:paraId="2C174807" w14:textId="77777777" w:rsidR="00F17312" w:rsidRDefault="00F17312" w:rsidP="00F17312">
      <w:pPr>
        <w:pStyle w:val="Heading4"/>
      </w:pPr>
      <w:bookmarkStart w:id="4225" w:name="_Toc59183258"/>
      <w:bookmarkStart w:id="4226" w:name="_Toc59184724"/>
      <w:bookmarkStart w:id="4227" w:name="_Toc59195659"/>
      <w:bookmarkStart w:id="4228" w:name="_Toc59440087"/>
      <w:bookmarkStart w:id="4229" w:name="_Toc67990510"/>
      <w:r>
        <w:t>6.3.13.1</w:t>
      </w:r>
      <w:r>
        <w:tab/>
        <w:t>Definition</w:t>
      </w:r>
      <w:bookmarkEnd w:id="4225"/>
      <w:bookmarkEnd w:id="4226"/>
      <w:bookmarkEnd w:id="4227"/>
      <w:bookmarkEnd w:id="4228"/>
      <w:bookmarkEnd w:id="4229"/>
    </w:p>
    <w:p w14:paraId="1432F2BD" w14:textId="77777777" w:rsidR="00F17312" w:rsidRDefault="00F17312" w:rsidP="00F17312">
      <w:r>
        <w:t>This data type represents performance monitoring (</w:t>
      </w:r>
      <w:r>
        <w:rPr>
          <w:rFonts w:cs="Arial"/>
          <w:snapToGrid w:val="0"/>
          <w:szCs w:val="18"/>
        </w:rPr>
        <w:t>See Clause 3.4.17 of GSMA NG.116 [50]</w:t>
      </w:r>
      <w:r>
        <w:t xml:space="preserve">). </w:t>
      </w:r>
    </w:p>
    <w:p w14:paraId="0196FE00" w14:textId="0F901D37" w:rsidR="00F17312" w:rsidRDefault="00F17312" w:rsidP="00F17312">
      <w:pPr>
        <w:pStyle w:val="Heading4"/>
      </w:pPr>
      <w:bookmarkStart w:id="4230" w:name="_Toc59183259"/>
      <w:bookmarkStart w:id="4231" w:name="_Toc59184725"/>
      <w:bookmarkStart w:id="4232" w:name="_Toc59195660"/>
      <w:bookmarkStart w:id="4233" w:name="_Toc59440088"/>
      <w:bookmarkStart w:id="4234" w:name="_Toc67990511"/>
      <w:r>
        <w:t>6</w:t>
      </w:r>
      <w:r>
        <w:rPr>
          <w:lang w:eastAsia="zh-CN"/>
        </w:rPr>
        <w:t>.</w:t>
      </w:r>
      <w:r>
        <w:t>3.13.2</w:t>
      </w:r>
      <w:r>
        <w:tab/>
        <w:t>Attributes</w:t>
      </w:r>
      <w:bookmarkEnd w:id="4230"/>
      <w:bookmarkEnd w:id="4231"/>
      <w:bookmarkEnd w:id="4232"/>
      <w:bookmarkEnd w:id="4233"/>
      <w:bookmarkEnd w:id="4234"/>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77777777" w:rsidR="00F17312" w:rsidRDefault="00F17312" w:rsidP="00F1731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4235" w:name="_Toc59183260"/>
      <w:bookmarkStart w:id="4236" w:name="_Toc59184726"/>
      <w:bookmarkStart w:id="4237" w:name="_Toc59195661"/>
      <w:bookmarkStart w:id="4238" w:name="_Toc59440089"/>
      <w:bookmarkStart w:id="4239" w:name="_Toc67990512"/>
    </w:p>
    <w:p w14:paraId="1569EE06" w14:textId="77777777" w:rsidR="00F17312" w:rsidRDefault="00F17312" w:rsidP="00F17312">
      <w:pPr>
        <w:pStyle w:val="Heading4"/>
      </w:pPr>
      <w:r>
        <w:t>6.3.13.3</w:t>
      </w:r>
      <w:r>
        <w:tab/>
        <w:t>Attribute constraints</w:t>
      </w:r>
      <w:bookmarkEnd w:id="4235"/>
      <w:bookmarkEnd w:id="4236"/>
      <w:bookmarkEnd w:id="4237"/>
      <w:bookmarkEnd w:id="4238"/>
      <w:bookmarkEnd w:id="4239"/>
    </w:p>
    <w:p w14:paraId="1BDD0791" w14:textId="77777777" w:rsidR="00F17312" w:rsidRDefault="00F17312" w:rsidP="00F17312">
      <w:pPr>
        <w:rPr>
          <w:lang w:eastAsia="zh-CN"/>
        </w:rPr>
      </w:pPr>
      <w:r>
        <w:t>None.</w:t>
      </w:r>
    </w:p>
    <w:p w14:paraId="0977FFAD" w14:textId="77777777" w:rsidR="00F17312" w:rsidRDefault="00F17312" w:rsidP="00F17312">
      <w:pPr>
        <w:pStyle w:val="Heading4"/>
      </w:pPr>
      <w:bookmarkStart w:id="4240" w:name="_Toc59183261"/>
      <w:bookmarkStart w:id="4241" w:name="_Toc59184727"/>
      <w:bookmarkStart w:id="4242" w:name="_Toc59195662"/>
      <w:bookmarkStart w:id="4243" w:name="_Toc59440090"/>
      <w:bookmarkStart w:id="4244" w:name="_Toc67990513"/>
      <w:r>
        <w:rPr>
          <w:lang w:eastAsia="zh-CN"/>
        </w:rPr>
        <w:t>6.3.13.</w:t>
      </w:r>
      <w:r>
        <w:t>4</w:t>
      </w:r>
      <w:r>
        <w:tab/>
        <w:t>Notifications</w:t>
      </w:r>
      <w:bookmarkEnd w:id="4240"/>
      <w:bookmarkEnd w:id="4241"/>
      <w:bookmarkEnd w:id="4242"/>
      <w:bookmarkEnd w:id="4243"/>
      <w:bookmarkEnd w:id="4244"/>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77777777" w:rsidR="00F17312" w:rsidRDefault="00F17312" w:rsidP="00F17312">
      <w:pPr>
        <w:pStyle w:val="Heading3"/>
        <w:rPr>
          <w:lang w:eastAsia="zh-CN"/>
        </w:rPr>
      </w:pPr>
      <w:bookmarkStart w:id="4245" w:name="_Toc59183262"/>
      <w:bookmarkStart w:id="4246" w:name="_Toc59184728"/>
      <w:bookmarkStart w:id="4247" w:name="_Toc59195663"/>
      <w:bookmarkStart w:id="4248" w:name="_Toc59440091"/>
      <w:bookmarkStart w:id="4249" w:name="_Toc67990514"/>
      <w:r>
        <w:rPr>
          <w:lang w:eastAsia="zh-CN"/>
        </w:rPr>
        <w:t>6.3.14</w:t>
      </w:r>
      <w:r>
        <w:rPr>
          <w:lang w:eastAsia="zh-CN"/>
        </w:rPr>
        <w:tab/>
      </w:r>
      <w:r>
        <w:rPr>
          <w:rFonts w:ascii="Courier New" w:hAnsi="Courier New" w:cs="Courier New"/>
          <w:lang w:eastAsia="zh-CN"/>
        </w:rPr>
        <w:t>UserMgmtOpen&lt;&lt;dataType&gt;&gt;</w:t>
      </w:r>
      <w:bookmarkEnd w:id="4245"/>
      <w:bookmarkEnd w:id="4246"/>
      <w:bookmarkEnd w:id="4247"/>
      <w:bookmarkEnd w:id="4248"/>
      <w:bookmarkEnd w:id="4249"/>
    </w:p>
    <w:p w14:paraId="0E3FD302" w14:textId="77777777" w:rsidR="00F17312" w:rsidRDefault="00F17312" w:rsidP="00F17312">
      <w:pPr>
        <w:pStyle w:val="Heading4"/>
      </w:pPr>
      <w:bookmarkStart w:id="4250" w:name="_Toc59183263"/>
      <w:bookmarkStart w:id="4251" w:name="_Toc59184729"/>
      <w:bookmarkStart w:id="4252" w:name="_Toc59195664"/>
      <w:bookmarkStart w:id="4253" w:name="_Toc59440092"/>
      <w:bookmarkStart w:id="4254" w:name="_Toc67990515"/>
      <w:r>
        <w:t>6.3.14.1</w:t>
      </w:r>
      <w:r>
        <w:tab/>
        <w:t>Definition</w:t>
      </w:r>
      <w:bookmarkEnd w:id="4250"/>
      <w:bookmarkEnd w:id="4251"/>
      <w:bookmarkEnd w:id="4252"/>
      <w:bookmarkEnd w:id="4253"/>
      <w:bookmarkEnd w:id="4254"/>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0FE23732" w:rsidR="00F17312" w:rsidRDefault="00F17312" w:rsidP="00F17312">
      <w:pPr>
        <w:pStyle w:val="Heading4"/>
      </w:pPr>
      <w:bookmarkStart w:id="4255" w:name="_Toc59183264"/>
      <w:bookmarkStart w:id="4256" w:name="_Toc59184730"/>
      <w:bookmarkStart w:id="4257" w:name="_Toc59195665"/>
      <w:bookmarkStart w:id="4258" w:name="_Toc59440093"/>
      <w:bookmarkStart w:id="4259" w:name="_Toc67990516"/>
      <w:r>
        <w:t>6</w:t>
      </w:r>
      <w:r>
        <w:rPr>
          <w:lang w:eastAsia="zh-CN"/>
        </w:rPr>
        <w:t>.</w:t>
      </w:r>
      <w:r>
        <w:t>3.14.2</w:t>
      </w:r>
      <w:r>
        <w:tab/>
        <w:t>Attributes</w:t>
      </w:r>
      <w:bookmarkEnd w:id="4255"/>
      <w:bookmarkEnd w:id="4256"/>
      <w:bookmarkEnd w:id="4257"/>
      <w:bookmarkEnd w:id="4258"/>
      <w:bookmarkEnd w:id="4259"/>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77777777" w:rsidR="00F17312" w:rsidRDefault="00F17312" w:rsidP="00F1731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4260" w:name="_Toc59183265"/>
      <w:bookmarkStart w:id="4261" w:name="_Toc59184731"/>
      <w:bookmarkStart w:id="4262" w:name="_Toc59195666"/>
      <w:bookmarkStart w:id="4263" w:name="_Toc59440094"/>
      <w:bookmarkStart w:id="4264" w:name="_Toc67990517"/>
    </w:p>
    <w:p w14:paraId="2101C15E" w14:textId="77777777" w:rsidR="00F17312" w:rsidRDefault="00F17312" w:rsidP="00F17312">
      <w:pPr>
        <w:pStyle w:val="Heading4"/>
      </w:pPr>
      <w:r>
        <w:t>6.3.14.3</w:t>
      </w:r>
      <w:r>
        <w:tab/>
        <w:t>Attribute constraints</w:t>
      </w:r>
      <w:bookmarkEnd w:id="4260"/>
      <w:bookmarkEnd w:id="4261"/>
      <w:bookmarkEnd w:id="4262"/>
      <w:bookmarkEnd w:id="4263"/>
      <w:bookmarkEnd w:id="4264"/>
    </w:p>
    <w:p w14:paraId="5B640139" w14:textId="77777777" w:rsidR="00F17312" w:rsidRDefault="00F17312" w:rsidP="00F17312">
      <w:pPr>
        <w:rPr>
          <w:lang w:eastAsia="zh-CN"/>
        </w:rPr>
      </w:pPr>
      <w:r>
        <w:t>None.</w:t>
      </w:r>
    </w:p>
    <w:p w14:paraId="268FCBE3" w14:textId="77777777" w:rsidR="00F17312" w:rsidRDefault="00F17312" w:rsidP="00F17312">
      <w:pPr>
        <w:pStyle w:val="Heading4"/>
      </w:pPr>
      <w:bookmarkStart w:id="4265" w:name="_Toc59183266"/>
      <w:bookmarkStart w:id="4266" w:name="_Toc59184732"/>
      <w:bookmarkStart w:id="4267" w:name="_Toc59195667"/>
      <w:bookmarkStart w:id="4268" w:name="_Toc59440095"/>
      <w:bookmarkStart w:id="4269" w:name="_Toc67990518"/>
      <w:r>
        <w:rPr>
          <w:lang w:eastAsia="zh-CN"/>
        </w:rPr>
        <w:t>6.3.14.</w:t>
      </w:r>
      <w:r>
        <w:t>4</w:t>
      </w:r>
      <w:r>
        <w:tab/>
        <w:t>Notifications</w:t>
      </w:r>
      <w:bookmarkEnd w:id="4265"/>
      <w:bookmarkEnd w:id="4266"/>
      <w:bookmarkEnd w:id="4267"/>
      <w:bookmarkEnd w:id="4268"/>
      <w:bookmarkEnd w:id="4269"/>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77777777" w:rsidR="00F17312" w:rsidRDefault="00F17312" w:rsidP="00F17312">
      <w:pPr>
        <w:pStyle w:val="Heading3"/>
        <w:rPr>
          <w:lang w:eastAsia="zh-CN"/>
        </w:rPr>
      </w:pPr>
      <w:bookmarkStart w:id="4270" w:name="_Toc59183267"/>
      <w:bookmarkStart w:id="4271" w:name="_Toc59184733"/>
      <w:bookmarkStart w:id="4272" w:name="_Toc59195668"/>
      <w:bookmarkStart w:id="4273" w:name="_Toc59440096"/>
      <w:bookmarkStart w:id="4274" w:name="_Toc67990519"/>
      <w:r>
        <w:rPr>
          <w:lang w:eastAsia="zh-CN"/>
        </w:rPr>
        <w:t>6.3.15</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4270"/>
      <w:bookmarkEnd w:id="4271"/>
      <w:bookmarkEnd w:id="4272"/>
      <w:bookmarkEnd w:id="4273"/>
      <w:bookmarkEnd w:id="4274"/>
    </w:p>
    <w:p w14:paraId="43B89F64" w14:textId="77777777" w:rsidR="00F17312" w:rsidRDefault="00F17312" w:rsidP="00F17312">
      <w:pPr>
        <w:pStyle w:val="Heading4"/>
      </w:pPr>
      <w:bookmarkStart w:id="4275" w:name="_Toc59183268"/>
      <w:bookmarkStart w:id="4276" w:name="_Toc59184734"/>
      <w:bookmarkStart w:id="4277" w:name="_Toc59195669"/>
      <w:bookmarkStart w:id="4278" w:name="_Toc59440097"/>
      <w:bookmarkStart w:id="4279" w:name="_Toc67990520"/>
      <w:r>
        <w:t>6.3.15.1</w:t>
      </w:r>
      <w:r>
        <w:tab/>
        <w:t>Definition</w:t>
      </w:r>
      <w:bookmarkEnd w:id="4275"/>
      <w:bookmarkEnd w:id="4276"/>
      <w:bookmarkEnd w:id="4277"/>
      <w:bookmarkEnd w:id="4278"/>
      <w:bookmarkEnd w:id="4279"/>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606DA1E2" w:rsidR="00F17312" w:rsidRDefault="00F17312" w:rsidP="00F17312">
      <w:pPr>
        <w:pStyle w:val="Heading4"/>
      </w:pPr>
      <w:bookmarkStart w:id="4280" w:name="_Toc59183269"/>
      <w:bookmarkStart w:id="4281" w:name="_Toc59184735"/>
      <w:bookmarkStart w:id="4282" w:name="_Toc59195670"/>
      <w:bookmarkStart w:id="4283" w:name="_Toc59440098"/>
      <w:bookmarkStart w:id="4284" w:name="_Toc67990521"/>
      <w:r>
        <w:t>6</w:t>
      </w:r>
      <w:r>
        <w:rPr>
          <w:lang w:eastAsia="zh-CN"/>
        </w:rPr>
        <w:t>.</w:t>
      </w:r>
      <w:r>
        <w:t>3.15.2</w:t>
      </w:r>
      <w:r>
        <w:tab/>
        <w:t>Attributes</w:t>
      </w:r>
      <w:bookmarkEnd w:id="4280"/>
      <w:bookmarkEnd w:id="4281"/>
      <w:bookmarkEnd w:id="4282"/>
      <w:bookmarkEnd w:id="4283"/>
      <w:bookmarkEnd w:id="4284"/>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77777777" w:rsidR="00F17312" w:rsidRDefault="00F17312" w:rsidP="00F1731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4285" w:name="_Toc59183270"/>
      <w:bookmarkStart w:id="4286" w:name="_Toc59184736"/>
      <w:bookmarkStart w:id="4287" w:name="_Toc59195671"/>
      <w:bookmarkStart w:id="4288" w:name="_Toc59440099"/>
      <w:bookmarkStart w:id="4289" w:name="_Toc67990522"/>
    </w:p>
    <w:p w14:paraId="46E9732F" w14:textId="77777777" w:rsidR="00F17312" w:rsidRDefault="00F17312" w:rsidP="00F17312">
      <w:pPr>
        <w:pStyle w:val="Heading4"/>
      </w:pPr>
      <w:r>
        <w:t>6.3.15.3</w:t>
      </w:r>
      <w:r>
        <w:tab/>
        <w:t>Attribute constraints</w:t>
      </w:r>
      <w:bookmarkEnd w:id="4285"/>
      <w:bookmarkEnd w:id="4286"/>
      <w:bookmarkEnd w:id="4287"/>
      <w:bookmarkEnd w:id="4288"/>
      <w:bookmarkEnd w:id="4289"/>
    </w:p>
    <w:p w14:paraId="04F4B941" w14:textId="77777777" w:rsidR="00F17312" w:rsidRDefault="00F17312" w:rsidP="00F17312">
      <w:pPr>
        <w:rPr>
          <w:lang w:eastAsia="zh-CN"/>
        </w:rPr>
      </w:pPr>
      <w:r>
        <w:t>None.</w:t>
      </w:r>
    </w:p>
    <w:p w14:paraId="3B73AAA9" w14:textId="77777777" w:rsidR="00F17312" w:rsidRDefault="00F17312" w:rsidP="00F17312">
      <w:pPr>
        <w:pStyle w:val="Heading4"/>
      </w:pPr>
      <w:bookmarkStart w:id="4290" w:name="_Toc59183271"/>
      <w:bookmarkStart w:id="4291" w:name="_Toc59184737"/>
      <w:bookmarkStart w:id="4292" w:name="_Toc59195672"/>
      <w:bookmarkStart w:id="4293" w:name="_Toc59440100"/>
      <w:bookmarkStart w:id="4294" w:name="_Toc67990523"/>
      <w:r>
        <w:rPr>
          <w:lang w:eastAsia="zh-CN"/>
        </w:rPr>
        <w:t>6.3.15.</w:t>
      </w:r>
      <w:r>
        <w:t>4</w:t>
      </w:r>
      <w:r>
        <w:tab/>
        <w:t>Notifications</w:t>
      </w:r>
      <w:bookmarkEnd w:id="4290"/>
      <w:bookmarkEnd w:id="4291"/>
      <w:bookmarkEnd w:id="4292"/>
      <w:bookmarkEnd w:id="4293"/>
      <w:bookmarkEnd w:id="4294"/>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77777777" w:rsidR="00F17312" w:rsidRDefault="00F17312" w:rsidP="00F17312">
      <w:pPr>
        <w:pStyle w:val="Heading3"/>
        <w:rPr>
          <w:lang w:eastAsia="zh-CN"/>
        </w:rPr>
      </w:pPr>
      <w:bookmarkStart w:id="4295" w:name="_Toc59183272"/>
      <w:bookmarkStart w:id="4296" w:name="_Toc59184738"/>
      <w:bookmarkStart w:id="4297" w:name="_Toc59195673"/>
      <w:bookmarkStart w:id="4298" w:name="_Toc59440101"/>
      <w:bookmarkStart w:id="4299" w:name="_Toc67990524"/>
      <w:r>
        <w:rPr>
          <w:lang w:eastAsia="zh-CN"/>
        </w:rPr>
        <w:t>6.3.16</w:t>
      </w:r>
      <w:r>
        <w:rPr>
          <w:rFonts w:ascii="Courier New" w:hAnsi="Courier New" w:cs="Courier New"/>
          <w:lang w:eastAsia="zh-CN"/>
        </w:rPr>
        <w:tab/>
        <w:t>TermDensity&lt;&lt;dataType&gt;&gt;</w:t>
      </w:r>
      <w:bookmarkEnd w:id="4295"/>
      <w:bookmarkEnd w:id="4296"/>
      <w:bookmarkEnd w:id="4297"/>
      <w:bookmarkEnd w:id="4298"/>
      <w:bookmarkEnd w:id="4299"/>
    </w:p>
    <w:p w14:paraId="1B558E6C" w14:textId="77777777" w:rsidR="00F17312" w:rsidRDefault="00F17312" w:rsidP="00F17312">
      <w:pPr>
        <w:pStyle w:val="Heading4"/>
      </w:pPr>
      <w:bookmarkStart w:id="4300" w:name="_Toc59183273"/>
      <w:bookmarkStart w:id="4301" w:name="_Toc59184739"/>
      <w:bookmarkStart w:id="4302" w:name="_Toc59195674"/>
      <w:bookmarkStart w:id="4303" w:name="_Toc59440102"/>
      <w:bookmarkStart w:id="4304" w:name="_Toc67990525"/>
      <w:r>
        <w:t>6.3.16.1</w:t>
      </w:r>
      <w:r>
        <w:tab/>
        <w:t>Definition</w:t>
      </w:r>
      <w:bookmarkEnd w:id="4300"/>
      <w:bookmarkEnd w:id="4301"/>
      <w:bookmarkEnd w:id="4302"/>
      <w:bookmarkEnd w:id="4303"/>
      <w:bookmarkEnd w:id="4304"/>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093BC724" w:rsidR="00F17312" w:rsidRDefault="00F17312" w:rsidP="00F17312">
      <w:pPr>
        <w:pStyle w:val="Heading4"/>
      </w:pPr>
      <w:bookmarkStart w:id="4305" w:name="_Toc59183274"/>
      <w:bookmarkStart w:id="4306" w:name="_Toc59184740"/>
      <w:bookmarkStart w:id="4307" w:name="_Toc59195675"/>
      <w:bookmarkStart w:id="4308" w:name="_Toc59440103"/>
      <w:bookmarkStart w:id="4309" w:name="_Toc67990526"/>
      <w:r>
        <w:t>6</w:t>
      </w:r>
      <w:r>
        <w:rPr>
          <w:lang w:eastAsia="zh-CN"/>
        </w:rPr>
        <w:t>.</w:t>
      </w:r>
      <w:r>
        <w:t>3.16.2</w:t>
      </w:r>
      <w:r>
        <w:tab/>
        <w:t>Attributes</w:t>
      </w:r>
      <w:bookmarkEnd w:id="4305"/>
      <w:bookmarkEnd w:id="4306"/>
      <w:bookmarkEnd w:id="4307"/>
      <w:bookmarkEnd w:id="4308"/>
      <w:bookmarkEnd w:id="4309"/>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77777777" w:rsidR="00F17312" w:rsidRDefault="00F17312" w:rsidP="00F1731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4310" w:name="_Toc59183275"/>
      <w:bookmarkStart w:id="4311" w:name="_Toc59184741"/>
      <w:bookmarkStart w:id="4312" w:name="_Toc59195676"/>
      <w:bookmarkStart w:id="4313" w:name="_Toc59440104"/>
      <w:bookmarkStart w:id="4314" w:name="_Toc67990527"/>
    </w:p>
    <w:p w14:paraId="492E78CC" w14:textId="77777777" w:rsidR="00F17312" w:rsidRDefault="00F17312" w:rsidP="00F17312">
      <w:pPr>
        <w:pStyle w:val="Heading4"/>
      </w:pPr>
      <w:r>
        <w:t>6.3.16.3</w:t>
      </w:r>
      <w:r>
        <w:tab/>
        <w:t>Attribute constraints</w:t>
      </w:r>
      <w:bookmarkEnd w:id="4310"/>
      <w:bookmarkEnd w:id="4311"/>
      <w:bookmarkEnd w:id="4312"/>
      <w:bookmarkEnd w:id="4313"/>
      <w:bookmarkEnd w:id="4314"/>
    </w:p>
    <w:p w14:paraId="16DD1183" w14:textId="77777777" w:rsidR="00F17312" w:rsidRDefault="00F17312" w:rsidP="00F17312">
      <w:pPr>
        <w:rPr>
          <w:lang w:eastAsia="zh-CN"/>
        </w:rPr>
      </w:pPr>
      <w:r>
        <w:t>None.</w:t>
      </w:r>
    </w:p>
    <w:p w14:paraId="39F59B8B" w14:textId="77777777" w:rsidR="00F17312" w:rsidRDefault="00F17312" w:rsidP="00F17312">
      <w:pPr>
        <w:pStyle w:val="Heading4"/>
      </w:pPr>
      <w:bookmarkStart w:id="4315" w:name="_Toc59183276"/>
      <w:bookmarkStart w:id="4316" w:name="_Toc59184742"/>
      <w:bookmarkStart w:id="4317" w:name="_Toc59195677"/>
      <w:bookmarkStart w:id="4318" w:name="_Toc59440105"/>
      <w:bookmarkStart w:id="4319" w:name="_Toc67990528"/>
      <w:r>
        <w:rPr>
          <w:lang w:eastAsia="zh-CN"/>
        </w:rPr>
        <w:t>6.3.16.</w:t>
      </w:r>
      <w:r>
        <w:t>4</w:t>
      </w:r>
      <w:r>
        <w:tab/>
        <w:t>Notifications</w:t>
      </w:r>
      <w:bookmarkEnd w:id="4315"/>
      <w:bookmarkEnd w:id="4316"/>
      <w:bookmarkEnd w:id="4317"/>
      <w:bookmarkEnd w:id="4318"/>
      <w:bookmarkEnd w:id="4319"/>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7777777" w:rsidR="00F17312" w:rsidRDefault="00F17312" w:rsidP="00F17312">
      <w:pPr>
        <w:pStyle w:val="Heading3"/>
        <w:rPr>
          <w:lang w:eastAsia="zh-CN"/>
        </w:rPr>
      </w:pPr>
      <w:bookmarkStart w:id="4320" w:name="_Toc59183277"/>
      <w:bookmarkStart w:id="4321" w:name="_Toc59184743"/>
      <w:bookmarkStart w:id="4322" w:name="_Toc59195678"/>
      <w:bookmarkStart w:id="4323" w:name="_Toc59440106"/>
      <w:bookmarkStart w:id="4324" w:name="_Toc67990529"/>
      <w:r>
        <w:rPr>
          <w:lang w:eastAsia="zh-CN"/>
        </w:rPr>
        <w:t>6.3.17</w:t>
      </w:r>
      <w:r>
        <w:rPr>
          <w:lang w:eastAsia="zh-CN"/>
        </w:rPr>
        <w:tab/>
      </w:r>
      <w:r>
        <w:rPr>
          <w:rFonts w:ascii="Courier New" w:hAnsi="Courier New" w:cs="Courier New"/>
          <w:lang w:eastAsia="zh-CN"/>
        </w:rPr>
        <w:t>EP_Transport</w:t>
      </w:r>
      <w:bookmarkEnd w:id="4320"/>
      <w:bookmarkEnd w:id="4321"/>
      <w:bookmarkEnd w:id="4322"/>
      <w:bookmarkEnd w:id="4323"/>
      <w:bookmarkEnd w:id="4324"/>
    </w:p>
    <w:p w14:paraId="26F392E0" w14:textId="77777777" w:rsidR="00F17312" w:rsidRDefault="00F17312" w:rsidP="00F17312">
      <w:pPr>
        <w:pStyle w:val="Heading4"/>
      </w:pPr>
      <w:bookmarkStart w:id="4325" w:name="_Toc59183278"/>
      <w:bookmarkStart w:id="4326" w:name="_Toc59184744"/>
      <w:bookmarkStart w:id="4327" w:name="_Toc59195679"/>
      <w:bookmarkStart w:id="4328" w:name="_Toc59440107"/>
      <w:bookmarkStart w:id="4329" w:name="_Toc67990530"/>
      <w:r>
        <w:t>6.3.17.1</w:t>
      </w:r>
      <w:r>
        <w:tab/>
        <w:t>Definition</w:t>
      </w:r>
      <w:bookmarkEnd w:id="4325"/>
      <w:bookmarkEnd w:id="4326"/>
      <w:bookmarkEnd w:id="4327"/>
      <w:bookmarkEnd w:id="4328"/>
      <w:bookmarkEnd w:id="4329"/>
    </w:p>
    <w:p w14:paraId="69565F08" w14:textId="77777777" w:rsidR="00F17312" w:rsidRDefault="00F17312" w:rsidP="00F17312">
      <w:r>
        <w:t xml:space="preserve">This IOC represents the logical transport interface or endpoint which including transport level information, e.g. transport address, reachability information and QoS profiles, etc. </w:t>
      </w:r>
    </w:p>
    <w:p w14:paraId="72E3207C" w14:textId="77777777" w:rsidR="0048464A" w:rsidRDefault="0048464A"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4330" w:name="OLE_LINK43"/>
      <w:r w:rsidRPr="00BA1358">
        <w:rPr>
          <w:rFonts w:ascii="Courier New" w:hAnsi="Courier New" w:cs="Courier New"/>
          <w:lang w:eastAsia="zh-CN"/>
        </w:rPr>
        <w:t>EP_</w:t>
      </w:r>
      <w:r>
        <w:rPr>
          <w:rFonts w:ascii="Courier New" w:hAnsi="Courier New" w:cs="Courier New"/>
          <w:lang w:eastAsia="zh-CN"/>
        </w:rPr>
        <w:t>transport</w:t>
      </w:r>
      <w:bookmarkEnd w:id="4330"/>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 xml:space="preserve">instances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77777777" w:rsidR="0048464A" w:rsidRDefault="0048464A" w:rsidP="0048464A">
      <w:pPr>
        <w:jc w:val="both"/>
        <w:rPr>
          <w:lang w:eastAsia="zh-CN"/>
        </w:rPr>
      </w:pPr>
      <w:r>
        <w:rPr>
          <w:rFonts w:hint="eastAsia"/>
          <w:lang w:eastAsia="zh-CN"/>
        </w:rPr>
        <w:t>T</w:t>
      </w:r>
      <w:r>
        <w:rPr>
          <w:lang w:eastAsia="zh-CN"/>
        </w:rPr>
        <w:t>he attribute “</w:t>
      </w:r>
      <w:r>
        <w:rPr>
          <w:rFonts w:ascii="Courier New" w:hAnsi="Courier New" w:cs="Courier New"/>
          <w:lang w:eastAsia="zh-CN"/>
        </w:rPr>
        <w:t>epApplicationRef</w:t>
      </w:r>
      <w:r>
        <w:rPr>
          <w:lang w:eastAsia="zh-CN"/>
        </w:rPr>
        <w:t xml:space="preserve">” is used to specify a list of </w:t>
      </w:r>
      <w:r>
        <w:rPr>
          <w:rFonts w:ascii="Courier New" w:hAnsi="Courier New" w:cs="Courier New"/>
        </w:rPr>
        <w:t xml:space="preserve">EP_N3 </w:t>
      </w:r>
      <w:r w:rsidRPr="009D758D">
        <w:t>and</w:t>
      </w:r>
      <w:r>
        <w:rPr>
          <w:rFonts w:ascii="Courier New" w:hAnsi="Courier New" w:cs="Courier New"/>
        </w:rPr>
        <w:t xml:space="preserve"> EP_NgU instances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Pr="009D758D">
        <w:rPr>
          <w:lang w:eastAsia="zh-CN"/>
        </w:rPr>
        <w:t xml:space="preserve">. </w:t>
      </w:r>
    </w:p>
    <w:p w14:paraId="654BF07B" w14:textId="77777777" w:rsidR="0048464A" w:rsidRDefault="0048464A" w:rsidP="0048464A">
      <w:pPr>
        <w:jc w:val="both"/>
        <w:rPr>
          <w:lang w:eastAsia="zh-CN"/>
        </w:rPr>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p>
    <w:p w14:paraId="3188B6EF" w14:textId="2F84EBFD" w:rsidR="00F17312" w:rsidRDefault="00F17312" w:rsidP="00F17312"/>
    <w:p w14:paraId="64DEC06B" w14:textId="77777777" w:rsidR="00F17312" w:rsidRDefault="00F17312" w:rsidP="00F17312">
      <w:pPr>
        <w:pStyle w:val="Heading4"/>
      </w:pPr>
      <w:bookmarkStart w:id="4331" w:name="_Toc59183279"/>
      <w:bookmarkStart w:id="4332" w:name="_Toc59184745"/>
      <w:bookmarkStart w:id="4333" w:name="_Toc59195680"/>
      <w:bookmarkStart w:id="4334" w:name="_Toc59440108"/>
      <w:bookmarkStart w:id="4335" w:name="_Toc67990531"/>
      <w:r>
        <w:t>6.3.17.2</w:t>
      </w:r>
      <w:r>
        <w:tab/>
        <w:t>Attributes</w:t>
      </w:r>
      <w:bookmarkEnd w:id="4331"/>
      <w:bookmarkEnd w:id="4332"/>
      <w:bookmarkEnd w:id="4333"/>
      <w:bookmarkEnd w:id="4334"/>
      <w:bookmarkEnd w:id="4335"/>
    </w:p>
    <w:p w14:paraId="5088C1A8" w14:textId="77777777" w:rsidR="00F17312" w:rsidRDefault="00F17312" w:rsidP="00F17312">
      <w:r>
        <w:t>The EP_Transport IOC includes attributes inherited from Top IOC (defined in TS 28.622[30]) and the following attributes:</w:t>
      </w:r>
    </w:p>
    <w:p w14:paraId="297A1C6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7777777" w:rsidR="00F17312" w:rsidRDefault="00F17312" w:rsidP="00F17312">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logicInterfaceId</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11547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1B604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nextHopInfo</w:t>
            </w:r>
          </w:p>
        </w:tc>
        <w:tc>
          <w:tcPr>
            <w:tcW w:w="947" w:type="dxa"/>
            <w:tcBorders>
              <w:top w:val="single" w:sz="4" w:space="0" w:color="auto"/>
              <w:left w:val="single" w:sz="4" w:space="0" w:color="auto"/>
              <w:bottom w:val="single" w:sz="4" w:space="0" w:color="auto"/>
              <w:right w:val="single" w:sz="4" w:space="0" w:color="auto"/>
            </w:tcBorders>
            <w:hideMark/>
          </w:tcPr>
          <w:p w14:paraId="2ECC9DF4"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AD469A9"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1E6784C"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1A1D7D9"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8E26A4F"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bl>
    <w:p w14:paraId="41E79A6D" w14:textId="77777777" w:rsidR="00F17312" w:rsidRDefault="00F17312" w:rsidP="00F17312">
      <w:bookmarkStart w:id="4336" w:name="_Toc59183280"/>
      <w:bookmarkStart w:id="4337" w:name="_Toc59184746"/>
      <w:bookmarkStart w:id="4338" w:name="_Toc59195681"/>
      <w:bookmarkStart w:id="4339" w:name="_Toc59440109"/>
      <w:bookmarkStart w:id="4340" w:name="_Toc67990532"/>
    </w:p>
    <w:p w14:paraId="3F14314A" w14:textId="77777777" w:rsidR="00F17312" w:rsidRDefault="00F17312" w:rsidP="00F17312">
      <w:pPr>
        <w:pStyle w:val="Heading4"/>
        <w:rPr>
          <w:lang w:eastAsia="zh-CN"/>
        </w:rPr>
      </w:pPr>
      <w:r>
        <w:rPr>
          <w:lang w:eastAsia="zh-CN"/>
        </w:rPr>
        <w:t>6.3.17.3</w:t>
      </w:r>
      <w:r>
        <w:rPr>
          <w:lang w:eastAsia="zh-CN"/>
        </w:rPr>
        <w:tab/>
        <w:t>Attribute constraints</w:t>
      </w:r>
      <w:bookmarkEnd w:id="4336"/>
      <w:bookmarkEnd w:id="4337"/>
      <w:bookmarkEnd w:id="4338"/>
      <w:bookmarkEnd w:id="4339"/>
      <w:bookmarkEnd w:id="4340"/>
    </w:p>
    <w:p w14:paraId="04B3C512" w14:textId="77777777" w:rsidR="00F17312" w:rsidRDefault="00F17312" w:rsidP="00F17312">
      <w:pPr>
        <w:rPr>
          <w:lang w:eastAsia="zh-CN"/>
        </w:rPr>
      </w:pPr>
      <w:r>
        <w:rPr>
          <w:lang w:eastAsia="zh-CN"/>
        </w:rPr>
        <w:t>None.</w:t>
      </w:r>
    </w:p>
    <w:p w14:paraId="7F9BE734" w14:textId="77777777" w:rsidR="00F17312" w:rsidRDefault="00F17312" w:rsidP="00F17312">
      <w:pPr>
        <w:pStyle w:val="Heading4"/>
        <w:rPr>
          <w:lang w:eastAsia="zh-CN"/>
        </w:rPr>
      </w:pPr>
      <w:bookmarkStart w:id="4341" w:name="_Toc59183281"/>
      <w:bookmarkStart w:id="4342" w:name="_Toc59184747"/>
      <w:bookmarkStart w:id="4343" w:name="_Toc59195682"/>
      <w:bookmarkStart w:id="4344" w:name="_Toc59440110"/>
      <w:bookmarkStart w:id="4345" w:name="_Toc67990533"/>
      <w:r>
        <w:rPr>
          <w:lang w:eastAsia="zh-CN"/>
        </w:rPr>
        <w:t>6.3.17.4</w:t>
      </w:r>
      <w:r>
        <w:rPr>
          <w:lang w:eastAsia="zh-CN"/>
        </w:rPr>
        <w:tab/>
        <w:t>Notifications</w:t>
      </w:r>
      <w:bookmarkEnd w:id="4341"/>
      <w:bookmarkEnd w:id="4342"/>
      <w:bookmarkEnd w:id="4343"/>
      <w:bookmarkEnd w:id="4344"/>
      <w:bookmarkEnd w:id="4345"/>
    </w:p>
    <w:p w14:paraId="1B01A16A" w14:textId="77777777" w:rsidR="00F17312" w:rsidRDefault="00F17312" w:rsidP="00F17312">
      <w:r>
        <w:t>The common notifications defined in subclause 6.5 are valid for this IOC, without exceptions or additions.</w:t>
      </w:r>
    </w:p>
    <w:p w14:paraId="289A2C29" w14:textId="77777777" w:rsidR="00F17312" w:rsidRDefault="00F17312" w:rsidP="00F17312">
      <w:pPr>
        <w:pStyle w:val="Heading3"/>
        <w:rPr>
          <w:lang w:eastAsia="zh-CN"/>
        </w:rPr>
      </w:pPr>
      <w:bookmarkStart w:id="4346" w:name="_Toc59183282"/>
      <w:bookmarkStart w:id="4347" w:name="_Toc59184748"/>
      <w:bookmarkStart w:id="4348" w:name="_Toc59195683"/>
      <w:bookmarkStart w:id="4349" w:name="_Toc59440111"/>
      <w:bookmarkStart w:id="4350" w:name="_Toc67990534"/>
      <w:r>
        <w:rPr>
          <w:lang w:eastAsia="zh-CN"/>
        </w:rPr>
        <w:t>6.3.18</w:t>
      </w:r>
      <w:r>
        <w:rPr>
          <w:lang w:eastAsia="zh-CN"/>
        </w:rPr>
        <w:tab/>
      </w:r>
      <w:r>
        <w:rPr>
          <w:rFonts w:ascii="Courier New" w:hAnsi="Courier New"/>
          <w:lang w:eastAsia="zh-CN"/>
        </w:rPr>
        <w:t>EP_Application &lt;&lt;ProxyClass&gt;&gt;</w:t>
      </w:r>
      <w:bookmarkEnd w:id="4346"/>
      <w:bookmarkEnd w:id="4347"/>
      <w:bookmarkEnd w:id="4348"/>
      <w:bookmarkEnd w:id="4349"/>
      <w:bookmarkEnd w:id="4350"/>
    </w:p>
    <w:p w14:paraId="3D9CF3C4" w14:textId="77777777" w:rsidR="00F17312" w:rsidRDefault="00F17312" w:rsidP="00F17312">
      <w:pPr>
        <w:pStyle w:val="Heading4"/>
      </w:pPr>
      <w:bookmarkStart w:id="4351" w:name="_Toc59183283"/>
      <w:bookmarkStart w:id="4352" w:name="_Toc59184749"/>
      <w:bookmarkStart w:id="4353" w:name="_Toc59195684"/>
      <w:bookmarkStart w:id="4354" w:name="_Toc59440112"/>
      <w:bookmarkStart w:id="4355" w:name="_Toc67990535"/>
      <w:r>
        <w:rPr>
          <w:lang w:eastAsia="zh-CN"/>
        </w:rPr>
        <w:t>6.3.18</w:t>
      </w:r>
      <w:r>
        <w:t>.1</w:t>
      </w:r>
      <w:r>
        <w:tab/>
        <w:t>Definition</w:t>
      </w:r>
      <w:bookmarkEnd w:id="4351"/>
      <w:bookmarkEnd w:id="4352"/>
      <w:bookmarkEnd w:id="4353"/>
      <w:bookmarkEnd w:id="4354"/>
      <w:bookmarkEnd w:id="4355"/>
    </w:p>
    <w:p w14:paraId="49407BFF" w14:textId="77777777"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t xml:space="preserve">. </w:t>
      </w:r>
    </w:p>
    <w:p w14:paraId="49E1BEA7" w14:textId="77777777" w:rsidR="00F17312" w:rsidRDefault="00F17312" w:rsidP="00F17312">
      <w:pPr>
        <w:pStyle w:val="Heading4"/>
      </w:pPr>
      <w:bookmarkStart w:id="4356" w:name="_Toc59183284"/>
      <w:bookmarkStart w:id="4357" w:name="_Toc59184750"/>
      <w:bookmarkStart w:id="4358" w:name="_Toc59195685"/>
      <w:bookmarkStart w:id="4359" w:name="_Toc59440113"/>
      <w:bookmarkStart w:id="4360" w:name="_Toc67990536"/>
      <w:r>
        <w:rPr>
          <w:lang w:eastAsia="zh-CN"/>
        </w:rPr>
        <w:t>6.3.18</w:t>
      </w:r>
      <w:r>
        <w:t>.2</w:t>
      </w:r>
      <w:r>
        <w:tab/>
        <w:t>Attributes</w:t>
      </w:r>
      <w:bookmarkEnd w:id="4356"/>
      <w:bookmarkEnd w:id="4357"/>
      <w:bookmarkEnd w:id="4358"/>
      <w:bookmarkEnd w:id="4359"/>
      <w:bookmarkEnd w:id="4360"/>
    </w:p>
    <w:p w14:paraId="745BDE69" w14:textId="77777777"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t>.</w:t>
      </w:r>
    </w:p>
    <w:p w14:paraId="037068DF" w14:textId="77777777" w:rsidR="00F17312" w:rsidRDefault="00F17312" w:rsidP="00F17312">
      <w:pPr>
        <w:pStyle w:val="Heading4"/>
      </w:pPr>
      <w:bookmarkStart w:id="4361" w:name="_Toc59183285"/>
      <w:bookmarkStart w:id="4362" w:name="_Toc59184751"/>
      <w:bookmarkStart w:id="4363" w:name="_Toc59195686"/>
      <w:bookmarkStart w:id="4364" w:name="_Toc59440114"/>
      <w:bookmarkStart w:id="4365" w:name="_Toc67990537"/>
      <w:r>
        <w:rPr>
          <w:lang w:eastAsia="zh-CN"/>
        </w:rPr>
        <w:t>6.3.18</w:t>
      </w:r>
      <w:r>
        <w:t>.3</w:t>
      </w:r>
      <w:r>
        <w:tab/>
        <w:t>Attribute constraints</w:t>
      </w:r>
      <w:bookmarkEnd w:id="4361"/>
      <w:bookmarkEnd w:id="4362"/>
      <w:bookmarkEnd w:id="4363"/>
      <w:bookmarkEnd w:id="4364"/>
      <w:bookmarkEnd w:id="4365"/>
    </w:p>
    <w:p w14:paraId="0A73D6E8" w14:textId="77777777" w:rsidR="00F17312" w:rsidRDefault="00F17312" w:rsidP="00F17312">
      <w:r>
        <w:t>See respective IOCs.</w:t>
      </w:r>
    </w:p>
    <w:p w14:paraId="190835FC" w14:textId="77777777" w:rsidR="00F17312" w:rsidRDefault="00F17312" w:rsidP="00F17312">
      <w:pPr>
        <w:pStyle w:val="Heading4"/>
      </w:pPr>
      <w:bookmarkStart w:id="4366" w:name="_Toc59183286"/>
      <w:bookmarkStart w:id="4367" w:name="_Toc59184752"/>
      <w:bookmarkStart w:id="4368" w:name="_Toc59195687"/>
      <w:bookmarkStart w:id="4369" w:name="_Toc59440115"/>
      <w:bookmarkStart w:id="4370" w:name="_Toc67990538"/>
      <w:r>
        <w:rPr>
          <w:lang w:eastAsia="zh-CN"/>
        </w:rPr>
        <w:t>6.3.18</w:t>
      </w:r>
      <w:r>
        <w:t>.4</w:t>
      </w:r>
      <w:r>
        <w:tab/>
        <w:t>Notifications</w:t>
      </w:r>
      <w:bookmarkEnd w:id="4366"/>
      <w:bookmarkEnd w:id="4367"/>
      <w:bookmarkEnd w:id="4368"/>
      <w:bookmarkEnd w:id="4369"/>
      <w:bookmarkEnd w:id="4370"/>
    </w:p>
    <w:p w14:paraId="6B0BC4C2" w14:textId="77777777" w:rsidR="00F17312" w:rsidRDefault="00F17312" w:rsidP="00F17312">
      <w:r>
        <w:t>See respective IOCs.</w:t>
      </w:r>
    </w:p>
    <w:p w14:paraId="3D8839DE" w14:textId="77777777" w:rsidR="00F17312" w:rsidRDefault="00F17312" w:rsidP="00F17312">
      <w:pPr>
        <w:pStyle w:val="Heading3"/>
        <w:rPr>
          <w:lang w:eastAsia="zh-CN"/>
        </w:rPr>
      </w:pPr>
      <w:bookmarkStart w:id="4371" w:name="_Toc59183287"/>
      <w:bookmarkStart w:id="4372" w:name="_Toc59184753"/>
      <w:bookmarkStart w:id="4373" w:name="_Toc59195688"/>
      <w:bookmarkStart w:id="4374" w:name="_Toc59440116"/>
      <w:bookmarkStart w:id="4375" w:name="_Toc67990539"/>
      <w:r>
        <w:rPr>
          <w:lang w:eastAsia="zh-CN"/>
        </w:rPr>
        <w:t>6.3.19</w:t>
      </w:r>
      <w:r>
        <w:rPr>
          <w:lang w:eastAsia="zh-CN"/>
        </w:rPr>
        <w:tab/>
      </w:r>
      <w:r>
        <w:rPr>
          <w:rFonts w:ascii="Courier New" w:hAnsi="Courier New" w:cs="Courier New"/>
          <w:lang w:eastAsia="zh-CN"/>
        </w:rPr>
        <w:t>NBIoT &lt;&lt;dataType&gt;&gt;</w:t>
      </w:r>
      <w:bookmarkEnd w:id="4371"/>
      <w:bookmarkEnd w:id="4372"/>
      <w:bookmarkEnd w:id="4373"/>
      <w:bookmarkEnd w:id="4374"/>
      <w:bookmarkEnd w:id="4375"/>
    </w:p>
    <w:p w14:paraId="2E20C900" w14:textId="77777777" w:rsidR="00F17312" w:rsidRDefault="00F17312" w:rsidP="00F17312">
      <w:pPr>
        <w:pStyle w:val="Heading4"/>
      </w:pPr>
      <w:bookmarkStart w:id="4376" w:name="_Toc59183288"/>
      <w:bookmarkStart w:id="4377" w:name="_Toc59184754"/>
      <w:bookmarkStart w:id="4378" w:name="_Toc59195689"/>
      <w:bookmarkStart w:id="4379" w:name="_Toc59440117"/>
      <w:bookmarkStart w:id="4380" w:name="_Toc67990540"/>
      <w:r>
        <w:t>6.3.19.1</w:t>
      </w:r>
      <w:r>
        <w:tab/>
        <w:t>Definition</w:t>
      </w:r>
      <w:bookmarkEnd w:id="4376"/>
      <w:bookmarkEnd w:id="4377"/>
      <w:bookmarkEnd w:id="4378"/>
      <w:bookmarkEnd w:id="4379"/>
      <w:bookmarkEnd w:id="4380"/>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721764C9" w:rsidR="00F17312" w:rsidRDefault="00F17312" w:rsidP="00F17312">
      <w:pPr>
        <w:pStyle w:val="Heading4"/>
      </w:pPr>
      <w:bookmarkStart w:id="4381" w:name="_Toc59183289"/>
      <w:bookmarkStart w:id="4382" w:name="_Toc59184755"/>
      <w:bookmarkStart w:id="4383" w:name="_Toc59195690"/>
      <w:bookmarkStart w:id="4384" w:name="_Toc59440118"/>
      <w:bookmarkStart w:id="4385" w:name="_Toc67990541"/>
      <w:r>
        <w:t>6</w:t>
      </w:r>
      <w:r>
        <w:rPr>
          <w:lang w:eastAsia="zh-CN"/>
        </w:rPr>
        <w:t>.</w:t>
      </w:r>
      <w:r>
        <w:t>3.19.2</w:t>
      </w:r>
      <w:r>
        <w:tab/>
        <w:t>Attributes</w:t>
      </w:r>
      <w:bookmarkEnd w:id="4381"/>
      <w:bookmarkEnd w:id="4382"/>
      <w:bookmarkEnd w:id="4383"/>
      <w:bookmarkEnd w:id="4384"/>
      <w:bookmarkEnd w:id="4385"/>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77777777" w:rsidR="00F17312" w:rsidRDefault="00F17312" w:rsidP="00F1731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77777777" w:rsidR="00F17312" w:rsidRDefault="00F17312" w:rsidP="00F17312">
      <w:pPr>
        <w:pStyle w:val="Heading4"/>
      </w:pPr>
      <w:bookmarkStart w:id="4386" w:name="_Toc59183290"/>
      <w:bookmarkStart w:id="4387" w:name="_Toc59184756"/>
      <w:bookmarkStart w:id="4388" w:name="_Toc59195691"/>
      <w:bookmarkStart w:id="4389" w:name="_Toc59440119"/>
      <w:bookmarkStart w:id="4390" w:name="_Toc67990542"/>
      <w:r>
        <w:t>6.3.19.3</w:t>
      </w:r>
      <w:r>
        <w:tab/>
        <w:t>Attribute constraints</w:t>
      </w:r>
      <w:bookmarkEnd w:id="4386"/>
      <w:bookmarkEnd w:id="4387"/>
      <w:bookmarkEnd w:id="4388"/>
      <w:bookmarkEnd w:id="4389"/>
      <w:bookmarkEnd w:id="4390"/>
    </w:p>
    <w:p w14:paraId="02074080" w14:textId="77777777" w:rsidR="00F17312" w:rsidRDefault="00F17312" w:rsidP="00F17312">
      <w:pPr>
        <w:rPr>
          <w:lang w:eastAsia="zh-CN"/>
        </w:rPr>
      </w:pPr>
      <w:r>
        <w:t>None.</w:t>
      </w:r>
    </w:p>
    <w:p w14:paraId="6B421A2E" w14:textId="77777777" w:rsidR="00F17312" w:rsidRDefault="00F17312" w:rsidP="00F17312">
      <w:pPr>
        <w:pStyle w:val="Heading4"/>
      </w:pPr>
      <w:bookmarkStart w:id="4391" w:name="_Toc59183291"/>
      <w:bookmarkStart w:id="4392" w:name="_Toc59184757"/>
      <w:bookmarkStart w:id="4393" w:name="_Toc59195692"/>
      <w:bookmarkStart w:id="4394" w:name="_Toc59440120"/>
      <w:bookmarkStart w:id="4395" w:name="_Toc67990543"/>
      <w:r>
        <w:rPr>
          <w:lang w:eastAsia="zh-CN"/>
        </w:rPr>
        <w:t>6.3.19.</w:t>
      </w:r>
      <w:r>
        <w:t>4</w:t>
      </w:r>
      <w:r>
        <w:tab/>
        <w:t>Notifications</w:t>
      </w:r>
      <w:bookmarkEnd w:id="4391"/>
      <w:bookmarkEnd w:id="4392"/>
      <w:bookmarkEnd w:id="4393"/>
      <w:bookmarkEnd w:id="4394"/>
      <w:bookmarkEnd w:id="4395"/>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195E0E72" w:rsidR="00F17312" w:rsidRDefault="00F17312" w:rsidP="00F17312">
      <w:pPr>
        <w:pStyle w:val="Heading3"/>
        <w:rPr>
          <w:lang w:eastAsia="zh-CN"/>
        </w:rPr>
      </w:pPr>
      <w:bookmarkStart w:id="4396" w:name="_Toc67990544"/>
      <w:bookmarkStart w:id="4397" w:name="_Toc27405501"/>
      <w:bookmarkStart w:id="4398" w:name="_Toc35878691"/>
      <w:bookmarkStart w:id="4399" w:name="_Toc36220507"/>
      <w:bookmarkStart w:id="4400" w:name="_Toc36474605"/>
      <w:bookmarkStart w:id="4401" w:name="_Toc36542877"/>
      <w:bookmarkStart w:id="4402" w:name="_Toc36543698"/>
      <w:bookmarkStart w:id="4403" w:name="_Toc36567936"/>
      <w:bookmarkStart w:id="4404" w:name="_Toc44341668"/>
      <w:r>
        <w:rPr>
          <w:lang w:eastAsia="zh-CN"/>
        </w:rPr>
        <w:t>6.3.20</w:t>
      </w:r>
      <w:r>
        <w:rPr>
          <w:lang w:eastAsia="zh-CN"/>
        </w:rPr>
        <w:tab/>
      </w:r>
      <w:bookmarkEnd w:id="4396"/>
      <w:r w:rsidR="001D1B13" w:rsidRPr="00A87E70">
        <w:rPr>
          <w:sz w:val="24"/>
        </w:rPr>
        <w:t>Void</w:t>
      </w:r>
    </w:p>
    <w:p w14:paraId="469574D0" w14:textId="525C7AA9" w:rsidR="00F17312" w:rsidRDefault="00F17312" w:rsidP="00F17312">
      <w:pPr>
        <w:pStyle w:val="Heading3"/>
        <w:rPr>
          <w:lang w:eastAsia="zh-CN"/>
        </w:rPr>
      </w:pPr>
      <w:bookmarkStart w:id="4405" w:name="_Toc67990549"/>
      <w:bookmarkEnd w:id="4397"/>
      <w:bookmarkEnd w:id="4398"/>
      <w:bookmarkEnd w:id="4399"/>
      <w:bookmarkEnd w:id="4400"/>
      <w:bookmarkEnd w:id="4401"/>
      <w:bookmarkEnd w:id="4402"/>
      <w:bookmarkEnd w:id="4403"/>
      <w:bookmarkEnd w:id="4404"/>
      <w:r>
        <w:rPr>
          <w:lang w:eastAsia="zh-CN"/>
        </w:rPr>
        <w:t>6.3.21</w:t>
      </w:r>
      <w:r>
        <w:rPr>
          <w:lang w:eastAsia="zh-CN"/>
        </w:rPr>
        <w:tab/>
      </w:r>
      <w:r w:rsidR="00DD1E22" w:rsidRPr="00DE2C1B">
        <w:rPr>
          <w:sz w:val="24"/>
        </w:rPr>
        <w:t>Void</w:t>
      </w:r>
      <w:bookmarkEnd w:id="4405"/>
    </w:p>
    <w:p w14:paraId="793EA045" w14:textId="77777777" w:rsidR="00F17312" w:rsidRDefault="00F17312" w:rsidP="00F17312">
      <w:pPr>
        <w:pStyle w:val="Heading3"/>
        <w:rPr>
          <w:lang w:eastAsia="zh-CN"/>
        </w:rPr>
      </w:pPr>
      <w:bookmarkStart w:id="4406" w:name="_Toc67990554"/>
      <w:r>
        <w:rPr>
          <w:lang w:eastAsia="zh-CN"/>
        </w:rPr>
        <w:t>6.3.22</w:t>
      </w:r>
      <w:r>
        <w:rPr>
          <w:rFonts w:ascii="Courier New" w:hAnsi="Courier New" w:cs="Courier New"/>
          <w:lang w:eastAsia="zh-CN"/>
        </w:rPr>
        <w:tab/>
        <w:t>CNSliceSubnetProfile&lt;&lt;dataType&gt;&gt;</w:t>
      </w:r>
      <w:bookmarkEnd w:id="4406"/>
    </w:p>
    <w:p w14:paraId="72977099" w14:textId="77777777" w:rsidR="00F17312" w:rsidRDefault="00F17312" w:rsidP="00F17312">
      <w:pPr>
        <w:pStyle w:val="Heading4"/>
      </w:pPr>
      <w:bookmarkStart w:id="4407" w:name="_Toc67990555"/>
      <w:r>
        <w:t>6.3.22.1</w:t>
      </w:r>
      <w:r>
        <w:tab/>
        <w:t>Definition</w:t>
      </w:r>
      <w:bookmarkEnd w:id="4407"/>
    </w:p>
    <w:p w14:paraId="36C78F66" w14:textId="77777777" w:rsidR="00F17312" w:rsidRDefault="00F17312" w:rsidP="00F17312">
      <w:r>
        <w:t>This data type represents the requirements for CN slice profile.</w:t>
      </w:r>
    </w:p>
    <w:p w14:paraId="20D51299" w14:textId="77777777" w:rsidR="00F17312" w:rsidRDefault="00F17312" w:rsidP="00F17312">
      <w:pPr>
        <w:pStyle w:val="EditorsNote"/>
      </w:pPr>
      <w:r>
        <w:t xml:space="preserve">Editor's NOTE: Whether </w:t>
      </w:r>
      <w:r>
        <w:rPr>
          <w:rFonts w:ascii="Courier New" w:hAnsi="Courier New" w:cs="Courier New"/>
          <w:lang w:eastAsia="zh-CN"/>
        </w:rPr>
        <w:t>CNSliceSubnetProfile</w:t>
      </w:r>
      <w:r>
        <w:t xml:space="preserve"> is an IOC or dataType is FFS.</w:t>
      </w:r>
    </w:p>
    <w:p w14:paraId="2937498E" w14:textId="77777777" w:rsidR="00F17312" w:rsidRDefault="00F17312" w:rsidP="00F17312">
      <w:pPr>
        <w:pStyle w:val="Heading4"/>
      </w:pPr>
      <w:bookmarkStart w:id="4408" w:name="_Toc67990556"/>
      <w:r>
        <w:t>6</w:t>
      </w:r>
      <w:r>
        <w:rPr>
          <w:lang w:eastAsia="zh-CN"/>
        </w:rPr>
        <w:t>.</w:t>
      </w:r>
      <w:r>
        <w:t>3.22.2</w:t>
      </w:r>
      <w:r>
        <w:tab/>
        <w:t>Attributes</w:t>
      </w:r>
      <w:bookmarkEnd w:id="4408"/>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F17312" w14:paraId="6AF9D89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A12C827" w14:textId="77777777" w:rsidR="00F17312" w:rsidRDefault="00F17312" w:rsidP="00F17312">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2D954D6C" w14:textId="77777777" w:rsidR="00F17312" w:rsidRDefault="00F17312" w:rsidP="00F17312">
            <w:pPr>
              <w:pStyle w:val="TAH"/>
              <w:rPr>
                <w:rFonts w:cs="Arial"/>
                <w:szCs w:val="18"/>
              </w:rPr>
            </w:pPr>
            <w:r>
              <w:rPr>
                <w:rFonts w:cs="Arial"/>
                <w:szCs w:val="18"/>
              </w:rPr>
              <w:t>Support Qualifier</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3C7E620" w14:textId="77777777" w:rsidR="00F17312" w:rsidRDefault="00F17312" w:rsidP="00F17312">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36D434D0" w14:textId="77777777" w:rsidR="00F17312" w:rsidRDefault="00F17312" w:rsidP="00F17312">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5FAEB94" w14:textId="77777777" w:rsidR="00F17312" w:rsidRDefault="00F17312" w:rsidP="00F17312">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062C4258" w14:textId="77777777" w:rsidR="00F17312" w:rsidRDefault="00F17312" w:rsidP="00F17312">
            <w:pPr>
              <w:pStyle w:val="TAH"/>
              <w:rPr>
                <w:rFonts w:cs="Arial"/>
                <w:szCs w:val="18"/>
              </w:rPr>
            </w:pPr>
            <w:r>
              <w:rPr>
                <w:rFonts w:cs="Arial"/>
                <w:szCs w:val="18"/>
              </w:rPr>
              <w:t>isNotifyable</w:t>
            </w:r>
          </w:p>
        </w:tc>
      </w:tr>
      <w:tr w:rsidR="00F17312" w14:paraId="7030E0B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F6587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EADB29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8A82185"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51AB1A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C1F02D3"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CBC55B5" w14:textId="77777777" w:rsidR="00F17312" w:rsidRDefault="00F17312" w:rsidP="00F17312">
            <w:pPr>
              <w:pStyle w:val="TAL"/>
              <w:jc w:val="center"/>
              <w:rPr>
                <w:rFonts w:cs="Arial"/>
                <w:szCs w:val="18"/>
              </w:rPr>
            </w:pPr>
            <w:r>
              <w:rPr>
                <w:rFonts w:cs="Arial"/>
                <w:lang w:eastAsia="zh-CN"/>
              </w:rPr>
              <w:t>T</w:t>
            </w:r>
          </w:p>
        </w:tc>
      </w:tr>
      <w:tr w:rsidR="00F17312" w14:paraId="506C67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E2A804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latency</w:t>
            </w:r>
          </w:p>
        </w:tc>
        <w:tc>
          <w:tcPr>
            <w:tcW w:w="1019" w:type="dxa"/>
            <w:tcBorders>
              <w:top w:val="single" w:sz="4" w:space="0" w:color="auto"/>
              <w:left w:val="single" w:sz="4" w:space="0" w:color="auto"/>
              <w:bottom w:val="single" w:sz="4" w:space="0" w:color="auto"/>
              <w:right w:val="single" w:sz="4" w:space="0" w:color="auto"/>
            </w:tcBorders>
            <w:hideMark/>
          </w:tcPr>
          <w:p w14:paraId="5F88514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BA1F133"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EAEE90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72F620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FD16DC1" w14:textId="77777777" w:rsidR="00F17312" w:rsidRDefault="00F17312" w:rsidP="00F17312">
            <w:pPr>
              <w:pStyle w:val="TAL"/>
              <w:jc w:val="center"/>
              <w:rPr>
                <w:rFonts w:cs="Arial"/>
                <w:szCs w:val="18"/>
              </w:rPr>
            </w:pPr>
            <w:r>
              <w:rPr>
                <w:rFonts w:cs="Arial"/>
                <w:lang w:eastAsia="zh-CN"/>
              </w:rPr>
              <w:t>T</w:t>
            </w:r>
          </w:p>
        </w:tc>
      </w:tr>
      <w:tr w:rsidR="00F17312" w14:paraId="70505E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D0F962" w14:textId="77777777" w:rsidR="00F17312" w:rsidRDefault="00F17312" w:rsidP="00F17312">
            <w:pPr>
              <w:pStyle w:val="TAL"/>
              <w:rPr>
                <w:rFonts w:ascii="Courier New" w:hAnsi="Courier New" w:cs="Courier New"/>
                <w:szCs w:val="18"/>
                <w:lang w:eastAsia="zh-CN"/>
              </w:rPr>
            </w:pPr>
            <w:bookmarkStart w:id="4409"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10FC19A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7077C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FAFE6E9"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A3A3569"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61FE2E5" w14:textId="77777777" w:rsidR="00F17312" w:rsidRDefault="00F17312" w:rsidP="00F17312">
            <w:pPr>
              <w:pStyle w:val="TAL"/>
              <w:jc w:val="center"/>
              <w:rPr>
                <w:rFonts w:cs="Arial"/>
                <w:szCs w:val="18"/>
              </w:rPr>
            </w:pPr>
            <w:r>
              <w:rPr>
                <w:rFonts w:cs="Arial"/>
                <w:lang w:eastAsia="zh-CN"/>
              </w:rPr>
              <w:t>T</w:t>
            </w:r>
          </w:p>
        </w:tc>
      </w:tr>
      <w:tr w:rsidR="00F17312" w14:paraId="570ABC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4C295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dLThptPerUEPerSubnet</w:t>
            </w:r>
          </w:p>
        </w:tc>
        <w:tc>
          <w:tcPr>
            <w:tcW w:w="1019" w:type="dxa"/>
            <w:tcBorders>
              <w:top w:val="single" w:sz="4" w:space="0" w:color="auto"/>
              <w:left w:val="single" w:sz="4" w:space="0" w:color="auto"/>
              <w:bottom w:val="single" w:sz="4" w:space="0" w:color="auto"/>
              <w:right w:val="single" w:sz="4" w:space="0" w:color="auto"/>
            </w:tcBorders>
            <w:hideMark/>
          </w:tcPr>
          <w:p w14:paraId="42DB1EC3"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6B37FA1A"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D829A6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6B1F7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6A3DABA" w14:textId="77777777" w:rsidR="00F17312" w:rsidRDefault="00F17312" w:rsidP="00F17312">
            <w:pPr>
              <w:pStyle w:val="TAL"/>
              <w:jc w:val="center"/>
              <w:rPr>
                <w:rFonts w:cs="Arial"/>
                <w:szCs w:val="18"/>
              </w:rPr>
            </w:pPr>
            <w:r>
              <w:rPr>
                <w:rFonts w:cs="Arial"/>
                <w:lang w:eastAsia="zh-CN"/>
              </w:rPr>
              <w:t>T</w:t>
            </w:r>
          </w:p>
        </w:tc>
      </w:tr>
      <w:tr w:rsidR="00F17312" w14:paraId="5A0BCD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F43D8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21E8CB8B"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D55E1F"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688C82A"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873EBAB"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224D4FE" w14:textId="77777777" w:rsidR="00F17312" w:rsidRDefault="00F17312" w:rsidP="00F17312">
            <w:pPr>
              <w:pStyle w:val="TAL"/>
              <w:jc w:val="center"/>
              <w:rPr>
                <w:rFonts w:cs="Arial"/>
                <w:szCs w:val="18"/>
              </w:rPr>
            </w:pPr>
            <w:r>
              <w:rPr>
                <w:rFonts w:cs="Arial"/>
                <w:lang w:eastAsia="zh-CN"/>
              </w:rPr>
              <w:t>T</w:t>
            </w:r>
          </w:p>
        </w:tc>
      </w:tr>
      <w:tr w:rsidR="00F17312" w14:paraId="5EECAC4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E697D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uLThptPerUEPerSubnet</w:t>
            </w:r>
          </w:p>
        </w:tc>
        <w:tc>
          <w:tcPr>
            <w:tcW w:w="1019" w:type="dxa"/>
            <w:tcBorders>
              <w:top w:val="single" w:sz="4" w:space="0" w:color="auto"/>
              <w:left w:val="single" w:sz="4" w:space="0" w:color="auto"/>
              <w:bottom w:val="single" w:sz="4" w:space="0" w:color="auto"/>
              <w:right w:val="single" w:sz="4" w:space="0" w:color="auto"/>
            </w:tcBorders>
            <w:hideMark/>
          </w:tcPr>
          <w:p w14:paraId="565B24A9"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9A4B4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7469B24"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ABA7E56"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F8D6872" w14:textId="77777777" w:rsidR="00F17312" w:rsidRDefault="00F17312" w:rsidP="00F17312">
            <w:pPr>
              <w:pStyle w:val="TAL"/>
              <w:jc w:val="center"/>
              <w:rPr>
                <w:rFonts w:cs="Arial"/>
                <w:szCs w:val="18"/>
              </w:rPr>
            </w:pPr>
            <w:r>
              <w:rPr>
                <w:rFonts w:cs="Arial"/>
                <w:lang w:eastAsia="zh-CN"/>
              </w:rPr>
              <w:t>T</w:t>
            </w:r>
          </w:p>
        </w:tc>
      </w:tr>
      <w:tr w:rsidR="00F17312" w14:paraId="60BF8DF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99ED3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042ED2E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35D423B"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BC29D4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17E648"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3EA5B5B" w14:textId="77777777" w:rsidR="00F17312" w:rsidRDefault="00F17312" w:rsidP="00F17312">
            <w:pPr>
              <w:pStyle w:val="TAL"/>
              <w:jc w:val="center"/>
              <w:rPr>
                <w:rFonts w:cs="Arial"/>
                <w:szCs w:val="18"/>
              </w:rPr>
            </w:pPr>
            <w:r>
              <w:rPr>
                <w:rFonts w:cs="Arial"/>
                <w:lang w:eastAsia="zh-CN"/>
              </w:rPr>
              <w:t>T</w:t>
            </w:r>
          </w:p>
        </w:tc>
        <w:bookmarkEnd w:id="4409"/>
      </w:tr>
      <w:tr w:rsidR="00F17312" w14:paraId="64898B1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B7449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4CFC766" w14:textId="77777777" w:rsidR="00F17312" w:rsidRDefault="00F17312" w:rsidP="00F17312">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52216CC5"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7569DC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0F0B252"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CF59608" w14:textId="77777777" w:rsidR="00F17312" w:rsidRDefault="00F17312" w:rsidP="00F17312">
            <w:pPr>
              <w:pStyle w:val="TAL"/>
              <w:jc w:val="center"/>
              <w:rPr>
                <w:rFonts w:cs="Arial"/>
                <w:lang w:eastAsia="zh-CN"/>
              </w:rPr>
            </w:pPr>
            <w:r>
              <w:rPr>
                <w:rFonts w:cs="Arial"/>
                <w:lang w:eastAsia="zh-CN"/>
              </w:rPr>
              <w:t>T</w:t>
            </w:r>
          </w:p>
        </w:tc>
      </w:tr>
      <w:tr w:rsidR="002D5B17" w14:paraId="7C7F23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E2A589C" w14:textId="3B618BC9" w:rsidR="002D5B17" w:rsidRDefault="002D5B17" w:rsidP="002D5B17">
            <w:pPr>
              <w:pStyle w:val="TAL"/>
              <w:tabs>
                <w:tab w:val="left" w:pos="1815"/>
              </w:tabs>
              <w:rPr>
                <w:rFonts w:ascii="Courier New" w:hAnsi="Courier New" w:cs="Courier New"/>
                <w:szCs w:val="18"/>
                <w:lang w:eastAsia="zh-CN"/>
              </w:rPr>
            </w:pPr>
            <w:r>
              <w:rPr>
                <w:rFonts w:ascii="Courier New" w:hAnsi="Courier New" w:cs="Courier New"/>
                <w:szCs w:val="18"/>
                <w:lang w:eastAsia="zh-CN"/>
              </w:rPr>
              <w:t>reliability</w:t>
            </w:r>
          </w:p>
        </w:tc>
        <w:tc>
          <w:tcPr>
            <w:tcW w:w="1019" w:type="dxa"/>
            <w:tcBorders>
              <w:top w:val="single" w:sz="4" w:space="0" w:color="auto"/>
              <w:left w:val="single" w:sz="4" w:space="0" w:color="auto"/>
              <w:bottom w:val="single" w:sz="4" w:space="0" w:color="auto"/>
              <w:right w:val="single" w:sz="4" w:space="0" w:color="auto"/>
            </w:tcBorders>
          </w:tcPr>
          <w:p w14:paraId="199638E2" w14:textId="283C6E7F" w:rsidR="002D5B17" w:rsidRDefault="002D5B17" w:rsidP="002D5B17">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310F245" w14:textId="3167B4C3" w:rsidR="002D5B17" w:rsidRDefault="002D5B17" w:rsidP="002D5B17">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2C2B1570" w14:textId="728E6046" w:rsidR="002D5B17" w:rsidRDefault="002D5B17" w:rsidP="002D5B17">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BE23166" w14:textId="5B10498D" w:rsidR="002D5B17" w:rsidRDefault="002D5B17" w:rsidP="002D5B17">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F8DC302" w14:textId="1AE28443" w:rsidR="002D5B17" w:rsidRDefault="002D5B17" w:rsidP="002D5B17">
            <w:pPr>
              <w:pStyle w:val="TAL"/>
              <w:jc w:val="center"/>
              <w:rPr>
                <w:rFonts w:cs="Arial"/>
                <w:lang w:eastAsia="zh-CN"/>
              </w:rPr>
            </w:pPr>
            <w:r>
              <w:rPr>
                <w:rFonts w:cs="Arial"/>
                <w:lang w:eastAsia="zh-CN"/>
              </w:rPr>
              <w:t>T</w:t>
            </w:r>
          </w:p>
        </w:tc>
      </w:tr>
      <w:tr w:rsidR="00F17312" w14:paraId="69FC39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BAAFDE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39DBCD7B" w14:textId="77777777" w:rsidR="00F17312" w:rsidRDefault="00F17312" w:rsidP="00F17312">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066A87F"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D5AEE8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647E459A"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410F7E" w14:textId="77777777" w:rsidR="00F17312" w:rsidRDefault="00F17312" w:rsidP="00F17312">
            <w:pPr>
              <w:pStyle w:val="TAL"/>
              <w:jc w:val="center"/>
              <w:rPr>
                <w:rFonts w:cs="Arial"/>
                <w:lang w:eastAsia="zh-CN"/>
              </w:rPr>
            </w:pPr>
            <w:r>
              <w:rPr>
                <w:rFonts w:cs="Arial"/>
                <w:lang w:eastAsia="zh-CN"/>
              </w:rPr>
              <w:t>T</w:t>
            </w:r>
          </w:p>
        </w:tc>
      </w:tr>
      <w:tr w:rsidR="00F17312" w14:paraId="4CB1C5C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443B50" w14:textId="77777777" w:rsidR="00F17312" w:rsidRDefault="00F17312" w:rsidP="00F17312">
            <w:pPr>
              <w:pStyle w:val="TAL"/>
              <w:tabs>
                <w:tab w:val="left" w:pos="1815"/>
              </w:tabs>
              <w:rPr>
                <w:rFonts w:ascii="Courier New" w:hAnsi="Courier New" w:cs="Courier New"/>
                <w:szCs w:val="18"/>
                <w:highlight w:val="yellow"/>
                <w:lang w:eastAsia="zh-CN"/>
              </w:rPr>
            </w:pPr>
            <w:r>
              <w:rPr>
                <w:rFonts w:ascii="Courier New" w:hAnsi="Courier New" w:cs="Courier New"/>
                <w:szCs w:val="18"/>
                <w:lang w:eastAsia="zh-CN"/>
              </w:rPr>
              <w:t>maxPktSize</w:t>
            </w:r>
          </w:p>
        </w:tc>
        <w:tc>
          <w:tcPr>
            <w:tcW w:w="1019" w:type="dxa"/>
            <w:tcBorders>
              <w:top w:val="single" w:sz="4" w:space="0" w:color="auto"/>
              <w:left w:val="single" w:sz="4" w:space="0" w:color="auto"/>
              <w:bottom w:val="single" w:sz="4" w:space="0" w:color="auto"/>
              <w:right w:val="single" w:sz="4" w:space="0" w:color="auto"/>
            </w:tcBorders>
            <w:hideMark/>
          </w:tcPr>
          <w:p w14:paraId="30A41ABE" w14:textId="77777777" w:rsidR="00F17312" w:rsidRDefault="00F17312" w:rsidP="00F17312">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2A2CB15" w14:textId="77777777" w:rsidR="00F17312" w:rsidRDefault="00F17312" w:rsidP="00F17312">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A55B939" w14:textId="77777777" w:rsidR="00F17312" w:rsidRDefault="00F17312" w:rsidP="00F17312">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5AF9C52" w14:textId="77777777" w:rsidR="00F17312" w:rsidRDefault="00F17312" w:rsidP="00F17312">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D0CBCBF" w14:textId="77777777" w:rsidR="00F17312" w:rsidRDefault="00F17312" w:rsidP="00F17312">
            <w:pPr>
              <w:pStyle w:val="TAL"/>
              <w:jc w:val="center"/>
              <w:rPr>
                <w:rFonts w:cs="Arial"/>
                <w:highlight w:val="yellow"/>
                <w:lang w:eastAsia="zh-CN"/>
              </w:rPr>
            </w:pPr>
            <w:r>
              <w:rPr>
                <w:rFonts w:cs="Arial"/>
                <w:lang w:eastAsia="zh-CN"/>
              </w:rPr>
              <w:t>T</w:t>
            </w:r>
          </w:p>
        </w:tc>
      </w:tr>
      <w:tr w:rsidR="00F17312" w14:paraId="74CFFB9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FC32D6"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18371EA6"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59F9728"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6768CA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CFDF80C"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621ABFE" w14:textId="77777777" w:rsidR="00F17312" w:rsidRDefault="00F17312" w:rsidP="00F17312">
            <w:pPr>
              <w:pStyle w:val="TAL"/>
              <w:jc w:val="center"/>
              <w:rPr>
                <w:rFonts w:cs="Arial"/>
                <w:lang w:eastAsia="zh-CN"/>
              </w:rPr>
            </w:pPr>
            <w:r>
              <w:rPr>
                <w:rFonts w:cs="Arial"/>
                <w:lang w:eastAsia="zh-CN"/>
              </w:rPr>
              <w:t>T</w:t>
            </w:r>
          </w:p>
        </w:tc>
      </w:tr>
      <w:tr w:rsidR="00F17312" w14:paraId="25B06FE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F5067C"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7806A979"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A06C69"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F6BCFE3"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1305D6"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D3E2CB" w14:textId="77777777" w:rsidR="00F17312" w:rsidRDefault="00F17312" w:rsidP="00F17312">
            <w:pPr>
              <w:pStyle w:val="TAL"/>
              <w:jc w:val="center"/>
              <w:rPr>
                <w:rFonts w:cs="Arial"/>
                <w:lang w:eastAsia="zh-CN"/>
              </w:rPr>
            </w:pPr>
            <w:r>
              <w:rPr>
                <w:rFonts w:cs="Arial"/>
                <w:lang w:eastAsia="zh-CN"/>
              </w:rPr>
              <w:t>T</w:t>
            </w:r>
          </w:p>
        </w:tc>
      </w:tr>
      <w:tr w:rsidR="004B4322" w14:paraId="2C1E634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CE9A0AE" w14:textId="78B29064" w:rsidR="004B4322" w:rsidRDefault="004B4322" w:rsidP="004B4322">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09C62A80" w14:textId="755A35E6" w:rsidR="004B4322" w:rsidRDefault="004B4322" w:rsidP="004B4322">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12592A93" w14:textId="20D2B636" w:rsidR="004B4322" w:rsidRDefault="004B4322" w:rsidP="004B4322">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01C2F41E" w14:textId="4EA5009F" w:rsidR="004B4322" w:rsidRDefault="004B4322" w:rsidP="004B4322">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2F1BC48B" w14:textId="2B15A6C9" w:rsidR="004B4322" w:rsidRDefault="004B4322" w:rsidP="004B4322">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574FD154" w14:textId="78AC2A62" w:rsidR="004B4322" w:rsidRDefault="004B4322" w:rsidP="004B4322">
            <w:pPr>
              <w:pStyle w:val="TAL"/>
              <w:jc w:val="center"/>
              <w:rPr>
                <w:rFonts w:cs="Arial"/>
                <w:lang w:eastAsia="zh-CN"/>
              </w:rPr>
            </w:pPr>
            <w:r w:rsidRPr="009C214B">
              <w:t>T</w:t>
            </w:r>
          </w:p>
        </w:tc>
      </w:tr>
      <w:tr w:rsidR="009A0FD4" w14:paraId="57FF7E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67F15A3" w14:textId="36ED3043" w:rsidR="009A0FD4" w:rsidRDefault="009A0FD4" w:rsidP="009A0FD4">
            <w:pPr>
              <w:pStyle w:val="TAL"/>
              <w:tabs>
                <w:tab w:val="left" w:pos="1815"/>
              </w:tabs>
              <w:rPr>
                <w:rFonts w:ascii="Courier New" w:hAnsi="Courier New" w:cs="Courier New"/>
                <w:szCs w:val="18"/>
                <w:lang w:eastAsia="zh-CN"/>
              </w:rPr>
            </w:pPr>
            <w:r w:rsidRPr="00C71D74">
              <w:rPr>
                <w:rFonts w:ascii="Courier New" w:hAnsi="Courier New" w:cs="Courier New"/>
                <w:szCs w:val="18"/>
                <w:lang w:eastAsia="zh-CN"/>
              </w:rPr>
              <w:t>deterministicComm</w:t>
            </w:r>
          </w:p>
        </w:tc>
        <w:tc>
          <w:tcPr>
            <w:tcW w:w="1019" w:type="dxa"/>
            <w:tcBorders>
              <w:top w:val="single" w:sz="4" w:space="0" w:color="auto"/>
              <w:left w:val="single" w:sz="4" w:space="0" w:color="auto"/>
              <w:bottom w:val="single" w:sz="4" w:space="0" w:color="auto"/>
              <w:right w:val="single" w:sz="4" w:space="0" w:color="auto"/>
            </w:tcBorders>
          </w:tcPr>
          <w:p w14:paraId="446DD21A" w14:textId="4461390E" w:rsidR="009A0FD4" w:rsidRDefault="009A0FD4" w:rsidP="009A0FD4">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421F8A6" w14:textId="60D6A932" w:rsidR="009A0FD4" w:rsidRDefault="009A0FD4" w:rsidP="009A0FD4">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64CE3E6" w14:textId="2625DE93" w:rsidR="009A0FD4" w:rsidRDefault="009A0FD4" w:rsidP="009A0FD4">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ECFE877" w14:textId="15D8671A" w:rsidR="009A0FD4" w:rsidRDefault="009A0FD4" w:rsidP="009A0FD4">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915E502" w14:textId="29F7FEAE" w:rsidR="009A0FD4" w:rsidRDefault="009A0FD4" w:rsidP="009A0FD4">
            <w:pPr>
              <w:pStyle w:val="TAL"/>
              <w:jc w:val="center"/>
              <w:rPr>
                <w:rFonts w:cs="Arial"/>
                <w:lang w:eastAsia="zh-CN"/>
              </w:rPr>
            </w:pPr>
            <w:r w:rsidRPr="00C71D74">
              <w:rPr>
                <w:rFonts w:cs="Arial"/>
                <w:szCs w:val="18"/>
                <w:lang w:eastAsia="zh-CN"/>
              </w:rPr>
              <w:t>T</w:t>
            </w:r>
          </w:p>
        </w:tc>
      </w:tr>
    </w:tbl>
    <w:p w14:paraId="7CC272F8" w14:textId="77777777" w:rsidR="00F17312" w:rsidRDefault="00F17312" w:rsidP="00F17312"/>
    <w:p w14:paraId="4AC183D0" w14:textId="77777777" w:rsidR="00F17312" w:rsidRDefault="00F17312" w:rsidP="00F17312">
      <w:pPr>
        <w:pStyle w:val="Heading4"/>
      </w:pPr>
      <w:bookmarkStart w:id="4410" w:name="_Toc67990557"/>
      <w:r>
        <w:t>6.3.22.3</w:t>
      </w:r>
      <w:r>
        <w:tab/>
        <w:t>Attribute constraints</w:t>
      </w:r>
      <w:bookmarkEnd w:id="4410"/>
    </w:p>
    <w:p w14:paraId="7CEA95CE" w14:textId="77777777" w:rsidR="00F17312" w:rsidRDefault="00F17312" w:rsidP="00F17312">
      <w:pPr>
        <w:rPr>
          <w:lang w:eastAsia="zh-CN"/>
        </w:rPr>
      </w:pPr>
      <w:r>
        <w:t>None.</w:t>
      </w:r>
    </w:p>
    <w:p w14:paraId="4E81F878" w14:textId="77777777" w:rsidR="00F17312" w:rsidRDefault="00F17312" w:rsidP="00F17312">
      <w:pPr>
        <w:pStyle w:val="Heading4"/>
      </w:pPr>
      <w:bookmarkStart w:id="4411" w:name="_Toc67990558"/>
      <w:r>
        <w:rPr>
          <w:lang w:eastAsia="zh-CN"/>
        </w:rPr>
        <w:t>6.3.22.</w:t>
      </w:r>
      <w:r>
        <w:t>4</w:t>
      </w:r>
      <w:r>
        <w:tab/>
        <w:t>Notifications</w:t>
      </w:r>
      <w:bookmarkEnd w:id="4411"/>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77777777" w:rsidR="00F17312" w:rsidRDefault="00F17312" w:rsidP="00F17312">
      <w:pPr>
        <w:pStyle w:val="Heading3"/>
        <w:rPr>
          <w:lang w:eastAsia="zh-CN"/>
        </w:rPr>
      </w:pPr>
      <w:bookmarkStart w:id="4412" w:name="_Toc67990559"/>
      <w:r>
        <w:rPr>
          <w:lang w:eastAsia="zh-CN"/>
        </w:rPr>
        <w:t>6.3.23</w:t>
      </w:r>
      <w:r>
        <w:rPr>
          <w:rFonts w:ascii="Courier New" w:hAnsi="Courier New" w:cs="Courier New"/>
          <w:lang w:eastAsia="zh-CN"/>
        </w:rPr>
        <w:tab/>
        <w:t>RANSliceSubnetProfile&lt;&lt;dataType&gt;&gt;</w:t>
      </w:r>
      <w:bookmarkEnd w:id="4412"/>
    </w:p>
    <w:p w14:paraId="7E6E3B3E" w14:textId="77777777" w:rsidR="00F17312" w:rsidRDefault="00F17312" w:rsidP="00F17312">
      <w:pPr>
        <w:pStyle w:val="Heading4"/>
      </w:pPr>
      <w:bookmarkStart w:id="4413" w:name="_Toc67990560"/>
      <w:r>
        <w:t>6.3.23.1</w:t>
      </w:r>
      <w:r>
        <w:tab/>
        <w:t>Definition</w:t>
      </w:r>
      <w:bookmarkEnd w:id="4413"/>
    </w:p>
    <w:p w14:paraId="65E3C4BD" w14:textId="77777777" w:rsidR="00F17312" w:rsidRDefault="00F17312" w:rsidP="00F17312">
      <w:r>
        <w:t>This data type represents the requirements for RAN slice profile.</w:t>
      </w:r>
    </w:p>
    <w:p w14:paraId="6DFF7361" w14:textId="77777777" w:rsidR="00F17312" w:rsidRDefault="00F17312" w:rsidP="00F17312">
      <w:pPr>
        <w:pStyle w:val="EditorsNote"/>
      </w:pPr>
      <w:r>
        <w:t xml:space="preserve">Editor's NOTE 1: Whether the attributes of </w:t>
      </w:r>
      <w:r>
        <w:rPr>
          <w:rFonts w:ascii="Courier New" w:hAnsi="Courier New" w:cs="Courier New"/>
          <w:lang w:eastAsia="zh-CN"/>
        </w:rPr>
        <w:t xml:space="preserve">RANSliceSubnetProfile </w:t>
      </w:r>
      <w:r>
        <w:t>need to be modelled by one IOC or more than one IOC is FFS.</w:t>
      </w:r>
    </w:p>
    <w:p w14:paraId="7BFA3F94" w14:textId="77777777" w:rsidR="00F17312" w:rsidRDefault="00F17312" w:rsidP="00F17312">
      <w:pPr>
        <w:pStyle w:val="EditorsNote"/>
      </w:pPr>
      <w:r>
        <w:t xml:space="preserve">Editor's NOTE 2: Whether </w:t>
      </w:r>
      <w:r>
        <w:rPr>
          <w:rFonts w:ascii="Courier New" w:hAnsi="Courier New" w:cs="Courier New"/>
          <w:lang w:eastAsia="zh-CN"/>
        </w:rPr>
        <w:t>RANSliceSubnetProfile</w:t>
      </w:r>
      <w:r>
        <w:t xml:space="preserve"> is an IOC or dataType is FFS.</w:t>
      </w:r>
    </w:p>
    <w:p w14:paraId="4A660DF8" w14:textId="77777777" w:rsidR="00F17312" w:rsidRDefault="00F17312" w:rsidP="00F17312">
      <w:pPr>
        <w:pStyle w:val="Heading4"/>
      </w:pPr>
      <w:bookmarkStart w:id="4414" w:name="_Toc67990561"/>
      <w:r>
        <w:t>6</w:t>
      </w:r>
      <w:r>
        <w:rPr>
          <w:lang w:eastAsia="zh-CN"/>
        </w:rPr>
        <w:t>.</w:t>
      </w:r>
      <w:r>
        <w:t>3.23.2</w:t>
      </w:r>
      <w:r>
        <w:tab/>
        <w:t>Attributes</w:t>
      </w:r>
      <w:bookmarkEnd w:id="4414"/>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77777777" w:rsidR="00F17312" w:rsidRDefault="00F17312" w:rsidP="00F17312">
            <w:pPr>
              <w:pStyle w:val="TAH"/>
              <w:rPr>
                <w:rFonts w:cs="Arial"/>
                <w:szCs w:val="18"/>
              </w:rPr>
            </w:pPr>
            <w:r>
              <w:rPr>
                <w:rFonts w:cs="Arial"/>
                <w:szCs w:val="18"/>
              </w:rP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F17312" w14:paraId="3359FBE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9FC23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947" w:type="dxa"/>
            <w:tcBorders>
              <w:top w:val="single" w:sz="4" w:space="0" w:color="auto"/>
              <w:left w:val="single" w:sz="4" w:space="0" w:color="auto"/>
              <w:bottom w:val="single" w:sz="4" w:space="0" w:color="auto"/>
              <w:right w:val="single" w:sz="4" w:space="0" w:color="auto"/>
            </w:tcBorders>
            <w:hideMark/>
          </w:tcPr>
          <w:p w14:paraId="43EB6DA9"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39DABB85"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758AFF7"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063579E"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252DC7" w14:textId="77777777" w:rsidR="00F17312" w:rsidRDefault="00F17312" w:rsidP="00F17312">
            <w:pPr>
              <w:pStyle w:val="TAL"/>
              <w:jc w:val="center"/>
              <w:rPr>
                <w:rFonts w:cs="Arial"/>
                <w:lang w:eastAsia="zh-CN"/>
              </w:rPr>
            </w:pPr>
            <w:r>
              <w:rPr>
                <w:rFonts w:cs="Arial"/>
                <w:lang w:eastAsia="zh-CN"/>
              </w:rPr>
              <w:t>T</w:t>
            </w:r>
          </w:p>
        </w:tc>
      </w:tr>
      <w:tr w:rsidR="00F17312" w14:paraId="4A62E18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E222AEF"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serviceType</w:t>
            </w:r>
          </w:p>
        </w:tc>
        <w:tc>
          <w:tcPr>
            <w:tcW w:w="947" w:type="dxa"/>
            <w:tcBorders>
              <w:top w:val="single" w:sz="4" w:space="0" w:color="auto"/>
              <w:left w:val="single" w:sz="4" w:space="0" w:color="auto"/>
              <w:bottom w:val="single" w:sz="4" w:space="0" w:color="auto"/>
              <w:right w:val="single" w:sz="4" w:space="0" w:color="auto"/>
            </w:tcBorders>
            <w:hideMark/>
          </w:tcPr>
          <w:p w14:paraId="1FD5CE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84D5C52"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ADBB311"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597187FD"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7AD5A4" w14:textId="77777777" w:rsidR="00F17312" w:rsidRDefault="00F17312" w:rsidP="00F17312">
            <w:pPr>
              <w:pStyle w:val="TAL"/>
              <w:jc w:val="center"/>
              <w:rPr>
                <w:rFonts w:cs="Arial"/>
                <w:lang w:eastAsia="zh-CN"/>
              </w:rPr>
            </w:pPr>
            <w:r>
              <w:rPr>
                <w:rFonts w:cs="Arial"/>
                <w:lang w:eastAsia="zh-CN"/>
              </w:rPr>
              <w:t>T</w:t>
            </w:r>
          </w:p>
        </w:tc>
      </w:tr>
      <w:tr w:rsidR="00F17312"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77777777" w:rsidR="00F17312" w:rsidRDefault="00F17312" w:rsidP="00F17312">
            <w:pPr>
              <w:pStyle w:val="TAL"/>
              <w:rPr>
                <w:rFonts w:ascii="Courier New" w:hAnsi="Courier New" w:cs="Courier New"/>
                <w:iCs/>
                <w:szCs w:val="18"/>
                <w:lang w:eastAsia="zh-CN"/>
              </w:rPr>
            </w:pPr>
            <w:r>
              <w:rPr>
                <w:rFonts w:ascii="Courier New" w:hAnsi="Courier New" w:cs="Courier New"/>
                <w:iCs/>
                <w:szCs w:val="18"/>
                <w:lang w:eastAsia="zh-CN"/>
              </w:rPr>
              <w:t>latency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F17312" w:rsidRDefault="00F17312" w:rsidP="00F17312">
            <w:pPr>
              <w:pStyle w:val="TAL"/>
              <w:jc w:val="center"/>
              <w:rPr>
                <w:rFonts w:cs="Arial"/>
                <w:lang w:eastAsia="zh-CN"/>
              </w:rPr>
            </w:pPr>
            <w:r>
              <w:rPr>
                <w:rFonts w:cs="Arial"/>
                <w:lang w:eastAsia="zh-CN"/>
              </w:rPr>
              <w:t>T</w:t>
            </w:r>
          </w:p>
        </w:tc>
      </w:tr>
      <w:tr w:rsidR="00F17312"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F17312" w:rsidRDefault="00F17312" w:rsidP="00F17312">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F17312" w:rsidRDefault="00F17312" w:rsidP="00F17312">
            <w:pPr>
              <w:pStyle w:val="TAL"/>
              <w:jc w:val="center"/>
              <w:rPr>
                <w:rFonts w:cs="Arial"/>
                <w:lang w:eastAsia="zh-CN"/>
              </w:rPr>
            </w:pPr>
            <w:r>
              <w:rPr>
                <w:rFonts w:cs="Arial"/>
                <w:lang w:eastAsia="zh-CN"/>
              </w:rPr>
              <w:t>T</w:t>
            </w:r>
          </w:p>
        </w:tc>
      </w:tr>
      <w:tr w:rsidR="00F17312"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F17312" w:rsidRDefault="00F17312" w:rsidP="00F17312">
            <w:pPr>
              <w:pStyle w:val="TAL"/>
              <w:jc w:val="center"/>
              <w:rPr>
                <w:rFonts w:cs="Arial"/>
                <w:lang w:eastAsia="zh-CN"/>
              </w:rPr>
            </w:pPr>
            <w:r>
              <w:rPr>
                <w:rFonts w:cs="Arial"/>
                <w:lang w:eastAsia="zh-CN"/>
              </w:rPr>
              <w:t>T</w:t>
            </w:r>
          </w:p>
        </w:tc>
      </w:tr>
      <w:tr w:rsidR="00F17312"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F17312" w:rsidRDefault="00F17312" w:rsidP="00F17312">
            <w:pPr>
              <w:pStyle w:val="TAL"/>
              <w:jc w:val="center"/>
              <w:rPr>
                <w:rFonts w:cs="Arial"/>
                <w:lang w:eastAsia="zh-CN"/>
              </w:rPr>
            </w:pPr>
            <w:r>
              <w:rPr>
                <w:rFonts w:cs="Arial"/>
                <w:lang w:eastAsia="zh-CN"/>
              </w:rPr>
              <w:t>T</w:t>
            </w:r>
          </w:p>
        </w:tc>
      </w:tr>
      <w:tr w:rsidR="004B4322"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4B4322" w:rsidRDefault="004B4322" w:rsidP="004B432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4B4322" w:rsidRDefault="004B4322" w:rsidP="004B432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4B4322" w:rsidRDefault="004B4322" w:rsidP="004B432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4B4322" w:rsidRDefault="004B4322" w:rsidP="004B432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4B4322" w:rsidRDefault="004B4322" w:rsidP="004B4322">
            <w:pPr>
              <w:pStyle w:val="TAL"/>
              <w:jc w:val="center"/>
              <w:rPr>
                <w:rFonts w:cs="Arial"/>
                <w:lang w:eastAsia="zh-CN"/>
              </w:rPr>
            </w:pPr>
            <w:r>
              <w:rPr>
                <w:rFonts w:cs="Arial"/>
                <w:lang w:eastAsia="zh-CN"/>
              </w:rPr>
              <w:t>T</w:t>
            </w:r>
          </w:p>
        </w:tc>
      </w:tr>
      <w:tr w:rsidR="009A0FD4"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9A0FD4" w:rsidRDefault="009A0FD4" w:rsidP="009A0FD4">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9A0FD4" w:rsidRDefault="009A0FD4" w:rsidP="009A0FD4">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9A0FD4" w:rsidRDefault="009A0FD4" w:rsidP="009A0FD4">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9A0FD4" w:rsidRDefault="009A0FD4" w:rsidP="009A0FD4">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9A0FD4" w:rsidRDefault="009A0FD4" w:rsidP="009A0FD4">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9A0FD4" w:rsidRDefault="009A0FD4" w:rsidP="009A0FD4">
            <w:pPr>
              <w:pStyle w:val="TAL"/>
              <w:jc w:val="center"/>
              <w:rPr>
                <w:rFonts w:cs="Arial"/>
                <w:lang w:eastAsia="zh-CN"/>
              </w:rPr>
            </w:pPr>
            <w:r w:rsidRPr="00C71D74">
              <w:rPr>
                <w:rFonts w:cs="Arial"/>
                <w:szCs w:val="18"/>
                <w:lang w:eastAsia="zh-CN"/>
              </w:rPr>
              <w:t>T</w:t>
            </w:r>
          </w:p>
        </w:tc>
      </w:tr>
      <w:tr w:rsidR="009A0FD4"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9A0FD4" w:rsidRDefault="009A0FD4" w:rsidP="009A0FD4">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9A0FD4" w:rsidRDefault="009A0FD4" w:rsidP="009A0FD4">
            <w:pPr>
              <w:pStyle w:val="TAL"/>
              <w:jc w:val="center"/>
              <w:rPr>
                <w:rFonts w:cs="Arial"/>
                <w:lang w:eastAsia="zh-CN"/>
              </w:rPr>
            </w:pPr>
            <w:r w:rsidRPr="00F4325A">
              <w:rPr>
                <w:rFonts w:cs="Arial"/>
                <w:szCs w:val="18"/>
                <w:lang w:eastAsia="zh-CN"/>
              </w:rPr>
              <w:t>T</w:t>
            </w:r>
          </w:p>
        </w:tc>
      </w:tr>
      <w:tr w:rsidR="009A0FD4"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191C003E" w:rsidR="009A0FD4" w:rsidRDefault="009A0FD4" w:rsidP="009A0FD4">
            <w:pPr>
              <w:pStyle w:val="TAL"/>
              <w:rPr>
                <w:rFonts w:ascii="Courier New" w:hAnsi="Courier New" w:cs="Courier New"/>
                <w:szCs w:val="18"/>
                <w:lang w:eastAsia="zh-CN"/>
              </w:rPr>
            </w:pPr>
            <w:r w:rsidRPr="00477CC0">
              <w:rPr>
                <w:rFonts w:ascii="Courier New" w:hAnsi="Courier New" w:cs="Courier New"/>
                <w:szCs w:val="18"/>
                <w:lang w:eastAsia="zh-CN"/>
              </w:rPr>
              <w:t>deterministicComm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9A0FD4" w:rsidRDefault="009A0FD4" w:rsidP="009A0FD4">
            <w:pPr>
              <w:pStyle w:val="TAL"/>
              <w:jc w:val="center"/>
              <w:rPr>
                <w:rFonts w:cs="Arial"/>
                <w:lang w:eastAsia="zh-CN"/>
              </w:rPr>
            </w:pPr>
            <w:r w:rsidRPr="00F4325A">
              <w:rPr>
                <w:rFonts w:cs="Arial"/>
                <w:szCs w:val="18"/>
                <w:lang w:eastAsia="zh-CN"/>
              </w:rPr>
              <w:t>T</w:t>
            </w:r>
          </w:p>
        </w:tc>
      </w:tr>
      <w:tr w:rsidR="00FF568B"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FF568B" w:rsidRDefault="00FF568B" w:rsidP="00FF568B">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FF568B" w:rsidRDefault="00FF568B" w:rsidP="00FF568B">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FF568B" w:rsidRDefault="00FF568B" w:rsidP="00FF568B">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FF568B" w:rsidRDefault="00FF568B" w:rsidP="00FF568B">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FF568B" w:rsidRDefault="00FF568B" w:rsidP="00FF568B">
            <w:pPr>
              <w:pStyle w:val="TAL"/>
              <w:jc w:val="center"/>
              <w:rPr>
                <w:rFonts w:cs="Arial"/>
                <w:lang w:eastAsia="zh-CN"/>
              </w:rPr>
            </w:pPr>
            <w:r w:rsidRPr="002B15AA">
              <w:rPr>
                <w:rFonts w:cs="Arial"/>
                <w:lang w:eastAsia="zh-CN"/>
              </w:rPr>
              <w:t>T</w:t>
            </w:r>
          </w:p>
        </w:tc>
      </w:tr>
      <w:tr w:rsidR="00FF568B"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FF568B" w:rsidRPr="00737B19" w:rsidRDefault="00FF568B" w:rsidP="00FF568B">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FF568B" w:rsidRDefault="00FF568B" w:rsidP="00FF568B">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FF568B" w:rsidRPr="002B15AA" w:rsidRDefault="00FF568B" w:rsidP="00FF568B">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FF568B" w:rsidRDefault="00FF568B" w:rsidP="00FF568B">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FF568B" w:rsidRDefault="00FF568B" w:rsidP="00FF568B">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FF568B" w:rsidRPr="002B15AA" w:rsidRDefault="00FF568B" w:rsidP="00FF568B">
            <w:pPr>
              <w:pStyle w:val="TAL"/>
              <w:jc w:val="center"/>
              <w:rPr>
                <w:rFonts w:cs="Arial"/>
                <w:lang w:eastAsia="zh-CN"/>
              </w:rPr>
            </w:pPr>
            <w:r w:rsidRPr="000C2968">
              <w:t>T</w:t>
            </w:r>
          </w:p>
        </w:tc>
      </w:tr>
    </w:tbl>
    <w:p w14:paraId="358BC235" w14:textId="77777777" w:rsidR="00F17312" w:rsidRDefault="00F17312" w:rsidP="00F17312"/>
    <w:p w14:paraId="4DA63BE0" w14:textId="77777777" w:rsidR="00F17312" w:rsidRDefault="00F17312" w:rsidP="00F17312">
      <w:pPr>
        <w:pStyle w:val="Heading4"/>
      </w:pPr>
      <w:bookmarkStart w:id="4415" w:name="_Toc67990562"/>
      <w:r>
        <w:t>6.3.23.3</w:t>
      </w:r>
      <w:r>
        <w:tab/>
        <w:t>Attribute constraints</w:t>
      </w:r>
      <w:bookmarkEnd w:id="4415"/>
    </w:p>
    <w:p w14:paraId="7D53EB4B" w14:textId="77777777" w:rsidR="00F17312" w:rsidRDefault="00F17312" w:rsidP="00F17312">
      <w:pPr>
        <w:rPr>
          <w:lang w:eastAsia="zh-CN"/>
        </w:rPr>
      </w:pPr>
      <w:r>
        <w:t>None.</w:t>
      </w:r>
    </w:p>
    <w:p w14:paraId="1776A42B" w14:textId="77777777" w:rsidR="00F17312" w:rsidRDefault="00F17312" w:rsidP="00F17312">
      <w:pPr>
        <w:pStyle w:val="Heading4"/>
      </w:pPr>
      <w:bookmarkStart w:id="4416" w:name="_Toc67990563"/>
      <w:r>
        <w:rPr>
          <w:lang w:eastAsia="zh-CN"/>
        </w:rPr>
        <w:t>6.3.23.</w:t>
      </w:r>
      <w:r>
        <w:t>4</w:t>
      </w:r>
      <w:r>
        <w:tab/>
        <w:t>Notifications</w:t>
      </w:r>
      <w:bookmarkEnd w:id="4416"/>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77777777" w:rsidR="00F17312" w:rsidRDefault="00F17312" w:rsidP="00F17312">
      <w:pPr>
        <w:pStyle w:val="Heading3"/>
        <w:rPr>
          <w:lang w:eastAsia="zh-CN"/>
        </w:rPr>
      </w:pPr>
      <w:bookmarkStart w:id="4417" w:name="_Toc67990564"/>
      <w:r>
        <w:rPr>
          <w:lang w:eastAsia="zh-CN"/>
        </w:rPr>
        <w:t>6.3.24</w:t>
      </w:r>
      <w:r>
        <w:rPr>
          <w:rFonts w:ascii="Courier New" w:hAnsi="Courier New" w:cs="Courier New"/>
          <w:lang w:eastAsia="zh-CN"/>
        </w:rPr>
        <w:tab/>
        <w:t>TopSliceSubnetProfile&lt;&lt;dataType&gt;&gt;</w:t>
      </w:r>
      <w:bookmarkEnd w:id="4417"/>
    </w:p>
    <w:p w14:paraId="7CC23A82" w14:textId="77777777" w:rsidR="00F17312" w:rsidRDefault="00F17312" w:rsidP="00F17312">
      <w:pPr>
        <w:pStyle w:val="Heading4"/>
      </w:pPr>
      <w:bookmarkStart w:id="4418" w:name="_Toc67990565"/>
      <w:r>
        <w:t>6.3.24.1</w:t>
      </w:r>
      <w:r>
        <w:tab/>
        <w:t>Definition</w:t>
      </w:r>
      <w:bookmarkEnd w:id="4418"/>
    </w:p>
    <w:p w14:paraId="424B94FF" w14:textId="77777777" w:rsidR="00F17312" w:rsidRDefault="00F17312" w:rsidP="00F17312">
      <w:r>
        <w:t>This data type represents the requirements for the top slice associated with the network slice.</w:t>
      </w:r>
    </w:p>
    <w:p w14:paraId="689FD992" w14:textId="77777777" w:rsidR="00F17312" w:rsidRDefault="00F17312" w:rsidP="00F17312">
      <w:pPr>
        <w:pStyle w:val="EditorsNote"/>
      </w:pPr>
      <w:r>
        <w:t xml:space="preserve">Editor's NOTE: Whether </w:t>
      </w:r>
      <w:r>
        <w:rPr>
          <w:rFonts w:ascii="Courier New" w:hAnsi="Courier New" w:cs="Courier New"/>
          <w:lang w:eastAsia="zh-CN"/>
        </w:rPr>
        <w:t>TopSliceSubnetProfile</w:t>
      </w:r>
      <w:r>
        <w:t xml:space="preserve"> is an IOC or dataType is FFS.</w:t>
      </w:r>
    </w:p>
    <w:p w14:paraId="576A9532" w14:textId="77777777" w:rsidR="00F17312" w:rsidRDefault="00F17312" w:rsidP="00F17312">
      <w:pPr>
        <w:pStyle w:val="Heading4"/>
      </w:pPr>
      <w:bookmarkStart w:id="4419" w:name="_Toc67990566"/>
      <w:r>
        <w:t>6</w:t>
      </w:r>
      <w:r>
        <w:rPr>
          <w:lang w:eastAsia="zh-CN"/>
        </w:rPr>
        <w:t>.</w:t>
      </w:r>
      <w:r>
        <w:t>3.24.2</w:t>
      </w:r>
      <w:r>
        <w:tab/>
        <w:t>Attributes</w:t>
      </w:r>
      <w:bookmarkEnd w:id="4419"/>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F17312" w14:paraId="5E12ABF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781EFFC5" w14:textId="77777777" w:rsidR="00F17312" w:rsidRDefault="00F17312" w:rsidP="00F17312">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58471164" w14:textId="77777777" w:rsidR="00F17312" w:rsidRDefault="00F17312" w:rsidP="00F17312">
            <w:pPr>
              <w:pStyle w:val="TAH"/>
              <w:rPr>
                <w:rFonts w:cs="Arial"/>
                <w:szCs w:val="18"/>
              </w:rPr>
            </w:pPr>
            <w:r>
              <w:rPr>
                <w:rFonts w:cs="Arial"/>
                <w:szCs w:val="18"/>
              </w:rPr>
              <w:t>Support Qualifier</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397307AA" w14:textId="77777777" w:rsidR="00F17312" w:rsidRDefault="00F17312" w:rsidP="00F17312">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0CF9D289" w14:textId="77777777" w:rsidR="00F17312" w:rsidRDefault="00F17312" w:rsidP="00F17312">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670E9A13" w14:textId="77777777" w:rsidR="00F17312" w:rsidRDefault="00F17312" w:rsidP="00F17312">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3639AF9B" w14:textId="77777777" w:rsidR="00F17312" w:rsidRDefault="00F17312" w:rsidP="00F17312">
            <w:pPr>
              <w:pStyle w:val="TAH"/>
              <w:rPr>
                <w:rFonts w:cs="Arial"/>
                <w:szCs w:val="18"/>
              </w:rPr>
            </w:pPr>
            <w:r>
              <w:rPr>
                <w:rFonts w:cs="Arial"/>
                <w:szCs w:val="18"/>
              </w:rPr>
              <w:t>isNotifyable</w:t>
            </w:r>
          </w:p>
        </w:tc>
      </w:tr>
      <w:tr w:rsidR="00F17312" w14:paraId="3FF7D89B"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D5B2634"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coverageArea</w:t>
            </w:r>
          </w:p>
        </w:tc>
        <w:tc>
          <w:tcPr>
            <w:tcW w:w="998" w:type="dxa"/>
            <w:tcBorders>
              <w:top w:val="single" w:sz="4" w:space="0" w:color="auto"/>
              <w:left w:val="single" w:sz="4" w:space="0" w:color="auto"/>
              <w:bottom w:val="single" w:sz="4" w:space="0" w:color="auto"/>
              <w:right w:val="single" w:sz="4" w:space="0" w:color="auto"/>
            </w:tcBorders>
            <w:hideMark/>
          </w:tcPr>
          <w:p w14:paraId="7CD550B5"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E863C52" w14:textId="77777777" w:rsidR="00F17312" w:rsidRDefault="00F17312" w:rsidP="00F17312">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EC4E657"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2C55533" w14:textId="77777777" w:rsidR="00F17312" w:rsidRDefault="00F17312" w:rsidP="00F17312">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676244D7" w14:textId="77777777" w:rsidR="00F17312" w:rsidRDefault="00F17312" w:rsidP="00F17312">
            <w:pPr>
              <w:pStyle w:val="TAL"/>
              <w:jc w:val="center"/>
              <w:rPr>
                <w:rFonts w:cs="Arial"/>
                <w:szCs w:val="18"/>
                <w:lang w:eastAsia="zh-CN"/>
              </w:rPr>
            </w:pPr>
            <w:r>
              <w:rPr>
                <w:rFonts w:cs="Arial"/>
                <w:lang w:eastAsia="zh-CN"/>
              </w:rPr>
              <w:t>T</w:t>
            </w:r>
          </w:p>
        </w:tc>
      </w:tr>
      <w:tr w:rsidR="00F17312" w14:paraId="667AB98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23D7D64" w14:textId="77777777" w:rsidR="00F17312" w:rsidRDefault="00F17312" w:rsidP="00F17312">
            <w:pPr>
              <w:pStyle w:val="TAL"/>
              <w:rPr>
                <w:rFonts w:ascii="Courier New" w:hAnsi="Courier New" w:cs="Courier New"/>
                <w:iCs/>
                <w:szCs w:val="18"/>
                <w:lang w:eastAsia="zh-CN"/>
              </w:rPr>
            </w:pPr>
            <w:r>
              <w:rPr>
                <w:rFonts w:ascii="Courier New" w:hAnsi="Courier New" w:cs="Courier New"/>
                <w:iCs/>
                <w:szCs w:val="18"/>
                <w:lang w:eastAsia="zh-CN"/>
              </w:rPr>
              <w:t>latency</w:t>
            </w:r>
          </w:p>
        </w:tc>
        <w:tc>
          <w:tcPr>
            <w:tcW w:w="998" w:type="dxa"/>
            <w:tcBorders>
              <w:top w:val="single" w:sz="4" w:space="0" w:color="auto"/>
              <w:left w:val="single" w:sz="4" w:space="0" w:color="auto"/>
              <w:bottom w:val="single" w:sz="4" w:space="0" w:color="auto"/>
              <w:right w:val="single" w:sz="4" w:space="0" w:color="auto"/>
            </w:tcBorders>
            <w:hideMark/>
          </w:tcPr>
          <w:p w14:paraId="2C0018F5"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ACA2840"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876F065"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F14807"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4651F9D" w14:textId="77777777" w:rsidR="00F17312" w:rsidRDefault="00F17312" w:rsidP="00F17312">
            <w:pPr>
              <w:pStyle w:val="TAL"/>
              <w:jc w:val="center"/>
              <w:rPr>
                <w:rFonts w:cs="Arial"/>
                <w:lang w:eastAsia="zh-CN"/>
              </w:rPr>
            </w:pPr>
            <w:r>
              <w:rPr>
                <w:rFonts w:cs="Arial"/>
                <w:lang w:eastAsia="zh-CN"/>
              </w:rPr>
              <w:t>T</w:t>
            </w:r>
          </w:p>
        </w:tc>
      </w:tr>
      <w:tr w:rsidR="00F17312" w14:paraId="18D6AFA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D2C54A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78B92226" w14:textId="77777777" w:rsidR="00F17312" w:rsidRDefault="00F17312" w:rsidP="00F17312">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5FF992" w14:textId="77777777" w:rsidR="00F17312" w:rsidRDefault="00F17312" w:rsidP="00F17312">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9F65A4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AF29349" w14:textId="77777777" w:rsidR="00F17312" w:rsidRDefault="00F17312" w:rsidP="00F17312">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7093F85" w14:textId="77777777" w:rsidR="00F17312" w:rsidRDefault="00F17312" w:rsidP="00F17312">
            <w:pPr>
              <w:pStyle w:val="TAL"/>
              <w:jc w:val="center"/>
              <w:rPr>
                <w:rFonts w:cs="Arial"/>
                <w:szCs w:val="18"/>
              </w:rPr>
            </w:pPr>
            <w:r>
              <w:rPr>
                <w:rFonts w:cs="Arial"/>
                <w:lang w:eastAsia="zh-CN"/>
              </w:rPr>
              <w:t>T</w:t>
            </w:r>
          </w:p>
        </w:tc>
      </w:tr>
      <w:tr w:rsidR="00F17312" w14:paraId="3CAAEE7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F1D677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261648B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3FF09F9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D287C5E"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37E15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BCB98A0" w14:textId="77777777" w:rsidR="00F17312" w:rsidRDefault="00F17312" w:rsidP="00F17312">
            <w:pPr>
              <w:pStyle w:val="TAL"/>
              <w:jc w:val="center"/>
              <w:rPr>
                <w:rFonts w:cs="Arial"/>
                <w:lang w:eastAsia="zh-CN"/>
              </w:rPr>
            </w:pPr>
            <w:r>
              <w:rPr>
                <w:rFonts w:cs="Arial"/>
                <w:lang w:eastAsia="zh-CN"/>
              </w:rPr>
              <w:t>T</w:t>
            </w:r>
          </w:p>
        </w:tc>
      </w:tr>
      <w:tr w:rsidR="00F17312" w14:paraId="21093DF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48A475C" w14:textId="2CE3CB96"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7E053E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FEFF8A"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89DFCF7"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FFE738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FA32683" w14:textId="77777777" w:rsidR="00F17312" w:rsidRDefault="00F17312" w:rsidP="00F17312">
            <w:pPr>
              <w:pStyle w:val="TAL"/>
              <w:jc w:val="center"/>
              <w:rPr>
                <w:rFonts w:cs="Arial"/>
                <w:lang w:eastAsia="zh-CN"/>
              </w:rPr>
            </w:pPr>
            <w:r>
              <w:rPr>
                <w:rFonts w:cs="Arial"/>
                <w:lang w:eastAsia="zh-CN"/>
              </w:rPr>
              <w:t>T</w:t>
            </w:r>
          </w:p>
        </w:tc>
      </w:tr>
      <w:tr w:rsidR="00F17312" w14:paraId="428A9FF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A9B06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285220F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C7ABB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413CC0D"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687BB4E"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0297C19" w14:textId="77777777" w:rsidR="00F17312" w:rsidRDefault="00F17312" w:rsidP="00F17312">
            <w:pPr>
              <w:pStyle w:val="TAL"/>
              <w:jc w:val="center"/>
              <w:rPr>
                <w:rFonts w:cs="Arial"/>
                <w:lang w:eastAsia="zh-CN"/>
              </w:rPr>
            </w:pPr>
            <w:r>
              <w:rPr>
                <w:rFonts w:cs="Arial"/>
                <w:lang w:eastAsia="zh-CN"/>
              </w:rPr>
              <w:t>T</w:t>
            </w:r>
          </w:p>
        </w:tc>
      </w:tr>
      <w:tr w:rsidR="00F17312" w14:paraId="0029F3D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B280BF1" w14:textId="3A061521"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2A5EF96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89226D4"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9E8610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2DEB3AB"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49F5919" w14:textId="77777777" w:rsidR="00F17312" w:rsidRDefault="00F17312" w:rsidP="00F17312">
            <w:pPr>
              <w:pStyle w:val="TAL"/>
              <w:jc w:val="center"/>
              <w:rPr>
                <w:rFonts w:cs="Arial"/>
                <w:lang w:eastAsia="zh-CN"/>
              </w:rPr>
            </w:pPr>
            <w:r>
              <w:rPr>
                <w:rFonts w:cs="Arial"/>
                <w:lang w:eastAsia="zh-CN"/>
              </w:rPr>
              <w:t>T</w:t>
            </w:r>
          </w:p>
        </w:tc>
      </w:tr>
      <w:tr w:rsidR="00F17312" w14:paraId="3244809E"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647C5E3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maxPktSize</w:t>
            </w:r>
          </w:p>
        </w:tc>
        <w:tc>
          <w:tcPr>
            <w:tcW w:w="998" w:type="dxa"/>
            <w:tcBorders>
              <w:top w:val="single" w:sz="4" w:space="0" w:color="auto"/>
              <w:left w:val="single" w:sz="4" w:space="0" w:color="auto"/>
              <w:bottom w:val="single" w:sz="4" w:space="0" w:color="auto"/>
              <w:right w:val="single" w:sz="4" w:space="0" w:color="auto"/>
            </w:tcBorders>
            <w:hideMark/>
          </w:tcPr>
          <w:p w14:paraId="1236448A"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6F00F9D"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293DDB2"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DAC991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617A776D" w14:textId="77777777" w:rsidR="00F17312" w:rsidRDefault="00F17312" w:rsidP="00F17312">
            <w:pPr>
              <w:pStyle w:val="TAL"/>
              <w:jc w:val="center"/>
              <w:rPr>
                <w:rFonts w:cs="Arial"/>
                <w:lang w:eastAsia="zh-CN"/>
              </w:rPr>
            </w:pPr>
            <w:r>
              <w:rPr>
                <w:rFonts w:cs="Arial"/>
                <w:lang w:eastAsia="zh-CN"/>
              </w:rPr>
              <w:t>T</w:t>
            </w:r>
          </w:p>
        </w:tc>
      </w:tr>
      <w:tr w:rsidR="00F17312" w14:paraId="088569D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906F61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B1B3E72"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F378BC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0FB495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33A1B0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72A9AE8" w14:textId="77777777" w:rsidR="00F17312" w:rsidRDefault="00F17312" w:rsidP="00F17312">
            <w:pPr>
              <w:pStyle w:val="TAL"/>
              <w:jc w:val="center"/>
              <w:rPr>
                <w:rFonts w:cs="Arial"/>
                <w:lang w:eastAsia="zh-CN"/>
              </w:rPr>
            </w:pPr>
            <w:r>
              <w:rPr>
                <w:rFonts w:cs="Arial"/>
                <w:lang w:eastAsia="zh-CN"/>
              </w:rPr>
              <w:t>T</w:t>
            </w:r>
          </w:p>
        </w:tc>
      </w:tr>
      <w:tr w:rsidR="00F17312" w14:paraId="328FB88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139E9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25AD3A16"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19A2C9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2AD96F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884D4A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ADF4611" w14:textId="77777777" w:rsidR="00F17312" w:rsidRDefault="00F17312" w:rsidP="00F17312">
            <w:pPr>
              <w:pStyle w:val="TAL"/>
              <w:jc w:val="center"/>
              <w:rPr>
                <w:rFonts w:cs="Arial"/>
                <w:lang w:eastAsia="zh-CN"/>
              </w:rPr>
            </w:pPr>
            <w:r>
              <w:rPr>
                <w:rFonts w:cs="Arial"/>
                <w:lang w:eastAsia="zh-CN"/>
              </w:rPr>
              <w:t>T</w:t>
            </w:r>
          </w:p>
        </w:tc>
      </w:tr>
      <w:tr w:rsidR="00F17312" w14:paraId="6CB0E6F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EA67E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64532A24"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5848543"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27F9418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054420C"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B7683F3" w14:textId="77777777" w:rsidR="00F17312" w:rsidRDefault="00F17312" w:rsidP="00F17312">
            <w:pPr>
              <w:pStyle w:val="TAL"/>
              <w:jc w:val="center"/>
              <w:rPr>
                <w:rFonts w:cs="Arial"/>
                <w:lang w:eastAsia="zh-CN"/>
              </w:rPr>
            </w:pPr>
            <w:r>
              <w:rPr>
                <w:rFonts w:cs="Arial"/>
                <w:lang w:eastAsia="zh-CN"/>
              </w:rPr>
              <w:t>T</w:t>
            </w:r>
          </w:p>
        </w:tc>
      </w:tr>
      <w:tr w:rsidR="004B4322" w14:paraId="4CBF06C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933A21C" w14:textId="0B57A657"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1CDEBF93" w14:textId="3C951BCA" w:rsidR="004B4322" w:rsidRDefault="004B4322" w:rsidP="004B432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868351C" w14:textId="3F57F976" w:rsidR="004B4322" w:rsidRDefault="004B4322" w:rsidP="004B432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0CA2A52" w14:textId="2D09FEFB" w:rsidR="004B4322" w:rsidRDefault="004B4322" w:rsidP="004B432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6C659A4" w14:textId="7387B839" w:rsidR="004B4322" w:rsidRDefault="004B4322" w:rsidP="004B432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9B7DB" w14:textId="38B36921" w:rsidR="004B4322" w:rsidRDefault="004B4322" w:rsidP="004B4322">
            <w:pPr>
              <w:pStyle w:val="TAL"/>
              <w:jc w:val="center"/>
              <w:rPr>
                <w:rFonts w:cs="Arial"/>
                <w:lang w:eastAsia="zh-CN"/>
              </w:rPr>
            </w:pPr>
            <w:r>
              <w:rPr>
                <w:rFonts w:cs="Arial"/>
                <w:lang w:eastAsia="zh-CN"/>
              </w:rPr>
              <w:t>T</w:t>
            </w:r>
          </w:p>
        </w:tc>
      </w:tr>
      <w:tr w:rsidR="00DD638D" w14:paraId="696A262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BFBFC09" w14:textId="436DFD95" w:rsidR="00DD638D" w:rsidRDefault="00DD638D" w:rsidP="00DD638D">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3D00C4CE" w14:textId="6DA61099" w:rsidR="00DD638D" w:rsidRDefault="00DD638D" w:rsidP="00DD638D">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18ADD17" w14:textId="16D7A4C3" w:rsidR="00DD638D" w:rsidRDefault="00DD638D" w:rsidP="00DD638D">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750956C" w14:textId="69D884F5" w:rsidR="00DD638D" w:rsidRDefault="00DD638D" w:rsidP="00DD638D">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9811072" w14:textId="3271AD15" w:rsidR="00DD638D" w:rsidRDefault="00DD638D" w:rsidP="00DD638D">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760D8CE" w14:textId="4E09BEB1" w:rsidR="00DD638D" w:rsidRDefault="00DD638D" w:rsidP="00DD638D">
            <w:pPr>
              <w:pStyle w:val="TAL"/>
              <w:jc w:val="center"/>
              <w:rPr>
                <w:rFonts w:cs="Arial"/>
                <w:lang w:eastAsia="zh-CN"/>
              </w:rPr>
            </w:pPr>
            <w:r w:rsidRPr="00C71D74">
              <w:rPr>
                <w:rFonts w:cs="Arial"/>
                <w:szCs w:val="18"/>
                <w:lang w:eastAsia="zh-CN"/>
              </w:rPr>
              <w:t>T</w:t>
            </w:r>
          </w:p>
        </w:tc>
      </w:tr>
      <w:tr w:rsidR="00DD638D" w14:paraId="7F70675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39EBD1B" w14:textId="66E571C0" w:rsidR="00DD638D" w:rsidRDefault="00DD638D" w:rsidP="00DD638D">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3BC98150" w14:textId="0B49D0B5" w:rsidR="00DD638D" w:rsidRDefault="00DD638D" w:rsidP="00DD638D">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C729EFF" w14:textId="29D87032" w:rsidR="00DD638D" w:rsidRDefault="00DD638D" w:rsidP="00DD638D">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44A7AAD" w14:textId="6F54E9BB" w:rsidR="00DD638D" w:rsidRDefault="00DD638D" w:rsidP="00DD638D">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850F0C1" w14:textId="27979449" w:rsidR="00DD638D" w:rsidRDefault="00DD638D" w:rsidP="00DD638D">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430CE8B" w14:textId="7D2076FA" w:rsidR="00DD638D" w:rsidRDefault="00DD638D" w:rsidP="00DD638D">
            <w:pPr>
              <w:pStyle w:val="TAL"/>
              <w:jc w:val="center"/>
              <w:rPr>
                <w:rFonts w:cs="Arial"/>
                <w:lang w:eastAsia="zh-CN"/>
              </w:rPr>
            </w:pPr>
            <w:r w:rsidRPr="00477CC0">
              <w:rPr>
                <w:rFonts w:cs="Arial"/>
                <w:szCs w:val="18"/>
                <w:lang w:eastAsia="zh-CN"/>
              </w:rPr>
              <w:t>T</w:t>
            </w:r>
          </w:p>
        </w:tc>
      </w:tr>
      <w:tr w:rsidR="00DD638D" w14:paraId="36E40263"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7B56C20" w14:textId="61815971"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1601EAE8" w14:textId="3A51315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29D939B" w14:textId="57DFE3E0"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2348C88" w14:textId="4335E47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001479" w14:textId="058A65C7"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F1E4258" w14:textId="296F2DC7" w:rsidR="00DD638D" w:rsidRDefault="00DD638D" w:rsidP="00DD638D">
            <w:pPr>
              <w:pStyle w:val="TAL"/>
              <w:jc w:val="center"/>
              <w:rPr>
                <w:rFonts w:cs="Arial"/>
                <w:lang w:eastAsia="zh-CN"/>
              </w:rPr>
            </w:pPr>
            <w:r w:rsidRPr="002B15AA">
              <w:rPr>
                <w:rFonts w:cs="Arial"/>
                <w:lang w:eastAsia="zh-CN"/>
              </w:rPr>
              <w:t>T</w:t>
            </w:r>
          </w:p>
        </w:tc>
      </w:tr>
      <w:tr w:rsidR="00DD638D" w14:paraId="3773D90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3C5054" w14:textId="293C04C2"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78E2817A" w14:textId="7E8F5BAB"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48E12CB" w14:textId="5CBC9D1D"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73B7C1" w14:textId="4AE4544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75D684A" w14:textId="3480F89D"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576BE6C" w14:textId="52CE5EF3" w:rsidR="00DD638D" w:rsidRDefault="00DD638D" w:rsidP="00DD638D">
            <w:pPr>
              <w:pStyle w:val="TAL"/>
              <w:jc w:val="center"/>
              <w:rPr>
                <w:rFonts w:cs="Arial"/>
                <w:lang w:eastAsia="zh-CN"/>
              </w:rPr>
            </w:pPr>
            <w:r w:rsidRPr="002B15AA">
              <w:rPr>
                <w:rFonts w:cs="Arial"/>
                <w:lang w:eastAsia="zh-CN"/>
              </w:rPr>
              <w:t>T</w:t>
            </w:r>
          </w:p>
        </w:tc>
      </w:tr>
      <w:tr w:rsidR="00DD638D" w14:paraId="59D7251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764168" w14:textId="521D67CB"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27B81324" w14:textId="4D23B69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C3162E" w14:textId="6E2031D1"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636D533" w14:textId="642407E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9DF458" w14:textId="554FEED3"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6B3C69C" w14:textId="768A008C" w:rsidR="00DD638D" w:rsidRDefault="00DD638D" w:rsidP="00DD638D">
            <w:pPr>
              <w:pStyle w:val="TAL"/>
              <w:jc w:val="center"/>
              <w:rPr>
                <w:rFonts w:cs="Arial"/>
                <w:lang w:eastAsia="zh-CN"/>
              </w:rPr>
            </w:pPr>
            <w:r w:rsidRPr="002B15AA">
              <w:rPr>
                <w:rFonts w:cs="Arial"/>
                <w:lang w:eastAsia="zh-CN"/>
              </w:rPr>
              <w:t>T</w:t>
            </w:r>
          </w:p>
        </w:tc>
      </w:tr>
      <w:tr w:rsidR="00DD638D" w14:paraId="5DC5DAB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DB5C136" w14:textId="2743EA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30C20BC3" w14:textId="737F8387"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49F4D5" w14:textId="7DE5B4CC"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34263AC" w14:textId="7055DF88"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F6A496" w14:textId="296D5420"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514E5F0" w14:textId="624122DE" w:rsidR="00DD638D" w:rsidRDefault="00DD638D" w:rsidP="00DD638D">
            <w:pPr>
              <w:pStyle w:val="TAL"/>
              <w:jc w:val="center"/>
              <w:rPr>
                <w:rFonts w:cs="Arial"/>
                <w:lang w:eastAsia="zh-CN"/>
              </w:rPr>
            </w:pPr>
            <w:r w:rsidRPr="002B15AA">
              <w:rPr>
                <w:rFonts w:cs="Arial"/>
                <w:lang w:eastAsia="zh-CN"/>
              </w:rPr>
              <w:t>T</w:t>
            </w:r>
          </w:p>
        </w:tc>
      </w:tr>
      <w:tr w:rsidR="00DD638D" w14:paraId="5928E05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A637C1D" w14:textId="77E397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reliability</w:t>
            </w:r>
          </w:p>
        </w:tc>
        <w:tc>
          <w:tcPr>
            <w:tcW w:w="998" w:type="dxa"/>
            <w:tcBorders>
              <w:top w:val="single" w:sz="4" w:space="0" w:color="auto"/>
              <w:left w:val="single" w:sz="4" w:space="0" w:color="auto"/>
              <w:bottom w:val="single" w:sz="4" w:space="0" w:color="auto"/>
              <w:right w:val="single" w:sz="4" w:space="0" w:color="auto"/>
            </w:tcBorders>
          </w:tcPr>
          <w:p w14:paraId="259D26C6" w14:textId="712F8FED"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E5434A" w14:textId="48B17128"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E531AB1" w14:textId="5A4EE153"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33C39B" w14:textId="1F27062B"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DE3D9D6" w14:textId="3724715E" w:rsidR="00DD638D" w:rsidRDefault="00DD638D" w:rsidP="00DD638D">
            <w:pPr>
              <w:pStyle w:val="TAL"/>
              <w:jc w:val="center"/>
              <w:rPr>
                <w:rFonts w:cs="Arial"/>
                <w:lang w:eastAsia="zh-CN"/>
              </w:rPr>
            </w:pPr>
            <w:r w:rsidRPr="002B15AA">
              <w:rPr>
                <w:rFonts w:cs="Arial"/>
                <w:lang w:eastAsia="zh-CN"/>
              </w:rPr>
              <w:t>T</w:t>
            </w:r>
          </w:p>
        </w:tc>
      </w:tr>
      <w:tr w:rsidR="00DD638D" w14:paraId="32411C5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1033AF0B" w14:textId="0C1E0382"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serviceType</w:t>
            </w:r>
          </w:p>
        </w:tc>
        <w:tc>
          <w:tcPr>
            <w:tcW w:w="998" w:type="dxa"/>
            <w:tcBorders>
              <w:top w:val="single" w:sz="4" w:space="0" w:color="auto"/>
              <w:left w:val="single" w:sz="4" w:space="0" w:color="auto"/>
              <w:bottom w:val="single" w:sz="4" w:space="0" w:color="auto"/>
              <w:right w:val="single" w:sz="4" w:space="0" w:color="auto"/>
            </w:tcBorders>
          </w:tcPr>
          <w:p w14:paraId="29CF0460" w14:textId="76795C5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5E7A661" w14:textId="28D7F502"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2E68000" w14:textId="7FDF162E"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FC952A4" w14:textId="2C62D55A"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746B31" w14:textId="669FB43C" w:rsidR="00DD638D" w:rsidRDefault="00DD638D" w:rsidP="00DD638D">
            <w:pPr>
              <w:pStyle w:val="TAL"/>
              <w:jc w:val="center"/>
              <w:rPr>
                <w:rFonts w:cs="Arial"/>
                <w:lang w:eastAsia="zh-CN"/>
              </w:rPr>
            </w:pPr>
            <w:r w:rsidRPr="002B15AA">
              <w:rPr>
                <w:rFonts w:cs="Arial"/>
                <w:lang w:eastAsia="zh-CN"/>
              </w:rPr>
              <w:t>T</w:t>
            </w:r>
          </w:p>
        </w:tc>
      </w:tr>
      <w:tr w:rsidR="00DD638D" w14:paraId="0D3E8FA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F686DD" w14:textId="17D25A22"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deterministicComm</w:t>
            </w:r>
          </w:p>
        </w:tc>
        <w:tc>
          <w:tcPr>
            <w:tcW w:w="998" w:type="dxa"/>
            <w:tcBorders>
              <w:top w:val="single" w:sz="4" w:space="0" w:color="auto"/>
              <w:left w:val="single" w:sz="4" w:space="0" w:color="auto"/>
              <w:bottom w:val="single" w:sz="4" w:space="0" w:color="auto"/>
              <w:right w:val="single" w:sz="4" w:space="0" w:color="auto"/>
            </w:tcBorders>
          </w:tcPr>
          <w:p w14:paraId="6CA0A406" w14:textId="7BD8993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C16EEA" w14:textId="3F7C105B"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CC90736" w14:textId="158C405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26744B" w14:textId="408BFAF4"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481445" w14:textId="55273DD4" w:rsidR="00DD638D" w:rsidRDefault="00DD638D" w:rsidP="00DD638D">
            <w:pPr>
              <w:pStyle w:val="TAL"/>
              <w:jc w:val="center"/>
              <w:rPr>
                <w:rFonts w:cs="Arial"/>
                <w:lang w:eastAsia="zh-CN"/>
              </w:rPr>
            </w:pPr>
            <w:r w:rsidRPr="002B15AA">
              <w:rPr>
                <w:rFonts w:cs="Arial"/>
                <w:lang w:eastAsia="zh-CN"/>
              </w:rPr>
              <w:t>T</w:t>
            </w:r>
          </w:p>
        </w:tc>
      </w:tr>
      <w:tr w:rsidR="00DD638D" w14:paraId="7EFF81FB"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3419EBC9" w14:textId="5D7BCA07"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617749FF" w14:textId="71024A7A"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85E9C85" w14:textId="7FF025A6"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A76ED6" w14:textId="3AE150E9"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253DD62" w14:textId="70E9BB01"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660EA0A" w14:textId="51B816B0" w:rsidR="00DD638D" w:rsidRDefault="00DD638D" w:rsidP="00DD638D">
            <w:pPr>
              <w:pStyle w:val="TAL"/>
              <w:jc w:val="center"/>
              <w:rPr>
                <w:rFonts w:cs="Arial"/>
                <w:lang w:eastAsia="zh-CN"/>
              </w:rPr>
            </w:pPr>
            <w:r w:rsidRPr="002B15AA">
              <w:rPr>
                <w:rFonts w:cs="Arial"/>
                <w:lang w:eastAsia="zh-CN"/>
              </w:rPr>
              <w:t>T</w:t>
            </w:r>
          </w:p>
        </w:tc>
      </w:tr>
      <w:tr w:rsidR="00FF568B" w14:paraId="1FE36D9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D624F1" w14:textId="7FA2B545"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12540CF7" w14:textId="0FFC5F0D" w:rsidR="00FF568B" w:rsidRDefault="00FF568B" w:rsidP="00FF568B">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D822A49" w14:textId="5FD72B5F" w:rsidR="00FF568B"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9D0218" w14:textId="5CA7B773" w:rsidR="00FF568B" w:rsidRDefault="00FF568B" w:rsidP="00FF568B">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6628D0" w14:textId="29358BBF"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1388216" w14:textId="063EF77B" w:rsidR="00FF568B" w:rsidRDefault="00FF568B" w:rsidP="00FF568B">
            <w:pPr>
              <w:pStyle w:val="TAL"/>
              <w:jc w:val="center"/>
              <w:rPr>
                <w:rFonts w:cs="Arial"/>
                <w:lang w:eastAsia="zh-CN"/>
              </w:rPr>
            </w:pPr>
            <w:r w:rsidRPr="002B15AA">
              <w:rPr>
                <w:rFonts w:cs="Arial"/>
                <w:lang w:eastAsia="zh-CN"/>
              </w:rPr>
              <w:t>T</w:t>
            </w:r>
          </w:p>
        </w:tc>
      </w:tr>
      <w:tr w:rsidR="00FF568B" w14:paraId="4A9CF0F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6EE01A2" w14:textId="5C514765" w:rsidR="00FF568B" w:rsidRPr="00737B19" w:rsidRDefault="00FF568B" w:rsidP="00FF568B">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13C166FE" w14:textId="352CC5E2" w:rsidR="00FF568B" w:rsidRDefault="00FF568B" w:rsidP="00FF568B">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7D98C828" w14:textId="11B040ED" w:rsidR="00FF568B" w:rsidRPr="002B15AA"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4394F9" w14:textId="31B78510" w:rsidR="00FF568B" w:rsidRDefault="00FF568B" w:rsidP="00FF568B">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B70AC4" w14:textId="68787CCB"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24FA23" w14:textId="71586A9C" w:rsidR="00FF568B" w:rsidRPr="002B15AA" w:rsidRDefault="00FF568B" w:rsidP="00FF568B">
            <w:pPr>
              <w:pStyle w:val="TAL"/>
              <w:jc w:val="center"/>
              <w:rPr>
                <w:rFonts w:cs="Arial"/>
                <w:lang w:eastAsia="zh-CN"/>
              </w:rPr>
            </w:pPr>
            <w:r w:rsidRPr="002B15AA">
              <w:rPr>
                <w:rFonts w:cs="Arial"/>
                <w:lang w:eastAsia="zh-CN"/>
              </w:rPr>
              <w:t>T</w:t>
            </w:r>
          </w:p>
        </w:tc>
      </w:tr>
    </w:tbl>
    <w:p w14:paraId="59990B23" w14:textId="77777777" w:rsidR="00F17312" w:rsidRDefault="00F17312" w:rsidP="00F17312"/>
    <w:p w14:paraId="5F4D1827" w14:textId="77777777" w:rsidR="00F17312" w:rsidRDefault="00F17312" w:rsidP="00F17312">
      <w:pPr>
        <w:pStyle w:val="Heading4"/>
        <w:rPr>
          <w:lang w:val="fr-FR"/>
        </w:rPr>
      </w:pPr>
      <w:bookmarkStart w:id="4420" w:name="_Toc67990567"/>
      <w:r>
        <w:rPr>
          <w:lang w:val="fr-FR"/>
        </w:rPr>
        <w:t>6.3.24.3</w:t>
      </w:r>
      <w:r>
        <w:rPr>
          <w:lang w:val="fr-FR"/>
        </w:rPr>
        <w:tab/>
        <w:t>Attribute constraints</w:t>
      </w:r>
      <w:bookmarkEnd w:id="4420"/>
    </w:p>
    <w:p w14:paraId="2BA4733A" w14:textId="77777777" w:rsidR="00F17312" w:rsidRDefault="00F17312" w:rsidP="00F17312">
      <w:pPr>
        <w:rPr>
          <w:lang w:val="fr-FR" w:eastAsia="zh-CN"/>
        </w:rPr>
      </w:pPr>
      <w:r>
        <w:rPr>
          <w:lang w:val="fr-FR"/>
        </w:rPr>
        <w:t>None.</w:t>
      </w:r>
    </w:p>
    <w:p w14:paraId="5EE5307D" w14:textId="77777777" w:rsidR="00F17312" w:rsidRDefault="00F17312" w:rsidP="00F17312">
      <w:pPr>
        <w:pStyle w:val="Heading4"/>
        <w:rPr>
          <w:lang w:val="fr-FR"/>
        </w:rPr>
      </w:pPr>
      <w:bookmarkStart w:id="4421" w:name="_Toc67990568"/>
      <w:r>
        <w:rPr>
          <w:lang w:val="fr-FR" w:eastAsia="zh-CN"/>
        </w:rPr>
        <w:t>6.3.24.</w:t>
      </w:r>
      <w:r>
        <w:rPr>
          <w:lang w:val="fr-FR"/>
        </w:rPr>
        <w:t>4</w:t>
      </w:r>
      <w:r>
        <w:rPr>
          <w:lang w:val="fr-FR"/>
        </w:rPr>
        <w:tab/>
        <w:t>Notifications</w:t>
      </w:r>
      <w:bookmarkEnd w:id="4421"/>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77777777" w:rsidR="00F17312" w:rsidRDefault="00F17312" w:rsidP="00F17312">
      <w:pPr>
        <w:pStyle w:val="Heading3"/>
        <w:rPr>
          <w:lang w:eastAsia="zh-CN"/>
        </w:rPr>
      </w:pPr>
      <w:bookmarkStart w:id="4422" w:name="_Toc67990569"/>
      <w:r>
        <w:rPr>
          <w:lang w:eastAsia="zh-CN"/>
        </w:rPr>
        <w:t>6.3.25</w:t>
      </w:r>
      <w:r>
        <w:rPr>
          <w:lang w:eastAsia="zh-CN"/>
        </w:rPr>
        <w:tab/>
      </w:r>
      <w:r>
        <w:rPr>
          <w:rFonts w:ascii="Courier New" w:hAnsi="Courier New" w:cs="Courier New"/>
          <w:lang w:eastAsia="zh-CN"/>
        </w:rPr>
        <w:t>Positioning &lt;&lt;dataType&gt;&gt;</w:t>
      </w:r>
      <w:bookmarkEnd w:id="4422"/>
    </w:p>
    <w:p w14:paraId="08BD22B9" w14:textId="77777777" w:rsidR="00F17312" w:rsidRDefault="00F17312" w:rsidP="00F17312">
      <w:pPr>
        <w:pStyle w:val="Heading4"/>
      </w:pPr>
      <w:bookmarkStart w:id="4423" w:name="_Toc67990570"/>
      <w:r>
        <w:t>6.3.25.1</w:t>
      </w:r>
      <w:r>
        <w:tab/>
        <w:t>Definition</w:t>
      </w:r>
      <w:bookmarkEnd w:id="4423"/>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77777777" w:rsidR="00F17312" w:rsidRDefault="00F17312" w:rsidP="00F17312">
      <w:pPr>
        <w:pStyle w:val="Heading4"/>
      </w:pPr>
      <w:bookmarkStart w:id="4424" w:name="_Toc67990571"/>
      <w:r>
        <w:t>6</w:t>
      </w:r>
      <w:r>
        <w:rPr>
          <w:lang w:eastAsia="zh-CN"/>
        </w:rPr>
        <w:t>.</w:t>
      </w:r>
      <w:r>
        <w:t>3.25.2</w:t>
      </w:r>
      <w:r>
        <w:tab/>
        <w:t>Attributes</w:t>
      </w:r>
      <w:bookmarkEnd w:id="4424"/>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77777777" w:rsidR="00F17312" w:rsidRDefault="00F17312" w:rsidP="00F1731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F17312"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F17312" w:rsidRDefault="00F17312" w:rsidP="00F17312">
            <w:pPr>
              <w:pStyle w:val="TAL"/>
              <w:jc w:val="center"/>
              <w:rPr>
                <w:rFonts w:cs="Arial"/>
                <w:lang w:eastAsia="zh-CN"/>
              </w:rPr>
            </w:pPr>
            <w:r>
              <w:rPr>
                <w:rFonts w:cs="Arial"/>
                <w:lang w:eastAsia="zh-CN"/>
              </w:rPr>
              <w:t>T</w:t>
            </w:r>
          </w:p>
        </w:tc>
      </w:tr>
      <w:tr w:rsidR="00F17312"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F17312" w:rsidRDefault="00F17312" w:rsidP="00F17312">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77777777" w:rsidR="00F17312" w:rsidRDefault="00F17312" w:rsidP="00F17312">
      <w:pPr>
        <w:pStyle w:val="Heading4"/>
      </w:pPr>
      <w:bookmarkStart w:id="4425" w:name="_Toc67990572"/>
      <w:r>
        <w:t>6.3.25.3</w:t>
      </w:r>
      <w:r>
        <w:tab/>
        <w:t>Attribute constraints</w:t>
      </w:r>
      <w:bookmarkEnd w:id="4425"/>
    </w:p>
    <w:p w14:paraId="5C385DAF" w14:textId="77777777" w:rsidR="00F17312" w:rsidRDefault="00F17312" w:rsidP="00F17312">
      <w:pPr>
        <w:rPr>
          <w:lang w:eastAsia="zh-CN"/>
        </w:rPr>
      </w:pPr>
      <w:r>
        <w:t>None.</w:t>
      </w:r>
    </w:p>
    <w:p w14:paraId="796EFA28" w14:textId="77777777" w:rsidR="00F17312" w:rsidRDefault="00F17312" w:rsidP="00F17312">
      <w:pPr>
        <w:pStyle w:val="Heading4"/>
      </w:pPr>
      <w:bookmarkStart w:id="4426" w:name="_Toc67990573"/>
      <w:r>
        <w:rPr>
          <w:lang w:eastAsia="zh-CN"/>
        </w:rPr>
        <w:t>6.3.25.</w:t>
      </w:r>
      <w:r>
        <w:t>4</w:t>
      </w:r>
      <w:r>
        <w:tab/>
        <w:t>Notifications</w:t>
      </w:r>
      <w:bookmarkEnd w:id="4426"/>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77777777" w:rsidR="00F17312" w:rsidRDefault="00F17312" w:rsidP="00F17312">
      <w:pPr>
        <w:pStyle w:val="Heading3"/>
        <w:rPr>
          <w:lang w:eastAsia="zh-CN"/>
        </w:rPr>
      </w:pPr>
      <w:bookmarkStart w:id="4427" w:name="_Toc67990574"/>
      <w:r>
        <w:rPr>
          <w:lang w:eastAsia="zh-CN"/>
        </w:rPr>
        <w:t>6.3.26</w:t>
      </w:r>
      <w:r>
        <w:rPr>
          <w:lang w:eastAsia="zh-CN"/>
        </w:rPr>
        <w:tab/>
      </w:r>
      <w:r>
        <w:rPr>
          <w:rFonts w:ascii="Courier New" w:hAnsi="Courier New" w:cs="Courier New"/>
          <w:lang w:eastAsia="zh-CN"/>
        </w:rPr>
        <w:t>Synchronicity &lt;&lt;dataType&gt;&gt;</w:t>
      </w:r>
      <w:bookmarkEnd w:id="4427"/>
    </w:p>
    <w:p w14:paraId="12439A0B" w14:textId="77777777" w:rsidR="00F17312" w:rsidRDefault="00F17312" w:rsidP="00F17312">
      <w:pPr>
        <w:pStyle w:val="Heading4"/>
      </w:pPr>
      <w:bookmarkStart w:id="4428" w:name="_Toc67990575"/>
      <w:r>
        <w:t>6.3.26.1</w:t>
      </w:r>
      <w:r>
        <w:tab/>
        <w:t>Definition</w:t>
      </w:r>
      <w:bookmarkEnd w:id="4428"/>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77777777" w:rsidR="00F17312" w:rsidRDefault="00F17312" w:rsidP="00F17312">
      <w:pPr>
        <w:pStyle w:val="Heading4"/>
      </w:pPr>
      <w:bookmarkStart w:id="4429" w:name="_Toc67990576"/>
      <w:r>
        <w:t>6</w:t>
      </w:r>
      <w:r>
        <w:rPr>
          <w:lang w:eastAsia="zh-CN"/>
        </w:rPr>
        <w:t>.</w:t>
      </w:r>
      <w:r>
        <w:t>3.26.2</w:t>
      </w:r>
      <w:r>
        <w:tab/>
        <w:t>Attributes</w:t>
      </w:r>
      <w:bookmarkEnd w:id="4429"/>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77777777" w:rsidR="00F17312" w:rsidRDefault="00F17312" w:rsidP="00F1731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77777777" w:rsidR="00F17312" w:rsidRDefault="00F17312" w:rsidP="00F17312">
      <w:pPr>
        <w:pStyle w:val="Heading4"/>
        <w:rPr>
          <w:lang w:val="fr-FR"/>
        </w:rPr>
      </w:pPr>
      <w:bookmarkStart w:id="4430" w:name="_Toc67990577"/>
      <w:r>
        <w:rPr>
          <w:lang w:val="fr-FR"/>
        </w:rPr>
        <w:t>6.3.26.3</w:t>
      </w:r>
      <w:r>
        <w:rPr>
          <w:lang w:val="fr-FR"/>
        </w:rPr>
        <w:tab/>
        <w:t>Attribute constraints</w:t>
      </w:r>
      <w:bookmarkEnd w:id="4430"/>
    </w:p>
    <w:p w14:paraId="13BC1C6E" w14:textId="77777777" w:rsidR="00F17312" w:rsidRDefault="00F17312" w:rsidP="00F17312">
      <w:pPr>
        <w:rPr>
          <w:lang w:val="fr-FR" w:eastAsia="zh-CN"/>
        </w:rPr>
      </w:pPr>
      <w:r>
        <w:rPr>
          <w:lang w:val="fr-FR"/>
        </w:rPr>
        <w:t>None.</w:t>
      </w:r>
    </w:p>
    <w:p w14:paraId="329B754A" w14:textId="77777777" w:rsidR="00F17312" w:rsidRDefault="00F17312" w:rsidP="00F17312">
      <w:pPr>
        <w:pStyle w:val="Heading4"/>
        <w:rPr>
          <w:lang w:val="fr-FR"/>
        </w:rPr>
      </w:pPr>
      <w:bookmarkStart w:id="4431" w:name="_Toc67990578"/>
      <w:r>
        <w:rPr>
          <w:lang w:val="fr-FR" w:eastAsia="zh-CN"/>
        </w:rPr>
        <w:t>6.3.26.</w:t>
      </w:r>
      <w:r>
        <w:rPr>
          <w:lang w:val="fr-FR"/>
        </w:rPr>
        <w:t>4</w:t>
      </w:r>
      <w:r>
        <w:rPr>
          <w:lang w:val="fr-FR"/>
        </w:rPr>
        <w:tab/>
        <w:t>Notifications</w:t>
      </w:r>
      <w:bookmarkEnd w:id="4431"/>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6FD49B3A" w:rsidR="00B45BF3" w:rsidRDefault="00B45BF3" w:rsidP="00B45BF3">
      <w:pPr>
        <w:pStyle w:val="Heading3"/>
        <w:rPr>
          <w:lang w:eastAsia="zh-CN"/>
        </w:rPr>
      </w:pPr>
      <w:r>
        <w:rPr>
          <w:lang w:eastAsia="zh-CN"/>
        </w:rPr>
        <w:t>6.3.27</w:t>
      </w:r>
      <w:r>
        <w:rPr>
          <w:lang w:eastAsia="zh-CN"/>
        </w:rPr>
        <w:tab/>
      </w:r>
      <w:r>
        <w:rPr>
          <w:rFonts w:ascii="Courier New" w:hAnsi="Courier New" w:cs="Courier New"/>
          <w:lang w:eastAsia="zh-CN"/>
        </w:rPr>
        <w:t>PositioningRANSubnet &lt;&lt;dataType&gt;&gt;</w:t>
      </w:r>
    </w:p>
    <w:p w14:paraId="42C46A49" w14:textId="721BD8C1" w:rsidR="00B45BF3" w:rsidRDefault="00B45BF3" w:rsidP="00B45BF3">
      <w:pPr>
        <w:pStyle w:val="Heading4"/>
      </w:pPr>
      <w:r>
        <w:t>6.3.27.1</w:t>
      </w:r>
      <w:r>
        <w:tab/>
        <w:t>Definition</w:t>
      </w:r>
    </w:p>
    <w:p w14:paraId="042E5534" w14:textId="77777777" w:rsidR="00B45BF3" w:rsidRDefault="00B45BF3" w:rsidP="00B45BF3">
      <w:r>
        <w:t xml:space="preserve">This data type represents </w:t>
      </w:r>
      <w:r>
        <w:rPr>
          <w:noProof/>
        </w:rPr>
        <w:t>positioning</w:t>
      </w:r>
      <w:r>
        <w:t xml:space="preserve"> support in RAN domain (s</w:t>
      </w:r>
      <w:r>
        <w:rPr>
          <w:rFonts w:cs="Arial"/>
          <w:snapToGrid w:val="0"/>
          <w:szCs w:val="18"/>
        </w:rPr>
        <w:t>ee clause 6.3.25</w:t>
      </w:r>
      <w:r>
        <w:t xml:space="preserve">). </w:t>
      </w:r>
    </w:p>
    <w:p w14:paraId="008767D6" w14:textId="08191BA0" w:rsidR="00B45BF3" w:rsidRDefault="00B45BF3" w:rsidP="00B45BF3">
      <w:pPr>
        <w:pStyle w:val="Heading4"/>
      </w:pPr>
      <w:r>
        <w:t>6</w:t>
      </w:r>
      <w:r>
        <w:rPr>
          <w:lang w:eastAsia="zh-CN"/>
        </w:rPr>
        <w:t>.</w:t>
      </w:r>
      <w:r>
        <w:t>3.27.2</w:t>
      </w:r>
      <w:r>
        <w:tab/>
        <w:t>Attributes</w:t>
      </w:r>
    </w:p>
    <w:p w14:paraId="65A73C34" w14:textId="77777777" w:rsidR="00B45BF3" w:rsidRDefault="00B45BF3" w:rsidP="00B45BF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B45BF3" w14:paraId="0B727A89"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BD9153" w14:textId="77777777" w:rsidR="00B45BF3" w:rsidRDefault="00B45BF3"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7CFAD1" w14:textId="77777777" w:rsidR="00B45BF3" w:rsidRDefault="00B45BF3" w:rsidP="00C57FCB">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FAED959" w14:textId="77777777" w:rsidR="00B45BF3" w:rsidRDefault="00B45BF3"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D518BA" w14:textId="77777777" w:rsidR="00B45BF3" w:rsidRDefault="00B45BF3"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2278E6" w14:textId="77777777" w:rsidR="00B45BF3" w:rsidRDefault="00B45BF3"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850DE3" w14:textId="77777777" w:rsidR="00B45BF3" w:rsidRDefault="00B45BF3" w:rsidP="00C57FCB">
            <w:pPr>
              <w:pStyle w:val="TAH"/>
              <w:rPr>
                <w:rFonts w:cs="Arial"/>
                <w:szCs w:val="18"/>
              </w:rPr>
            </w:pPr>
            <w:r>
              <w:rPr>
                <w:rFonts w:cs="Arial"/>
                <w:szCs w:val="18"/>
              </w:rPr>
              <w:t>isNotifyable</w:t>
            </w:r>
          </w:p>
        </w:tc>
      </w:tr>
      <w:tr w:rsidR="00B45BF3" w14:paraId="24984874"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41D38EAC"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6C15249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22A0E74" w14:textId="77777777" w:rsidR="00B45BF3" w:rsidRDefault="00B45BF3"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27917D6" w14:textId="77777777" w:rsidR="00B45BF3" w:rsidRDefault="00B45BF3"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A944038" w14:textId="77777777" w:rsidR="00B45BF3" w:rsidRDefault="00B45BF3"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47055CC" w14:textId="77777777" w:rsidR="00B45BF3" w:rsidRDefault="00B45BF3" w:rsidP="00C57FCB">
            <w:pPr>
              <w:pStyle w:val="TAL"/>
              <w:jc w:val="center"/>
              <w:rPr>
                <w:rFonts w:cs="Arial"/>
                <w:szCs w:val="18"/>
              </w:rPr>
            </w:pPr>
            <w:r>
              <w:rPr>
                <w:rFonts w:cs="Arial"/>
                <w:lang w:eastAsia="zh-CN"/>
              </w:rPr>
              <w:t>T</w:t>
            </w:r>
          </w:p>
        </w:tc>
      </w:tr>
      <w:tr w:rsidR="00B45BF3" w14:paraId="1F9CE1FB"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01205FB7"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2048D3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3AAC82F"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9CE7769"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20C7C3CC"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AF3BFB" w14:textId="77777777" w:rsidR="00B45BF3" w:rsidRDefault="00B45BF3" w:rsidP="00C57FCB">
            <w:pPr>
              <w:pStyle w:val="TAL"/>
              <w:jc w:val="center"/>
              <w:rPr>
                <w:rFonts w:cs="Arial"/>
                <w:lang w:eastAsia="zh-CN"/>
              </w:rPr>
            </w:pPr>
            <w:r>
              <w:rPr>
                <w:rFonts w:cs="Arial"/>
                <w:lang w:eastAsia="zh-CN"/>
              </w:rPr>
              <w:t>T</w:t>
            </w:r>
          </w:p>
        </w:tc>
      </w:tr>
      <w:tr w:rsidR="00B45BF3" w14:paraId="071ACC47"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60960CD5"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77773F7C"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34CB7EC5"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DCB15D1"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310F35A"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C54AA6B" w14:textId="77777777" w:rsidR="00B45BF3" w:rsidRDefault="00B45BF3" w:rsidP="00C57FCB">
            <w:pPr>
              <w:pStyle w:val="TAL"/>
              <w:jc w:val="center"/>
              <w:rPr>
                <w:rFonts w:cs="Arial"/>
                <w:lang w:eastAsia="zh-CN"/>
              </w:rPr>
            </w:pPr>
            <w:r>
              <w:rPr>
                <w:rFonts w:cs="Arial"/>
                <w:lang w:eastAsia="zh-CN"/>
              </w:rPr>
              <w:t>T</w:t>
            </w:r>
          </w:p>
        </w:tc>
      </w:tr>
    </w:tbl>
    <w:p w14:paraId="2A1B6795" w14:textId="77777777" w:rsidR="00B45BF3" w:rsidRDefault="00B45BF3" w:rsidP="00B45BF3"/>
    <w:p w14:paraId="786183E9" w14:textId="6A119627" w:rsidR="00B45BF3" w:rsidRDefault="00B45BF3" w:rsidP="00B45BF3">
      <w:pPr>
        <w:pStyle w:val="Heading4"/>
      </w:pPr>
      <w:r>
        <w:t>6.3.27.3</w:t>
      </w:r>
      <w:r>
        <w:tab/>
        <w:t>Attribute constraints</w:t>
      </w:r>
    </w:p>
    <w:p w14:paraId="500E781B" w14:textId="77777777" w:rsidR="00B45BF3" w:rsidRDefault="00B45BF3" w:rsidP="00B45BF3">
      <w:pPr>
        <w:rPr>
          <w:lang w:eastAsia="zh-CN"/>
        </w:rPr>
      </w:pPr>
      <w:r>
        <w:t>None.</w:t>
      </w:r>
    </w:p>
    <w:p w14:paraId="56228464" w14:textId="2907E92F" w:rsidR="00B45BF3" w:rsidRDefault="00B45BF3" w:rsidP="00B45BF3">
      <w:pPr>
        <w:pStyle w:val="Heading4"/>
      </w:pPr>
      <w:r>
        <w:rPr>
          <w:lang w:eastAsia="zh-CN"/>
        </w:rPr>
        <w:t>6.3.27.</w:t>
      </w:r>
      <w:r>
        <w:t>4</w:t>
      </w:r>
      <w:r>
        <w:tab/>
        <w:t>Notifications</w:t>
      </w:r>
    </w:p>
    <w:p w14:paraId="053DCF57" w14:textId="77777777" w:rsidR="00B45BF3" w:rsidRDefault="00B45BF3" w:rsidP="00B45BF3">
      <w:r>
        <w:t xml:space="preserve">The subclause 6.5 of the &lt;&lt;IOC&gt;&gt; using this </w:t>
      </w:r>
      <w:r>
        <w:rPr>
          <w:lang w:eastAsia="zh-CN"/>
        </w:rPr>
        <w:t>&lt;&lt;dataType&gt;&gt; as one of its attributes, shall be applicable</w:t>
      </w:r>
      <w:r>
        <w:t>.</w:t>
      </w:r>
    </w:p>
    <w:p w14:paraId="78AADAB7" w14:textId="130940B1" w:rsidR="00FF568B" w:rsidRDefault="00FF568B" w:rsidP="00FF568B">
      <w:pPr>
        <w:pStyle w:val="Heading3"/>
        <w:rPr>
          <w:lang w:eastAsia="zh-CN"/>
        </w:rPr>
      </w:pPr>
      <w:r>
        <w:rPr>
          <w:lang w:eastAsia="zh-CN"/>
        </w:rPr>
        <w:t>6.3.28</w:t>
      </w:r>
      <w:r>
        <w:rPr>
          <w:lang w:eastAsia="zh-CN"/>
        </w:rPr>
        <w:tab/>
      </w:r>
      <w:r>
        <w:rPr>
          <w:rFonts w:ascii="Courier New" w:hAnsi="Courier New" w:cs="Courier New"/>
          <w:lang w:eastAsia="zh-CN"/>
        </w:rPr>
        <w:t>SynchronicityRANSubnet &lt;&lt;dataType&gt;&gt;</w:t>
      </w:r>
    </w:p>
    <w:p w14:paraId="4D958E59" w14:textId="6F1C4BD2" w:rsidR="00FF568B" w:rsidRDefault="00FF568B" w:rsidP="00FF568B">
      <w:pPr>
        <w:pStyle w:val="Heading4"/>
      </w:pPr>
      <w:r>
        <w:t>6.3.28.1</w:t>
      </w:r>
      <w:r>
        <w:tab/>
        <w:t>Definition</w:t>
      </w:r>
    </w:p>
    <w:p w14:paraId="7D82CD83" w14:textId="77777777" w:rsidR="00FF568B" w:rsidRDefault="00FF568B" w:rsidP="00FF568B">
      <w:r>
        <w:t xml:space="preserve">This data type represents </w:t>
      </w:r>
      <w:r>
        <w:rPr>
          <w:noProof/>
        </w:rPr>
        <w:t xml:space="preserve">synchronicity </w:t>
      </w:r>
      <w:r>
        <w:t>support in RAN domain (s</w:t>
      </w:r>
      <w:r>
        <w:rPr>
          <w:rFonts w:cs="Arial"/>
          <w:snapToGrid w:val="0"/>
          <w:szCs w:val="18"/>
        </w:rPr>
        <w:t>ee clause 3.4.29 of GSMA NG.116 [50]</w:t>
      </w:r>
      <w:r>
        <w:t xml:space="preserve">). </w:t>
      </w:r>
    </w:p>
    <w:p w14:paraId="1E130AFC" w14:textId="12197922" w:rsidR="00FF568B" w:rsidRDefault="00FF568B" w:rsidP="00FF568B">
      <w:pPr>
        <w:pStyle w:val="Heading4"/>
      </w:pPr>
      <w:r>
        <w:t>6</w:t>
      </w:r>
      <w:r>
        <w:rPr>
          <w:lang w:eastAsia="zh-CN"/>
        </w:rPr>
        <w:t>.</w:t>
      </w:r>
      <w:r>
        <w:t>3.28.2</w:t>
      </w:r>
      <w:r>
        <w:tab/>
        <w:t>Attributes</w:t>
      </w:r>
    </w:p>
    <w:p w14:paraId="5B992AB4" w14:textId="77777777" w:rsidR="00FF568B" w:rsidRDefault="00FF568B" w:rsidP="00FF568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FF568B" w14:paraId="47AB7EC0"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082E55" w14:textId="77777777" w:rsidR="00FF568B" w:rsidRDefault="00FF568B"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E63EC8" w14:textId="77777777" w:rsidR="00FF568B" w:rsidRDefault="00FF568B" w:rsidP="00C57FCB">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035892" w14:textId="77777777" w:rsidR="00FF568B" w:rsidRDefault="00FF568B"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9B1AE" w14:textId="77777777" w:rsidR="00FF568B" w:rsidRDefault="00FF568B"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D2357A" w14:textId="77777777" w:rsidR="00FF568B" w:rsidRDefault="00FF568B"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A7E49" w14:textId="77777777" w:rsidR="00FF568B" w:rsidRDefault="00FF568B" w:rsidP="00C57FCB">
            <w:pPr>
              <w:pStyle w:val="TAH"/>
              <w:rPr>
                <w:rFonts w:cs="Arial"/>
                <w:szCs w:val="18"/>
              </w:rPr>
            </w:pPr>
            <w:r>
              <w:rPr>
                <w:rFonts w:cs="Arial"/>
                <w:szCs w:val="18"/>
              </w:rPr>
              <w:t>isNotifyable</w:t>
            </w:r>
          </w:p>
        </w:tc>
      </w:tr>
      <w:tr w:rsidR="00FF568B" w14:paraId="2F2E8BE5"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192A697D"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0B1D9CCE"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A154DC0" w14:textId="77777777" w:rsidR="00FF568B" w:rsidRDefault="00FF568B"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547A17" w14:textId="77777777" w:rsidR="00FF568B" w:rsidRDefault="00FF568B"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9DCBF2A" w14:textId="77777777" w:rsidR="00FF568B" w:rsidRDefault="00FF568B"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49E7D01" w14:textId="77777777" w:rsidR="00FF568B" w:rsidRDefault="00FF568B" w:rsidP="00C57FCB">
            <w:pPr>
              <w:pStyle w:val="TAL"/>
              <w:jc w:val="center"/>
              <w:rPr>
                <w:rFonts w:cs="Arial"/>
                <w:szCs w:val="18"/>
              </w:rPr>
            </w:pPr>
            <w:r>
              <w:rPr>
                <w:rFonts w:cs="Arial"/>
                <w:lang w:eastAsia="zh-CN"/>
              </w:rPr>
              <w:t>T</w:t>
            </w:r>
          </w:p>
        </w:tc>
      </w:tr>
      <w:tr w:rsidR="00FF568B" w14:paraId="3A9279F1"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27B9A5B0"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18160E15"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126F780" w14:textId="77777777" w:rsidR="00FF568B" w:rsidRDefault="00FF568B"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F1A1FE" w14:textId="77777777" w:rsidR="00FF568B" w:rsidRDefault="00FF568B"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6E08BD4" w14:textId="77777777" w:rsidR="00FF568B" w:rsidRDefault="00FF568B"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F6115EA" w14:textId="77777777" w:rsidR="00FF568B" w:rsidRDefault="00FF568B" w:rsidP="00C57FCB">
            <w:pPr>
              <w:pStyle w:val="TAL"/>
              <w:jc w:val="center"/>
              <w:rPr>
                <w:rFonts w:cs="Arial"/>
                <w:lang w:eastAsia="zh-CN"/>
              </w:rPr>
            </w:pPr>
            <w:r>
              <w:rPr>
                <w:rFonts w:cs="Arial"/>
                <w:lang w:eastAsia="zh-CN"/>
              </w:rPr>
              <w:t>T</w:t>
            </w:r>
          </w:p>
        </w:tc>
      </w:tr>
    </w:tbl>
    <w:p w14:paraId="205CD46A" w14:textId="77777777" w:rsidR="00FF568B" w:rsidRDefault="00FF568B" w:rsidP="00FF568B"/>
    <w:p w14:paraId="244DB363" w14:textId="422F80CA" w:rsidR="00FF568B" w:rsidRDefault="00FF568B" w:rsidP="00FF568B">
      <w:pPr>
        <w:pStyle w:val="Heading4"/>
        <w:rPr>
          <w:lang w:val="fr-FR"/>
        </w:rPr>
      </w:pPr>
      <w:r>
        <w:rPr>
          <w:lang w:val="fr-FR"/>
        </w:rPr>
        <w:t>6.3.28.3</w:t>
      </w:r>
      <w:r>
        <w:rPr>
          <w:lang w:val="fr-FR"/>
        </w:rPr>
        <w:tab/>
        <w:t>Attribute constraints</w:t>
      </w:r>
    </w:p>
    <w:p w14:paraId="53E79E60" w14:textId="77777777" w:rsidR="00FF568B" w:rsidRDefault="00FF568B" w:rsidP="00FF568B">
      <w:pPr>
        <w:rPr>
          <w:lang w:val="fr-FR" w:eastAsia="zh-CN"/>
        </w:rPr>
      </w:pPr>
      <w:r>
        <w:rPr>
          <w:lang w:val="fr-FR"/>
        </w:rPr>
        <w:t>None.</w:t>
      </w:r>
    </w:p>
    <w:p w14:paraId="77B3B8AA" w14:textId="5237A6CC" w:rsidR="00FF568B" w:rsidRDefault="00FF568B" w:rsidP="00FF568B">
      <w:pPr>
        <w:pStyle w:val="Heading4"/>
        <w:rPr>
          <w:lang w:val="fr-FR"/>
        </w:rPr>
      </w:pPr>
      <w:r>
        <w:rPr>
          <w:lang w:val="fr-FR" w:eastAsia="zh-CN"/>
        </w:rPr>
        <w:t>6.3.28.</w:t>
      </w:r>
      <w:r>
        <w:rPr>
          <w:lang w:val="fr-FR"/>
        </w:rPr>
        <w:t>4</w:t>
      </w:r>
      <w:r>
        <w:rPr>
          <w:lang w:val="fr-FR"/>
        </w:rPr>
        <w:tab/>
        <w:t>Notifications</w:t>
      </w:r>
    </w:p>
    <w:p w14:paraId="3B504DB7" w14:textId="71396D32" w:rsidR="00B45BF3" w:rsidRDefault="00FF568B" w:rsidP="00F17312">
      <w:r>
        <w:t xml:space="preserve">The subclause 6.5 of the &lt;&lt;IOC&gt;&gt; using this </w:t>
      </w:r>
      <w:r>
        <w:rPr>
          <w:lang w:eastAsia="zh-CN"/>
        </w:rPr>
        <w:t>&lt;&lt;dataType&gt;&gt; as one of its attributes, shall be applicable</w:t>
      </w:r>
      <w:r>
        <w:t>.</w:t>
      </w:r>
    </w:p>
    <w:p w14:paraId="1B239F13" w14:textId="1164B2DF" w:rsidR="004B4322" w:rsidRDefault="004B4322" w:rsidP="004B4322">
      <w:pPr>
        <w:pStyle w:val="Heading3"/>
        <w:rPr>
          <w:lang w:eastAsia="zh-CN"/>
        </w:rPr>
      </w:pPr>
      <w:r>
        <w:rPr>
          <w:lang w:eastAsia="zh-CN"/>
        </w:rPr>
        <w:t>6.3.29</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11E570DE" w:rsidR="004B4322" w:rsidRDefault="004B4322" w:rsidP="004B4322">
      <w:pPr>
        <w:pStyle w:val="Heading4"/>
      </w:pPr>
      <w:r>
        <w:t>6.3.29.1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497FBC35" w:rsidR="004B4322" w:rsidRDefault="004B4322" w:rsidP="004B4322">
      <w:pPr>
        <w:pStyle w:val="Heading4"/>
      </w:pPr>
      <w:r>
        <w:t>6</w:t>
      </w:r>
      <w:r>
        <w:rPr>
          <w:lang w:eastAsia="zh-CN"/>
        </w:rPr>
        <w:t>.</w:t>
      </w:r>
      <w:r>
        <w:t>3.29.2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CE5DD7">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CE5DD7">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77777777" w:rsidR="004B4322" w:rsidRDefault="004B4322" w:rsidP="00CE5DD7">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CE5DD7">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CE5DD7">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CE5DD7">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CE5DD7">
            <w:pPr>
              <w:pStyle w:val="TAH"/>
              <w:rPr>
                <w:rFonts w:cs="Arial"/>
                <w:szCs w:val="18"/>
              </w:rPr>
            </w:pPr>
            <w:r>
              <w:rPr>
                <w:rFonts w:cs="Arial"/>
                <w:szCs w:val="18"/>
              </w:rPr>
              <w:t>isNotifyable</w:t>
            </w:r>
          </w:p>
        </w:tc>
      </w:tr>
      <w:tr w:rsidR="004B4322" w14:paraId="6A207587" w14:textId="77777777" w:rsidTr="00CE5DD7">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CE5DD7">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77777777" w:rsidR="004B4322" w:rsidRDefault="004B4322" w:rsidP="00CE5DD7">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CE5DD7">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CE5DD7">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77777777" w:rsidR="004B4322" w:rsidRDefault="004B4322" w:rsidP="00CE5DD7">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CE5DD7">
            <w:pPr>
              <w:pStyle w:val="TAL"/>
              <w:jc w:val="center"/>
              <w:rPr>
                <w:rFonts w:cs="Arial"/>
                <w:szCs w:val="18"/>
                <w:lang w:eastAsia="zh-CN"/>
              </w:rPr>
            </w:pPr>
            <w:r>
              <w:rPr>
                <w:rFonts w:cs="Arial"/>
                <w:szCs w:val="18"/>
                <w:lang w:eastAsia="zh-CN"/>
              </w:rPr>
              <w:t>T</w:t>
            </w:r>
          </w:p>
        </w:tc>
      </w:tr>
      <w:tr w:rsidR="004B4322" w14:paraId="26DF51A8" w14:textId="77777777" w:rsidTr="00CE5DD7">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CE5DD7">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CE5DD7">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CE5DD7">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CE5DD7">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CE5DD7">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CE5DD7">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7A7AF911" w:rsidR="004B4322" w:rsidRPr="00087694" w:rsidRDefault="004B4322" w:rsidP="004B4322">
      <w:pPr>
        <w:pStyle w:val="Heading4"/>
        <w:rPr>
          <w:lang w:val="fr-FR"/>
        </w:rPr>
      </w:pPr>
      <w:r w:rsidRPr="00087694">
        <w:rPr>
          <w:lang w:val="fr-FR"/>
        </w:rPr>
        <w:t>6.3.</w:t>
      </w:r>
      <w:r>
        <w:rPr>
          <w:lang w:val="fr-FR"/>
        </w:rPr>
        <w:t>29</w:t>
      </w:r>
      <w:r w:rsidRPr="00087694">
        <w:rPr>
          <w:lang w:val="fr-FR"/>
        </w:rPr>
        <w:t>.3</w:t>
      </w:r>
      <w:r w:rsidRPr="00087694">
        <w:rPr>
          <w:lang w:val="fr-FR"/>
        </w:rPr>
        <w:tab/>
        <w:t>Attribute constraints</w:t>
      </w:r>
    </w:p>
    <w:p w14:paraId="6C099198" w14:textId="77777777" w:rsidR="004B4322" w:rsidRPr="00087694" w:rsidRDefault="004B4322" w:rsidP="004B4322">
      <w:pPr>
        <w:rPr>
          <w:lang w:val="fr-FR" w:eastAsia="zh-CN"/>
        </w:rPr>
      </w:pPr>
      <w:r w:rsidRPr="00087694">
        <w:rPr>
          <w:lang w:val="fr-FR"/>
        </w:rPr>
        <w:t>None.</w:t>
      </w:r>
    </w:p>
    <w:p w14:paraId="462352C7" w14:textId="474FC904" w:rsidR="004B4322" w:rsidRPr="00087694" w:rsidRDefault="004B4322" w:rsidP="004B4322">
      <w:pPr>
        <w:pStyle w:val="Heading4"/>
        <w:rPr>
          <w:lang w:val="fr-FR"/>
        </w:rPr>
      </w:pPr>
      <w:r w:rsidRPr="00087694">
        <w:rPr>
          <w:lang w:val="fr-FR" w:eastAsia="zh-CN"/>
        </w:rPr>
        <w:t>6.3.</w:t>
      </w:r>
      <w:r>
        <w:rPr>
          <w:lang w:val="fr-FR" w:eastAsia="zh-CN"/>
        </w:rPr>
        <w:t>29</w:t>
      </w:r>
      <w:r w:rsidRPr="00087694">
        <w:rPr>
          <w:lang w:val="fr-FR" w:eastAsia="zh-CN"/>
        </w:rPr>
        <w:t>.</w:t>
      </w:r>
      <w:r w:rsidRPr="00087694">
        <w:rPr>
          <w:lang w:val="fr-FR"/>
        </w:rPr>
        <w:t>4</w:t>
      </w:r>
      <w:r w:rsidRPr="00087694">
        <w:rPr>
          <w:lang w:val="fr-FR"/>
        </w:rPr>
        <w:tab/>
        <w:t>Notifications</w:t>
      </w:r>
    </w:p>
    <w:p w14:paraId="431F198A" w14:textId="542B7F1F" w:rsidR="004B4322" w:rsidRDefault="004B4322" w:rsidP="004B4322">
      <w:r>
        <w:t xml:space="preserve">The subclause 6.5 of the &lt;&lt;IOC&gt;&gt; using this </w:t>
      </w:r>
      <w:r>
        <w:rPr>
          <w:lang w:eastAsia="zh-CN"/>
        </w:rPr>
        <w:t>&lt;&lt;dataType&gt;&gt; as one of its attributes, shall be applicable</w:t>
      </w:r>
      <w:r>
        <w:t>.</w:t>
      </w:r>
    </w:p>
    <w:p w14:paraId="49C5BC17" w14:textId="77777777" w:rsidR="00F17312" w:rsidRDefault="00F17312" w:rsidP="00F17312">
      <w:pPr>
        <w:pStyle w:val="Heading2"/>
      </w:pPr>
      <w:bookmarkStart w:id="4432" w:name="_Toc59183292"/>
      <w:bookmarkStart w:id="4433" w:name="_Toc59184758"/>
      <w:bookmarkStart w:id="4434" w:name="_Toc59195693"/>
      <w:bookmarkStart w:id="4435" w:name="_Toc59440121"/>
      <w:bookmarkStart w:id="4436" w:name="_Toc67990579"/>
      <w:r>
        <w:t>6.4</w:t>
      </w:r>
      <w:r>
        <w:rPr>
          <w:lang w:eastAsia="zh-CN"/>
        </w:rPr>
        <w:tab/>
      </w:r>
      <w:r>
        <w:t>Attribute definition</w:t>
      </w:r>
      <w:bookmarkEnd w:id="4432"/>
      <w:bookmarkEnd w:id="4433"/>
      <w:bookmarkEnd w:id="4434"/>
      <w:bookmarkEnd w:id="4435"/>
      <w:bookmarkEnd w:id="4436"/>
    </w:p>
    <w:p w14:paraId="41CD9ABE" w14:textId="44214632" w:rsidR="00F17312" w:rsidRDefault="00F17312" w:rsidP="00F17312">
      <w:pPr>
        <w:pStyle w:val="Heading3"/>
        <w:rPr>
          <w:lang w:eastAsia="zh-CN"/>
        </w:rPr>
      </w:pPr>
      <w:bookmarkStart w:id="4437" w:name="_Toc59183293"/>
      <w:bookmarkStart w:id="4438" w:name="_Toc59184759"/>
      <w:bookmarkStart w:id="4439" w:name="_Toc59195694"/>
      <w:bookmarkStart w:id="4440" w:name="_Toc59440122"/>
      <w:bookmarkStart w:id="4441" w:name="_Toc67990580"/>
      <w:r>
        <w:rPr>
          <w:lang w:eastAsia="zh-CN"/>
        </w:rPr>
        <w:t>6.4</w:t>
      </w:r>
      <w:r>
        <w:t>.1</w:t>
      </w:r>
      <w:r>
        <w:tab/>
      </w:r>
      <w:r>
        <w:rPr>
          <w:lang w:eastAsia="zh-CN"/>
        </w:rPr>
        <w:t>Attribute properties</w:t>
      </w:r>
      <w:bookmarkEnd w:id="4437"/>
      <w:bookmarkEnd w:id="4438"/>
      <w:bookmarkEnd w:id="4439"/>
      <w:bookmarkEnd w:id="4440"/>
      <w:bookmarkEnd w:id="4441"/>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77777777" w:rsidR="00F17312" w:rsidRDefault="00F17312" w:rsidP="00F17312">
            <w:pPr>
              <w:pStyle w:val="TAL"/>
              <w:rPr>
                <w:rFonts w:cs="Arial"/>
                <w:snapToGrid w:val="0"/>
                <w:szCs w:val="18"/>
              </w:rPr>
            </w:pPr>
            <w:r>
              <w:rPr>
                <w:lang w:eastAsia="de-DE"/>
              </w:rPr>
              <w:t>This parameter specifies the communication service availability requirement, expressed as a percentage. 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A3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8549A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1E39F00" w14:textId="77777777" w:rsidR="00F17312" w:rsidRDefault="00F17312" w:rsidP="00F17312">
            <w:pPr>
              <w:pStyle w:val="TAL"/>
              <w:rPr>
                <w:rFonts w:cs="Arial"/>
                <w:snapToGrid w:val="0"/>
                <w:szCs w:val="18"/>
              </w:rPr>
            </w:pPr>
            <w:r>
              <w:rPr>
                <w:rFonts w:cs="Arial"/>
                <w:snapToGrid w:val="0"/>
                <w:szCs w:val="18"/>
              </w:rPr>
              <w:t>allowedValues: N/A</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6D510E6F"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834D4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3DB69E5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nSInstanceId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4A6CD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E143F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6FDFA16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713FCE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00C3250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9713C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category</w:t>
            </w:r>
          </w:p>
        </w:tc>
        <w:tc>
          <w:tcPr>
            <w:tcW w:w="5492" w:type="dxa"/>
            <w:tcBorders>
              <w:top w:val="single" w:sz="4" w:space="0" w:color="auto"/>
              <w:left w:val="single" w:sz="4" w:space="0" w:color="auto"/>
              <w:bottom w:val="single" w:sz="4" w:space="0" w:color="auto"/>
              <w:right w:val="single" w:sz="4" w:space="0" w:color="auto"/>
            </w:tcBorders>
          </w:tcPr>
          <w:p w14:paraId="5EB758C9"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AD6035E" w14:textId="77777777" w:rsidR="00F17312" w:rsidRDefault="00F17312" w:rsidP="00F17312">
            <w:pPr>
              <w:pStyle w:val="TAL"/>
              <w:rPr>
                <w:rFonts w:cs="Arial"/>
                <w:snapToGrid w:val="0"/>
                <w:szCs w:val="18"/>
                <w:lang w:eastAsia="zh-CN"/>
              </w:rPr>
            </w:pPr>
          </w:p>
          <w:p w14:paraId="3F4BF9A7"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47C31FB"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4B96427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5E800E91"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71BBB3E1"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48F0AB76"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3EE96EC"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044BCB8"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2808B0D1" w14:textId="77777777" w:rsidR="00F17312" w:rsidRDefault="00F17312" w:rsidP="00F17312">
            <w:pPr>
              <w:pStyle w:val="TAL"/>
              <w:rPr>
                <w:rFonts w:cs="Arial"/>
                <w:snapToGrid w:val="0"/>
                <w:szCs w:val="18"/>
                <w:lang w:eastAsia="zh-CN"/>
              </w:rPr>
            </w:pPr>
          </w:p>
          <w:p w14:paraId="707410D3"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0091A9BB" w14:textId="77777777" w:rsidR="00F17312" w:rsidRDefault="00F17312" w:rsidP="00F17312">
            <w:pPr>
              <w:spacing w:after="0"/>
              <w:rPr>
                <w:rFonts w:ascii="Arial" w:hAnsi="Arial" w:cs="Arial"/>
                <w:sz w:val="18"/>
                <w:szCs w:val="18"/>
              </w:rPr>
            </w:pPr>
            <w:r>
              <w:rPr>
                <w:rFonts w:ascii="Arial" w:hAnsi="Arial" w:cs="Arial"/>
                <w:sz w:val="18"/>
                <w:szCs w:val="18"/>
              </w:rPr>
              <w:t>multiplicity: 1…3</w:t>
            </w:r>
          </w:p>
          <w:p w14:paraId="6F2928D2"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91001D8"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6237CBC"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A74F3CA"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23B96EC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F17312" w:rsidRDefault="00F17312" w:rsidP="00F17312">
            <w:pPr>
              <w:pStyle w:val="TAL"/>
              <w:rPr>
                <w:rFonts w:cs="Arial"/>
                <w:snapToGrid w:val="0"/>
                <w:szCs w:val="18"/>
                <w:lang w:eastAsia="zh-CN"/>
              </w:rPr>
            </w:pPr>
          </w:p>
          <w:p w14:paraId="48593F1C"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92C2851"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E137B3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C6B24B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56BF5E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9C5FAD4"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3B349BA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4588807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CBC72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sNSSAIList</w:t>
            </w:r>
          </w:p>
        </w:tc>
        <w:tc>
          <w:tcPr>
            <w:tcW w:w="5492" w:type="dxa"/>
            <w:tcBorders>
              <w:top w:val="single" w:sz="4" w:space="0" w:color="auto"/>
              <w:left w:val="single" w:sz="4" w:space="0" w:color="auto"/>
              <w:bottom w:val="single" w:sz="4" w:space="0" w:color="auto"/>
              <w:right w:val="single" w:sz="4" w:space="0" w:color="auto"/>
            </w:tcBorders>
          </w:tcPr>
          <w:p w14:paraId="76A33F96" w14:textId="77777777" w:rsidR="00F17312" w:rsidRDefault="00F17312" w:rsidP="00F17312">
            <w:pPr>
              <w:pStyle w:val="TAL"/>
              <w:rPr>
                <w:rFonts w:cs="Arial"/>
                <w:snapToGrid w:val="0"/>
                <w:szCs w:val="18"/>
              </w:rPr>
            </w:pPr>
            <w:r>
              <w:rPr>
                <w:rFonts w:cs="Arial"/>
                <w:snapToGrid w:val="0"/>
                <w:szCs w:val="18"/>
              </w:rPr>
              <w:t>This parameter specifies the S-NSSAI list to be supported by the network slice new  to be created or the existing network slice to be re-used.</w:t>
            </w:r>
          </w:p>
          <w:p w14:paraId="6FCB4E68" w14:textId="77777777" w:rsidR="00F17312" w:rsidRDefault="00F17312" w:rsidP="00F17312">
            <w:pPr>
              <w:pStyle w:val="TAL"/>
              <w:rPr>
                <w:rFonts w:cs="Arial"/>
                <w:snapToGrid w:val="0"/>
                <w:szCs w:val="18"/>
              </w:rPr>
            </w:pPr>
          </w:p>
          <w:p w14:paraId="658BE1CB" w14:textId="77777777" w:rsidR="00F17312" w:rsidRDefault="00F17312" w:rsidP="00F17312">
            <w:pPr>
              <w:pStyle w:val="TAL"/>
              <w:rPr>
                <w:color w:val="000000"/>
              </w:rPr>
            </w:pPr>
            <w:r>
              <w:rPr>
                <w:rFonts w:cs="Arial"/>
              </w:rPr>
              <w:t>sNSSAList is defined in</w:t>
            </w:r>
            <w:r>
              <w:rPr>
                <w:rFonts w:cs="Arial"/>
                <w:lang w:eastAsia="zh-CN"/>
              </w:rPr>
              <w:t xml:space="preserve"> subclause 4.4.1</w:t>
            </w:r>
          </w:p>
        </w:tc>
        <w:tc>
          <w:tcPr>
            <w:tcW w:w="2156" w:type="dxa"/>
            <w:tcBorders>
              <w:top w:val="single" w:sz="4" w:space="0" w:color="auto"/>
              <w:left w:val="single" w:sz="4" w:space="0" w:color="auto"/>
              <w:bottom w:val="single" w:sz="4" w:space="0" w:color="auto"/>
              <w:right w:val="single" w:sz="4" w:space="0" w:color="auto"/>
            </w:tcBorders>
          </w:tcPr>
          <w:p w14:paraId="426205E2" w14:textId="77777777" w:rsidR="00F17312" w:rsidRDefault="00F17312" w:rsidP="00F17312">
            <w:pPr>
              <w:pStyle w:val="TAL"/>
              <w:keepNext w:val="0"/>
              <w:keepLines w:val="0"/>
              <w:rPr>
                <w:rFonts w:cs="Arial"/>
                <w:snapToGrid w:val="0"/>
                <w:szCs w:val="18"/>
              </w:rPr>
            </w:pPr>
          </w:p>
        </w:tc>
      </w:tr>
      <w:tr w:rsidR="00F17312"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A40303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D8F31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96F568F"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FAE3F15"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for the network slice .</w:t>
            </w:r>
          </w:p>
          <w:p w14:paraId="2AB6B3F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3E21D794" w14:textId="77777777" w:rsidR="00F17312" w:rsidRDefault="00F17312" w:rsidP="00F17312">
            <w:pPr>
              <w:spacing w:after="0"/>
              <w:rPr>
                <w:rFonts w:ascii="Arial" w:hAnsi="Arial" w:cs="Arial"/>
                <w:color w:val="000000"/>
                <w:sz w:val="18"/>
                <w:szCs w:val="18"/>
                <w:lang w:eastAsia="zh-CN"/>
              </w:rPr>
            </w:pPr>
            <w:r>
              <w:rPr>
                <w:rFonts w:ascii="Arial" w:hAnsi="Arial" w:cs="Arial"/>
                <w:sz w:val="18"/>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hideMark/>
          </w:tcPr>
          <w:p w14:paraId="335816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576DA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B970A8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C7B713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6B286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9CD50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4830171"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latency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8D6A4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6937D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topSliceSubnetProfile.latency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5503B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034A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packet transmission latency (millisecond) through CN domain of the network slice and is used to evaluate the delay in CN domain, e.g. time between received UL/DL packet on N3/N6 interface of UPF and successfully sent out the packet on N6/N3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1FFB4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0CAEA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38199D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RANSliceSubnetProfile.latency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packet transmission latency (millisecond) through RAN domain of the network slice and is used to evaluate the delay in RAN domain, e.g. time between received UL/DL packet on air interface/NgU of gNB and successfully sent out the packet on NgU/air interface of the gNB. </w:t>
            </w:r>
          </w:p>
        </w:tc>
        <w:tc>
          <w:tcPr>
            <w:tcW w:w="2156" w:type="dxa"/>
            <w:tcBorders>
              <w:top w:val="single" w:sz="4" w:space="0" w:color="auto"/>
              <w:left w:val="single" w:sz="4" w:space="0" w:color="auto"/>
              <w:bottom w:val="single" w:sz="4" w:space="0" w:color="auto"/>
              <w:right w:val="single" w:sz="4" w:space="0" w:color="auto"/>
            </w:tcBorders>
            <w:hideMark/>
          </w:tcPr>
          <w:p w14:paraId="67199E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CE1F2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E3624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C3EEF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197F2A2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E805D67" w14:textId="77777777" w:rsidR="00F17312" w:rsidRDefault="00F17312" w:rsidP="00F17312">
            <w:pPr>
              <w:spacing w:after="0"/>
              <w:rPr>
                <w:rFonts w:ascii="Arial" w:hAnsi="Arial" w:cs="Arial"/>
                <w:color w:val="000000"/>
                <w:sz w:val="18"/>
                <w:szCs w:val="18"/>
              </w:rPr>
            </w:pPr>
          </w:p>
          <w:p w14:paraId="5D8C0658" w14:textId="77777777" w:rsidR="00F17312" w:rsidRDefault="00F17312" w:rsidP="00F17312">
            <w:pPr>
              <w:spacing w:after="0"/>
              <w:rPr>
                <w:rFonts w:ascii="Arial" w:hAnsi="Arial" w:cs="Arial"/>
                <w:color w:val="000000"/>
                <w:sz w:val="18"/>
                <w:szCs w:val="18"/>
              </w:rPr>
            </w:pPr>
            <w:r>
              <w:rPr>
                <w:rFonts w:ascii="Arial" w:hAnsi="Arial" w:cs="Arial"/>
                <w:color w:val="000000"/>
                <w:sz w:val="18"/>
                <w:szCs w:val="18"/>
                <w:lang w:eastAsia="zh-CN"/>
              </w:rPr>
              <w:t>allowedValues: stationary, nomadic, restricted mobility, fully mobility.</w:t>
            </w:r>
          </w:p>
        </w:tc>
        <w:tc>
          <w:tcPr>
            <w:tcW w:w="2156" w:type="dxa"/>
            <w:tcBorders>
              <w:top w:val="single" w:sz="4" w:space="0" w:color="auto"/>
              <w:left w:val="single" w:sz="4" w:space="0" w:color="auto"/>
              <w:bottom w:val="single" w:sz="4" w:space="0" w:color="auto"/>
              <w:right w:val="single" w:sz="4" w:space="0" w:color="auto"/>
            </w:tcBorders>
            <w:hideMark/>
          </w:tcPr>
          <w:p w14:paraId="5FDC34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1DCBD8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02D5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6200E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8C9C5F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FBD18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453A40C"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F17312"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4CE468FD"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serviceProfile</w:t>
            </w:r>
            <w:r w:rsidR="009622EF" w:rsidRPr="009622EF">
              <w:rPr>
                <w:rFonts w:ascii="Courier New" w:hAnsi="Courier New" w:cs="Courier New"/>
                <w:szCs w:val="18"/>
                <w:lang w:eastAsia="zh-CN"/>
              </w:rPr>
              <w:t>networkSlice</w:t>
            </w:r>
            <w:r>
              <w:rPr>
                <w:rFonts w:ascii="Courier New" w:hAnsi="Courier New" w:cs="Courier New"/>
                <w:szCs w:val="18"/>
                <w:lang w:eastAsia="zh-CN"/>
              </w:rPr>
              <w:t>.Sharing</w:t>
            </w:r>
            <w:r w:rsidR="009622EF" w:rsidRPr="009622EF">
              <w:rPr>
                <w:rFonts w:ascii="Courier New" w:hAnsi="Courier New" w:cs="Courier New"/>
                <w:szCs w:val="18"/>
                <w:lang w:eastAsia="zh-CN"/>
              </w:rPr>
              <w:t>Indicator</w:t>
            </w:r>
          </w:p>
        </w:tc>
        <w:tc>
          <w:tcPr>
            <w:tcW w:w="5492" w:type="dxa"/>
            <w:tcBorders>
              <w:top w:val="single" w:sz="4" w:space="0" w:color="auto"/>
              <w:left w:val="single" w:sz="4" w:space="0" w:color="auto"/>
              <w:bottom w:val="single" w:sz="4" w:space="0" w:color="auto"/>
              <w:right w:val="single" w:sz="4" w:space="0" w:color="auto"/>
            </w:tcBorders>
          </w:tcPr>
          <w:p w14:paraId="7936FB97" w14:textId="1D457AF3" w:rsidR="00F17312" w:rsidRDefault="009622EF" w:rsidP="00F17312">
            <w:pPr>
              <w:spacing w:after="0"/>
              <w:rPr>
                <w:rFonts w:ascii="Arial" w:hAnsi="Arial" w:cs="Arial"/>
                <w:color w:val="000000"/>
                <w:sz w:val="18"/>
                <w:szCs w:val="18"/>
                <w:lang w:eastAsia="zh-CN"/>
              </w:rPr>
            </w:pPr>
            <w:r w:rsidRPr="009622EF">
              <w:rPr>
                <w:rFonts w:ascii="Arial" w:hAnsi="Arial" w:cs="Arial"/>
                <w:color w:val="000000"/>
                <w:sz w:val="18"/>
                <w:szCs w:val="18"/>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4D5ED1C8"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49A2BE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036B3E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4580C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0DE2DD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E965313" w14:textId="173DDF20"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FDF4A5"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9622EF"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9622EF" w:rsidRPr="00B32DDD" w:rsidRDefault="009622EF" w:rsidP="009622EF">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9622EF" w:rsidRPr="00B32DDD" w:rsidRDefault="009622EF" w:rsidP="009622EF">
            <w:pPr>
              <w:pStyle w:val="TAL"/>
              <w:rPr>
                <w:rFonts w:cs="Arial"/>
                <w:iCs/>
                <w:szCs w:val="18"/>
                <w:lang w:eastAsia="en-GB"/>
              </w:rPr>
            </w:pPr>
          </w:p>
          <w:p w14:paraId="0034546B" w14:textId="7292B14E" w:rsidR="009622EF" w:rsidRDefault="009622EF" w:rsidP="009622EF">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2799E97E" w14:textId="77777777"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Pr>
                <w:rFonts w:ascii="Arial" w:hAnsi="Arial"/>
                <w:sz w:val="18"/>
                <w:szCs w:val="18"/>
                <w:lang w:val="en-US"/>
              </w:rPr>
              <w:t>N/A</w:t>
            </w:r>
          </w:p>
          <w:p w14:paraId="569F4F4E"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9622EF" w:rsidRDefault="009622EF" w:rsidP="009622EF">
            <w:pPr>
              <w:spacing w:after="0"/>
              <w:rPr>
                <w:rFonts w:ascii="Arial" w:hAnsi="Arial" w:cs="Arial"/>
                <w:snapToGrid w:val="0"/>
                <w:sz w:val="18"/>
                <w:szCs w:val="18"/>
              </w:rPr>
            </w:pPr>
            <w:r w:rsidRPr="00CB1285">
              <w:rPr>
                <w:szCs w:val="18"/>
                <w:lang w:val="en-US"/>
              </w:rPr>
              <w:t>isNullable: False</w:t>
            </w:r>
          </w:p>
        </w:tc>
      </w:tr>
      <w:tr w:rsidR="009622EF"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9622EF" w:rsidRPr="004040C3" w:rsidRDefault="009622EF" w:rsidP="009622EF">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9622EF" w:rsidRPr="00B32DDD" w:rsidRDefault="009622EF" w:rsidP="009622EF">
            <w:pPr>
              <w:pStyle w:val="TAL"/>
              <w:rPr>
                <w:rFonts w:cs="Arial"/>
                <w:szCs w:val="18"/>
              </w:rPr>
            </w:pPr>
          </w:p>
          <w:p w14:paraId="5EE04737" w14:textId="5DBAA3E6" w:rsidR="009622EF" w:rsidRDefault="009622EF" w:rsidP="009622EF">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7F8CA3DC"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51773784" w14:textId="77777777"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Pr>
                <w:rFonts w:ascii="Arial" w:hAnsi="Arial"/>
                <w:sz w:val="18"/>
                <w:szCs w:val="18"/>
                <w:lang w:val="en-US"/>
              </w:rPr>
              <w:t>N/A</w:t>
            </w:r>
          </w:p>
          <w:p w14:paraId="6599A1E3"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51E4609F"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5D19049C" w14:textId="415BA7D3" w:rsidR="009622EF" w:rsidRDefault="009622EF" w:rsidP="009622EF">
            <w:pPr>
              <w:spacing w:after="0"/>
              <w:rPr>
                <w:rFonts w:ascii="Arial" w:hAnsi="Arial" w:cs="Arial"/>
                <w:snapToGrid w:val="0"/>
                <w:sz w:val="18"/>
                <w:szCs w:val="18"/>
              </w:rPr>
            </w:pPr>
            <w:r w:rsidRPr="00CB1285">
              <w:rPr>
                <w:szCs w:val="18"/>
                <w:lang w:val="en-US"/>
              </w:rPr>
              <w:t>isNullable: False</w:t>
            </w:r>
          </w:p>
        </w:tc>
      </w:tr>
      <w:tr w:rsidR="00F17312"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C6A38E2"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whether the resources to be allocated to the network slice subnet may be shared with another network slice subnet(s).</w:t>
            </w:r>
          </w:p>
          <w:p w14:paraId="12152AB1" w14:textId="77777777" w:rsidR="00F17312" w:rsidRDefault="00F17312" w:rsidP="00F17312">
            <w:pPr>
              <w:spacing w:after="0"/>
              <w:rPr>
                <w:rFonts w:ascii="Arial" w:hAnsi="Arial" w:cs="Arial"/>
                <w:color w:val="000000"/>
                <w:sz w:val="18"/>
                <w:szCs w:val="18"/>
                <w:lang w:eastAsia="zh-CN"/>
              </w:rPr>
            </w:pPr>
          </w:p>
          <w:p w14:paraId="5113940D"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7723A9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2E19A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9DCA0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FCE0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340C7C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3E50E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Yes</w:t>
            </w:r>
          </w:p>
          <w:p w14:paraId="4CB37055" w14:textId="77777777" w:rsidR="00F17312" w:rsidRDefault="00F17312" w:rsidP="00F17312">
            <w:pPr>
              <w:spacing w:after="0"/>
              <w:rPr>
                <w:rFonts w:ascii="Arial" w:hAnsi="Arial" w:cs="Arial"/>
                <w:snapToGrid w:val="0"/>
                <w:sz w:val="18"/>
                <w:szCs w:val="18"/>
              </w:rPr>
            </w:pPr>
            <w:r>
              <w:rPr>
                <w:rFonts w:cs="Arial"/>
                <w:snapToGrid w:val="0"/>
                <w:szCs w:val="18"/>
              </w:rPr>
              <w:t>isNullable: True</w:t>
            </w:r>
          </w:p>
        </w:tc>
      </w:tr>
      <w:tr w:rsidR="00F17312"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F17312" w:rsidRDefault="00F17312" w:rsidP="00F17312">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ServiceProfile</w:t>
            </w:r>
          </w:p>
          <w:p w14:paraId="5A1D593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32F3C9C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D909F6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03EF5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A63B2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C301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sliceProfileList</w:t>
            </w:r>
          </w:p>
        </w:tc>
        <w:tc>
          <w:tcPr>
            <w:tcW w:w="5492" w:type="dxa"/>
            <w:tcBorders>
              <w:top w:val="single" w:sz="4" w:space="0" w:color="auto"/>
              <w:left w:val="single" w:sz="4" w:space="0" w:color="auto"/>
              <w:bottom w:val="single" w:sz="4" w:space="0" w:color="auto"/>
              <w:right w:val="single" w:sz="4" w:space="0" w:color="auto"/>
            </w:tcBorders>
            <w:hideMark/>
          </w:tcPr>
          <w:p w14:paraId="7B59CFC6" w14:textId="77777777" w:rsidR="00F17312" w:rsidRDefault="00F17312" w:rsidP="00F17312">
            <w:pPr>
              <w:pStyle w:val="TAL"/>
              <w:rPr>
                <w:lang w:eastAsia="zh-CN"/>
              </w:rPr>
            </w:pPr>
            <w:r>
              <w:rPr>
                <w:lang w:eastAsia="zh-CN"/>
              </w:rPr>
              <w:t xml:space="preserve">An attribute specifies a list of SliceProfile (see clause 6.3.4) supported by the network slice subnet </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SliceProfile</w:t>
            </w:r>
          </w:p>
          <w:p w14:paraId="653206F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4B41FE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C5E89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C7935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114119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9F29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3BA59E6D" w:rsidR="00F17312" w:rsidRDefault="00F17312" w:rsidP="00F17312">
            <w:pPr>
              <w:pStyle w:val="TAL"/>
              <w:rPr>
                <w:snapToGrid w:val="0"/>
              </w:rPr>
            </w:pPr>
            <w:r>
              <w:rPr>
                <w:snapToGrid w:val="0"/>
              </w:rPr>
              <w:t>This parameter specifies the slice/service type in a ServiceProfile to be supported by a network slice.</w:t>
            </w:r>
          </w:p>
          <w:p w14:paraId="34DAE390" w14:textId="77777777" w:rsidR="00F17312" w:rsidRDefault="00F17312" w:rsidP="00F17312">
            <w:pPr>
              <w:pStyle w:val="TAL"/>
              <w:rPr>
                <w:snapToGrid w:val="0"/>
              </w:rPr>
            </w:pPr>
          </w:p>
          <w:p w14:paraId="4C58CCF3" w14:textId="77777777" w:rsidR="00F17312" w:rsidRDefault="00F17312" w:rsidP="00F17312">
            <w:pPr>
              <w:pStyle w:val="TAL"/>
              <w:rPr>
                <w:lang w:eastAsia="zh-CN"/>
              </w:rPr>
            </w:pPr>
            <w:r>
              <w:rPr>
                <w:snapToGrid w:val="0"/>
              </w:rPr>
              <w:t>See clause 5.15.2 of 3GPP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C8A58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6C5E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27D73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1C01DB8" w14:textId="77777777" w:rsidR="00F17312" w:rsidRDefault="00F17312" w:rsidP="00F17312">
            <w:pPr>
              <w:spacing w:after="0"/>
              <w:rPr>
                <w:rFonts w:ascii="Arial" w:hAnsi="Arial" w:cs="Arial"/>
                <w:snapToGrid w:val="0"/>
                <w:sz w:val="18"/>
                <w:szCs w:val="18"/>
              </w:rPr>
            </w:pPr>
            <w:r>
              <w:rPr>
                <w:rFonts w:cs="Arial"/>
                <w:snapToGrid w:val="0"/>
                <w:szCs w:val="18"/>
              </w:rPr>
              <w:t>isNullable: False</w:t>
            </w:r>
          </w:p>
        </w:tc>
      </w:tr>
      <w:tr w:rsidR="00F17312"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F17312" w:rsidRDefault="00F17312" w:rsidP="00F17312">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DelayTolerance</w:t>
            </w:r>
          </w:p>
          <w:p w14:paraId="6ED879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89558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479FE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7200D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16BFE2D5"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5A6DD5C7" w14:textId="77777777" w:rsidR="00F17312" w:rsidRDefault="00F17312" w:rsidP="00F17312">
            <w:pPr>
              <w:pStyle w:val="TAL"/>
              <w:rPr>
                <w:rFonts w:cs="Arial"/>
                <w:szCs w:val="18"/>
              </w:rPr>
            </w:pPr>
          </w:p>
          <w:p w14:paraId="42AF095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005099E"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6C4EDE2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6512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9869C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27C6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77777777" w:rsidR="00F17312" w:rsidRDefault="00F17312" w:rsidP="00F17312">
            <w:pPr>
              <w:pStyle w:val="TAL"/>
              <w:rPr>
                <w:snapToGrid w:val="0"/>
              </w:rPr>
            </w:pPr>
            <w:r>
              <w:rPr>
                <w:rFonts w:cs="Arial"/>
                <w:color w:val="000000"/>
                <w:szCs w:val="18"/>
                <w:lang w:eastAsia="zh-CN"/>
              </w:rPr>
              <w:t>An attribute specifies the properties of the deterministic communication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F17312" w:rsidRDefault="00F17312" w:rsidP="00F17312">
            <w:pPr>
              <w:spacing w:after="0"/>
              <w:rPr>
                <w:rFonts w:ascii="Arial" w:hAnsi="Arial" w:cs="Arial"/>
                <w:snapToGrid w:val="0"/>
                <w:sz w:val="18"/>
                <w:szCs w:val="18"/>
              </w:rPr>
            </w:pPr>
            <w:r>
              <w:rPr>
                <w:rFonts w:ascii="Arial" w:hAnsi="Arial" w:cs="Arial"/>
                <w:snapToGrid w:val="0"/>
                <w:sz w:val="18"/>
                <w:szCs w:val="18"/>
              </w:rPr>
              <w:t>type: Determin</w:t>
            </w:r>
            <w:r w:rsidR="00562EAE">
              <w:rPr>
                <w:rFonts w:ascii="Arial" w:hAnsi="Arial" w:cs="Arial"/>
                <w:snapToGrid w:val="0"/>
                <w:sz w:val="18"/>
                <w:szCs w:val="18"/>
              </w:rPr>
              <w:t>istic</w:t>
            </w:r>
            <w:r>
              <w:rPr>
                <w:rFonts w:ascii="Arial" w:hAnsi="Arial" w:cs="Arial"/>
                <w:snapToGrid w:val="0"/>
                <w:sz w:val="18"/>
                <w:szCs w:val="18"/>
              </w:rPr>
              <w:t>Comm</w:t>
            </w:r>
          </w:p>
          <w:p w14:paraId="3A6386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2A8C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4E7B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F7AD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7C1DC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Comm.availability</w:t>
            </w:r>
          </w:p>
        </w:tc>
        <w:tc>
          <w:tcPr>
            <w:tcW w:w="5492" w:type="dxa"/>
            <w:tcBorders>
              <w:top w:val="single" w:sz="4" w:space="0" w:color="auto"/>
              <w:left w:val="single" w:sz="4" w:space="0" w:color="auto"/>
              <w:bottom w:val="single" w:sz="4" w:space="0" w:color="auto"/>
              <w:right w:val="single" w:sz="4" w:space="0" w:color="auto"/>
            </w:tcBorders>
          </w:tcPr>
          <w:p w14:paraId="7BD62000"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60969197" w14:textId="77777777" w:rsidR="00F17312" w:rsidRDefault="00F17312" w:rsidP="00F17312">
            <w:pPr>
              <w:pStyle w:val="TAL"/>
              <w:rPr>
                <w:rFonts w:cs="Arial"/>
                <w:szCs w:val="18"/>
              </w:rPr>
            </w:pPr>
          </w:p>
          <w:p w14:paraId="0B5C35C9"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881105"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5E01E51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E331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FEF0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91B4386" w14:textId="77777777" w:rsidR="00F17312" w:rsidRDefault="00F17312" w:rsidP="00F17312">
            <w:pPr>
              <w:pStyle w:val="TAL"/>
              <w:rPr>
                <w:snapToGrid w:val="0"/>
              </w:rPr>
            </w:pPr>
            <w:r>
              <w:rPr>
                <w:rFonts w:cs="Arial"/>
                <w:color w:val="000000"/>
                <w:szCs w:val="18"/>
                <w:lang w:eastAsia="zh-CN"/>
              </w:rPr>
              <w:t xml:space="preserve">An attribute specifies </w:t>
            </w:r>
            <w:r>
              <w:rPr>
                <w:rFonts w:cs="Arial"/>
                <w:szCs w:val="18"/>
              </w:rPr>
              <w:t>a list of periodicities supported by the network slice for deterministic communication.</w:t>
            </w:r>
          </w:p>
        </w:tc>
        <w:tc>
          <w:tcPr>
            <w:tcW w:w="2156" w:type="dxa"/>
            <w:tcBorders>
              <w:top w:val="single" w:sz="4" w:space="0" w:color="auto"/>
              <w:left w:val="single" w:sz="4" w:space="0" w:color="auto"/>
              <w:bottom w:val="single" w:sz="4" w:space="0" w:color="auto"/>
              <w:right w:val="single" w:sz="4" w:space="0" w:color="auto"/>
            </w:tcBorders>
            <w:hideMark/>
          </w:tcPr>
          <w:p w14:paraId="75FA32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1A7851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4D980D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72FBC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52D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D8AB3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F17312" w:rsidRDefault="00F17312" w:rsidP="00F17312">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57FCB" w:rsidRPr="00C57FCB">
              <w:rPr>
                <w:rFonts w:ascii="Arial" w:hAnsi="Arial" w:cs="Arial"/>
                <w:snapToGrid w:val="0"/>
                <w:sz w:val="18"/>
                <w:szCs w:val="18"/>
              </w:rPr>
              <w:t>X</w:t>
            </w:r>
            <w:r>
              <w:rPr>
                <w:rFonts w:ascii="Arial" w:hAnsi="Arial" w:cs="Arial"/>
                <w:snapToGrid w:val="0"/>
                <w:sz w:val="18"/>
                <w:szCs w:val="18"/>
              </w:rPr>
              <w:t>LThpt</w:t>
            </w:r>
          </w:p>
          <w:p w14:paraId="13E062E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AF8A5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FEED2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77777777" w:rsidR="00F17312" w:rsidRDefault="00F17312" w:rsidP="00F17312">
            <w:pPr>
              <w:pStyle w:val="TAL"/>
              <w:rPr>
                <w:lang w:eastAsia="de-DE"/>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0FCB49B6" w:rsidR="00F17312" w:rsidRDefault="00F17312" w:rsidP="00F17312">
            <w:pPr>
              <w:spacing w:after="0"/>
              <w:rPr>
                <w:rFonts w:ascii="Arial" w:hAnsi="Arial" w:cs="Arial"/>
                <w:snapToGrid w:val="0"/>
                <w:sz w:val="18"/>
                <w:szCs w:val="18"/>
              </w:rPr>
            </w:pPr>
            <w:r>
              <w:rPr>
                <w:rFonts w:ascii="Arial" w:hAnsi="Arial" w:cs="Arial"/>
                <w:snapToGrid w:val="0"/>
                <w:sz w:val="18"/>
                <w:szCs w:val="18"/>
              </w:rPr>
              <w:t>type:</w:t>
            </w:r>
            <w:r w:rsidR="00C57FCB" w:rsidRPr="00C57FCB">
              <w:rPr>
                <w:rFonts w:ascii="Arial" w:hAnsi="Arial" w:cs="Arial"/>
                <w:snapToGrid w:val="0"/>
                <w:sz w:val="18"/>
                <w:szCs w:val="18"/>
              </w:rPr>
              <w:t xml:space="preserve"> XDLThpt</w:t>
            </w:r>
            <w:r>
              <w:rPr>
                <w:rFonts w:ascii="Arial" w:hAnsi="Arial" w:cs="Arial"/>
                <w:snapToGrid w:val="0"/>
                <w:sz w:val="18"/>
                <w:szCs w:val="18"/>
              </w:rPr>
              <w:t xml:space="preserve"> </w:t>
            </w:r>
          </w:p>
          <w:p w14:paraId="2B44C28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481AA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7E3A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DFF8282"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450862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5D39BE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0825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F17312" w:rsidRDefault="00F17312" w:rsidP="00F17312">
            <w:pPr>
              <w:pStyle w:val="TAL"/>
              <w:rPr>
                <w:lang w:eastAsia="de-DE"/>
              </w:rPr>
            </w:pPr>
            <w:r>
              <w:rPr>
                <w:lang w:eastAsia="de-DE"/>
              </w:rPr>
              <w:t>This attribute describes the guaranteed data rate.</w:t>
            </w:r>
          </w:p>
          <w:p w14:paraId="759E892F"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6BCC44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2C1826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490A3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BDF5F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F17312" w:rsidRDefault="00F17312" w:rsidP="00F17312">
            <w:pPr>
              <w:pStyle w:val="TAL"/>
              <w:rPr>
                <w:lang w:eastAsia="de-DE"/>
              </w:rPr>
            </w:pPr>
            <w:r>
              <w:rPr>
                <w:lang w:eastAsia="de-DE"/>
              </w:rPr>
              <w:t>This attribute describes the maximum data rate.</w:t>
            </w:r>
          </w:p>
          <w:p w14:paraId="1EEB11E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7E67C8C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E8EDC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67DC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8304D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F17312" w:rsidRDefault="00F17312" w:rsidP="00F17312">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35001F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EECD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F5036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AA1361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54069B1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01D60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5FC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77777777" w:rsidR="00F17312" w:rsidRDefault="00F17312" w:rsidP="00F17312">
            <w:pPr>
              <w:pStyle w:val="TAL"/>
              <w:rPr>
                <w:lang w:eastAsia="de-DE"/>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2B3124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B0FAA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B8CE4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maxPktSize</w:t>
            </w:r>
          </w:p>
        </w:tc>
        <w:tc>
          <w:tcPr>
            <w:tcW w:w="5492" w:type="dxa"/>
            <w:tcBorders>
              <w:top w:val="single" w:sz="4" w:space="0" w:color="auto"/>
              <w:left w:val="single" w:sz="4" w:space="0" w:color="auto"/>
              <w:bottom w:val="single" w:sz="4" w:space="0" w:color="auto"/>
              <w:right w:val="single" w:sz="4" w:space="0" w:color="auto"/>
            </w:tcBorders>
          </w:tcPr>
          <w:p w14:paraId="279875AE" w14:textId="77777777" w:rsidR="00F17312" w:rsidRDefault="00F17312" w:rsidP="00F17312">
            <w:pPr>
              <w:pStyle w:val="TAL"/>
              <w:rPr>
                <w:lang w:eastAsia="de-DE"/>
              </w:rPr>
            </w:pPr>
            <w:r>
              <w:rPr>
                <w:lang w:eastAsia="de-DE"/>
              </w:rPr>
              <w:t xml:space="preserve">This parameter specifies the maximum packet size supported by the network slice or the network slice subnet, refer NG.116 [50]. </w:t>
            </w:r>
          </w:p>
          <w:p w14:paraId="1EE7695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87D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086A9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F17312" w:rsidRDefault="00F17312" w:rsidP="00F17312">
            <w:pPr>
              <w:pStyle w:val="TAL"/>
              <w:rPr>
                <w:lang w:eastAsia="de-DE"/>
              </w:rPr>
            </w:pPr>
            <w:r>
              <w:rPr>
                <w:lang w:eastAsia="de-DE"/>
              </w:rPr>
              <w:t xml:space="preserve">This parameter specifies the maximum packet size supported by the network slice, refer NG.116 [50]. </w:t>
            </w:r>
          </w:p>
          <w:p w14:paraId="7750B93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9ADF6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01CB6B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37D55C8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75CDF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0F1BC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BED15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15211D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2F9DA22A"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ABBE1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1C81A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4A44D1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 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198331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1FE8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838C2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996E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D1F14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D01C0D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750C23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1A381F9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762113A2" w14:textId="77777777" w:rsidR="00F17312" w:rsidRDefault="00F17312" w:rsidP="00F17312">
            <w:pPr>
              <w:pStyle w:val="TAL"/>
              <w:rPr>
                <w:rFonts w:cs="Arial"/>
                <w:szCs w:val="18"/>
              </w:rPr>
            </w:pPr>
          </w:p>
          <w:p w14:paraId="6DFB32F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8E0584C"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31A83899"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546DE8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AD436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AD81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784A7C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25F90D75" w14:textId="77777777" w:rsidR="00F17312" w:rsidRDefault="00F17312" w:rsidP="00F17312">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5E860576" w14:textId="77777777" w:rsidR="00F17312" w:rsidRDefault="00F17312" w:rsidP="00F17312">
            <w:pPr>
              <w:pStyle w:val="TAL"/>
              <w:rPr>
                <w:rFonts w:cs="Arial"/>
                <w:color w:val="000000"/>
                <w:szCs w:val="18"/>
                <w:lang w:eastAsia="zh-CN"/>
              </w:rPr>
            </w:pPr>
          </w:p>
          <w:p w14:paraId="568C7667"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5A734E4" w14:textId="77777777" w:rsidR="00F17312" w:rsidRDefault="00F17312" w:rsidP="00F17312">
            <w:pPr>
              <w:spacing w:after="0"/>
              <w:rPr>
                <w:rFonts w:ascii="Arial" w:hAnsi="Arial" w:cs="Arial"/>
                <w:sz w:val="18"/>
                <w:szCs w:val="18"/>
              </w:rPr>
            </w:pPr>
            <w:r>
              <w:rPr>
                <w:rFonts w:ascii="Arial" w:hAnsi="Arial" w:cs="Arial"/>
                <w:sz w:val="18"/>
                <w:szCs w:val="18"/>
              </w:rPr>
              <w:t>"NOT SUPPORTED", "BETWEEN BS AND UE", "BETWEEN BS AND UE &amp; UE AND UE".</w:t>
            </w:r>
          </w:p>
          <w:p w14:paraId="5AA5091C"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71619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5E8B3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4E1EA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9DFEA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SynchronicityRANSubnet</w:t>
            </w:r>
          </w:p>
          <w:p w14:paraId="487A9E3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22DBC66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3137DE73" w14:textId="6456431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505E838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BD5217" w14:textId="5C57B61F"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SynchronicityRANSubnet.availability</w:t>
            </w:r>
          </w:p>
        </w:tc>
        <w:tc>
          <w:tcPr>
            <w:tcW w:w="5492" w:type="dxa"/>
            <w:tcBorders>
              <w:top w:val="single" w:sz="4" w:space="0" w:color="auto"/>
              <w:left w:val="single" w:sz="4" w:space="0" w:color="auto"/>
              <w:bottom w:val="single" w:sz="4" w:space="0" w:color="auto"/>
              <w:right w:val="single" w:sz="4" w:space="0" w:color="auto"/>
            </w:tcBorders>
          </w:tcPr>
          <w:p w14:paraId="2BF2A006" w14:textId="77777777" w:rsidR="00BF10AB" w:rsidRDefault="00BF10AB" w:rsidP="00BF10AB">
            <w:pPr>
              <w:pStyle w:val="TAL"/>
              <w:rPr>
                <w:rFonts w:cs="Arial"/>
                <w:szCs w:val="18"/>
              </w:rPr>
            </w:pPr>
            <w:r>
              <w:rPr>
                <w:rFonts w:cs="Arial"/>
                <w:color w:val="000000"/>
                <w:szCs w:val="18"/>
                <w:lang w:eastAsia="zh-CN"/>
              </w:rPr>
              <w:t>An attribute specifies whether synchronicity of communication devices is supported in the RAN domain, see NG.116 [50]</w:t>
            </w:r>
            <w:r>
              <w:rPr>
                <w:rFonts w:cs="Arial"/>
                <w:szCs w:val="18"/>
              </w:rPr>
              <w:t>.</w:t>
            </w:r>
          </w:p>
          <w:p w14:paraId="15F1DB14" w14:textId="77777777" w:rsidR="00BF10AB" w:rsidRDefault="00BF10AB" w:rsidP="00BF10AB">
            <w:pPr>
              <w:pStyle w:val="TAL"/>
              <w:rPr>
                <w:rFonts w:cs="Arial"/>
                <w:color w:val="000000"/>
                <w:szCs w:val="18"/>
                <w:lang w:eastAsia="zh-CN"/>
              </w:rPr>
            </w:pPr>
          </w:p>
          <w:p w14:paraId="7A6E3A05" w14:textId="77777777" w:rsidR="00BF10AB" w:rsidRDefault="00BF10AB" w:rsidP="00BF10AB">
            <w:pPr>
              <w:spacing w:after="0"/>
              <w:rPr>
                <w:rFonts w:ascii="Arial" w:hAnsi="Arial" w:cs="Arial"/>
                <w:sz w:val="18"/>
                <w:szCs w:val="18"/>
              </w:rPr>
            </w:pPr>
            <w:r>
              <w:rPr>
                <w:rFonts w:ascii="Arial" w:hAnsi="Arial" w:cs="Arial"/>
                <w:sz w:val="18"/>
                <w:szCs w:val="18"/>
              </w:rPr>
              <w:t>allowedValues:</w:t>
            </w:r>
          </w:p>
          <w:p w14:paraId="71B4D503" w14:textId="77777777" w:rsidR="00BF10AB" w:rsidRDefault="00BF10AB" w:rsidP="00BF10AB">
            <w:pPr>
              <w:spacing w:after="0"/>
              <w:rPr>
                <w:rFonts w:ascii="Arial" w:hAnsi="Arial" w:cs="Arial"/>
                <w:sz w:val="18"/>
                <w:szCs w:val="18"/>
              </w:rPr>
            </w:pPr>
            <w:r>
              <w:rPr>
                <w:rFonts w:ascii="Arial" w:hAnsi="Arial" w:cs="Arial"/>
                <w:sz w:val="18"/>
                <w:szCs w:val="18"/>
              </w:rPr>
              <w:t>"NOT SUPPORTED", "BETWEEN BS AND UE", "BETWEEN BS AND UE &amp; UE AND UE".</w:t>
            </w:r>
          </w:p>
          <w:p w14:paraId="39031539"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15CD66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&lt;&lt;enumeration&gt;&gt;</w:t>
            </w:r>
          </w:p>
          <w:p w14:paraId="21998F60"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1B1E0F9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6B4828A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4A4BAB76"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4651EF84" w14:textId="53FDBB3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34A78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5111E" w14:textId="4802FACD"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SynchronicityRANSubnet.accuracy</w:t>
            </w:r>
          </w:p>
        </w:tc>
        <w:tc>
          <w:tcPr>
            <w:tcW w:w="5492" w:type="dxa"/>
            <w:tcBorders>
              <w:top w:val="single" w:sz="4" w:space="0" w:color="auto"/>
              <w:left w:val="single" w:sz="4" w:space="0" w:color="auto"/>
              <w:bottom w:val="single" w:sz="4" w:space="0" w:color="auto"/>
              <w:right w:val="single" w:sz="4" w:space="0" w:color="auto"/>
            </w:tcBorders>
          </w:tcPr>
          <w:p w14:paraId="355C668F"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in the RAN domain, see NG.116 [50].</w:t>
            </w:r>
          </w:p>
          <w:p w14:paraId="463EA582"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4D75EDB"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Real</w:t>
            </w:r>
          </w:p>
          <w:p w14:paraId="455EC868"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603B173E"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55F7A11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17EB6A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6C603E7F" w14:textId="3D5858B1"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C28C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8DB1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263430D3"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3B41E678" w14:textId="77777777" w:rsidR="00F17312" w:rsidRDefault="00F17312" w:rsidP="00F17312">
            <w:pPr>
              <w:pStyle w:val="TAL"/>
              <w:rPr>
                <w:rFonts w:cs="Arial"/>
                <w:szCs w:val="18"/>
              </w:rPr>
            </w:pPr>
          </w:p>
          <w:p w14:paraId="6A335EE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4FCDF2C1"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2AE6C097"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0F084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61735C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5492" w:type="dxa"/>
            <w:tcBorders>
              <w:top w:val="single" w:sz="4" w:space="0" w:color="auto"/>
              <w:left w:val="single" w:sz="4" w:space="0" w:color="auto"/>
              <w:bottom w:val="single" w:sz="4" w:space="0" w:color="auto"/>
              <w:right w:val="single" w:sz="4" w:space="0" w:color="auto"/>
            </w:tcBorders>
          </w:tcPr>
          <w:p w14:paraId="7D87E7F7"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61DAEAE3" w14:textId="77777777" w:rsidR="00F17312" w:rsidRDefault="00F17312" w:rsidP="00F17312">
            <w:pPr>
              <w:pStyle w:val="TAL"/>
              <w:rPr>
                <w:rFonts w:cs="Arial"/>
                <w:szCs w:val="18"/>
              </w:rPr>
            </w:pPr>
          </w:p>
          <w:p w14:paraId="2671DF8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2CDB2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839DE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4B0E70AE"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405ADFD" w14:textId="77777777" w:rsidR="00F17312" w:rsidRDefault="00F17312" w:rsidP="00F17312">
            <w:pPr>
              <w:pStyle w:val="TAL"/>
              <w:rPr>
                <w:rFonts w:cs="Arial"/>
                <w:szCs w:val="18"/>
              </w:rPr>
            </w:pPr>
          </w:p>
          <w:p w14:paraId="68F0702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0BF05E" w14:textId="77777777" w:rsidR="00F17312" w:rsidRDefault="00F17312" w:rsidP="00F17312">
            <w:pPr>
              <w:spacing w:after="0"/>
              <w:rPr>
                <w:rFonts w:ascii="Arial" w:hAnsi="Arial" w:cs="Arial"/>
                <w:sz w:val="18"/>
                <w:szCs w:val="18"/>
              </w:rPr>
            </w:pPr>
            <w:r>
              <w:rPr>
                <w:rFonts w:ascii="Arial" w:hAnsi="Arial" w:cs="Arial"/>
                <w:sz w:val="18"/>
                <w:szCs w:val="18"/>
              </w:rPr>
              <w:t>"NOT SUPPORTED", "SUPPORTED BY NR".</w:t>
            </w:r>
          </w:p>
          <w:p w14:paraId="441142A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DF0EA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141C5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F17312" w:rsidRDefault="00F17312" w:rsidP="00F17312">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16728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422D70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43BBB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29BE8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2389AA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09269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TermDensity</w:t>
            </w:r>
          </w:p>
          <w:p w14:paraId="677078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6A2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694B2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B7482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2598ACF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2F91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8CEC7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BE6C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F17312" w:rsidRDefault="00F17312" w:rsidP="00F17312">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Positioning</w:t>
            </w:r>
          </w:p>
          <w:p w14:paraId="73726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25DA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2DD2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7E5A0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6D5E2B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6D63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Positioning.availability</w:t>
            </w:r>
          </w:p>
        </w:tc>
        <w:tc>
          <w:tcPr>
            <w:tcW w:w="5492" w:type="dxa"/>
            <w:tcBorders>
              <w:top w:val="single" w:sz="4" w:space="0" w:color="auto"/>
              <w:left w:val="single" w:sz="4" w:space="0" w:color="auto"/>
              <w:bottom w:val="single" w:sz="4" w:space="0" w:color="auto"/>
              <w:right w:val="single" w:sz="4" w:space="0" w:color="auto"/>
            </w:tcBorders>
          </w:tcPr>
          <w:p w14:paraId="6E7E4928" w14:textId="77777777" w:rsidR="00F17312" w:rsidRDefault="00F17312" w:rsidP="00F17312">
            <w:pPr>
              <w:pStyle w:val="TAL"/>
              <w:rPr>
                <w:rFonts w:cs="Arial"/>
                <w:szCs w:val="18"/>
              </w:rPr>
            </w:pPr>
            <w:r>
              <w:rPr>
                <w:rFonts w:cs="Arial"/>
                <w:color w:val="000000"/>
                <w:szCs w:val="18"/>
                <w:lang w:eastAsia="zh-CN"/>
              </w:rPr>
              <w:t>An attribute specifies if this attribute is provided by the network slice and contains a list of positioning methods provided by the slice. If the list is empty this attribute is not available in the network slice and the other parameters might be ignored, see</w:t>
            </w:r>
            <w:r>
              <w:rPr>
                <w:lang w:eastAsia="de-DE"/>
              </w:rPr>
              <w:t xml:space="preserve"> NG.116 [50]</w:t>
            </w:r>
            <w:r>
              <w:rPr>
                <w:rFonts w:cs="Arial"/>
                <w:szCs w:val="18"/>
              </w:rPr>
              <w:t>. Comma separated multiple values are allowed:</w:t>
            </w:r>
          </w:p>
          <w:p w14:paraId="7DC97665" w14:textId="77777777" w:rsidR="00F17312" w:rsidRDefault="00F17312" w:rsidP="00F17312">
            <w:pPr>
              <w:pStyle w:val="TAL"/>
              <w:rPr>
                <w:rFonts w:cs="Arial"/>
                <w:szCs w:val="18"/>
              </w:rPr>
            </w:pPr>
            <w:r>
              <w:rPr>
                <w:rFonts w:cs="Arial"/>
                <w:szCs w:val="18"/>
              </w:rPr>
              <w:t>CIDE-CID (LTE and NR), OTDOA (LTE and NR), RF fingerprinting, AECID, Hybrid positioning, NET-RTK.</w:t>
            </w:r>
          </w:p>
          <w:p w14:paraId="34CFEC1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7A006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413533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1..6</w:t>
            </w:r>
          </w:p>
          <w:p w14:paraId="3116799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6439C4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ACF24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7B3C6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5B5B74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67AD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Positioning.predictionfrequency</w:t>
            </w:r>
          </w:p>
        </w:tc>
        <w:tc>
          <w:tcPr>
            <w:tcW w:w="5492" w:type="dxa"/>
            <w:tcBorders>
              <w:top w:val="single" w:sz="4" w:space="0" w:color="auto"/>
              <w:left w:val="single" w:sz="4" w:space="0" w:color="auto"/>
              <w:bottom w:val="single" w:sz="4" w:space="0" w:color="auto"/>
              <w:right w:val="single" w:sz="4" w:space="0" w:color="auto"/>
            </w:tcBorders>
          </w:tcPr>
          <w:p w14:paraId="527A9646"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43E3EC46" w14:textId="77777777" w:rsidR="00F17312" w:rsidRDefault="00F17312" w:rsidP="00F17312">
            <w:pPr>
              <w:pStyle w:val="TAL"/>
              <w:rPr>
                <w:rFonts w:cs="Arial"/>
                <w:color w:val="000000"/>
                <w:szCs w:val="18"/>
                <w:lang w:eastAsia="zh-CN"/>
              </w:rPr>
            </w:pPr>
          </w:p>
          <w:p w14:paraId="19EC020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0E16ED7D" w14:textId="77777777" w:rsidR="00F17312" w:rsidRDefault="00F17312" w:rsidP="00F17312">
            <w:pPr>
              <w:spacing w:after="0"/>
              <w:rPr>
                <w:rFonts w:ascii="Arial" w:hAnsi="Arial" w:cs="Arial"/>
                <w:sz w:val="18"/>
                <w:szCs w:val="18"/>
              </w:rPr>
            </w:pPr>
            <w:r>
              <w:rPr>
                <w:rFonts w:ascii="Arial" w:hAnsi="Arial" w:cs="Arial"/>
                <w:sz w:val="18"/>
                <w:szCs w:val="18"/>
              </w:rPr>
              <w:t>"PERSEC", "PERMIN", "PERHOUR".</w:t>
            </w:r>
          </w:p>
          <w:p w14:paraId="20A17C3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2675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46F4E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D165B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DC0365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F11AA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1997F5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B621AF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447D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Positioning.accuracy</w:t>
            </w:r>
          </w:p>
        </w:tc>
        <w:tc>
          <w:tcPr>
            <w:tcW w:w="5492" w:type="dxa"/>
            <w:tcBorders>
              <w:top w:val="single" w:sz="4" w:space="0" w:color="auto"/>
              <w:left w:val="single" w:sz="4" w:space="0" w:color="auto"/>
              <w:bottom w:val="single" w:sz="4" w:space="0" w:color="auto"/>
              <w:right w:val="single" w:sz="4" w:space="0" w:color="auto"/>
            </w:tcBorders>
          </w:tcPr>
          <w:p w14:paraId="79906501"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network slice, see NG.116 [50].</w:t>
            </w:r>
          </w:p>
          <w:p w14:paraId="337FC3B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783E9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2AABFD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32687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82852B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DF96E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1B824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D03783" w:rsidRDefault="00D03783" w:rsidP="00D03783">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PositioningRANSubnet</w:t>
            </w:r>
          </w:p>
          <w:p w14:paraId="1DA817A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25C0D1BD"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713B184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63F544C4" w14:textId="0320173F"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2B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889370" w14:textId="01287447"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tcPr>
          <w:p w14:paraId="0801779A" w14:textId="77777777" w:rsidR="00D03783" w:rsidRDefault="00D03783" w:rsidP="00D03783">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3B561513" w14:textId="77777777" w:rsidR="00D03783" w:rsidRDefault="00D03783" w:rsidP="00D03783">
            <w:pPr>
              <w:pStyle w:val="TAL"/>
              <w:rPr>
                <w:rFonts w:cs="Arial"/>
                <w:szCs w:val="18"/>
              </w:rPr>
            </w:pPr>
            <w:r>
              <w:rPr>
                <w:rFonts w:cs="Arial"/>
                <w:szCs w:val="18"/>
              </w:rPr>
              <w:t>CIDE-CID (LTE and NR), OTDOA (LTE and NR), RF fingerprinting, AECID, Hybrid positioning, NET-RTK.</w:t>
            </w:r>
          </w:p>
          <w:p w14:paraId="058CE497"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734136"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1099B9B1"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1..6</w:t>
            </w:r>
          </w:p>
          <w:p w14:paraId="7475858D"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5B9172A6"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75E83107"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92A317A" w14:textId="67ADDADE"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DAA0BF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895A06" w14:textId="13B26446"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.predictionfrequency</w:t>
            </w:r>
          </w:p>
        </w:tc>
        <w:tc>
          <w:tcPr>
            <w:tcW w:w="5492" w:type="dxa"/>
            <w:tcBorders>
              <w:top w:val="single" w:sz="4" w:space="0" w:color="auto"/>
              <w:left w:val="single" w:sz="4" w:space="0" w:color="auto"/>
              <w:bottom w:val="single" w:sz="4" w:space="0" w:color="auto"/>
              <w:right w:val="single" w:sz="4" w:space="0" w:color="auto"/>
            </w:tcBorders>
          </w:tcPr>
          <w:p w14:paraId="3DBD7AF1"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29223B28" w14:textId="77777777" w:rsidR="00D03783" w:rsidRDefault="00D03783" w:rsidP="00D03783">
            <w:pPr>
              <w:pStyle w:val="TAL"/>
              <w:rPr>
                <w:rFonts w:cs="Arial"/>
                <w:color w:val="000000"/>
                <w:szCs w:val="18"/>
                <w:lang w:eastAsia="zh-CN"/>
              </w:rPr>
            </w:pPr>
          </w:p>
          <w:p w14:paraId="21442B93" w14:textId="77777777" w:rsidR="00D03783" w:rsidRDefault="00D03783" w:rsidP="00D03783">
            <w:pPr>
              <w:spacing w:after="0"/>
              <w:rPr>
                <w:rFonts w:ascii="Arial" w:hAnsi="Arial" w:cs="Arial"/>
                <w:sz w:val="18"/>
                <w:szCs w:val="18"/>
              </w:rPr>
            </w:pPr>
            <w:r>
              <w:rPr>
                <w:rFonts w:ascii="Arial" w:hAnsi="Arial" w:cs="Arial"/>
                <w:sz w:val="18"/>
                <w:szCs w:val="18"/>
              </w:rPr>
              <w:t>allowedValues:</w:t>
            </w:r>
          </w:p>
          <w:p w14:paraId="4F48692A" w14:textId="77777777" w:rsidR="00D03783" w:rsidRDefault="00D03783" w:rsidP="00D03783">
            <w:pPr>
              <w:spacing w:after="0"/>
              <w:rPr>
                <w:rFonts w:ascii="Arial" w:hAnsi="Arial" w:cs="Arial"/>
                <w:sz w:val="18"/>
                <w:szCs w:val="18"/>
              </w:rPr>
            </w:pPr>
            <w:r>
              <w:rPr>
                <w:rFonts w:ascii="Arial" w:hAnsi="Arial" w:cs="Arial"/>
                <w:sz w:val="18"/>
                <w:szCs w:val="18"/>
              </w:rPr>
              <w:t>"PERSEC", "PERMIN", "PERHOUR".</w:t>
            </w:r>
          </w:p>
          <w:p w14:paraId="064F6F2D"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7F7440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53F99D3A"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2A11AE5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035AD5A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EC3B73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3068C067" w14:textId="4558BEBA"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22F29F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BDB4DD" w14:textId="7899C82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.accuracy</w:t>
            </w:r>
          </w:p>
        </w:tc>
        <w:tc>
          <w:tcPr>
            <w:tcW w:w="5492" w:type="dxa"/>
            <w:tcBorders>
              <w:top w:val="single" w:sz="4" w:space="0" w:color="auto"/>
              <w:left w:val="single" w:sz="4" w:space="0" w:color="auto"/>
              <w:bottom w:val="single" w:sz="4" w:space="0" w:color="auto"/>
              <w:right w:val="single" w:sz="4" w:space="0" w:color="auto"/>
            </w:tcBorders>
          </w:tcPr>
          <w:p w14:paraId="3EA141B0"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0DD067BE"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B61C099"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Real</w:t>
            </w:r>
          </w:p>
          <w:p w14:paraId="00268840"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6145AA7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48AA297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305C154"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F289541" w14:textId="4ED67A19"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F17312" w:rsidRDefault="00F17312" w:rsidP="00F17312">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4658F3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D787B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ED0EB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F0396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F17312" w:rsidRDefault="00F17312" w:rsidP="00F17312">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758FB3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4DFFD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8A7BA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A9DD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683A20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6F2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5492" w:type="dxa"/>
            <w:tcBorders>
              <w:top w:val="single" w:sz="4" w:space="0" w:color="auto"/>
              <w:left w:val="single" w:sz="4" w:space="0" w:color="auto"/>
              <w:bottom w:val="single" w:sz="4" w:space="0" w:color="auto"/>
              <w:right w:val="single" w:sz="4" w:space="0" w:color="auto"/>
            </w:tcBorders>
            <w:hideMark/>
          </w:tcPr>
          <w:p w14:paraId="40647784" w14:textId="77777777" w:rsidR="00F17312" w:rsidRDefault="00F17312" w:rsidP="00F17312">
            <w:pPr>
              <w:pStyle w:val="TAL"/>
              <w:rPr>
                <w:snapToGrid w:val="0"/>
              </w:rPr>
            </w:pPr>
            <w:r>
              <w:rPr>
                <w:snapToGrid w:val="0"/>
              </w:rPr>
              <w:t xml:space="preserve">An attribute specifies the </w:t>
            </w:r>
            <w:r>
              <w:t>deviation from the desired value to the actual value when assessing time parameters, see clause C.4.1 of TS 22.104 [51].</w:t>
            </w:r>
          </w:p>
        </w:tc>
        <w:tc>
          <w:tcPr>
            <w:tcW w:w="2156" w:type="dxa"/>
            <w:tcBorders>
              <w:top w:val="single" w:sz="4" w:space="0" w:color="auto"/>
              <w:left w:val="single" w:sz="4" w:space="0" w:color="auto"/>
              <w:bottom w:val="single" w:sz="4" w:space="0" w:color="auto"/>
              <w:right w:val="single" w:sz="4" w:space="0" w:color="auto"/>
            </w:tcBorders>
            <w:hideMark/>
          </w:tcPr>
          <w:p w14:paraId="6949E9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8B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97F44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82C5A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DE493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4F8593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77777777" w:rsidR="00F17312" w:rsidRDefault="00F17312" w:rsidP="00F17312">
            <w:pPr>
              <w:pStyle w:val="TAL"/>
              <w:rPr>
                <w:snapToGrid w:val="0"/>
              </w:rPr>
            </w:pPr>
            <w:r>
              <w:rPr>
                <w:rFonts w:eastAsia="SimSun"/>
                <w:snapToGrid w:val="0"/>
                <w:lang w:eastAsia="zh-CN"/>
              </w:rPr>
              <w:t xml:space="preserve">An attribute specifies the time 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17C0D4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B91E4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067576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790FBD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F607E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FECA4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5492" w:type="dxa"/>
            <w:tcBorders>
              <w:top w:val="single" w:sz="4" w:space="0" w:color="auto"/>
              <w:left w:val="single" w:sz="4" w:space="0" w:color="auto"/>
              <w:bottom w:val="single" w:sz="4" w:space="0" w:color="auto"/>
              <w:right w:val="single" w:sz="4" w:space="0" w:color="auto"/>
            </w:tcBorders>
            <w:hideMark/>
          </w:tcPr>
          <w:p w14:paraId="67A1F0C2" w14:textId="77777777" w:rsidR="00F17312" w:rsidRDefault="00F17312" w:rsidP="00F17312">
            <w:pPr>
              <w:pStyle w:val="TAL"/>
              <w:rPr>
                <w:snapToGrid w:val="0"/>
              </w:rPr>
            </w:pPr>
            <w:r>
              <w:rPr>
                <w:snapToGrid w:val="0"/>
              </w:rPr>
              <w:t>An attribute specifies in the context of network layer packet transmissions, percentage value of the amount of sent network layer packets successfully delivered to a given system entity within the time constraint required by the targeted service, divided by the total number of sent network layer packets, see TS 22.261 [28] and TS 22.104 [51].</w:t>
            </w:r>
          </w:p>
        </w:tc>
        <w:tc>
          <w:tcPr>
            <w:tcW w:w="2156" w:type="dxa"/>
            <w:tcBorders>
              <w:top w:val="single" w:sz="4" w:space="0" w:color="auto"/>
              <w:left w:val="single" w:sz="4" w:space="0" w:color="auto"/>
              <w:bottom w:val="single" w:sz="4" w:space="0" w:color="auto"/>
              <w:right w:val="single" w:sz="4" w:space="0" w:color="auto"/>
            </w:tcBorders>
            <w:hideMark/>
          </w:tcPr>
          <w:p w14:paraId="4A9E37D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2D011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34163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E8D0B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02C4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932728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F17312" w:rsidRDefault="00F17312" w:rsidP="00F17312">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F17312" w:rsidRDefault="00F17312" w:rsidP="00F17312">
            <w:pPr>
              <w:spacing w:after="0"/>
              <w:rPr>
                <w:rFonts w:ascii="Arial" w:hAnsi="Arial" w:cs="Arial"/>
                <w:snapToGrid w:val="0"/>
                <w:sz w:val="18"/>
                <w:szCs w:val="18"/>
              </w:rPr>
            </w:pPr>
          </w:p>
        </w:tc>
      </w:tr>
      <w:tr w:rsidR="00F17312"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F17312" w:rsidRDefault="00F17312" w:rsidP="00F17312">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230EFC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1078A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947A7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F17312" w:rsidRDefault="00F17312" w:rsidP="00F17312">
            <w:pPr>
              <w:spacing w:after="0"/>
              <w:rPr>
                <w:rFonts w:ascii="Arial" w:hAnsi="Arial" w:cs="Arial"/>
                <w:snapToGrid w:val="0"/>
                <w:sz w:val="18"/>
                <w:szCs w:val="18"/>
              </w:rPr>
            </w:pPr>
          </w:p>
        </w:tc>
      </w:tr>
      <w:tr w:rsidR="00F17312"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F17312" w:rsidRDefault="00F17312" w:rsidP="00F17312">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1707BFC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F5560C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96F90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7F66565" w14:textId="77777777" w:rsidR="00F17312" w:rsidRDefault="00F17312" w:rsidP="00F17312">
            <w:pPr>
              <w:pStyle w:val="TAL"/>
              <w:rPr>
                <w:rFonts w:cs="Arial"/>
                <w:snapToGrid w:val="0"/>
                <w:szCs w:val="18"/>
              </w:rPr>
            </w:pPr>
            <w:r>
              <w:rPr>
                <w:rFonts w:cs="Arial"/>
                <w:snapToGrid w:val="0"/>
                <w:szCs w:val="18"/>
              </w:rPr>
              <w:t>allowedValues: N/A</w:t>
            </w:r>
          </w:p>
          <w:p w14:paraId="029C94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4BF157A9" w14:textId="77777777" w:rsidR="00F17312" w:rsidRDefault="00F17312" w:rsidP="00F17312">
            <w:pPr>
              <w:spacing w:after="0"/>
              <w:rPr>
                <w:rFonts w:ascii="Arial" w:hAnsi="Arial" w:cs="Arial"/>
                <w:snapToGrid w:val="0"/>
                <w:sz w:val="18"/>
                <w:szCs w:val="18"/>
              </w:rPr>
            </w:pPr>
          </w:p>
        </w:tc>
      </w:tr>
      <w:tr w:rsidR="00F17312"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77777777" w:rsidR="00F17312" w:rsidRDefault="00F17312" w:rsidP="00F17312">
            <w:pPr>
              <w:pStyle w:val="TAL"/>
              <w:rPr>
                <w:lang w:eastAsia="de-DE"/>
              </w:rPr>
            </w:pPr>
            <w:r>
              <w:rPr>
                <w:lang w:eastAsia="de-DE"/>
              </w:rPr>
              <w:t xml:space="preserve">This parameter specifies the IP address assigned to a logical transport interface/endpoint. </w:t>
            </w:r>
          </w:p>
          <w:p w14:paraId="421B64E0" w14:textId="77777777" w:rsidR="00F17312" w:rsidRDefault="00F17312" w:rsidP="00F17312">
            <w:pPr>
              <w:pStyle w:val="TAL"/>
              <w:rPr>
                <w:rFonts w:cs="Arial"/>
                <w:snapToGrid w:val="0"/>
                <w:szCs w:val="18"/>
              </w:rPr>
            </w:pPr>
          </w:p>
          <w:p w14:paraId="2FF9B4BA" w14:textId="77777777" w:rsidR="00F17312" w:rsidRDefault="00F17312" w:rsidP="00F17312">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F17312" w:rsidRDefault="00F17312" w:rsidP="00F17312">
            <w:pPr>
              <w:pStyle w:val="TAL"/>
              <w:rPr>
                <w:color w:val="000000"/>
              </w:rPr>
            </w:pPr>
          </w:p>
          <w:p w14:paraId="519E615D" w14:textId="77777777" w:rsidR="00F17312" w:rsidRDefault="00F17312" w:rsidP="00F17312">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440A134A" w14:textId="77777777" w:rsidR="00F17312" w:rsidRDefault="00F17312" w:rsidP="00F17312">
            <w:pPr>
              <w:pStyle w:val="TAL"/>
            </w:pPr>
            <w:r>
              <w:t>type: String</w:t>
            </w:r>
          </w:p>
          <w:p w14:paraId="5192C3F1" w14:textId="77777777" w:rsidR="00F17312" w:rsidRDefault="00F17312" w:rsidP="00F17312">
            <w:pPr>
              <w:pStyle w:val="TAL"/>
            </w:pPr>
            <w:r>
              <w:t>multiplicity: 1</w:t>
            </w:r>
          </w:p>
          <w:p w14:paraId="0673C806" w14:textId="77777777" w:rsidR="00F17312" w:rsidRDefault="00F17312" w:rsidP="00F17312">
            <w:pPr>
              <w:pStyle w:val="TAL"/>
            </w:pPr>
            <w:r>
              <w:t>isOrdered: N/A</w:t>
            </w:r>
          </w:p>
          <w:p w14:paraId="22CD4EFF" w14:textId="77777777" w:rsidR="00F17312" w:rsidRDefault="00F17312" w:rsidP="00F17312">
            <w:pPr>
              <w:pStyle w:val="TAL"/>
            </w:pPr>
            <w:r>
              <w:t>isUnique: N/A</w:t>
            </w:r>
          </w:p>
          <w:p w14:paraId="395C44AF" w14:textId="77777777" w:rsidR="00F17312" w:rsidRDefault="00F17312" w:rsidP="00F17312">
            <w:pPr>
              <w:pStyle w:val="TAL"/>
            </w:pPr>
            <w:r>
              <w:t>defaultValue: None</w:t>
            </w:r>
          </w:p>
          <w:p w14:paraId="23C3C252" w14:textId="77777777" w:rsidR="00F17312" w:rsidRDefault="00F17312" w:rsidP="00F17312">
            <w:pPr>
              <w:pStyle w:val="TAL"/>
            </w:pPr>
            <w:r>
              <w:t>isNullable: False</w:t>
            </w:r>
          </w:p>
          <w:p w14:paraId="280287FA" w14:textId="77777777" w:rsidR="00F17312" w:rsidRDefault="00F17312" w:rsidP="00F17312">
            <w:pPr>
              <w:spacing w:after="0"/>
              <w:rPr>
                <w:rFonts w:ascii="Arial" w:hAnsi="Arial" w:cs="Arial"/>
                <w:snapToGrid w:val="0"/>
                <w:sz w:val="18"/>
                <w:szCs w:val="18"/>
              </w:rPr>
            </w:pPr>
          </w:p>
        </w:tc>
      </w:tr>
      <w:tr w:rsidR="00F17312"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logicInterfaceId</w:t>
            </w:r>
          </w:p>
        </w:tc>
        <w:tc>
          <w:tcPr>
            <w:tcW w:w="5492" w:type="dxa"/>
            <w:tcBorders>
              <w:top w:val="single" w:sz="4" w:space="0" w:color="auto"/>
              <w:left w:val="single" w:sz="4" w:space="0" w:color="auto"/>
              <w:bottom w:val="single" w:sz="4" w:space="0" w:color="auto"/>
              <w:right w:val="single" w:sz="4" w:space="0" w:color="auto"/>
            </w:tcBorders>
          </w:tcPr>
          <w:p w14:paraId="67EC8D25" w14:textId="77777777" w:rsidR="00F17312" w:rsidRDefault="00F17312" w:rsidP="00F17312">
            <w:pPr>
              <w:pStyle w:val="TAL"/>
            </w:pPr>
            <w:r>
              <w:rPr>
                <w:lang w:eastAsia="de-DE"/>
              </w:rPr>
              <w:t>This parameter specifies the identify of a logical transport interface. It could be VLAN ID (</w:t>
            </w:r>
            <w:r>
              <w:rPr>
                <w:rFonts w:eastAsia="DengXian" w:cs="Arial"/>
                <w:color w:val="000000"/>
              </w:rPr>
              <w:t>See IEEE 802.1Q [39]</w:t>
            </w:r>
            <w:r>
              <w:rPr>
                <w:lang w:eastAsia="de-DE"/>
              </w:rPr>
              <w:t>), MPLS Tag or Segment ID</w:t>
            </w:r>
            <w:r>
              <w:rPr>
                <w:color w:val="000000"/>
              </w:rPr>
              <w:t>.</w:t>
            </w:r>
          </w:p>
          <w:p w14:paraId="78EFA492" w14:textId="77777777" w:rsidR="00F17312" w:rsidRDefault="00F17312" w:rsidP="00F17312">
            <w:pPr>
              <w:pStyle w:val="TAL"/>
              <w:rPr>
                <w:snapToGrid w:val="0"/>
              </w:rPr>
            </w:pPr>
          </w:p>
          <w:p w14:paraId="1C8976F8" w14:textId="77777777" w:rsidR="00F17312" w:rsidRDefault="00F17312" w:rsidP="00F17312">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7AF6FE41"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7084F23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74CB8FD"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561A4BE"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CAD8C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B6398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nextHopInfoList</w:t>
            </w:r>
          </w:p>
        </w:tc>
        <w:tc>
          <w:tcPr>
            <w:tcW w:w="5492" w:type="dxa"/>
            <w:tcBorders>
              <w:top w:val="single" w:sz="4" w:space="0" w:color="auto"/>
              <w:left w:val="single" w:sz="4" w:space="0" w:color="auto"/>
              <w:bottom w:val="single" w:sz="4" w:space="0" w:color="auto"/>
              <w:right w:val="single" w:sz="4" w:space="0" w:color="auto"/>
            </w:tcBorders>
          </w:tcPr>
          <w:p w14:paraId="6DC8DEAE" w14:textId="77777777" w:rsidR="00F17312" w:rsidRDefault="00F17312" w:rsidP="00F17312">
            <w:pPr>
              <w:pStyle w:val="TAL"/>
              <w:rPr>
                <w:rFonts w:cs="Arial"/>
                <w:snapToGrid w:val="0"/>
                <w:szCs w:val="18"/>
              </w:rPr>
            </w:pPr>
            <w:r>
              <w:rPr>
                <w:rFonts w:cs="Arial"/>
                <w:snapToGrid w:val="0"/>
                <w:szCs w:val="18"/>
              </w:rPr>
              <w:t>This parameter is used to identify ingress transport node. Each node can be identified by any of combination of IP address of next-hop router of transport network, system name, port name, IP management address of transport nodes.</w:t>
            </w:r>
          </w:p>
          <w:p w14:paraId="4E13AABA" w14:textId="77777777" w:rsidR="00F17312" w:rsidRDefault="00F17312" w:rsidP="00F17312">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6389829A" w14:textId="77777777" w:rsidR="00F17312" w:rsidRDefault="00F17312" w:rsidP="00F17312">
            <w:pPr>
              <w:pStyle w:val="TAL"/>
            </w:pPr>
            <w:r>
              <w:t>type: String</w:t>
            </w:r>
          </w:p>
          <w:p w14:paraId="2D643067" w14:textId="77777777" w:rsidR="00F17312" w:rsidRDefault="00F17312" w:rsidP="00F17312">
            <w:pPr>
              <w:pStyle w:val="TAL"/>
            </w:pPr>
            <w:r>
              <w:t>multiplicity: *</w:t>
            </w:r>
          </w:p>
          <w:p w14:paraId="77A1ACD1" w14:textId="77777777" w:rsidR="00F17312" w:rsidRDefault="00F17312" w:rsidP="00F17312">
            <w:pPr>
              <w:pStyle w:val="TAL"/>
            </w:pPr>
            <w:r>
              <w:t>isOrdered: N/A</w:t>
            </w:r>
          </w:p>
          <w:p w14:paraId="106FC01F" w14:textId="77777777" w:rsidR="00F17312" w:rsidRDefault="00F17312" w:rsidP="00F17312">
            <w:pPr>
              <w:pStyle w:val="TAL"/>
            </w:pPr>
            <w:r>
              <w:t>isUnique: N/A</w:t>
            </w:r>
          </w:p>
          <w:p w14:paraId="2A2A11D9" w14:textId="77777777" w:rsidR="00F17312" w:rsidRDefault="00F17312" w:rsidP="00F17312">
            <w:pPr>
              <w:pStyle w:val="TAL"/>
            </w:pPr>
            <w:r>
              <w:t>defaultValue: None</w:t>
            </w:r>
          </w:p>
          <w:p w14:paraId="2AFB683B" w14:textId="77777777" w:rsidR="00F17312" w:rsidRDefault="00F17312" w:rsidP="00F17312">
            <w:pPr>
              <w:pStyle w:val="TAL"/>
            </w:pPr>
            <w:r>
              <w:t>isNullable: True</w:t>
            </w:r>
          </w:p>
          <w:p w14:paraId="09DA7455" w14:textId="77777777" w:rsidR="00F17312" w:rsidRDefault="00F17312" w:rsidP="00F17312">
            <w:pPr>
              <w:spacing w:after="0"/>
              <w:rPr>
                <w:rFonts w:ascii="Arial" w:hAnsi="Arial" w:cs="Arial"/>
                <w:snapToGrid w:val="0"/>
                <w:sz w:val="18"/>
                <w:szCs w:val="18"/>
              </w:rPr>
            </w:pPr>
          </w:p>
        </w:tc>
      </w:tr>
      <w:tr w:rsidR="00F17312"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qosProfileRefList</w:t>
            </w:r>
          </w:p>
        </w:tc>
        <w:tc>
          <w:tcPr>
            <w:tcW w:w="5492" w:type="dxa"/>
            <w:tcBorders>
              <w:top w:val="single" w:sz="4" w:space="0" w:color="auto"/>
              <w:left w:val="single" w:sz="4" w:space="0" w:color="auto"/>
              <w:bottom w:val="single" w:sz="4" w:space="0" w:color="auto"/>
              <w:right w:val="single" w:sz="4" w:space="0" w:color="auto"/>
            </w:tcBorders>
            <w:hideMark/>
          </w:tcPr>
          <w:p w14:paraId="19359C96" w14:textId="77777777" w:rsidR="00F17312" w:rsidRDefault="00F17312" w:rsidP="00F17312">
            <w:pPr>
              <w:pStyle w:val="TAL"/>
              <w:rPr>
                <w:rFonts w:cs="Arial"/>
                <w:snapToGrid w:val="0"/>
                <w:szCs w:val="18"/>
              </w:rPr>
            </w:pPr>
            <w:r>
              <w:t>This parameter specifies reference to QoS Profile for a logical transport interface. A QoS profile includes  a set of parameters which are locally provisioned on both sides of a logical transport interface.</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6E462FB" w14:textId="77777777" w:rsidR="00F17312" w:rsidRDefault="00F17312" w:rsidP="00F17312">
            <w:pPr>
              <w:spacing w:after="0"/>
              <w:rPr>
                <w:rFonts w:ascii="Arial" w:hAnsi="Arial" w:cs="Arial"/>
                <w:sz w:val="18"/>
                <w:szCs w:val="18"/>
              </w:rPr>
            </w:pPr>
            <w:r>
              <w:rPr>
                <w:rFonts w:ascii="Arial" w:hAnsi="Arial" w:cs="Arial"/>
                <w:sz w:val="18"/>
                <w:szCs w:val="18"/>
              </w:rPr>
              <w:t xml:space="preserve">multiplicity: </w:t>
            </w:r>
            <w:r>
              <w:t>*</w:t>
            </w:r>
          </w:p>
          <w:p w14:paraId="32B635E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3E254D" w14:textId="77777777" w:rsidR="00F17312" w:rsidRDefault="00F17312" w:rsidP="00F17312">
            <w:pPr>
              <w:spacing w:after="0"/>
              <w:rPr>
                <w:rFonts w:ascii="Arial" w:hAnsi="Arial" w:cs="Arial"/>
                <w:sz w:val="18"/>
                <w:szCs w:val="18"/>
              </w:rPr>
            </w:pPr>
            <w:r>
              <w:rPr>
                <w:rFonts w:ascii="Arial" w:hAnsi="Arial" w:cs="Arial"/>
                <w:sz w:val="18"/>
                <w:szCs w:val="18"/>
              </w:rPr>
              <w:t>isUnique: True</w:t>
            </w:r>
          </w:p>
          <w:p w14:paraId="5229BAA9"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25EACE5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3AC2B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E782FF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3D51164"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F17312"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F17312" w:rsidRDefault="00F17312" w:rsidP="00F17312">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E5C5D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73496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7813F3F"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F17312" w14:paraId="0FA4D3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887B3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serviceType</w:t>
            </w:r>
          </w:p>
        </w:tc>
        <w:tc>
          <w:tcPr>
            <w:tcW w:w="5492" w:type="dxa"/>
            <w:tcBorders>
              <w:top w:val="single" w:sz="4" w:space="0" w:color="auto"/>
              <w:left w:val="single" w:sz="4" w:space="0" w:color="auto"/>
              <w:bottom w:val="single" w:sz="4" w:space="0" w:color="auto"/>
              <w:right w:val="single" w:sz="4" w:space="0" w:color="auto"/>
            </w:tcBorders>
          </w:tcPr>
          <w:p w14:paraId="35ECC13B"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standardized network slice type.</w:t>
            </w:r>
          </w:p>
          <w:p w14:paraId="56BDC7C1" w14:textId="77777777" w:rsidR="00F17312" w:rsidRDefault="00F17312" w:rsidP="00F17312">
            <w:pPr>
              <w:spacing w:after="0"/>
              <w:rPr>
                <w:rFonts w:ascii="Arial" w:hAnsi="Arial" w:cs="Arial"/>
                <w:color w:val="000000"/>
                <w:sz w:val="18"/>
                <w:szCs w:val="18"/>
              </w:rPr>
            </w:pPr>
          </w:p>
          <w:p w14:paraId="49A5105A" w14:textId="77777777" w:rsidR="00F17312" w:rsidRDefault="00F17312" w:rsidP="00F17312">
            <w:pPr>
              <w:pStyle w:val="TAL"/>
              <w:rPr>
                <w:rFonts w:cs="Arial"/>
                <w:color w:val="000000"/>
                <w:szCs w:val="18"/>
                <w:lang w:eastAsia="zh-CN"/>
              </w:rPr>
            </w:pPr>
            <w:r>
              <w:rPr>
                <w:rFonts w:cs="Arial"/>
                <w:color w:val="000000"/>
                <w:szCs w:val="18"/>
                <w:lang w:eastAsia="zh-CN"/>
              </w:rPr>
              <w:t>allowedValues: eMBB, URLLC, MIoT, V2X.</w:t>
            </w:r>
          </w:p>
        </w:tc>
        <w:tc>
          <w:tcPr>
            <w:tcW w:w="2156" w:type="dxa"/>
            <w:tcBorders>
              <w:top w:val="single" w:sz="4" w:space="0" w:color="auto"/>
              <w:left w:val="single" w:sz="4" w:space="0" w:color="auto"/>
              <w:bottom w:val="single" w:sz="4" w:space="0" w:color="auto"/>
              <w:right w:val="single" w:sz="4" w:space="0" w:color="auto"/>
            </w:tcBorders>
            <w:hideMark/>
          </w:tcPr>
          <w:p w14:paraId="5C7133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7DCBB15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A5EAEB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D6296F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A45BFA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60D5EEF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0A3E35DB" w14:textId="77777777" w:rsidR="00F17312" w:rsidRDefault="00F17312" w:rsidP="00F17312">
            <w:pPr>
              <w:spacing w:after="0"/>
              <w:rPr>
                <w:rFonts w:ascii="Arial" w:hAnsi="Arial" w:cs="Arial"/>
                <w:snapToGrid w:val="0"/>
                <w:sz w:val="18"/>
                <w:szCs w:val="18"/>
              </w:rPr>
            </w:pPr>
            <w:r>
              <w:rPr>
                <w:rFonts w:cs="Arial"/>
                <w:snapToGrid w:val="0"/>
                <w:szCs w:val="18"/>
              </w:rPr>
              <w:t>isNullable: True</w:t>
            </w:r>
          </w:p>
        </w:tc>
      </w:tr>
      <w:tr w:rsidR="00F17312"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1CB6BF6" w:rsidR="00F17312" w:rsidRDefault="00F17312" w:rsidP="00F17312">
            <w:pPr>
              <w:pStyle w:val="TAL"/>
            </w:pPr>
            <w:r>
              <w:t xml:space="preserve">This parameter specifies a list of application level EPs </w:t>
            </w:r>
            <w:r w:rsidR="0048464A" w:rsidRPr="0048464A">
              <w:t>(i.e. EP_N3 or EP_NgU)</w:t>
            </w:r>
            <w:r w:rsidR="0048464A">
              <w:t xml:space="preserve"> </w:t>
            </w:r>
            <w:r>
              <w:t>associated with the logical transport interface.</w:t>
            </w:r>
          </w:p>
          <w:p w14:paraId="45B1F543" w14:textId="77777777" w:rsidR="00F17312" w:rsidRDefault="00F17312" w:rsidP="00F17312">
            <w:pPr>
              <w:pStyle w:val="TAL"/>
            </w:pPr>
          </w:p>
          <w:p w14:paraId="571AD49E" w14:textId="534AF79F"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F17312" w:rsidRDefault="00F17312" w:rsidP="00F17312">
            <w:pPr>
              <w:pStyle w:val="TAL"/>
              <w:rPr>
                <w:rFonts w:cs="Arial"/>
              </w:rPr>
            </w:pPr>
            <w:r>
              <w:rPr>
                <w:rFonts w:cs="Arial"/>
              </w:rPr>
              <w:t>type: DN</w:t>
            </w:r>
          </w:p>
          <w:p w14:paraId="45AE0A28" w14:textId="77777777" w:rsidR="00F17312" w:rsidRDefault="00F17312" w:rsidP="00F17312">
            <w:pPr>
              <w:pStyle w:val="TAL"/>
              <w:rPr>
                <w:rFonts w:cs="Arial"/>
              </w:rPr>
            </w:pPr>
            <w:r>
              <w:rPr>
                <w:rFonts w:cs="Arial"/>
              </w:rPr>
              <w:t>multiplicity: *</w:t>
            </w:r>
          </w:p>
          <w:p w14:paraId="40C868B0" w14:textId="77777777" w:rsidR="00F17312" w:rsidRDefault="00F17312" w:rsidP="00F17312">
            <w:pPr>
              <w:pStyle w:val="TAL"/>
              <w:rPr>
                <w:rFonts w:cs="Arial"/>
              </w:rPr>
            </w:pPr>
            <w:r>
              <w:rPr>
                <w:rFonts w:cs="Arial"/>
              </w:rPr>
              <w:t>isOrdered: N/A</w:t>
            </w:r>
          </w:p>
          <w:p w14:paraId="6364FEB4" w14:textId="77777777" w:rsidR="00F17312" w:rsidRDefault="00F17312" w:rsidP="00F17312">
            <w:pPr>
              <w:pStyle w:val="TAL"/>
              <w:rPr>
                <w:rFonts w:cs="Arial"/>
                <w:lang w:eastAsia="zh-CN"/>
              </w:rPr>
            </w:pPr>
            <w:r>
              <w:rPr>
                <w:rFonts w:cs="Arial"/>
              </w:rPr>
              <w:t>isUnique: T</w:t>
            </w:r>
            <w:r>
              <w:rPr>
                <w:rFonts w:cs="Arial"/>
                <w:lang w:eastAsia="zh-CN"/>
              </w:rPr>
              <w:t>rue</w:t>
            </w:r>
          </w:p>
          <w:p w14:paraId="348C2645" w14:textId="77777777" w:rsidR="00F17312" w:rsidRDefault="00F17312" w:rsidP="00F17312">
            <w:pPr>
              <w:pStyle w:val="TAL"/>
              <w:rPr>
                <w:rFonts w:cs="Arial"/>
              </w:rPr>
            </w:pPr>
            <w:r>
              <w:rPr>
                <w:rFonts w:cs="Arial"/>
              </w:rPr>
              <w:t>defaultValue: None</w:t>
            </w:r>
          </w:p>
          <w:p w14:paraId="7FA4E799" w14:textId="77777777" w:rsidR="00F17312" w:rsidRDefault="00F17312" w:rsidP="00F17312">
            <w:pPr>
              <w:pStyle w:val="TAL"/>
              <w:rPr>
                <w:rFonts w:cs="Arial"/>
                <w:szCs w:val="18"/>
              </w:rPr>
            </w:pPr>
            <w:r>
              <w:rPr>
                <w:rFonts w:cs="Arial"/>
              </w:rPr>
              <w:t xml:space="preserve">isNullable: </w:t>
            </w:r>
            <w:r>
              <w:rPr>
                <w:rFonts w:cs="Arial"/>
                <w:szCs w:val="18"/>
              </w:rPr>
              <w:t>False</w:t>
            </w:r>
          </w:p>
          <w:p w14:paraId="7455E42C" w14:textId="77777777" w:rsidR="00F17312" w:rsidRDefault="00F17312" w:rsidP="00F17312">
            <w:pPr>
              <w:spacing w:after="0"/>
              <w:rPr>
                <w:rFonts w:ascii="Arial" w:hAnsi="Arial" w:cs="Arial"/>
                <w:sz w:val="18"/>
                <w:szCs w:val="18"/>
                <w:lang w:eastAsia="zh-CN"/>
              </w:rPr>
            </w:pPr>
          </w:p>
        </w:tc>
      </w:tr>
      <w:tr w:rsidR="00F17312"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77777777" w:rsidR="00F17312" w:rsidRDefault="00F17312" w:rsidP="00F17312">
            <w:pPr>
              <w:pStyle w:val="TAL"/>
            </w:pPr>
            <w:r>
              <w:t>This parameter specifies a list of transport level EPs associated with the application level EP (i.e. EP_N3 or EP_NgU)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F17312" w:rsidRDefault="00F17312" w:rsidP="00F17312">
            <w:pPr>
              <w:pStyle w:val="TAL"/>
              <w:rPr>
                <w:rFonts w:cs="Arial"/>
              </w:rPr>
            </w:pPr>
            <w:r>
              <w:rPr>
                <w:rFonts w:cs="Arial"/>
              </w:rPr>
              <w:t>type: DN</w:t>
            </w:r>
          </w:p>
          <w:p w14:paraId="044C2471" w14:textId="77777777" w:rsidR="00F17312" w:rsidRDefault="00F17312" w:rsidP="00F17312">
            <w:pPr>
              <w:pStyle w:val="TAL"/>
              <w:rPr>
                <w:rFonts w:cs="Arial"/>
              </w:rPr>
            </w:pPr>
            <w:r>
              <w:rPr>
                <w:rFonts w:cs="Arial"/>
              </w:rPr>
              <w:t>multiplicity: *</w:t>
            </w:r>
          </w:p>
          <w:p w14:paraId="781EB5A0" w14:textId="77777777" w:rsidR="00F17312" w:rsidRDefault="00F17312" w:rsidP="00F17312">
            <w:pPr>
              <w:pStyle w:val="TAL"/>
              <w:rPr>
                <w:rFonts w:cs="Arial"/>
              </w:rPr>
            </w:pPr>
            <w:r>
              <w:rPr>
                <w:rFonts w:cs="Arial"/>
              </w:rPr>
              <w:t>isOrdered: N/A</w:t>
            </w:r>
          </w:p>
          <w:p w14:paraId="4D2AAC44" w14:textId="77777777" w:rsidR="00F17312" w:rsidRDefault="00F17312" w:rsidP="00F17312">
            <w:pPr>
              <w:pStyle w:val="TAL"/>
              <w:rPr>
                <w:rFonts w:cs="Arial"/>
                <w:lang w:eastAsia="zh-CN"/>
              </w:rPr>
            </w:pPr>
            <w:r>
              <w:rPr>
                <w:rFonts w:cs="Arial"/>
              </w:rPr>
              <w:t>isUnique: T</w:t>
            </w:r>
            <w:r>
              <w:rPr>
                <w:rFonts w:cs="Arial"/>
                <w:lang w:eastAsia="zh-CN"/>
              </w:rPr>
              <w:t>rue</w:t>
            </w:r>
          </w:p>
          <w:p w14:paraId="791F9154" w14:textId="77777777" w:rsidR="00F17312" w:rsidRDefault="00F17312" w:rsidP="00F17312">
            <w:pPr>
              <w:pStyle w:val="TAL"/>
              <w:rPr>
                <w:rFonts w:cs="Arial"/>
              </w:rPr>
            </w:pPr>
            <w:r>
              <w:rPr>
                <w:rFonts w:cs="Arial"/>
              </w:rPr>
              <w:t>defaultValue: None</w:t>
            </w:r>
          </w:p>
          <w:p w14:paraId="4B17418B" w14:textId="77777777" w:rsidR="00F17312" w:rsidRDefault="00F17312" w:rsidP="00F17312">
            <w:pPr>
              <w:pStyle w:val="TAL"/>
              <w:rPr>
                <w:rFonts w:cs="Arial"/>
                <w:szCs w:val="18"/>
              </w:rPr>
            </w:pPr>
            <w:r>
              <w:rPr>
                <w:rFonts w:cs="Arial"/>
              </w:rPr>
              <w:t xml:space="preserve">isNullable: </w:t>
            </w:r>
            <w:r>
              <w:rPr>
                <w:rFonts w:cs="Arial"/>
                <w:szCs w:val="18"/>
              </w:rPr>
              <w:t>True</w:t>
            </w:r>
          </w:p>
          <w:p w14:paraId="563A5F6A" w14:textId="77777777" w:rsidR="00F17312" w:rsidRDefault="00F17312" w:rsidP="00F17312">
            <w:pPr>
              <w:spacing w:after="0"/>
              <w:rPr>
                <w:rFonts w:ascii="Arial" w:hAnsi="Arial" w:cs="Arial"/>
                <w:sz w:val="18"/>
                <w:szCs w:val="18"/>
                <w:lang w:eastAsia="zh-CN"/>
              </w:rPr>
            </w:pPr>
          </w:p>
        </w:tc>
      </w:tr>
      <w:tr w:rsidR="00F17312"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F17312" w:rsidRDefault="00F17312" w:rsidP="00F17312">
            <w:pPr>
              <w:pStyle w:val="TAL"/>
            </w:pPr>
            <w:r>
              <w:t>This attribute describes whether a network slice can be simultaneously used by a device together with other network slices and if so, with which other classes of network slices.</w:t>
            </w:r>
          </w:p>
          <w:p w14:paraId="105CE0CE" w14:textId="77777777" w:rsidR="00F17312" w:rsidRDefault="00F17312" w:rsidP="00F17312">
            <w:pPr>
              <w:pStyle w:val="TAL"/>
            </w:pPr>
          </w:p>
          <w:p w14:paraId="5628E68C" w14:textId="77777777" w:rsidR="00F17312" w:rsidRDefault="00F17312" w:rsidP="00F17312">
            <w:pPr>
              <w:spacing w:after="0"/>
              <w:rPr>
                <w:rFonts w:ascii="Arial" w:hAnsi="Arial" w:cs="Arial"/>
                <w:sz w:val="18"/>
                <w:szCs w:val="18"/>
              </w:rPr>
            </w:pPr>
            <w:r>
              <w:rPr>
                <w:rFonts w:ascii="Arial" w:hAnsi="Arial" w:cs="Arial"/>
                <w:sz w:val="18"/>
                <w:szCs w:val="18"/>
              </w:rPr>
              <w:t>allowedValues: “0”, “1”, “2”, “3”, “4”.</w:t>
            </w:r>
          </w:p>
          <w:p w14:paraId="7A216D09" w14:textId="77777777" w:rsidR="00F17312" w:rsidRDefault="00F17312" w:rsidP="00F17312">
            <w:pPr>
              <w:spacing w:after="0"/>
              <w:rPr>
                <w:rFonts w:ascii="Arial" w:hAnsi="Arial" w:cs="Arial"/>
                <w:sz w:val="18"/>
                <w:szCs w:val="18"/>
              </w:rPr>
            </w:pPr>
          </w:p>
          <w:p w14:paraId="6F60ECDA" w14:textId="77777777" w:rsidR="00F17312" w:rsidRDefault="00F17312" w:rsidP="00F17312">
            <w:pPr>
              <w:spacing w:after="0"/>
              <w:rPr>
                <w:rFonts w:ascii="Arial" w:hAnsi="Arial" w:cs="Arial"/>
                <w:sz w:val="18"/>
                <w:szCs w:val="18"/>
              </w:rPr>
            </w:pPr>
            <w:r>
              <w:rPr>
                <w:rFonts w:ascii="Arial" w:hAnsi="Arial" w:cs="Arial"/>
                <w:sz w:val="18"/>
                <w:szCs w:val="18"/>
              </w:rPr>
              <w:t>“0”: Can be used with any network slice</w:t>
            </w:r>
          </w:p>
          <w:p w14:paraId="746B4753" w14:textId="77777777" w:rsidR="00F17312" w:rsidRDefault="00F17312" w:rsidP="00F17312">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F17312" w:rsidRDefault="00F17312" w:rsidP="00F17312">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F17312" w:rsidRDefault="00F17312" w:rsidP="00F17312">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F17312" w:rsidRDefault="00F17312" w:rsidP="00F17312">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102E2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6A9B9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83754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DB1D14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9B640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FCD8397" w14:textId="77777777" w:rsidR="00F17312" w:rsidRDefault="00F17312" w:rsidP="00F17312">
            <w:pPr>
              <w:pStyle w:val="TAL"/>
              <w:rPr>
                <w:rFonts w:cs="Arial"/>
              </w:rPr>
            </w:pPr>
            <w:r>
              <w:rPr>
                <w:rFonts w:cs="Arial"/>
                <w:snapToGrid w:val="0"/>
                <w:szCs w:val="18"/>
              </w:rPr>
              <w:t>isNullable: False</w:t>
            </w:r>
          </w:p>
        </w:tc>
      </w:tr>
      <w:tr w:rsidR="00B8603E"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406939E2" w:rsidR="00B8603E" w:rsidRDefault="00B8603E" w:rsidP="00B8603E">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Pr>
                <w:rFonts w:cs="Arial"/>
                <w:color w:val="000000"/>
                <w:szCs w:val="18"/>
                <w:lang w:eastAsia="zh-CN"/>
              </w:rPr>
              <w:t>, i.e. the ratio between the performance</w:t>
            </w:r>
            <w:r w:rsidRPr="000C02A9">
              <w:rPr>
                <w:rFonts w:cs="Arial"/>
                <w:color w:val="000000"/>
                <w:szCs w:val="18"/>
                <w:lang w:eastAsia="zh-CN"/>
              </w:rPr>
              <w:t xml:space="preserve"> and the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type: EnergyEfficiency</w:t>
            </w:r>
          </w:p>
          <w:p w14:paraId="3348484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7088694"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7448AED5" w:rsidR="00B8603E" w:rsidRDefault="00B8603E" w:rsidP="00B8603E">
            <w:pPr>
              <w:spacing w:after="0"/>
              <w:rPr>
                <w:rFonts w:ascii="Arial" w:hAnsi="Arial" w:cs="Arial"/>
                <w:snapToGrid w:val="0"/>
                <w:sz w:val="18"/>
                <w:szCs w:val="18"/>
              </w:rPr>
            </w:pPr>
            <w:r w:rsidRPr="00C06349">
              <w:rPr>
                <w:rFonts w:ascii="Arial" w:hAnsi="Arial" w:cs="Arial"/>
                <w:snapToGrid w:val="0"/>
                <w:sz w:val="18"/>
                <w:szCs w:val="18"/>
                <w:lang w:val="fr-FR"/>
              </w:rPr>
              <w:t>isNullable: T</w:t>
            </w:r>
            <w:r>
              <w:rPr>
                <w:rFonts w:ascii="Arial" w:hAnsi="Arial" w:cs="Arial"/>
                <w:snapToGrid w:val="0"/>
                <w:sz w:val="18"/>
                <w:szCs w:val="18"/>
                <w:lang w:val="fr-FR"/>
              </w:rPr>
              <w:t>rue</w:t>
            </w:r>
          </w:p>
        </w:tc>
      </w:tr>
      <w:tr w:rsidR="00B8603E"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B8603E" w:rsidRDefault="00B8603E" w:rsidP="00B8603E">
            <w:pPr>
              <w:pStyle w:val="TAL"/>
              <w:rPr>
                <w:lang w:eastAsia="zh-CN"/>
              </w:rPr>
            </w:pPr>
            <w:r>
              <w:rPr>
                <w:lang w:eastAsia="zh-CN"/>
              </w:rPr>
              <w:t>Depending on the sST value, EnergyEfficiency.performance will be</w:t>
            </w:r>
          </w:p>
          <w:p w14:paraId="6A9DFC94"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B8603E" w:rsidRDefault="00B8603E" w:rsidP="00B8603E">
            <w:pPr>
              <w:pStyle w:val="TAL"/>
              <w:rPr>
                <w:lang w:eastAsia="zh-CN"/>
              </w:rPr>
            </w:pPr>
            <w:r>
              <w:rPr>
                <w:lang w:eastAsia="zh-CN"/>
              </w:rPr>
              <w:t>or</w:t>
            </w:r>
          </w:p>
          <w:p w14:paraId="0A5CCC30"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B8603E" w:rsidRDefault="00B8603E" w:rsidP="00B8603E">
            <w:pPr>
              <w:pStyle w:val="TAL"/>
              <w:rPr>
                <w:lang w:eastAsia="zh-CN"/>
              </w:rPr>
            </w:pPr>
            <w:r>
              <w:rPr>
                <w:lang w:eastAsia="zh-CN"/>
              </w:rPr>
              <w:t>or</w:t>
            </w:r>
          </w:p>
          <w:p w14:paraId="3D5B3275" w14:textId="77777777" w:rsidR="00B8603E" w:rsidRDefault="00B8603E" w:rsidP="00B8603E">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B8603E" w:rsidRDefault="00B8603E" w:rsidP="00B8603E">
            <w:pPr>
              <w:keepNext/>
              <w:keepLines/>
              <w:spacing w:after="0"/>
              <w:rPr>
                <w:rFonts w:ascii="Arial" w:hAnsi="Arial" w:cs="Arial"/>
                <w:sz w:val="18"/>
                <w:szCs w:val="18"/>
                <w:lang w:eastAsia="zh-CN"/>
              </w:rPr>
            </w:pPr>
          </w:p>
          <w:p w14:paraId="46BDD76F" w14:textId="77777777" w:rsidR="00B8603E" w:rsidRDefault="00B8603E" w:rsidP="00B8603E">
            <w:pPr>
              <w:keepNext/>
              <w:keepLines/>
              <w:spacing w:after="0"/>
              <w:rPr>
                <w:rFonts w:ascii="Arial" w:hAnsi="Arial" w:cs="Arial"/>
                <w:sz w:val="18"/>
                <w:szCs w:val="18"/>
                <w:lang w:eastAsia="zh-CN"/>
              </w:rPr>
            </w:pPr>
          </w:p>
          <w:p w14:paraId="7BFE90DE" w14:textId="77777777" w:rsidR="00B8603E" w:rsidRDefault="00B8603E" w:rsidP="00B8603E">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77777777"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 where performance can take the following forms:</w:t>
            </w:r>
          </w:p>
          <w:p w14:paraId="118E8030" w14:textId="77777777" w:rsidR="00B8603E" w:rsidRDefault="00B8603E" w:rsidP="00B8603E">
            <w:pPr>
              <w:pStyle w:val="TAL"/>
              <w:rPr>
                <w:rFonts w:cs="Arial"/>
                <w:lang w:eastAsia="zh-CN"/>
              </w:rPr>
            </w:pPr>
            <w:r>
              <w:rPr>
                <w:rFonts w:cs="Arial"/>
                <w:lang w:eastAsia="zh-CN"/>
              </w:rPr>
              <w:t xml:space="preserve">    - number of bits (Integer) (see TS 28.554 [27] clause 6.7.2.2).</w:t>
            </w:r>
          </w:p>
          <w:p w14:paraId="22D86E35" w14:textId="77777777" w:rsidR="00B8603E" w:rsidRDefault="00B8603E" w:rsidP="00B8603E">
            <w:pPr>
              <w:pStyle w:val="TAL"/>
              <w:rPr>
                <w:rFonts w:cs="Arial"/>
                <w:lang w:eastAsia="zh-CN"/>
              </w:rPr>
            </w:pPr>
          </w:p>
          <w:p w14:paraId="6408A6A4" w14:textId="77777777" w:rsidR="00B8603E" w:rsidRPr="001F2B04" w:rsidRDefault="00B8603E" w:rsidP="00B8603E">
            <w:pPr>
              <w:pStyle w:val="TAL"/>
              <w:rPr>
                <w:rFonts w:cs="Arial"/>
                <w:lang w:eastAsia="zh-CN"/>
              </w:rPr>
            </w:pPr>
          </w:p>
          <w:p w14:paraId="3AEDD50B" w14:textId="77777777"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 where performance can take the following forms:</w:t>
            </w:r>
          </w:p>
          <w:p w14:paraId="5112DD50" w14:textId="77777777" w:rsidR="00B8603E" w:rsidRDefault="00B8603E" w:rsidP="00B8603E">
            <w:pPr>
              <w:pStyle w:val="TAL"/>
              <w:rPr>
                <w:rFonts w:cs="Arial"/>
                <w:lang w:eastAsia="zh-CN"/>
              </w:rPr>
            </w:pPr>
            <w:r>
              <w:rPr>
                <w:rFonts w:cs="Arial"/>
                <w:lang w:eastAsia="zh-CN"/>
              </w:rPr>
              <w:t xml:space="preserve">    - latency in 0.1ms (Integer) (see TS 28.554 [27] clause 6.7.2.3).</w:t>
            </w:r>
          </w:p>
          <w:p w14:paraId="5BC1297E" w14:textId="77777777" w:rsidR="00B8603E" w:rsidRDefault="00B8603E" w:rsidP="00B8603E">
            <w:pPr>
              <w:pStyle w:val="TAL"/>
              <w:rPr>
                <w:rFonts w:cs="Arial"/>
                <w:lang w:eastAsia="zh-CN"/>
              </w:rPr>
            </w:pPr>
          </w:p>
          <w:p w14:paraId="1C61A20A" w14:textId="77777777" w:rsidR="00B8603E" w:rsidRPr="001F2B04" w:rsidRDefault="00B8603E" w:rsidP="00B8603E">
            <w:pPr>
              <w:pStyle w:val="TAL"/>
              <w:rPr>
                <w:rFonts w:cs="Arial"/>
                <w:lang w:eastAsia="zh-CN"/>
              </w:rPr>
            </w:pPr>
          </w:p>
          <w:p w14:paraId="6892163F" w14:textId="77777777"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 where performance can take the following forms:</w:t>
            </w:r>
          </w:p>
          <w:p w14:paraId="476C6D11" w14:textId="77777777" w:rsidR="00B8603E" w:rsidRDefault="00B8603E" w:rsidP="00B8603E">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B8603E" w:rsidRDefault="00B8603E" w:rsidP="00B8603E">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B8603E" w:rsidRDefault="00B8603E" w:rsidP="00B8603E">
            <w:pPr>
              <w:keepNext/>
              <w:keepLines/>
              <w:spacing w:after="0"/>
              <w:rPr>
                <w:rFonts w:ascii="Arial" w:hAnsi="Arial" w:cs="Arial"/>
                <w:snapToGrid w:val="0"/>
                <w:sz w:val="18"/>
                <w:szCs w:val="18"/>
              </w:rPr>
            </w:pPr>
          </w:p>
          <w:p w14:paraId="6DB51652" w14:textId="49DAAC8A" w:rsidR="00B8603E" w:rsidRDefault="00057E25" w:rsidP="00A87E70">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multiplicity: 1</w:t>
            </w:r>
          </w:p>
          <w:p w14:paraId="7BF9063C"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defaultValue: False</w:t>
            </w:r>
          </w:p>
          <w:p w14:paraId="572643CB" w14:textId="60710458" w:rsidR="00B8603E" w:rsidRDefault="00B8603E" w:rsidP="00B8603E">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B8603E"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6AC07FE7"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type: Integer</w:t>
            </w:r>
          </w:p>
          <w:p w14:paraId="102F2E66"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D13BBE5"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4D68018C"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allowedValues: N/A</w:t>
            </w:r>
          </w:p>
          <w:p w14:paraId="1A341271" w14:textId="2A103A9E" w:rsidR="00B8603E" w:rsidRDefault="00B8603E" w:rsidP="00B8603E">
            <w:pPr>
              <w:spacing w:after="0"/>
              <w:rPr>
                <w:rFonts w:ascii="Arial" w:hAnsi="Arial" w:cs="Arial"/>
                <w:snapToGrid w:val="0"/>
                <w:sz w:val="18"/>
                <w:szCs w:val="18"/>
              </w:rPr>
            </w:pPr>
            <w:r>
              <w:rPr>
                <w:rFonts w:ascii="Arial" w:hAnsi="Arial" w:cs="Arial"/>
                <w:snapToGrid w:val="0"/>
                <w:sz w:val="18"/>
                <w:szCs w:val="18"/>
              </w:rPr>
              <w:t>isNullable: False</w:t>
            </w:r>
          </w:p>
        </w:tc>
      </w:tr>
      <w:tr w:rsidR="00B8603E"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4BA5824F"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CNSliceSubnetProfile. 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type: Integer</w:t>
            </w:r>
          </w:p>
          <w:p w14:paraId="683003BE"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150C8597"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5392DFF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allowedValues: N/A</w:t>
            </w:r>
          </w:p>
          <w:p w14:paraId="40DC4CBE" w14:textId="44A5EDA7" w:rsidR="00B8603E" w:rsidRDefault="00B8603E" w:rsidP="00B8603E">
            <w:pPr>
              <w:spacing w:after="0"/>
              <w:rPr>
                <w:rFonts w:ascii="Arial" w:hAnsi="Arial" w:cs="Arial"/>
                <w:snapToGrid w:val="0"/>
                <w:sz w:val="18"/>
                <w:szCs w:val="18"/>
              </w:rPr>
            </w:pPr>
            <w:r>
              <w:rPr>
                <w:rFonts w:ascii="Arial" w:hAnsi="Arial" w:cs="Arial"/>
                <w:snapToGrid w:val="0"/>
                <w:sz w:val="18"/>
                <w:szCs w:val="18"/>
              </w:rPr>
              <w:t>isNullable: False</w:t>
            </w:r>
          </w:p>
        </w:tc>
      </w:tr>
      <w:tr w:rsidR="00B8603E"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C9AF5FD" w:rsidR="00B8603E" w:rsidRDefault="00B8603E" w:rsidP="00B8603E">
            <w:pPr>
              <w:pStyle w:val="TAL"/>
              <w:rPr>
                <w:rFonts w:ascii="Courier New" w:hAnsi="Courier New" w:cs="Courier New"/>
                <w:szCs w:val="18"/>
                <w:lang w:eastAsia="zh-CN"/>
              </w:rPr>
            </w:pPr>
            <w:r w:rsidRPr="0064555E">
              <w:rPr>
                <w:rFonts w:ascii="Courier New" w:hAnsi="Courier New" w:cs="Courier New"/>
                <w:szCs w:val="18"/>
                <w:lang w:eastAsia="zh-CN"/>
              </w:rPr>
              <w:t>RANSliceSubnetProfile. 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B8603E" w:rsidRDefault="00B8603E" w:rsidP="00B8603E">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77777777" w:rsidR="00B8603E" w:rsidRPr="0064555E" w:rsidRDefault="00B8603E" w:rsidP="00B8603E">
            <w:pPr>
              <w:spacing w:after="0"/>
              <w:rPr>
                <w:rFonts w:ascii="Arial" w:hAnsi="Arial" w:cs="Arial"/>
                <w:snapToGrid w:val="0"/>
                <w:sz w:val="18"/>
                <w:szCs w:val="18"/>
              </w:rPr>
            </w:pPr>
            <w:r w:rsidRPr="0064555E">
              <w:rPr>
                <w:rFonts w:ascii="Arial" w:hAnsi="Arial" w:cs="Arial"/>
                <w:snapToGrid w:val="0"/>
                <w:sz w:val="18"/>
                <w:szCs w:val="18"/>
              </w:rPr>
              <w:t>type: Integer</w:t>
            </w:r>
          </w:p>
          <w:p w14:paraId="6B44F19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4EF5C57D"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20C503B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allowedValues: N/A</w:t>
            </w:r>
          </w:p>
          <w:p w14:paraId="2F658D18" w14:textId="412B2EAF" w:rsidR="00B8603E" w:rsidRDefault="00B8603E" w:rsidP="00B8603E">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7777777" w:rsidR="00F17312" w:rsidRDefault="00F17312" w:rsidP="00F17312">
            <w:pPr>
              <w:pStyle w:val="NO"/>
            </w:pPr>
            <w:r>
              <w:t xml:space="preserve">NOTE 1: 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7E0A708B" w:rsidR="00F17312" w:rsidRDefault="00F17312" w:rsidP="00F17312">
            <w:pPr>
              <w:pStyle w:val="NO"/>
            </w:pPr>
            <w:r>
              <w:t xml:space="preserve">NOTE 2: </w:t>
            </w:r>
            <w:r w:rsidR="0048464A">
              <w:t>void</w:t>
            </w:r>
          </w:p>
          <w:p w14:paraId="05B3A15E" w14:textId="25E0A426" w:rsidR="00057E25" w:rsidRDefault="00057E25" w:rsidP="00F17312">
            <w:pPr>
              <w:pStyle w:val="NO"/>
              <w:rPr>
                <w:rFonts w:ascii="Arial" w:hAnsi="Arial"/>
                <w:sz w:val="18"/>
                <w:szCs w:val="18"/>
                <w:lang w:eastAsia="zh-CN"/>
              </w:rPr>
            </w:pPr>
            <w:r>
              <w:t xml:space="preserve">NOTE 3: </w:t>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4442" w:name="_Toc59183294"/>
      <w:bookmarkStart w:id="4443" w:name="_Toc59184760"/>
      <w:bookmarkStart w:id="4444" w:name="_Toc59195695"/>
      <w:bookmarkStart w:id="4445" w:name="_Toc59440123"/>
      <w:bookmarkStart w:id="4446" w:name="_Toc67990581"/>
      <w:r>
        <w:t>6.5</w:t>
      </w:r>
      <w:r>
        <w:tab/>
        <w:t>Common notifications</w:t>
      </w:r>
      <w:bookmarkEnd w:id="4442"/>
      <w:bookmarkEnd w:id="4443"/>
      <w:bookmarkEnd w:id="4444"/>
      <w:bookmarkEnd w:id="4445"/>
      <w:bookmarkEnd w:id="4446"/>
    </w:p>
    <w:p w14:paraId="4D6868E4" w14:textId="77777777" w:rsidR="00F17312" w:rsidRDefault="00F17312" w:rsidP="00F17312">
      <w:pPr>
        <w:pStyle w:val="Heading3"/>
      </w:pPr>
      <w:bookmarkStart w:id="4447" w:name="_Toc59183295"/>
      <w:bookmarkStart w:id="4448" w:name="_Toc59184761"/>
      <w:bookmarkStart w:id="4449" w:name="_Toc59195696"/>
      <w:bookmarkStart w:id="4450" w:name="_Toc59440124"/>
      <w:bookmarkStart w:id="4451" w:name="_Toc67990582"/>
      <w:r>
        <w:t>6.5.1</w:t>
      </w:r>
      <w:r>
        <w:tab/>
        <w:t>Alarm notifications</w:t>
      </w:r>
      <w:bookmarkEnd w:id="4447"/>
      <w:bookmarkEnd w:id="4448"/>
      <w:bookmarkEnd w:id="4449"/>
      <w:bookmarkEnd w:id="4450"/>
      <w:bookmarkEnd w:id="4451"/>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77777777" w:rsidR="00F17312" w:rsidRDefault="00F17312" w:rsidP="00F17312">
            <w:pPr>
              <w:pStyle w:val="TAH"/>
            </w:pPr>
            <w:r>
              <w:t>Qualifier</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4452" w:name="_Toc59183296"/>
      <w:bookmarkStart w:id="4453" w:name="_Toc59184762"/>
      <w:bookmarkStart w:id="4454" w:name="_Toc59195697"/>
      <w:bookmarkStart w:id="4455" w:name="_Toc59440125"/>
      <w:bookmarkStart w:id="4456" w:name="_Toc67990583"/>
      <w:r>
        <w:t>6.5.2</w:t>
      </w:r>
      <w:r>
        <w:tab/>
        <w:t>Configuration notifications</w:t>
      </w:r>
      <w:bookmarkEnd w:id="4452"/>
      <w:bookmarkEnd w:id="4453"/>
      <w:bookmarkEnd w:id="4454"/>
      <w:bookmarkEnd w:id="4455"/>
      <w:bookmarkEnd w:id="4456"/>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77777777" w:rsidR="00F17312" w:rsidRDefault="00F17312" w:rsidP="00F17312">
            <w:pPr>
              <w:pStyle w:val="TAH"/>
            </w:pPr>
            <w:r>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3903"/>
    </w:tbl>
    <w:p w14:paraId="60CAB88B" w14:textId="77777777" w:rsidR="00F17312" w:rsidRDefault="00F17312" w:rsidP="00F17312"/>
    <w:p w14:paraId="5C1696BE" w14:textId="77777777" w:rsidR="00F17312" w:rsidRDefault="00F17312" w:rsidP="00F17312">
      <w:pPr>
        <w:pStyle w:val="Heading3"/>
      </w:pPr>
      <w:bookmarkStart w:id="4457" w:name="_Toc59440126"/>
      <w:bookmarkStart w:id="4458" w:name="_Toc67990584"/>
      <w:r>
        <w:t>6.5.3</w:t>
      </w:r>
      <w:r>
        <w:tab/>
        <w:t>Threshold Crossing notifications</w:t>
      </w:r>
      <w:bookmarkEnd w:id="4457"/>
      <w:bookmarkEnd w:id="4458"/>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180CE0C5"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4EBBA7A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101CD2B9" w14:textId="77777777" w:rsidR="00F17312" w:rsidRDefault="00F17312" w:rsidP="00F17312">
            <w:pPr>
              <w:pStyle w:val="TAH"/>
            </w:pPr>
            <w:r>
              <w:t>Qualifier</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3CCCCE23" w14:textId="77777777" w:rsidR="00F17312" w:rsidRDefault="00F17312" w:rsidP="00F17312">
            <w:pPr>
              <w:pStyle w:val="TAH"/>
            </w:pPr>
            <w:r>
              <w:t>Notes</w:t>
            </w:r>
          </w:p>
        </w:tc>
      </w:tr>
      <w:tr w:rsidR="00F17312" w14:paraId="1C0366BC"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4117A70E"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4370947C"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50FD2F10" w14:textId="77777777" w:rsidR="00F17312" w:rsidRDefault="00F17312" w:rsidP="00F17312">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4459" w:name="_Toc59183297"/>
      <w:bookmarkStart w:id="4460" w:name="_Toc59184763"/>
      <w:bookmarkStart w:id="4461" w:name="_Toc59195698"/>
      <w:bookmarkStart w:id="4462" w:name="_Toc59440127"/>
      <w:bookmarkStart w:id="4463" w:name="_Toc67990585"/>
      <w:r>
        <w:t>7</w:t>
      </w:r>
      <w:r>
        <w:tab/>
        <w:t>Solution Set (SS)</w:t>
      </w:r>
      <w:bookmarkEnd w:id="4459"/>
      <w:bookmarkEnd w:id="4460"/>
      <w:bookmarkEnd w:id="4461"/>
      <w:bookmarkEnd w:id="4462"/>
      <w:bookmarkEnd w:id="4463"/>
    </w:p>
    <w:p w14:paraId="160D70EE" w14:textId="77777777" w:rsidR="00F17312" w:rsidRDefault="00F17312" w:rsidP="00F17312">
      <w:r>
        <w:t xml:space="preserve">The present document defines the following NRM Solution Set </w:t>
      </w:r>
      <w:r>
        <w:rPr>
          <w:lang w:eastAsia="zh-CN"/>
        </w:rPr>
        <w:t>d</w:t>
      </w:r>
      <w:r>
        <w:t>efinitions for NR and NG-RAN:</w:t>
      </w:r>
    </w:p>
    <w:p w14:paraId="1CB2288A" w14:textId="77777777" w:rsidR="00F17312" w:rsidRDefault="00F17312" w:rsidP="00F17312">
      <w:pPr>
        <w:pStyle w:val="B10"/>
      </w:pPr>
      <w:r>
        <w:t>-</w:t>
      </w:r>
      <w:r>
        <w:tab/>
        <w:t>JSON based 3GPP NR and NG-RAN NRM Solution Set (Annex D).</w:t>
      </w:r>
    </w:p>
    <w:p w14:paraId="79C9F3F2" w14:textId="77777777" w:rsidR="00F17312" w:rsidRDefault="00F17312" w:rsidP="00F17312">
      <w:pPr>
        <w:pStyle w:val="B10"/>
      </w:pPr>
      <w:r>
        <w:t>-</w:t>
      </w:r>
      <w:r>
        <w:tab/>
        <w:t>YANG based 3GPP NR and NG-RAN NRM Solution Set (Annex E).</w:t>
      </w:r>
    </w:p>
    <w:p w14:paraId="53A0857F" w14:textId="77777777" w:rsidR="00F17312" w:rsidRDefault="00F17312" w:rsidP="00F17312">
      <w:r>
        <w:t xml:space="preserve">The present document defines the following NRM Solution Set </w:t>
      </w:r>
      <w:r>
        <w:rPr>
          <w:lang w:eastAsia="zh-CN"/>
        </w:rPr>
        <w:t>d</w:t>
      </w:r>
      <w:r>
        <w:t>efinitions for 5GC:</w:t>
      </w:r>
    </w:p>
    <w:p w14:paraId="502E3945" w14:textId="77777777" w:rsidR="00F17312" w:rsidRDefault="00F17312" w:rsidP="00F17312">
      <w:pPr>
        <w:pStyle w:val="B10"/>
      </w:pPr>
      <w:r>
        <w:t>-</w:t>
      </w:r>
      <w:r>
        <w:tab/>
        <w:t>JSON based 3GPP 5GC NRM Solution Set (Annex G).</w:t>
      </w:r>
    </w:p>
    <w:p w14:paraId="1857E7A2" w14:textId="77777777" w:rsidR="00F17312" w:rsidRDefault="00F17312" w:rsidP="00F17312">
      <w:pPr>
        <w:pStyle w:val="B10"/>
      </w:pPr>
      <w:r>
        <w:t>-</w:t>
      </w:r>
      <w:r>
        <w:tab/>
        <w:t>YANG based 3GPP 5GC NRM Solution Set (Annex H).</w:t>
      </w:r>
    </w:p>
    <w:p w14:paraId="7F5DE3FA" w14:textId="77777777" w:rsidR="00F17312" w:rsidRDefault="00F17312" w:rsidP="00F17312">
      <w:r>
        <w:t xml:space="preserve">The present document defines the following NRM Solution Set </w:t>
      </w:r>
      <w:r>
        <w:rPr>
          <w:lang w:eastAsia="zh-CN"/>
        </w:rPr>
        <w:t>d</w:t>
      </w:r>
      <w:r>
        <w:t>efinitions for network slice and network slice subnet:</w:t>
      </w:r>
    </w:p>
    <w:p w14:paraId="4FFFDB84" w14:textId="77777777" w:rsidR="00F17312" w:rsidRDefault="00F17312" w:rsidP="00F17312">
      <w:pPr>
        <w:pStyle w:val="B10"/>
      </w:pPr>
      <w:r>
        <w:t>-</w:t>
      </w:r>
      <w:r>
        <w:tab/>
        <w:t>JSON based 3GPP Network Slice NRM Solution Set (Annex J).</w:t>
      </w:r>
    </w:p>
    <w:p w14:paraId="25952DCC" w14:textId="77777777" w:rsidR="00F17312" w:rsidRDefault="00F17312" w:rsidP="00F17312">
      <w:pPr>
        <w:pStyle w:val="B10"/>
      </w:pPr>
      <w:r>
        <w:t>-</w:t>
      </w:r>
      <w:r>
        <w:tab/>
        <w:t>YANG based 3GPP Network Slice NRM Solution Set (Annex O)</w:t>
      </w:r>
    </w:p>
    <w:sectPr w:rsidR="00F17312" w:rsidSect="00026B7B">
      <w:headerReference w:type="default" r:id="rId123"/>
      <w:footerReference w:type="default" r:id="rId124"/>
      <w:footnotePr>
        <w:numRestart w:val="eachSect"/>
      </w:footnotePr>
      <w:pgSz w:w="11907" w:h="16840" w:code="9"/>
      <w:pgMar w:top="1416" w:right="1133" w:bottom="1133" w:left="1133" w:header="850" w:footer="340" w:gutter="0"/>
      <w:pgNumType w:start="28"/>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73B9F8B" w14:textId="77777777" w:rsidR="004D2F99" w:rsidRDefault="004D2F99">
      <w:r>
        <w:separator/>
      </w:r>
    </w:p>
  </w:endnote>
  <w:endnote w:type="continuationSeparator" w:id="0">
    <w:p w14:paraId="3D4DB4AC" w14:textId="77777777" w:rsidR="004D2F99" w:rsidRDefault="004D2F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615717" w14:textId="77777777" w:rsidR="00C57FCB" w:rsidRDefault="00C57FC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A724A57" w14:textId="77777777" w:rsidR="004D2F99" w:rsidRDefault="004D2F99">
      <w:r>
        <w:separator/>
      </w:r>
    </w:p>
  </w:footnote>
  <w:footnote w:type="continuationSeparator" w:id="0">
    <w:p w14:paraId="56111286" w14:textId="77777777" w:rsidR="004D2F99" w:rsidRDefault="004D2F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90649F" w14:textId="718C6E4B" w:rsidR="00C57FCB" w:rsidRDefault="00A170A7">
    <w:pPr>
      <w:framePr w:h="284" w:hRule="exact" w:wrap="around" w:vAnchor="text" w:hAnchor="margin" w:xAlign="right" w:y="1"/>
      <w:rPr>
        <w:rFonts w:ascii="Arial" w:hAnsi="Arial" w:cs="Arial"/>
        <w:b/>
        <w:sz w:val="18"/>
        <w:szCs w:val="18"/>
      </w:rPr>
    </w:pPr>
    <w:r>
      <w:rPr>
        <w:rFonts w:ascii="Arial" w:hAnsi="Arial" w:cs="Arial"/>
        <w:b/>
        <w:sz w:val="18"/>
        <w:szCs w:val="18"/>
      </w:rPr>
      <w:t>3GPP TS 28.541 V17.3.0 (2021-06)</w:t>
    </w:r>
  </w:p>
  <w:p w14:paraId="65710D83" w14:textId="77777777" w:rsidR="00C57FCB" w:rsidRDefault="00C57FC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33701F5E" w:rsidR="00C57FCB" w:rsidRDefault="00A170A7">
    <w:pPr>
      <w:framePr w:h="284" w:hRule="exact" w:wrap="around" w:vAnchor="text" w:hAnchor="margin" w:y="7"/>
      <w:rPr>
        <w:rFonts w:ascii="Arial" w:hAnsi="Arial" w:cs="Arial"/>
        <w:b/>
        <w:sz w:val="18"/>
        <w:szCs w:val="18"/>
      </w:rPr>
    </w:pPr>
    <w:r>
      <w:rPr>
        <w:rFonts w:ascii="Arial" w:hAnsi="Arial" w:cs="Arial"/>
        <w:b/>
        <w:sz w:val="18"/>
        <w:szCs w:val="18"/>
      </w:rPr>
      <w:t>Release 17</w:t>
    </w:r>
  </w:p>
  <w:p w14:paraId="1B5F4568" w14:textId="77777777" w:rsidR="00C57FCB" w:rsidRDefault="00C57FC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1"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6"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1"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3"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4"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5"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6"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7"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9"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6"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8"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0"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1"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4"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5"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7"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2"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3"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4"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45"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6"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8"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0"/>
  </w:num>
  <w:num w:numId="5">
    <w:abstractNumId w:val="6"/>
  </w:num>
  <w:num w:numId="6">
    <w:abstractNumId w:val="5"/>
  </w:num>
  <w:num w:numId="7">
    <w:abstractNumId w:val="4"/>
  </w:num>
  <w:num w:numId="8">
    <w:abstractNumId w:val="3"/>
  </w:num>
  <w:num w:numId="9">
    <w:abstractNumId w:val="2"/>
  </w:num>
  <w:num w:numId="10">
    <w:abstractNumId w:val="1"/>
  </w:num>
  <w:num w:numId="11">
    <w:abstractNumId w:val="0"/>
  </w:num>
  <w:num w:numId="12">
    <w:abstractNumId w:val="48"/>
  </w:num>
  <w:num w:numId="13">
    <w:abstractNumId w:val="16"/>
  </w:num>
  <w:num w:numId="14">
    <w:abstractNumId w:val="29"/>
  </w:num>
  <w:num w:numId="15">
    <w:abstractNumId w:val="27"/>
  </w:num>
  <w:num w:numId="16">
    <w:abstractNumId w:val="10"/>
  </w:num>
  <w:num w:numId="17">
    <w:abstractNumId w:val="13"/>
  </w:num>
  <w:num w:numId="18">
    <w:abstractNumId w:val="47"/>
  </w:num>
  <w:num w:numId="19">
    <w:abstractNumId w:val="34"/>
  </w:num>
  <w:num w:numId="20">
    <w:abstractNumId w:val="43"/>
  </w:num>
  <w:num w:numId="21">
    <w:abstractNumId w:val="19"/>
  </w:num>
  <w:num w:numId="22">
    <w:abstractNumId w:val="33"/>
  </w:num>
  <w:num w:numId="23">
    <w:abstractNumId w:val="28"/>
  </w:num>
  <w:num w:numId="24">
    <w:abstractNumId w:val="44"/>
  </w:num>
  <w:num w:numId="25">
    <w:abstractNumId w:val="14"/>
  </w:num>
  <w:num w:numId="26">
    <w:abstractNumId w:val="18"/>
  </w:num>
  <w:num w:numId="27">
    <w:abstractNumId w:val="31"/>
  </w:num>
  <w:num w:numId="28">
    <w:abstractNumId w:val="46"/>
  </w:num>
  <w:num w:numId="29">
    <w:abstractNumId w:val="17"/>
  </w:num>
  <w:num w:numId="30">
    <w:abstractNumId w:val="21"/>
  </w:num>
  <w:num w:numId="31">
    <w:abstractNumId w:val="23"/>
  </w:num>
  <w:num w:numId="32">
    <w:abstractNumId w:val="12"/>
  </w:num>
  <w:num w:numId="33">
    <w:abstractNumId w:val="32"/>
  </w:num>
  <w:num w:numId="34">
    <w:abstractNumId w:val="37"/>
  </w:num>
  <w:num w:numId="35">
    <w:abstractNumId w:val="11"/>
  </w:num>
  <w:num w:numId="36">
    <w:abstractNumId w:val="24"/>
  </w:num>
  <w:num w:numId="37">
    <w:abstractNumId w:val="41"/>
  </w:num>
  <w:num w:numId="38">
    <w:abstractNumId w:val="36"/>
  </w:num>
  <w:num w:numId="39">
    <w:abstractNumId w:val="39"/>
  </w:num>
  <w:num w:numId="40">
    <w:abstractNumId w:val="15"/>
  </w:num>
  <w:num w:numId="41">
    <w:abstractNumId w:val="30"/>
  </w:num>
  <w:num w:numId="42">
    <w:abstractNumId w:val="22"/>
  </w:num>
  <w:num w:numId="43">
    <w:abstractNumId w:val="35"/>
  </w:num>
  <w:num w:numId="44">
    <w:abstractNumId w:val="20"/>
  </w:num>
  <w:num w:numId="4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8"/>
  </w:num>
  <w:num w:numId="47">
    <w:abstractNumId w:val="9"/>
  </w:num>
  <w:num w:numId="48">
    <w:abstractNumId w:val="42"/>
  </w:num>
  <w:num w:numId="49">
    <w:abstractNumId w:val="45"/>
  </w:num>
  <w:num w:numId="50">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6B7B"/>
    <w:rsid w:val="000315F4"/>
    <w:rsid w:val="00033397"/>
    <w:rsid w:val="00040095"/>
    <w:rsid w:val="00051834"/>
    <w:rsid w:val="00054A22"/>
    <w:rsid w:val="00057E25"/>
    <w:rsid w:val="00062023"/>
    <w:rsid w:val="000655A6"/>
    <w:rsid w:val="0007038C"/>
    <w:rsid w:val="00072106"/>
    <w:rsid w:val="00074211"/>
    <w:rsid w:val="00080512"/>
    <w:rsid w:val="000C04FF"/>
    <w:rsid w:val="000C47C3"/>
    <w:rsid w:val="000D58AB"/>
    <w:rsid w:val="000E3CB5"/>
    <w:rsid w:val="00133525"/>
    <w:rsid w:val="00140092"/>
    <w:rsid w:val="00144B39"/>
    <w:rsid w:val="00157558"/>
    <w:rsid w:val="00165257"/>
    <w:rsid w:val="00183357"/>
    <w:rsid w:val="001A4C42"/>
    <w:rsid w:val="001A7420"/>
    <w:rsid w:val="001B6637"/>
    <w:rsid w:val="001C21C3"/>
    <w:rsid w:val="001D02C2"/>
    <w:rsid w:val="001D1B13"/>
    <w:rsid w:val="001F0C1D"/>
    <w:rsid w:val="001F1132"/>
    <w:rsid w:val="001F168B"/>
    <w:rsid w:val="00221BD4"/>
    <w:rsid w:val="002347A2"/>
    <w:rsid w:val="002675F0"/>
    <w:rsid w:val="002B01AF"/>
    <w:rsid w:val="002B39F8"/>
    <w:rsid w:val="002B6339"/>
    <w:rsid w:val="002D5B17"/>
    <w:rsid w:val="002E00EE"/>
    <w:rsid w:val="002E0404"/>
    <w:rsid w:val="002E5C49"/>
    <w:rsid w:val="0031354F"/>
    <w:rsid w:val="003172DC"/>
    <w:rsid w:val="003448DA"/>
    <w:rsid w:val="0035462D"/>
    <w:rsid w:val="0036389F"/>
    <w:rsid w:val="003765B8"/>
    <w:rsid w:val="003A638F"/>
    <w:rsid w:val="003B14C7"/>
    <w:rsid w:val="003C3971"/>
    <w:rsid w:val="003D37DC"/>
    <w:rsid w:val="003F3082"/>
    <w:rsid w:val="0041693A"/>
    <w:rsid w:val="00423334"/>
    <w:rsid w:val="004345EC"/>
    <w:rsid w:val="004535DD"/>
    <w:rsid w:val="00465515"/>
    <w:rsid w:val="004710E8"/>
    <w:rsid w:val="004768CB"/>
    <w:rsid w:val="0048464A"/>
    <w:rsid w:val="004B4322"/>
    <w:rsid w:val="004D0171"/>
    <w:rsid w:val="004D172C"/>
    <w:rsid w:val="004D2F99"/>
    <w:rsid w:val="004D3578"/>
    <w:rsid w:val="004E213A"/>
    <w:rsid w:val="004F0988"/>
    <w:rsid w:val="004F3340"/>
    <w:rsid w:val="005017DE"/>
    <w:rsid w:val="00516D29"/>
    <w:rsid w:val="005333B7"/>
    <w:rsid w:val="0053388B"/>
    <w:rsid w:val="00535773"/>
    <w:rsid w:val="00543E6C"/>
    <w:rsid w:val="00562EAE"/>
    <w:rsid w:val="00565087"/>
    <w:rsid w:val="005756E0"/>
    <w:rsid w:val="00581331"/>
    <w:rsid w:val="00594D3A"/>
    <w:rsid w:val="00597B11"/>
    <w:rsid w:val="005A448E"/>
    <w:rsid w:val="005B4C01"/>
    <w:rsid w:val="005D2E01"/>
    <w:rsid w:val="005D6BF9"/>
    <w:rsid w:val="005D7526"/>
    <w:rsid w:val="005E4BB2"/>
    <w:rsid w:val="00602AEA"/>
    <w:rsid w:val="0060399A"/>
    <w:rsid w:val="00614FDF"/>
    <w:rsid w:val="0063543D"/>
    <w:rsid w:val="00647114"/>
    <w:rsid w:val="006A0BC2"/>
    <w:rsid w:val="006A323F"/>
    <w:rsid w:val="006B30D0"/>
    <w:rsid w:val="006C3D95"/>
    <w:rsid w:val="006C6844"/>
    <w:rsid w:val="006E5C86"/>
    <w:rsid w:val="00701116"/>
    <w:rsid w:val="00713C44"/>
    <w:rsid w:val="0071637F"/>
    <w:rsid w:val="00734A5B"/>
    <w:rsid w:val="0074026F"/>
    <w:rsid w:val="007429F6"/>
    <w:rsid w:val="007447AE"/>
    <w:rsid w:val="00744E76"/>
    <w:rsid w:val="00745086"/>
    <w:rsid w:val="00774DA4"/>
    <w:rsid w:val="00781F0F"/>
    <w:rsid w:val="007861C2"/>
    <w:rsid w:val="007A5EB4"/>
    <w:rsid w:val="007B600E"/>
    <w:rsid w:val="007F0F4A"/>
    <w:rsid w:val="008028A4"/>
    <w:rsid w:val="00830747"/>
    <w:rsid w:val="00853E23"/>
    <w:rsid w:val="008768CA"/>
    <w:rsid w:val="00887532"/>
    <w:rsid w:val="008C384C"/>
    <w:rsid w:val="008C5C3D"/>
    <w:rsid w:val="008F4D50"/>
    <w:rsid w:val="0090271F"/>
    <w:rsid w:val="00902E23"/>
    <w:rsid w:val="00910A6D"/>
    <w:rsid w:val="009114D7"/>
    <w:rsid w:val="0091348E"/>
    <w:rsid w:val="00917CCB"/>
    <w:rsid w:val="00934276"/>
    <w:rsid w:val="00942EC2"/>
    <w:rsid w:val="009622EF"/>
    <w:rsid w:val="00997D95"/>
    <w:rsid w:val="009A0FD4"/>
    <w:rsid w:val="009C0C24"/>
    <w:rsid w:val="009D37BB"/>
    <w:rsid w:val="009F37B7"/>
    <w:rsid w:val="00A10F02"/>
    <w:rsid w:val="00A124A5"/>
    <w:rsid w:val="00A164B4"/>
    <w:rsid w:val="00A170A7"/>
    <w:rsid w:val="00A26956"/>
    <w:rsid w:val="00A27486"/>
    <w:rsid w:val="00A432C2"/>
    <w:rsid w:val="00A52668"/>
    <w:rsid w:val="00A53724"/>
    <w:rsid w:val="00A56066"/>
    <w:rsid w:val="00A71A16"/>
    <w:rsid w:val="00A73129"/>
    <w:rsid w:val="00A82346"/>
    <w:rsid w:val="00A87E70"/>
    <w:rsid w:val="00A92BA1"/>
    <w:rsid w:val="00AC6BC6"/>
    <w:rsid w:val="00AE65E2"/>
    <w:rsid w:val="00AF0119"/>
    <w:rsid w:val="00B0122D"/>
    <w:rsid w:val="00B15449"/>
    <w:rsid w:val="00B15EF2"/>
    <w:rsid w:val="00B45BF3"/>
    <w:rsid w:val="00B54F2D"/>
    <w:rsid w:val="00B8603E"/>
    <w:rsid w:val="00B93086"/>
    <w:rsid w:val="00BA19ED"/>
    <w:rsid w:val="00BA4B8D"/>
    <w:rsid w:val="00BC0F7D"/>
    <w:rsid w:val="00BC5032"/>
    <w:rsid w:val="00BD0B16"/>
    <w:rsid w:val="00BD7D31"/>
    <w:rsid w:val="00BE3255"/>
    <w:rsid w:val="00BF10AB"/>
    <w:rsid w:val="00BF128E"/>
    <w:rsid w:val="00C04952"/>
    <w:rsid w:val="00C074DD"/>
    <w:rsid w:val="00C1496A"/>
    <w:rsid w:val="00C26803"/>
    <w:rsid w:val="00C33079"/>
    <w:rsid w:val="00C4065E"/>
    <w:rsid w:val="00C45231"/>
    <w:rsid w:val="00C57FCB"/>
    <w:rsid w:val="00C72833"/>
    <w:rsid w:val="00C73B9A"/>
    <w:rsid w:val="00C80F1D"/>
    <w:rsid w:val="00C85FCD"/>
    <w:rsid w:val="00C93F40"/>
    <w:rsid w:val="00CA3D0C"/>
    <w:rsid w:val="00CB1B8A"/>
    <w:rsid w:val="00CC502D"/>
    <w:rsid w:val="00D03783"/>
    <w:rsid w:val="00D23208"/>
    <w:rsid w:val="00D57972"/>
    <w:rsid w:val="00D675A9"/>
    <w:rsid w:val="00D738D6"/>
    <w:rsid w:val="00D755EB"/>
    <w:rsid w:val="00D76048"/>
    <w:rsid w:val="00D84E9B"/>
    <w:rsid w:val="00D87E00"/>
    <w:rsid w:val="00D9134D"/>
    <w:rsid w:val="00DA7A03"/>
    <w:rsid w:val="00DB1818"/>
    <w:rsid w:val="00DB696F"/>
    <w:rsid w:val="00DC309B"/>
    <w:rsid w:val="00DC4DA2"/>
    <w:rsid w:val="00DD1E22"/>
    <w:rsid w:val="00DD4C17"/>
    <w:rsid w:val="00DD638D"/>
    <w:rsid w:val="00DD74A5"/>
    <w:rsid w:val="00DF2B1F"/>
    <w:rsid w:val="00DF62CD"/>
    <w:rsid w:val="00E152D4"/>
    <w:rsid w:val="00E16509"/>
    <w:rsid w:val="00E17424"/>
    <w:rsid w:val="00E23B63"/>
    <w:rsid w:val="00E35268"/>
    <w:rsid w:val="00E44582"/>
    <w:rsid w:val="00E77645"/>
    <w:rsid w:val="00E831AC"/>
    <w:rsid w:val="00EA15B0"/>
    <w:rsid w:val="00EA5EA7"/>
    <w:rsid w:val="00EC4A25"/>
    <w:rsid w:val="00F025A2"/>
    <w:rsid w:val="00F04712"/>
    <w:rsid w:val="00F13360"/>
    <w:rsid w:val="00F17312"/>
    <w:rsid w:val="00F22EC7"/>
    <w:rsid w:val="00F325C8"/>
    <w:rsid w:val="00F653B8"/>
    <w:rsid w:val="00F9008D"/>
    <w:rsid w:val="00FA1266"/>
    <w:rsid w:val="00FB1618"/>
    <w:rsid w:val="00FC1192"/>
    <w:rsid w:val="00FD3CFA"/>
    <w:rsid w:val="00FD3EA7"/>
    <w:rsid w:val="00FF568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val="en-US" w:eastAsia="zh-CN"/>
    </w:rPr>
  </w:style>
  <w:style w:type="character" w:customStyle="1" w:styleId="HTMLPreformattedChar">
    <w:name w:val="HTML Preformatted Char"/>
    <w:link w:val="HTMLPreformatted"/>
    <w:uiPriority w:val="99"/>
    <w:rsid w:val="003F3082"/>
    <w:rPr>
      <w:rFonts w:ascii="Courier New" w:hAnsi="Courier New" w:cs="Courier New"/>
      <w:lang w:val="en-US"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autoRedefine/>
    <w:unhideWhenUsed/>
    <w:rsid w:val="003F3082"/>
    <w:pPr>
      <w:keepLines/>
      <w:overflowPunct w:val="0"/>
      <w:autoSpaceDE w:val="0"/>
      <w:autoSpaceDN w:val="0"/>
      <w:adjustRightInd w:val="0"/>
    </w:pPr>
  </w:style>
  <w:style w:type="paragraph" w:styleId="Index2">
    <w:name w:val="index 2"/>
    <w:basedOn w:val="Index1"/>
    <w:autoRedefine/>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noProof/>
      <w:sz w:val="18"/>
      <w:lang w:eastAsia="ja-JP"/>
    </w:rPr>
  </w:style>
  <w:style w:type="character" w:customStyle="1" w:styleId="FooterChar">
    <w:name w:val="Footer Char"/>
    <w:link w:val="Footer"/>
    <w:rsid w:val="003F3082"/>
    <w:rPr>
      <w:rFonts w:ascii="Arial" w:hAnsi="Arial"/>
      <w:b/>
      <w:i/>
      <w:noProof/>
      <w:sz w:val="18"/>
      <w:lang w:eastAsia="ja-JP"/>
    </w:rPr>
  </w:style>
  <w:style w:type="paragraph" w:styleId="Caption">
    <w:name w:val="caption"/>
    <w:basedOn w:val="Normal"/>
    <w:next w:val="Normal"/>
    <w:unhideWhenUsed/>
    <w:qFormat/>
    <w:rsid w:val="003F3082"/>
    <w:pPr>
      <w:overflowPunct w:val="0"/>
      <w:autoSpaceDE w:val="0"/>
      <w:autoSpaceDN w:val="0"/>
      <w:adjustRightInd w:val="0"/>
    </w:pPr>
    <w:rPr>
      <w:rFonts w:eastAsia="SimSun"/>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val="en-US" w:eastAsia="zh-CN"/>
    </w:rPr>
  </w:style>
  <w:style w:type="character" w:customStyle="1" w:styleId="BodyTextFirstIndentChar">
    <w:name w:val="Body Text First Indent Char"/>
    <w:link w:val="BodyTextFirstIndent"/>
    <w:rsid w:val="003F3082"/>
    <w:rPr>
      <w:rFonts w:ascii="Arial" w:eastAsia="SimSun" w:hAnsi="Arial"/>
      <w:sz w:val="21"/>
      <w:szCs w:val="21"/>
      <w:lang w:val="en-US"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val="en-US"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val="en-US"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noProof/>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autoRedefine/>
    <w:rsid w:val="003F308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lang w:val="en-US"/>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val="en-US"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noProof/>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val="pl-PL"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4.bin"/><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4.doc"/><Relationship Id="rId84" Type="http://schemas.openxmlformats.org/officeDocument/2006/relationships/package" Target="embeddings/Microsoft_Visio_Drawing2.vsdx"/><Relationship Id="rId89" Type="http://schemas.openxmlformats.org/officeDocument/2006/relationships/image" Target="media/image41.emf"/><Relationship Id="rId112" Type="http://schemas.openxmlformats.org/officeDocument/2006/relationships/oleObject" Target="embeddings/oleObject24.bin"/><Relationship Id="rId16" Type="http://schemas.openxmlformats.org/officeDocument/2006/relationships/oleObject" Target="embeddings/oleObject4.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10.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2.vsd"/><Relationship Id="rId74" Type="http://schemas.openxmlformats.org/officeDocument/2006/relationships/oleObject" Target="embeddings/Microsoft_Visio_2003-2010_Drawing7.vsd"/><Relationship Id="rId79" Type="http://schemas.openxmlformats.org/officeDocument/2006/relationships/image" Target="media/image36.emf"/><Relationship Id="rId102" Type="http://schemas.openxmlformats.org/officeDocument/2006/relationships/package" Target="embeddings/Microsoft_Visio_Drawing8.vsdx"/><Relationship Id="rId123"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package" Target="embeddings/Microsoft_Word_Document1.docx"/><Relationship Id="rId90" Type="http://schemas.openxmlformats.org/officeDocument/2006/relationships/oleObject" Target="embeddings/Microsoft_Visio_2003-2010_Drawing10.vsd"/><Relationship Id="rId95"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oleObject" Target="embeddings/oleObject3.bin"/><Relationship Id="rId22" Type="http://schemas.openxmlformats.org/officeDocument/2006/relationships/oleObject" Target="embeddings/oleObject6.bin"/><Relationship Id="rId27" Type="http://schemas.openxmlformats.org/officeDocument/2006/relationships/image" Target="media/image10.emf"/><Relationship Id="rId30" Type="http://schemas.openxmlformats.org/officeDocument/2006/relationships/oleObject" Target="embeddings/oleObject9.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oleObject17.bin"/><Relationship Id="rId56" Type="http://schemas.openxmlformats.org/officeDocument/2006/relationships/oleObject" Target="embeddings/oleObject19.bin"/><Relationship Id="rId64" Type="http://schemas.openxmlformats.org/officeDocument/2006/relationships/oleObject" Target="embeddings/oleObject22.bin"/><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package" Target="embeddings/Microsoft_Visio_Drawing7.vsdx"/><Relationship Id="rId105" Type="http://schemas.openxmlformats.org/officeDocument/2006/relationships/image" Target="media/image49.emf"/><Relationship Id="rId113" Type="http://schemas.openxmlformats.org/officeDocument/2006/relationships/image" Target="media/image53.emf"/><Relationship Id="rId118" Type="http://schemas.openxmlformats.org/officeDocument/2006/relationships/oleObject" Target="embeddings/Microsoft_Word_97_-_2003_Document16.doc"/><Relationship Id="rId12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6.vsd"/><Relationship Id="rId80" Type="http://schemas.openxmlformats.org/officeDocument/2006/relationships/oleObject" Target="embeddings/Microsoft_Visio_2003-2010_Drawing9.vsd"/><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package" Target="embeddings/Microsoft_Visio_Drawing6.vsdx"/><Relationship Id="rId121" Type="http://schemas.openxmlformats.org/officeDocument/2006/relationships/image" Target="media/image57.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3.bin"/><Relationship Id="rId46" Type="http://schemas.openxmlformats.org/officeDocument/2006/relationships/oleObject" Target="embeddings/oleObject16.bin"/><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oleObject" Target="embeddings/Microsoft_Visio_2003-2010_Drawing13.vsd"/><Relationship Id="rId116" Type="http://schemas.openxmlformats.org/officeDocument/2006/relationships/oleObject" Target="embeddings/Microsoft_Word_97_-_2003_Document15.doc"/><Relationship Id="rId124" Type="http://schemas.openxmlformats.org/officeDocument/2006/relationships/footer" Target="footer1.xml"/><Relationship Id="rId20" Type="http://schemas.openxmlformats.org/officeDocument/2006/relationships/oleObject" Target="embeddings/Microsoft_Word_97_-_2003_Document.doc"/><Relationship Id="rId41" Type="http://schemas.openxmlformats.org/officeDocument/2006/relationships/image" Target="media/image17.emf"/><Relationship Id="rId54" Type="http://schemas.openxmlformats.org/officeDocument/2006/relationships/oleObject" Target="embeddings/oleObject18.bin"/><Relationship Id="rId62" Type="http://schemas.openxmlformats.org/officeDocument/2006/relationships/oleObject" Target="embeddings/oleObject21.bin"/><Relationship Id="rId70" Type="http://schemas.openxmlformats.org/officeDocument/2006/relationships/oleObject" Target="embeddings/Microsoft_Visio_2003-2010_Drawing5.vsd"/><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Word_Document4.docx"/><Relationship Id="rId91" Type="http://schemas.openxmlformats.org/officeDocument/2006/relationships/image" Target="media/image42.emf"/><Relationship Id="rId96" Type="http://schemas.openxmlformats.org/officeDocument/2006/relationships/package" Target="embeddings/Microsoft_Visio_Drawing5.vsdx"/><Relationship Id="rId111" Type="http://schemas.openxmlformats.org/officeDocument/2006/relationships/image" Target="media/image52.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10.vsdx"/><Relationship Id="rId114" Type="http://schemas.openxmlformats.org/officeDocument/2006/relationships/oleObject" Target="embeddings/oleObject25.bin"/><Relationship Id="rId119" Type="http://schemas.openxmlformats.org/officeDocument/2006/relationships/image" Target="media/image56.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oleObject15.bin"/><Relationship Id="rId52" Type="http://schemas.openxmlformats.org/officeDocument/2006/relationships/oleObject" Target="embeddings/Microsoft_Visio_2003-2010_Drawing1.vsd"/><Relationship Id="rId60" Type="http://schemas.openxmlformats.org/officeDocument/2006/relationships/oleObject" Target="embeddings/oleObject20.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8.vsd"/><Relationship Id="rId81" Type="http://schemas.openxmlformats.org/officeDocument/2006/relationships/image" Target="media/image37.emf"/><Relationship Id="rId86" Type="http://schemas.openxmlformats.org/officeDocument/2006/relationships/package" Target="embeddings/Microsoft_Visio_Drawing3.vsdx"/><Relationship Id="rId94" Type="http://schemas.openxmlformats.org/officeDocument/2006/relationships/oleObject" Target="embeddings/Microsoft_Visio_2003-2010_Drawing12.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Word_Document12.doc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11.bin"/><Relationship Id="rId50" Type="http://schemas.openxmlformats.org/officeDocument/2006/relationships/oleObject" Target="embeddings/Microsoft_Visio_2003-2010_Drawing.vsd"/><Relationship Id="rId55" Type="http://schemas.openxmlformats.org/officeDocument/2006/relationships/image" Target="media/image24.emf"/><Relationship Id="rId76" Type="http://schemas.openxmlformats.org/officeDocument/2006/relationships/oleObject" Target="embeddings/oleObject23.bin"/><Relationship Id="rId97" Type="http://schemas.openxmlformats.org/officeDocument/2006/relationships/image" Target="media/image45.emf"/><Relationship Id="rId104" Type="http://schemas.openxmlformats.org/officeDocument/2006/relationships/package" Target="embeddings/Microsoft_Visio_Drawing9.vsdx"/><Relationship Id="rId120" Type="http://schemas.openxmlformats.org/officeDocument/2006/relationships/package" Target="embeddings/Microsoft_Word_Document11.docx"/><Relationship Id="rId125"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11.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Word_Document.docx"/><Relationship Id="rId40" Type="http://schemas.openxmlformats.org/officeDocument/2006/relationships/package" Target="embeddings/Microsoft_Visio_Drawing.vsdx"/><Relationship Id="rId45" Type="http://schemas.openxmlformats.org/officeDocument/2006/relationships/image" Target="media/image19.emf"/><Relationship Id="rId66" Type="http://schemas.openxmlformats.org/officeDocument/2006/relationships/oleObject" Target="embeddings/Microsoft_Word_97_-_2003_Document3.doc"/><Relationship Id="rId87" Type="http://schemas.openxmlformats.org/officeDocument/2006/relationships/image" Target="media/image40.emf"/><Relationship Id="rId110" Type="http://schemas.openxmlformats.org/officeDocument/2006/relationships/oleObject" Target="embeddings/Microsoft_Visio_2003-2010_Drawing14.vsd"/><Relationship Id="rId115" Type="http://schemas.openxmlformats.org/officeDocument/2006/relationships/image" Target="media/image5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168</TotalTime>
  <Pages>13</Pages>
  <Words>46829</Words>
  <Characters>266929</Characters>
  <Application>Microsoft Office Word</Application>
  <DocSecurity>0</DocSecurity>
  <Lines>2224</Lines>
  <Paragraphs>626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313132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33.926_CR0045_(R-17)_eSCAS</cp:lastModifiedBy>
  <cp:revision>56</cp:revision>
  <cp:lastPrinted>2019-02-25T14:05:00Z</cp:lastPrinted>
  <dcterms:created xsi:type="dcterms:W3CDTF">2021-06-10T15:35:00Z</dcterms:created>
  <dcterms:modified xsi:type="dcterms:W3CDTF">2021-06-24T14:31:00Z</dcterms:modified>
</cp:coreProperties>
</file>