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
        </w:tc>
        <w:tc>
          <w:tcPr>
            <w:tcW w:w="4872" w:type="dxa"/>
          </w:tcPr>
          <w:p w14:paraId="105C2B1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
        </w:tc>
        <w:tc>
          <w:tcPr>
            <w:tcW w:w="4872" w:type="dxa"/>
          </w:tcPr>
          <w:p w14:paraId="2CD3A036" w14:textId="77777777" w:rsidR="00CC502D" w:rsidRPr="00EF21D2" w:rsidRDefault="00CC502D"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r w:rsidRPr="00EF21D2">
              <w:rPr>
                <w:rFonts w:ascii="Courier New" w:hAnsi="Courier New" w:cs="Courier New"/>
              </w:rPr>
              <w:t>ExternalENBFunction</w:t>
            </w:r>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r w:rsidRPr="00EF21D2">
              <w:rPr>
                <w:rFonts w:ascii="Courier New" w:hAnsi="Courier New" w:cs="Courier New"/>
              </w:rPr>
              <w:t>ServingGWFunction</w:t>
            </w:r>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EUtranCellFDD</w:t>
            </w:r>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EUtranCellTDD</w:t>
            </w:r>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dataType,</w:t>
            </w:r>
            <w:r w:rsidR="000271A2" w:rsidRPr="00EF21D2">
              <w:rPr>
                <w:rFonts w:ascii="Courier New" w:hAnsi="Courier New" w:cs="Courier New"/>
              </w:rPr>
              <w:t xml:space="preserve"> </w:t>
            </w:r>
            <w:r w:rsidR="00CC502D" w:rsidRPr="00EF21D2">
              <w:rPr>
                <w:rFonts w:ascii="Courier New" w:hAnsi="Courier New" w:cs="Courier New"/>
              </w:rPr>
              <w:t>PLMNId</w:t>
            </w:r>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r w:rsidRPr="00EF21D2">
              <w:rPr>
                <w:rFonts w:ascii="Courier New" w:hAnsi="Courier New" w:cs="Courier New"/>
              </w:rPr>
              <w:t>ENBFunction</w:t>
            </w:r>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ExternalServingGWFunction</w:t>
            </w:r>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ExternalEUtranCellFDD</w:t>
            </w:r>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r w:rsidRPr="00EF21D2">
              <w:rPr>
                <w:rFonts w:ascii="Courier New" w:hAnsi="Courier New" w:cs="Courier New"/>
              </w:rPr>
              <w:t>ExternalEUtranCellTDD</w:t>
            </w:r>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r w:rsidRPr="00EF21D2">
              <w:rPr>
                <w:rFonts w:ascii="Courier New" w:hAnsi="Courier New" w:cs="Courier New"/>
              </w:rPr>
              <w:t>AdjacentEUtranCell</w:t>
            </w:r>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EUtranFrequency</w:t>
            </w:r>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EUtranFreqRelation</w:t>
            </w:r>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r w:rsidRPr="00EF21D2">
              <w:rPr>
                <w:rFonts w:ascii="Courier New" w:hAnsi="Courier New" w:cs="Courier New"/>
              </w:rPr>
              <w:t>EUtranCellRelation</w:t>
            </w:r>
          </w:p>
        </w:tc>
      </w:tr>
      <w:tr w:rsidR="00CA3B60" w:rsidRPr="00EF21D2" w14:paraId="1798075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6646612" w14:textId="2ADDC718" w:rsidR="00CA3B60" w:rsidRPr="00EF21D2" w:rsidRDefault="00CA3B6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4AC7882" w14:textId="192BB0AC" w:rsidR="00CA3B60" w:rsidRPr="00EF21D2" w:rsidRDefault="00CA3B6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lang w:eastAsia="zh-CN"/>
              </w:rPr>
              <w:t>ManagedElement</w:t>
            </w:r>
          </w:p>
        </w:tc>
        <w:tc>
          <w:tcPr>
            <w:tcW w:w="3113" w:type="dxa"/>
          </w:tcPr>
          <w:p w14:paraId="28081DF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Class diagram for gNB and en-gNB</w:t>
      </w:r>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5834C579" w14:textId="7369BED3" w:rsidR="00CC502D" w:rsidRPr="00EF21D2" w:rsidRDefault="00CC502D" w:rsidP="00CC502D">
      <w:r w:rsidRPr="00EF21D2">
        <w:t>The model fragments are for management representation of gNB and en-gNB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gNB defined in </w:t>
      </w:r>
      <w:r w:rsidR="00B92FA0" w:rsidRPr="00EF21D2">
        <w:t xml:space="preserve">3GPP TS </w:t>
      </w:r>
      <w:r w:rsidRPr="00EF21D2">
        <w:t>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w:t>
      </w:r>
      <w:r w:rsidR="00B92FA0" w:rsidRPr="00EF21D2">
        <w:rPr>
          <w:lang w:eastAsia="ja-JP"/>
        </w:rPr>
        <w:t>3GPP TS </w:t>
      </w:r>
      <w:r w:rsidRPr="00EF21D2">
        <w:rPr>
          <w:lang w:eastAsia="ja-JP"/>
        </w:rPr>
        <w:t xml:space="preserve">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w:t>
      </w:r>
      <w:r w:rsidR="00B92FA0" w:rsidRPr="00EF21D2">
        <w:rPr>
          <w:lang w:eastAsia="ja-JP"/>
        </w:rPr>
        <w:t xml:space="preserve">3GPP TS </w:t>
      </w:r>
      <w:r w:rsidRPr="00EF21D2">
        <w:rPr>
          <w:lang w:eastAsia="ja-JP"/>
        </w:rPr>
        <w:t>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4546F07F">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E00F1BF">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w:t>
      </w:r>
      <w:r w:rsidR="00B92FA0" w:rsidRPr="00EF21D2">
        <w:t xml:space="preserve">3GPP TS </w:t>
      </w:r>
      <w:r w:rsidRPr="00EF21D2">
        <w:t xml:space="preserve">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9pt;height:217.5pt" o:ole="">
            <v:imagedata r:id="rId14" o:title=""/>
          </v:shape>
          <o:OLEObject Type="Embed" ProgID="Word.Document.8" ShapeID="_x0000_i1025" DrawAspect="Content" ObjectID="_1788782380"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5pt;height:187.5pt" o:ole="">
            <v:imagedata r:id="rId16" o:title=""/>
          </v:shape>
          <o:OLEObject Type="Embed" ProgID="Word.Document.12" ShapeID="_x0000_i1026" DrawAspect="Content" ObjectID="_1788782381"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9pt;height:135pt" o:ole="">
            <v:imagedata r:id="rId19" o:title=""/>
          </v:shape>
          <o:OLEObject Type="Embed" ProgID="Visio.Drawing.15" ShapeID="_x0000_i1027" DrawAspect="Content" ObjectID="_1788782382"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4B7A6B7" w:rsidR="00CC502D" w:rsidRPr="00EF21D2" w:rsidRDefault="0025281B" w:rsidP="00CC502D">
      <w:pPr>
        <w:pStyle w:val="TH"/>
        <w:rPr>
          <w:lang w:eastAsia="zh-CN"/>
        </w:rPr>
      </w:pPr>
      <w:r>
        <w:rPr>
          <w:noProof/>
          <w:lang w:val="en-US" w:eastAsia="zh-CN"/>
        </w:rPr>
        <w:drawing>
          <wp:inline distT="0" distB="0" distL="0" distR="0" wp14:anchorId="3066F668" wp14:editId="7907D2F0">
            <wp:extent cx="3870773" cy="1226384"/>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07884" cy="1238142"/>
                    </a:xfrm>
                    <a:prstGeom prst="rect">
                      <a:avLst/>
                    </a:prstGeom>
                  </pic:spPr>
                </pic:pic>
              </a:graphicData>
            </a:graphic>
          </wp:inline>
        </w:drawing>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8" type="#_x0000_t75" style="width:450.75pt;height:110.25pt" o:ole="">
            <v:imagedata r:id="rId24" o:title=""/>
          </v:shape>
          <o:OLEObject Type="Embed" ProgID="Word.Document.12" ShapeID="_x0000_i1028" DrawAspect="Content" ObjectID="_1788782383" r:id="rId25">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29" type="#_x0000_t75" style="width:450.75pt;height:114.4pt" o:ole="">
            <v:imagedata r:id="rId26" o:title=""/>
          </v:shape>
          <o:OLEObject Type="Embed" ProgID="Word.Document.12" ShapeID="_x0000_i1029" DrawAspect="Content" ObjectID="_1788782384" r:id="rId27">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0" type="#_x0000_t75" style="width:481.9pt;height:135pt" o:ole="">
            <v:imagedata r:id="rId30" o:title=""/>
          </v:shape>
          <o:OLEObject Type="Embed" ProgID="Visio.Drawing.15" ShapeID="_x0000_i1030" DrawAspect="Content" ObjectID="_1788782385" r:id="rId31"/>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43702674" w:rsidR="00CC502D" w:rsidRDefault="00CC502D" w:rsidP="00084A7E">
      <w:pPr>
        <w:pStyle w:val="Heading4"/>
        <w:keepNext w:val="0"/>
        <w:keepLines w:val="0"/>
      </w:pPr>
      <w:r w:rsidRPr="00EF21D2">
        <w:t>4.2.1.2</w:t>
      </w:r>
      <w:r w:rsidRPr="00EF21D2">
        <w:tab/>
        <w:t>Inheritance</w:t>
      </w:r>
    </w:p>
    <w:p w14:paraId="408008EE" w14:textId="782EAE3E" w:rsidR="004557EA" w:rsidRPr="004557EA" w:rsidRDefault="004557EA" w:rsidP="004557EA">
      <w:r>
        <w:t>This clause depicts the inheritance relationships.</w:t>
      </w:r>
    </w:p>
    <w:bookmarkStart w:id="2" w:name="_MON_1756649442"/>
    <w:bookmarkEnd w:id="2"/>
    <w:p w14:paraId="51AEFD2D" w14:textId="06415708" w:rsidR="00CC502D" w:rsidRDefault="00AA7E50" w:rsidP="004557EA">
      <w:pPr>
        <w:pStyle w:val="TH"/>
      </w:pPr>
      <w:r>
        <w:object w:dxaOrig="9026" w:dyaOrig="6121" w14:anchorId="5E741C1F">
          <v:shape id="_x0000_i1031" type="#_x0000_t75" style="width:451.9pt;height:306pt" o:ole="">
            <v:imagedata r:id="rId32" o:title=""/>
          </v:shape>
          <o:OLEObject Type="Embed" ProgID="Word.Document.12" ShapeID="_x0000_i1031" DrawAspect="Content" ObjectID="_1788782386" r:id="rId33">
            <o:FieldCodes>\s</o:FieldCodes>
          </o:OLEObject>
        </w:object>
      </w:r>
    </w:p>
    <w:p w14:paraId="2329D8D5" w14:textId="77777777" w:rsidR="004557EA" w:rsidRPr="003827CC" w:rsidRDefault="004557EA"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2DBB118D" w14:textId="77777777" w:rsidR="004557EA" w:rsidRPr="00EF21D2" w:rsidRDefault="004557EA" w:rsidP="004557EA">
      <w:pPr>
        <w:pStyle w:val="TH"/>
      </w:pPr>
    </w:p>
    <w:bookmarkStart w:id="3" w:name="_MON_1756649544"/>
    <w:bookmarkEnd w:id="3"/>
    <w:p w14:paraId="05899E80" w14:textId="57373848" w:rsidR="00AA7E50" w:rsidRDefault="00AA7E50" w:rsidP="004557EA">
      <w:pPr>
        <w:pStyle w:val="TH"/>
        <w:rPr>
          <w:rFonts w:eastAsia="SimSun"/>
        </w:rPr>
      </w:pPr>
      <w:r>
        <w:rPr>
          <w:rFonts w:eastAsia="SimSun"/>
        </w:rPr>
        <w:object w:dxaOrig="9026" w:dyaOrig="4268" w14:anchorId="7C46B11D">
          <v:shape id="_x0000_i1032" type="#_x0000_t75" style="width:451.9pt;height:212.65pt" o:ole="">
            <v:imagedata r:id="rId34" o:title=""/>
          </v:shape>
          <o:OLEObject Type="Embed" ProgID="Word.Document.12" ShapeID="_x0000_i1032" DrawAspect="Content" ObjectID="_1788782387" r:id="rId35">
            <o:FieldCodes>\s</o:FieldCodes>
          </o:OLEObject>
        </w:object>
      </w:r>
      <w:r>
        <w:t xml:space="preserve">Figure 4.2.1.2-b:  </w:t>
      </w:r>
      <w:r>
        <w:rPr>
          <w:rFonts w:eastAsia="SimSun"/>
        </w:rPr>
        <w:t>NRM fragment for EPs in all deployment scenarios</w:t>
      </w:r>
    </w:p>
    <w:bookmarkStart w:id="4" w:name="_MON_1756649656"/>
    <w:bookmarkEnd w:id="4"/>
    <w:p w14:paraId="651FA0D4" w14:textId="5F203155" w:rsidR="00AA7E50" w:rsidRDefault="00AA7E50" w:rsidP="004557EA">
      <w:pPr>
        <w:pStyle w:val="TH"/>
        <w:rPr>
          <w:rFonts w:eastAsia="SimSun"/>
        </w:rPr>
      </w:pPr>
      <w:r>
        <w:rPr>
          <w:rFonts w:eastAsia="SimSun"/>
        </w:rPr>
        <w:object w:dxaOrig="9026" w:dyaOrig="2101" w14:anchorId="3A73BB49">
          <v:shape id="_x0000_i1033" type="#_x0000_t75" style="width:451.9pt;height:105pt" o:ole="">
            <v:imagedata r:id="rId36" o:title=""/>
          </v:shape>
          <o:OLEObject Type="Embed" ProgID="Word.Document.12" ShapeID="_x0000_i1033" DrawAspect="Content" ObjectID="_1788782388" r:id="rId37">
            <o:FieldCodes>\s</o:FieldCodes>
          </o:OLEObject>
        </w:object>
      </w:r>
    </w:p>
    <w:p w14:paraId="090F4274" w14:textId="46C6205C" w:rsidR="00AA7E50" w:rsidRDefault="00AA7E5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5" w:name="_MON_1756649729"/>
    <w:bookmarkEnd w:id="5"/>
    <w:p w14:paraId="49945D63" w14:textId="77777777" w:rsidR="0021720C" w:rsidRDefault="00AA7E50" w:rsidP="0021720C">
      <w:pPr>
        <w:pStyle w:val="TH"/>
        <w:rPr>
          <w:rFonts w:eastAsia="SimSun"/>
        </w:rPr>
      </w:pPr>
      <w:r>
        <w:rPr>
          <w:rFonts w:eastAsia="SimSun"/>
        </w:rPr>
        <w:object w:dxaOrig="9646" w:dyaOrig="2521" w14:anchorId="2B71301B">
          <v:shape id="_x0000_i1034" type="#_x0000_t75" style="width:482.25pt;height:126pt" o:ole="">
            <v:imagedata r:id="rId38" o:title=""/>
          </v:shape>
          <o:OLEObject Type="Embed" ProgID="Word.Document.12" ShapeID="_x0000_i1034" DrawAspect="Content" ObjectID="_1788782389" r:id="rId39">
            <o:FieldCodes>\s</o:FieldCodes>
          </o:OLEObject>
        </w:object>
      </w:r>
    </w:p>
    <w:p w14:paraId="5A719E0C" w14:textId="1831CD0E" w:rsidR="00AA7E50" w:rsidRDefault="00AA7E50" w:rsidP="0021720C">
      <w:pPr>
        <w:pStyle w:val="TF"/>
      </w:pPr>
      <w:r>
        <w:t xml:space="preserve">Figure 4.2.1.2-d: NRM </w:t>
      </w:r>
      <w:r w:rsidRPr="00D51DA3">
        <w:rPr>
          <w:noProof/>
        </w:rPr>
        <w:t>fragment</w:t>
      </w:r>
      <w:r>
        <w:t xml:space="preserve"> for Beam,</w:t>
      </w:r>
      <w:r w:rsidRPr="008D20F7">
        <w:t xml:space="preserve"> CommonBeamformingFunction</w:t>
      </w:r>
    </w:p>
    <w:bookmarkStart w:id="6" w:name="_MON_1756650236"/>
    <w:bookmarkEnd w:id="6"/>
    <w:p w14:paraId="711184FC" w14:textId="69B15B46" w:rsidR="00AA7E50" w:rsidRDefault="0021720C" w:rsidP="004557EA">
      <w:pPr>
        <w:pStyle w:val="TH"/>
        <w:rPr>
          <w:rFonts w:eastAsia="SimSun"/>
        </w:rPr>
      </w:pPr>
      <w:r>
        <w:rPr>
          <w:rFonts w:eastAsia="SimSun"/>
        </w:rPr>
        <w:object w:dxaOrig="9001" w:dyaOrig="3301" w14:anchorId="340B68BF">
          <v:shape id="_x0000_i1035" type="#_x0000_t75" style="width:450pt;height:165.75pt" o:ole="">
            <v:imagedata r:id="rId40" o:title=""/>
          </v:shape>
          <o:OLEObject Type="Embed" ProgID="Word.Document.12" ShapeID="_x0000_i1035" DrawAspect="Content" ObjectID="_1788782390" r:id="rId41">
            <o:FieldCodes>\s</o:FieldCodes>
          </o:OLEObject>
        </w:object>
      </w:r>
    </w:p>
    <w:p w14:paraId="540780DE" w14:textId="1B07E804" w:rsidR="0021720C" w:rsidRDefault="0021720C" w:rsidP="0021720C">
      <w:pPr>
        <w:pStyle w:val="TF"/>
      </w:pPr>
      <w:r>
        <w:t xml:space="preserve">Figure 4.2.1.2-e: </w:t>
      </w:r>
      <w:r w:rsidRPr="00F17312">
        <w:t>NRM fragment for RRM Policies</w:t>
      </w:r>
    </w:p>
    <w:bookmarkStart w:id="7" w:name="_MON_1756650285"/>
    <w:bookmarkEnd w:id="7"/>
    <w:p w14:paraId="195CB500" w14:textId="25010629" w:rsidR="0021720C" w:rsidRDefault="0021720C" w:rsidP="0021720C">
      <w:pPr>
        <w:pStyle w:val="TH"/>
        <w:rPr>
          <w:rFonts w:eastAsia="SimSun"/>
        </w:rPr>
      </w:pPr>
      <w:r>
        <w:rPr>
          <w:rFonts w:eastAsia="SimSun"/>
        </w:rPr>
        <w:object w:dxaOrig="9026" w:dyaOrig="3391" w14:anchorId="20E3B7C6">
          <v:shape id="_x0000_i1036" type="#_x0000_t75" style="width:451.9pt;height:169.9pt" o:ole="">
            <v:imagedata r:id="rId42" o:title=""/>
          </v:shape>
          <o:OLEObject Type="Embed" ProgID="Word.Document.12" ShapeID="_x0000_i1036" DrawAspect="Content" ObjectID="_1788782391" r:id="rId43">
            <o:FieldCodes>\s</o:FieldCodes>
          </o:OLEObject>
        </w:object>
      </w:r>
    </w:p>
    <w:p w14:paraId="33562B63" w14:textId="50EE6D8D" w:rsidR="0021720C" w:rsidRPr="00EF21D2" w:rsidRDefault="0021720C" w:rsidP="0021720C">
      <w:pPr>
        <w:pStyle w:val="TF"/>
        <w:rPr>
          <w:rFonts w:eastAsia="SimSun"/>
        </w:rPr>
      </w:pPr>
      <w:r>
        <w:t>Figure 4.2.1.2-f: NRM fragment for NRFreqRelation, NRFrequency and NRCellRelation</w:t>
      </w:r>
    </w:p>
    <w:p w14:paraId="737C373D" w14:textId="3184035B" w:rsidR="00CC502D" w:rsidRPr="00EF21D2" w:rsidRDefault="00CC502D" w:rsidP="00CC502D">
      <w:pPr>
        <w:pStyle w:val="TH"/>
        <w:rPr>
          <w:lang w:eastAsia="zh-CN"/>
        </w:rPr>
      </w:pPr>
    </w:p>
    <w:p w14:paraId="7F602102" w14:textId="0C0A7D62" w:rsidR="00CC502D" w:rsidRPr="00EF21D2" w:rsidRDefault="00CC502D" w:rsidP="00CC502D">
      <w:pPr>
        <w:pStyle w:val="TH"/>
      </w:pPr>
    </w:p>
    <w:bookmarkStart w:id="8" w:name="_MON_1756650380"/>
    <w:bookmarkEnd w:id="8"/>
    <w:p w14:paraId="58F7748C" w14:textId="50200ABA" w:rsidR="0021720C" w:rsidRDefault="0021720C" w:rsidP="00CC502D">
      <w:pPr>
        <w:pStyle w:val="TF"/>
        <w:rPr>
          <w:rFonts w:eastAsia="SimSun"/>
        </w:rPr>
      </w:pPr>
      <w:r>
        <w:rPr>
          <w:rFonts w:eastAsia="SimSun"/>
        </w:rPr>
        <w:object w:dxaOrig="9026" w:dyaOrig="3310" w14:anchorId="0B852F01">
          <v:shape id="_x0000_i1037" type="#_x0000_t75" style="width:451.9pt;height:166.5pt" o:ole="">
            <v:imagedata r:id="rId44" o:title=""/>
          </v:shape>
          <o:OLEObject Type="Embed" ProgID="Word.Document.12" ShapeID="_x0000_i1037" DrawAspect="Content" ObjectID="_1788782392" r:id="rId45">
            <o:FieldCodes>\s</o:FieldCodes>
          </o:OLEObject>
        </w:object>
      </w:r>
    </w:p>
    <w:p w14:paraId="25DF41B0" w14:textId="33897A22" w:rsidR="00CC502D" w:rsidRPr="00EF21D2" w:rsidRDefault="00CC502D" w:rsidP="00CC502D">
      <w:pPr>
        <w:pStyle w:val="TF"/>
        <w:rPr>
          <w:rFonts w:eastAsia="SimSun"/>
        </w:rPr>
      </w:pPr>
      <w:r w:rsidRPr="00EF21D2">
        <w:rPr>
          <w:rFonts w:eastAsia="SimSun"/>
        </w:rPr>
        <w:t xml:space="preserve">Figure 4.2.1.2-1: </w:t>
      </w:r>
      <w:r w:rsidR="0021720C">
        <w:t>NRM fragment for C-SON, D-SON</w:t>
      </w:r>
    </w:p>
    <w:p w14:paraId="00E7CF70" w14:textId="367C0253" w:rsidR="00CC502D" w:rsidRPr="00EF21D2" w:rsidRDefault="00CC502D" w:rsidP="00CC502D">
      <w:pPr>
        <w:pStyle w:val="TH"/>
      </w:pPr>
      <w:r w:rsidRPr="00EF21D2">
        <w:rPr>
          <w:noProof/>
        </w:rPr>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3C1F2CF7" w:rsidR="00CC502D" w:rsidRPr="00EF21D2" w:rsidRDefault="00CC502D" w:rsidP="00CC502D">
      <w:pPr>
        <w:pStyle w:val="TF"/>
      </w:pPr>
      <w:r w:rsidRPr="00EF21D2">
        <w:t xml:space="preserve">Figure 4.2.1.2-2: </w:t>
      </w:r>
      <w:r w:rsidR="0021720C">
        <w:t>NRM fragment for RIM</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lastRenderedPageBreak/>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lastRenderedPageBreak/>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lastRenderedPageBreak/>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lastRenderedPageBreak/>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lastRenderedPageBreak/>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lastRenderedPageBreak/>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9" w:name="OLE_LINK75"/>
      <w:bookmarkStart w:id="10"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9"/>
      <w:bookmarkEnd w:id="1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lastRenderedPageBreak/>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lastRenderedPageBreak/>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lastRenderedPageBreak/>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lastRenderedPageBreak/>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lastRenderedPageBreak/>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lastRenderedPageBreak/>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lastRenderedPageBreak/>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lastRenderedPageBreak/>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0A7ED012">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7859349D" w:rsidR="00CC502D" w:rsidRPr="00EF21D2" w:rsidRDefault="00CC502D" w:rsidP="00CC502D">
      <w:pPr>
        <w:pStyle w:val="B1"/>
      </w:pPr>
      <w:r w:rsidRPr="00EF21D2">
        <w:t>-</w:t>
      </w:r>
      <w:r w:rsidRPr="00EF21D2">
        <w:tab/>
      </w:r>
      <w:bookmarkStart w:id="11"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11"/>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w:t>
      </w:r>
      <w:r w:rsidR="000719FD">
        <w:t>a</w:t>
      </w:r>
      <w:r w:rsidRPr="00EF21D2">
        <w:t>gedEntity can be greater than 100.</w:t>
      </w:r>
    </w:p>
    <w:p w14:paraId="7EEFAF5C" w14:textId="4A5BEC75"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 xml:space="preserve">or equal </w:t>
      </w:r>
      <w:r w:rsidR="000719FD">
        <w:t xml:space="preserve">to </w:t>
      </w:r>
      <w:r w:rsidRPr="001F77D2">
        <w:t>100.</w:t>
      </w:r>
    </w:p>
    <w:p w14:paraId="4C274CF7" w14:textId="2B4CDD8F"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w:t>
      </w:r>
      <w:r w:rsidR="000719FD">
        <w:t>a</w:t>
      </w:r>
      <w:r w:rsidRPr="001F77D2">
        <w:t xml:space="preserve">gedEntity shall be less </w:t>
      </w:r>
      <w:r w:rsidR="000719FD">
        <w:t xml:space="preserve">than </w:t>
      </w:r>
      <w:r w:rsidRPr="001F77D2">
        <w:t>or equ</w:t>
      </w:r>
      <w:r w:rsidRPr="00EF21D2">
        <w:t xml:space="preserve">al </w:t>
      </w:r>
      <w:r w:rsidR="000719FD">
        <w:t xml:space="preserve">to </w:t>
      </w:r>
      <w:r w:rsidRPr="00EF21D2">
        <w:t>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12" w:name="OLE_LINK10"/>
      <w:bookmarkStart w:id="13"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12"/>
      <w:r w:rsidRPr="00EF21D2">
        <w:rPr>
          <w:lang w:eastAsia="zh-CN"/>
        </w:rPr>
        <w:t xml:space="preserve"> </w:t>
      </w:r>
      <w:bookmarkEnd w:id="13"/>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lastRenderedPageBreak/>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lastRenderedPageBreak/>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lastRenderedPageBreak/>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lastRenderedPageBreak/>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14"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14"/>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6C040A3D"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r>
      <w:r w:rsidR="00CA3B60">
        <w:rPr>
          <w:lang w:eastAsia="zh-CN"/>
        </w:rPr>
        <w:t>Void</w:t>
      </w:r>
    </w:p>
    <w:p w14:paraId="1681C562" w14:textId="20705313" w:rsidR="00CC502D" w:rsidRPr="00EF21D2" w:rsidRDefault="00CC502D" w:rsidP="00CC502D">
      <w:pPr>
        <w:keepNext/>
        <w:keepLines/>
      </w:pP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lastRenderedPageBreak/>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44694F69"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324253" w:rsidRPr="00EF21D2" w14:paraId="7D979595" w14:textId="77777777" w:rsidTr="000271A2">
        <w:trPr>
          <w:cantSplit/>
          <w:jc w:val="center"/>
        </w:trPr>
        <w:tc>
          <w:tcPr>
            <w:tcW w:w="3673" w:type="dxa"/>
          </w:tcPr>
          <w:p w14:paraId="25CC82D6" w14:textId="171843AB"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31C40DE8" w14:textId="77777777" w:rsidR="00324253" w:rsidRPr="00EF21D2" w:rsidRDefault="00324253" w:rsidP="00324253">
            <w:pPr>
              <w:pStyle w:val="TAL"/>
              <w:jc w:val="center"/>
              <w:rPr>
                <w:rFonts w:cs="Arial"/>
                <w:szCs w:val="18"/>
                <w:lang w:eastAsia="zh-CN"/>
              </w:rPr>
            </w:pPr>
            <w:r w:rsidRPr="00EF21D2">
              <w:t>M</w:t>
            </w:r>
          </w:p>
        </w:tc>
        <w:tc>
          <w:tcPr>
            <w:tcW w:w="1197" w:type="dxa"/>
          </w:tcPr>
          <w:p w14:paraId="49563FAB" w14:textId="77777777" w:rsidR="00324253" w:rsidRPr="00EF21D2" w:rsidRDefault="00324253" w:rsidP="00324253">
            <w:pPr>
              <w:pStyle w:val="TAL"/>
              <w:jc w:val="center"/>
              <w:rPr>
                <w:rFonts w:cs="Arial"/>
              </w:rPr>
            </w:pPr>
            <w:r w:rsidRPr="00EF21D2">
              <w:rPr>
                <w:rFonts w:cs="Arial"/>
              </w:rPr>
              <w:t>T</w:t>
            </w:r>
          </w:p>
        </w:tc>
        <w:tc>
          <w:tcPr>
            <w:tcW w:w="1134" w:type="dxa"/>
          </w:tcPr>
          <w:p w14:paraId="0CD55A6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324253" w:rsidRPr="00EF21D2" w:rsidRDefault="00324253" w:rsidP="00324253">
            <w:pPr>
              <w:pStyle w:val="TAL"/>
              <w:jc w:val="center"/>
              <w:rPr>
                <w:rFonts w:cs="Arial"/>
              </w:rPr>
            </w:pPr>
            <w:r w:rsidRPr="00EF21D2">
              <w:rPr>
                <w:rFonts w:cs="Arial"/>
              </w:rPr>
              <w:t>F</w:t>
            </w:r>
          </w:p>
        </w:tc>
        <w:tc>
          <w:tcPr>
            <w:tcW w:w="1393" w:type="dxa"/>
          </w:tcPr>
          <w:p w14:paraId="732C17BD" w14:textId="77777777" w:rsidR="00324253" w:rsidRPr="00EF21D2" w:rsidRDefault="00324253" w:rsidP="00324253">
            <w:pPr>
              <w:pStyle w:val="TAL"/>
              <w:jc w:val="center"/>
              <w:rPr>
                <w:rFonts w:cs="Arial"/>
                <w:lang w:eastAsia="zh-CN"/>
              </w:rPr>
            </w:pPr>
            <w:r w:rsidRPr="00EF21D2">
              <w:rPr>
                <w:rFonts w:cs="Arial"/>
                <w:lang w:eastAsia="zh-CN"/>
              </w:rPr>
              <w:t>T</w:t>
            </w:r>
          </w:p>
        </w:tc>
      </w:tr>
      <w:tr w:rsidR="00324253" w:rsidRPr="00EF21D2" w14:paraId="0D2CCB83" w14:textId="77777777" w:rsidTr="000271A2">
        <w:trPr>
          <w:cantSplit/>
          <w:jc w:val="center"/>
        </w:trPr>
        <w:tc>
          <w:tcPr>
            <w:tcW w:w="3673" w:type="dxa"/>
          </w:tcPr>
          <w:p w14:paraId="3B5272EF" w14:textId="18E8A667" w:rsidR="00324253" w:rsidRPr="00EF21D2" w:rsidRDefault="00324253"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51013C3" w14:textId="77777777" w:rsidR="00324253" w:rsidRPr="00EF21D2" w:rsidRDefault="00324253" w:rsidP="00324253">
            <w:pPr>
              <w:pStyle w:val="TAL"/>
              <w:jc w:val="center"/>
              <w:rPr>
                <w:rFonts w:cs="Arial"/>
                <w:szCs w:val="18"/>
                <w:lang w:eastAsia="zh-CN"/>
              </w:rPr>
            </w:pPr>
            <w:r w:rsidRPr="00EF21D2">
              <w:t>M</w:t>
            </w:r>
          </w:p>
        </w:tc>
        <w:tc>
          <w:tcPr>
            <w:tcW w:w="1197" w:type="dxa"/>
          </w:tcPr>
          <w:p w14:paraId="34D310FC" w14:textId="77777777" w:rsidR="00324253" w:rsidRPr="00EF21D2" w:rsidRDefault="00324253" w:rsidP="00324253">
            <w:pPr>
              <w:pStyle w:val="TAL"/>
              <w:jc w:val="center"/>
              <w:rPr>
                <w:rFonts w:cs="Arial"/>
              </w:rPr>
            </w:pPr>
            <w:r w:rsidRPr="00EF21D2">
              <w:rPr>
                <w:rFonts w:cs="Arial"/>
              </w:rPr>
              <w:t>T</w:t>
            </w:r>
          </w:p>
        </w:tc>
        <w:tc>
          <w:tcPr>
            <w:tcW w:w="1134" w:type="dxa"/>
          </w:tcPr>
          <w:p w14:paraId="203F51AA" w14:textId="77777777" w:rsidR="00324253" w:rsidRPr="00EF21D2" w:rsidRDefault="00324253" w:rsidP="00324253">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324253" w:rsidRPr="00EF21D2" w:rsidRDefault="00324253" w:rsidP="00324253">
            <w:pPr>
              <w:pStyle w:val="TAL"/>
              <w:jc w:val="center"/>
              <w:rPr>
                <w:rFonts w:cs="Arial"/>
              </w:rPr>
            </w:pPr>
            <w:r w:rsidRPr="00EF21D2">
              <w:rPr>
                <w:rFonts w:cs="Arial"/>
              </w:rPr>
              <w:t>F</w:t>
            </w:r>
          </w:p>
        </w:tc>
        <w:tc>
          <w:tcPr>
            <w:tcW w:w="1393" w:type="dxa"/>
          </w:tcPr>
          <w:p w14:paraId="257B7B10" w14:textId="77777777" w:rsidR="00324253" w:rsidRPr="00EF21D2" w:rsidRDefault="00324253" w:rsidP="00324253">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lastRenderedPageBreak/>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15" w:name="RANGE!D15"/>
            <w:r w:rsidRPr="00EF21D2">
              <w:rPr>
                <w:rFonts w:ascii="Courier New" w:hAnsi="Courier New" w:cs="Courier New"/>
                <w:szCs w:val="18"/>
              </w:rPr>
              <w:t>symbolOffsetOfReferencePoint1</w:t>
            </w:r>
            <w:bookmarkEnd w:id="15"/>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3044887F" w:rsidR="00CC502D" w:rsidRPr="00EF21D2" w:rsidRDefault="00324253"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lastRenderedPageBreak/>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lastRenderedPageBreak/>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08E35637" w:rsidR="00CC502D" w:rsidRPr="00EF21D2" w:rsidRDefault="00CC502D" w:rsidP="00CC502D">
      <w:pPr>
        <w:pStyle w:val="NO"/>
      </w:pPr>
      <w:r w:rsidRPr="00EF21D2">
        <w:t>NOTE:</w:t>
      </w:r>
      <w:r w:rsidR="00B92FA0" w:rsidRPr="00EF21D2">
        <w:tab/>
      </w:r>
      <w:r w:rsidR="00324253" w:rsidRPr="00EF21D2">
        <w:t xml:space="preserve">In the case where multiple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DRACHOptimization</w:t>
      </w:r>
      <w:r w:rsidR="00324253" w:rsidRPr="00EF21D2">
        <w:rPr>
          <w:rFonts w:ascii="Courier New" w:hAnsi="Courier New"/>
          <w:lang w:eastAsia="zh-CN"/>
        </w:rPr>
        <w:t>Function</w:t>
      </w:r>
      <w:r w:rsidR="00324253"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1876AB84"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0D72A9EA"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sidR="00B9375B">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lastRenderedPageBreak/>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10E6C9E3"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DPCIConfiguration</w:t>
      </w:r>
      <w:r w:rsidR="00324253" w:rsidRPr="00EF21D2">
        <w:rPr>
          <w:rFonts w:ascii="Courier New" w:hAnsi="Courier New"/>
          <w:lang w:eastAsia="zh-CN"/>
        </w:rPr>
        <w:t>Function</w:t>
      </w:r>
      <w:r w:rsidR="00324253"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lastRenderedPageBreak/>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323F4BD" w:rsidR="00CC502D" w:rsidRPr="00EF21D2" w:rsidRDefault="00CC502D" w:rsidP="00CC502D">
      <w:pPr>
        <w:pStyle w:val="NO"/>
      </w:pPr>
      <w:r w:rsidRPr="00EF21D2">
        <w:t>NOTE:</w:t>
      </w:r>
      <w:r w:rsidR="00ED74D7" w:rsidRPr="00EF21D2">
        <w:tab/>
      </w:r>
      <w:r w:rsidR="00324253" w:rsidRPr="00EF21D2">
        <w:t xml:space="preserve">In the case where multiple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exist at different levels of the containment tree,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 at the lower level overrides the </w:t>
      </w:r>
      <w:r w:rsidR="00324253" w:rsidRPr="00EF21D2">
        <w:rPr>
          <w:rFonts w:ascii="Courier New" w:hAnsi="Courier New" w:cs="Courier New"/>
        </w:rPr>
        <w:t>CPCIConfiguration</w:t>
      </w:r>
      <w:r w:rsidR="00324253" w:rsidRPr="00EF21D2">
        <w:rPr>
          <w:rFonts w:ascii="Courier New" w:hAnsi="Courier New"/>
          <w:lang w:eastAsia="zh-CN"/>
        </w:rPr>
        <w:t>Function</w:t>
      </w:r>
      <w:r w:rsidR="00324253"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lastRenderedPageBreak/>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lastRenderedPageBreak/>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38BEDB6" w14:textId="50354A20" w:rsidR="003F1D34" w:rsidRDefault="003F1D34" w:rsidP="003F1D34">
      <w:pPr>
        <w:pStyle w:val="Heading3"/>
      </w:pPr>
      <w:bookmarkStart w:id="16" w:name="_Toc59182720"/>
      <w:bookmarkStart w:id="17" w:name="_Toc59184186"/>
      <w:bookmarkStart w:id="18" w:name="_Toc59195121"/>
      <w:bookmarkStart w:id="19" w:name="_Toc59439547"/>
      <w:bookmarkStart w:id="20" w:name="_Toc67989970"/>
      <w:bookmarkStart w:id="21" w:name="_Toc59182755"/>
      <w:bookmarkStart w:id="22" w:name="_Toc59184221"/>
      <w:bookmarkStart w:id="23" w:name="_Toc59195156"/>
      <w:bookmarkStart w:id="24" w:name="_Toc59439583"/>
      <w:bookmarkStart w:id="25" w:name="_Toc67990006"/>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16"/>
      <w:bookmarkEnd w:id="17"/>
      <w:bookmarkEnd w:id="18"/>
      <w:bookmarkEnd w:id="19"/>
      <w:bookmarkEnd w:id="20"/>
    </w:p>
    <w:p w14:paraId="6A2B2AF2" w14:textId="27698D3C" w:rsidR="003F1D34" w:rsidRDefault="003F1D34" w:rsidP="003F1D34">
      <w:pPr>
        <w:pStyle w:val="Heading4"/>
      </w:pPr>
      <w:bookmarkStart w:id="26" w:name="_Toc59182721"/>
      <w:bookmarkStart w:id="27" w:name="_Toc59184187"/>
      <w:bookmarkStart w:id="28" w:name="_Toc59195122"/>
      <w:bookmarkStart w:id="29" w:name="_Toc59439548"/>
      <w:bookmarkStart w:id="30" w:name="_Toc67989971"/>
      <w:r>
        <w:rPr>
          <w:lang w:eastAsia="zh-CN"/>
        </w:rPr>
        <w:t>4</w:t>
      </w:r>
      <w:r>
        <w:t>.3.</w:t>
      </w:r>
      <w:r>
        <w:rPr>
          <w:lang w:eastAsia="zh-CN"/>
        </w:rPr>
        <w:t>66</w:t>
      </w:r>
      <w:r>
        <w:t>.1</w:t>
      </w:r>
      <w:r>
        <w:tab/>
        <w:t>Definition</w:t>
      </w:r>
      <w:bookmarkEnd w:id="26"/>
      <w:bookmarkEnd w:id="27"/>
      <w:bookmarkEnd w:id="28"/>
      <w:bookmarkEnd w:id="29"/>
      <w:bookmarkEnd w:id="30"/>
    </w:p>
    <w:p w14:paraId="151B6FDE" w14:textId="77777777" w:rsidR="003F1D34" w:rsidRDefault="003F1D34" w:rsidP="003F1D34">
      <w:r>
        <w:t>This data type represents the traffic load threshold and the time duration.</w:t>
      </w:r>
    </w:p>
    <w:p w14:paraId="589F44FB" w14:textId="175C07F2" w:rsidR="003F1D34" w:rsidRDefault="003F1D34" w:rsidP="003F1D34">
      <w:pPr>
        <w:pStyle w:val="Heading4"/>
      </w:pPr>
      <w:bookmarkStart w:id="31" w:name="_Toc59182722"/>
      <w:bookmarkStart w:id="32" w:name="_Toc59184188"/>
      <w:bookmarkStart w:id="33" w:name="_Toc59195123"/>
      <w:bookmarkStart w:id="34" w:name="_Toc59439549"/>
      <w:bookmarkStart w:id="35" w:name="_Toc67989972"/>
      <w:r>
        <w:rPr>
          <w:lang w:eastAsia="zh-CN"/>
        </w:rPr>
        <w:t>4</w:t>
      </w:r>
      <w:r>
        <w:t>.3.</w:t>
      </w:r>
      <w:r>
        <w:rPr>
          <w:lang w:eastAsia="zh-CN"/>
        </w:rPr>
        <w:t>66</w:t>
      </w:r>
      <w:r>
        <w:t>.2</w:t>
      </w:r>
      <w:r>
        <w:tab/>
        <w:t>Attributes</w:t>
      </w:r>
      <w:bookmarkEnd w:id="31"/>
      <w:bookmarkEnd w:id="32"/>
      <w:bookmarkEnd w:id="33"/>
      <w:bookmarkEnd w:id="34"/>
      <w:bookmarkEnd w:id="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72CBAAB4"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12626E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FAF3DF6"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E902AC"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618676F"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144FD3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EB221E8" w14:textId="77777777" w:rsidR="003F1D34" w:rsidRDefault="003F1D34" w:rsidP="000E27E5">
            <w:pPr>
              <w:pStyle w:val="TAH"/>
            </w:pPr>
            <w:r>
              <w:t>isNotifyable</w:t>
            </w:r>
          </w:p>
        </w:tc>
      </w:tr>
      <w:tr w:rsidR="003F1D34" w14:paraId="2D8B7DC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60AB0A" w14:textId="77777777" w:rsidR="003F1D34" w:rsidRDefault="003F1D34"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98E449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1EB6520"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E933C8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8651A6"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8F72D24" w14:textId="77777777" w:rsidR="003F1D34" w:rsidRDefault="003F1D34" w:rsidP="000E27E5">
            <w:pPr>
              <w:pStyle w:val="TAL"/>
              <w:jc w:val="center"/>
              <w:rPr>
                <w:lang w:eastAsia="zh-CN"/>
              </w:rPr>
            </w:pPr>
            <w:r>
              <w:rPr>
                <w:rFonts w:cs="Arial"/>
                <w:lang w:eastAsia="zh-CN"/>
              </w:rPr>
              <w:t>T</w:t>
            </w:r>
          </w:p>
        </w:tc>
      </w:tr>
      <w:tr w:rsidR="003F1D34" w14:paraId="6E694A63"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B64B12D" w14:textId="77777777" w:rsidR="003F1D34" w:rsidRDefault="003F1D34"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40EDF78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43E746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0546C6"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478F737"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FB0D85D" w14:textId="77777777" w:rsidR="003F1D34" w:rsidRDefault="003F1D34" w:rsidP="000E27E5">
            <w:pPr>
              <w:pStyle w:val="TAL"/>
              <w:jc w:val="center"/>
              <w:rPr>
                <w:rFonts w:cs="Arial"/>
                <w:lang w:eastAsia="zh-CN"/>
              </w:rPr>
            </w:pPr>
            <w:r>
              <w:rPr>
                <w:rFonts w:cs="Arial"/>
                <w:lang w:eastAsia="zh-CN"/>
              </w:rPr>
              <w:t>T</w:t>
            </w:r>
          </w:p>
        </w:tc>
      </w:tr>
    </w:tbl>
    <w:p w14:paraId="5857B9AA" w14:textId="77777777" w:rsidR="003F1D34" w:rsidRDefault="003F1D34" w:rsidP="003F1D34">
      <w:bookmarkStart w:id="36" w:name="_Toc59182723"/>
      <w:bookmarkStart w:id="37" w:name="_Toc59184189"/>
      <w:bookmarkStart w:id="38" w:name="_Toc59195124"/>
      <w:bookmarkStart w:id="39" w:name="_Toc59439550"/>
      <w:bookmarkStart w:id="40" w:name="_Toc67989973"/>
    </w:p>
    <w:p w14:paraId="387A98C8" w14:textId="40A99DE4" w:rsidR="003F1D34" w:rsidRDefault="003F1D34" w:rsidP="003F1D34">
      <w:pPr>
        <w:pStyle w:val="Heading4"/>
      </w:pPr>
      <w:r>
        <w:rPr>
          <w:lang w:eastAsia="zh-CN"/>
        </w:rPr>
        <w:t>4</w:t>
      </w:r>
      <w:r>
        <w:t>.3.</w:t>
      </w:r>
      <w:r>
        <w:rPr>
          <w:lang w:eastAsia="zh-CN"/>
        </w:rPr>
        <w:t>66</w:t>
      </w:r>
      <w:r>
        <w:t>.3</w:t>
      </w:r>
      <w:r>
        <w:tab/>
        <w:t>Attribute constraints</w:t>
      </w:r>
      <w:bookmarkEnd w:id="36"/>
      <w:bookmarkEnd w:id="37"/>
      <w:bookmarkEnd w:id="38"/>
      <w:bookmarkEnd w:id="39"/>
      <w:bookmarkEnd w:id="40"/>
    </w:p>
    <w:p w14:paraId="52440B52" w14:textId="77777777" w:rsidR="003F1D34" w:rsidRDefault="003F1D34" w:rsidP="003F1D34">
      <w:r>
        <w:t>None</w:t>
      </w:r>
    </w:p>
    <w:p w14:paraId="17731A64" w14:textId="461AF88A" w:rsidR="003F1D34" w:rsidRDefault="003F1D34" w:rsidP="003F1D34">
      <w:pPr>
        <w:pStyle w:val="Heading4"/>
      </w:pPr>
      <w:bookmarkStart w:id="41" w:name="_Toc59182724"/>
      <w:bookmarkStart w:id="42" w:name="_Toc59184190"/>
      <w:bookmarkStart w:id="43" w:name="_Toc59195125"/>
      <w:bookmarkStart w:id="44" w:name="_Toc59439551"/>
      <w:bookmarkStart w:id="45" w:name="_Toc67989974"/>
      <w:r>
        <w:rPr>
          <w:lang w:eastAsia="zh-CN"/>
        </w:rPr>
        <w:t>4</w:t>
      </w:r>
      <w:r>
        <w:t>.3.</w:t>
      </w:r>
      <w:r>
        <w:rPr>
          <w:lang w:eastAsia="zh-CN"/>
        </w:rPr>
        <w:t>66</w:t>
      </w:r>
      <w:r>
        <w:t>.4</w:t>
      </w:r>
      <w:r>
        <w:tab/>
        <w:t>Notifications</w:t>
      </w:r>
      <w:bookmarkEnd w:id="41"/>
      <w:bookmarkEnd w:id="42"/>
      <w:bookmarkEnd w:id="43"/>
      <w:bookmarkEnd w:id="44"/>
      <w:bookmarkEnd w:id="45"/>
    </w:p>
    <w:p w14:paraId="35C81A63" w14:textId="77777777" w:rsidR="003F1D34" w:rsidRDefault="003F1D34" w:rsidP="003F1D34">
      <w:r>
        <w:t xml:space="preserve">The subclause 4.5 of the &lt;&lt;IOC&gt;&gt; using this </w:t>
      </w:r>
      <w:r>
        <w:rPr>
          <w:lang w:eastAsia="zh-CN"/>
        </w:rPr>
        <w:t>&lt;&lt;dataType&gt;&gt; as one of its attributes, shall be applicable</w:t>
      </w:r>
      <w:r>
        <w:t>.</w:t>
      </w:r>
    </w:p>
    <w:p w14:paraId="58A91A4F" w14:textId="77777777" w:rsidR="003F1D34" w:rsidRDefault="003F1D34" w:rsidP="003F1D34">
      <w:pPr>
        <w:rPr>
          <w:lang w:eastAsia="zh-CN"/>
        </w:rPr>
      </w:pPr>
    </w:p>
    <w:p w14:paraId="6A633A70" w14:textId="13BD8F44" w:rsidR="003F1D34" w:rsidRDefault="003F1D34" w:rsidP="003F1D34">
      <w:pPr>
        <w:pStyle w:val="Heading3"/>
      </w:pPr>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7BC5D08C" w14:textId="6A2DE1F7" w:rsidR="003F1D34" w:rsidRDefault="003F1D34" w:rsidP="003F1D34">
      <w:pPr>
        <w:pStyle w:val="Heading4"/>
      </w:pPr>
      <w:r>
        <w:rPr>
          <w:lang w:eastAsia="zh-CN"/>
        </w:rPr>
        <w:t>4</w:t>
      </w:r>
      <w:r>
        <w:t>.3.</w:t>
      </w:r>
      <w:r>
        <w:rPr>
          <w:lang w:eastAsia="zh-CN"/>
        </w:rPr>
        <w:t>67</w:t>
      </w:r>
      <w:r>
        <w:t>.1</w:t>
      </w:r>
      <w:r>
        <w:tab/>
        <w:t>Definition</w:t>
      </w:r>
    </w:p>
    <w:p w14:paraId="6EDE8058" w14:textId="77777777" w:rsidR="003F1D34" w:rsidRDefault="003F1D34" w:rsidP="003F1D34">
      <w:r>
        <w:t>This data type represents a time period during which inter-RAT energy saving is not allowed. Time period is valid on the specified day and time of every week.</w:t>
      </w:r>
    </w:p>
    <w:p w14:paraId="68EEA8FA" w14:textId="7D42BEC2" w:rsidR="003F1D34" w:rsidRDefault="003F1D34" w:rsidP="003F1D34">
      <w:pPr>
        <w:pStyle w:val="Heading4"/>
      </w:pPr>
      <w:r>
        <w:rPr>
          <w:lang w:eastAsia="zh-CN"/>
        </w:rPr>
        <w:t>4</w:t>
      </w:r>
      <w:r>
        <w:t>.3.</w:t>
      </w:r>
      <w:r>
        <w:rPr>
          <w:lang w:eastAsia="zh-CN"/>
        </w:rPr>
        <w:t>67</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15161C8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6D56626"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BC85C9"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6562E2"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68F6367"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E51E18"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1C030A0" w14:textId="77777777" w:rsidR="003F1D34" w:rsidRDefault="003F1D34" w:rsidP="000E27E5">
            <w:pPr>
              <w:pStyle w:val="TAH"/>
            </w:pPr>
            <w:r>
              <w:t>isNotifyable</w:t>
            </w:r>
          </w:p>
        </w:tc>
      </w:tr>
      <w:tr w:rsidR="003F1D34" w14:paraId="324E1602"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52306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4818B25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7DBCC4"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0BFA842"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A6CBF5"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0EB69FF" w14:textId="77777777" w:rsidR="003F1D34" w:rsidRDefault="003F1D34" w:rsidP="000E27E5">
            <w:pPr>
              <w:pStyle w:val="TAL"/>
              <w:jc w:val="center"/>
              <w:rPr>
                <w:lang w:eastAsia="zh-CN"/>
              </w:rPr>
            </w:pPr>
            <w:r>
              <w:rPr>
                <w:rFonts w:cs="Arial"/>
                <w:lang w:eastAsia="zh-CN"/>
              </w:rPr>
              <w:t>T</w:t>
            </w:r>
          </w:p>
        </w:tc>
      </w:tr>
      <w:tr w:rsidR="003F1D34" w14:paraId="4810AA4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AF114E" w14:textId="77777777" w:rsidR="003F1D34" w:rsidRDefault="003F1D34"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6F37E195"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DD601E5"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13964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78940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4D2DA62" w14:textId="77777777" w:rsidR="003F1D34" w:rsidRDefault="003F1D34" w:rsidP="000E27E5">
            <w:pPr>
              <w:pStyle w:val="TAL"/>
              <w:jc w:val="center"/>
              <w:rPr>
                <w:rFonts w:cs="Arial"/>
                <w:lang w:eastAsia="zh-CN"/>
              </w:rPr>
            </w:pPr>
            <w:r>
              <w:rPr>
                <w:rFonts w:cs="Arial"/>
                <w:lang w:eastAsia="zh-CN"/>
              </w:rPr>
              <w:t>T</w:t>
            </w:r>
          </w:p>
        </w:tc>
      </w:tr>
      <w:tr w:rsidR="003F1D34" w14:paraId="19A1D44A"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42616D57" w14:textId="77777777" w:rsidR="003F1D34" w:rsidRPr="002F0775" w:rsidRDefault="003F1D34"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2EAC6CA3"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06E60"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2272575"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2D49F0B"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1E642EA" w14:textId="77777777" w:rsidR="003F1D34" w:rsidRDefault="003F1D34" w:rsidP="000E27E5">
            <w:pPr>
              <w:pStyle w:val="TAL"/>
              <w:jc w:val="center"/>
              <w:rPr>
                <w:rFonts w:cs="Arial"/>
                <w:lang w:eastAsia="zh-CN"/>
              </w:rPr>
            </w:pPr>
            <w:r>
              <w:rPr>
                <w:rFonts w:cs="Arial"/>
                <w:lang w:eastAsia="zh-CN"/>
              </w:rPr>
              <w:t>T</w:t>
            </w:r>
          </w:p>
        </w:tc>
      </w:tr>
    </w:tbl>
    <w:p w14:paraId="7059E715" w14:textId="77777777" w:rsidR="003F1D34" w:rsidRDefault="003F1D34" w:rsidP="003F1D34"/>
    <w:p w14:paraId="4403066B" w14:textId="049D0640" w:rsidR="003F1D34" w:rsidRDefault="003F1D34" w:rsidP="003F1D34">
      <w:pPr>
        <w:pStyle w:val="Heading4"/>
      </w:pPr>
      <w:r>
        <w:rPr>
          <w:lang w:eastAsia="zh-CN"/>
        </w:rPr>
        <w:t>4</w:t>
      </w:r>
      <w:r>
        <w:t>.3.</w:t>
      </w:r>
      <w:r>
        <w:rPr>
          <w:lang w:eastAsia="zh-CN"/>
        </w:rPr>
        <w:t>67</w:t>
      </w:r>
      <w:r>
        <w:t>.3</w:t>
      </w:r>
      <w:r>
        <w:tab/>
        <w:t>Attribute constraints</w:t>
      </w:r>
    </w:p>
    <w:p w14:paraId="4319FF07" w14:textId="77777777" w:rsidR="003F1D34" w:rsidRDefault="003F1D34" w:rsidP="003F1D34">
      <w:r>
        <w:t>None</w:t>
      </w:r>
    </w:p>
    <w:p w14:paraId="5759864F" w14:textId="17057CC6" w:rsidR="003F1D34" w:rsidRDefault="003F1D34" w:rsidP="003F1D34">
      <w:pPr>
        <w:pStyle w:val="Heading4"/>
      </w:pPr>
      <w:r>
        <w:rPr>
          <w:lang w:eastAsia="zh-CN"/>
        </w:rPr>
        <w:t>4</w:t>
      </w:r>
      <w:r>
        <w:t>.3.</w:t>
      </w:r>
      <w:r>
        <w:rPr>
          <w:lang w:eastAsia="zh-CN"/>
        </w:rPr>
        <w:t>67</w:t>
      </w:r>
      <w:r>
        <w:t>.4</w:t>
      </w:r>
      <w:r>
        <w:tab/>
        <w:t>Notifications</w:t>
      </w:r>
    </w:p>
    <w:p w14:paraId="20826B94" w14:textId="77777777" w:rsidR="003F1D34" w:rsidRDefault="003F1D34" w:rsidP="003F1D34">
      <w:r>
        <w:t xml:space="preserve">The subclause 4.5 of the &lt;&lt;IOC&gt;&gt; using this </w:t>
      </w:r>
      <w:r>
        <w:rPr>
          <w:lang w:eastAsia="zh-CN"/>
        </w:rPr>
        <w:t>&lt;&lt;dataType&gt;&gt; as one of its attributes, shall be applicable</w:t>
      </w:r>
      <w:r>
        <w:t>.</w:t>
      </w:r>
    </w:p>
    <w:p w14:paraId="4665CF4D" w14:textId="77777777" w:rsidR="003F1D34" w:rsidRDefault="003F1D34" w:rsidP="003F1D34">
      <w:pPr>
        <w:rPr>
          <w:lang w:eastAsia="zh-CN"/>
        </w:rPr>
      </w:pPr>
    </w:p>
    <w:p w14:paraId="4ACEA233" w14:textId="48908242" w:rsidR="003F1D34" w:rsidRDefault="003F1D34" w:rsidP="003F1D34">
      <w:pPr>
        <w:pStyle w:val="Heading3"/>
      </w:pPr>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74316793" w14:textId="6AE1FF02" w:rsidR="003F1D34" w:rsidRDefault="003F1D34" w:rsidP="003F1D34">
      <w:pPr>
        <w:pStyle w:val="Heading4"/>
      </w:pPr>
      <w:r>
        <w:rPr>
          <w:lang w:eastAsia="zh-CN"/>
        </w:rPr>
        <w:t>4</w:t>
      </w:r>
      <w:r>
        <w:t>.3.</w:t>
      </w:r>
      <w:r>
        <w:rPr>
          <w:lang w:eastAsia="zh-CN"/>
        </w:rPr>
        <w:t>68</w:t>
      </w:r>
      <w:r>
        <w:t>.1</w:t>
      </w:r>
      <w:r>
        <w:tab/>
        <w:t>Definition</w:t>
      </w:r>
    </w:p>
    <w:p w14:paraId="265F6592" w14:textId="77777777" w:rsidR="003F1D34" w:rsidRDefault="003F1D34"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34C84C8F" w14:textId="7B00D22E" w:rsidR="003F1D34" w:rsidRDefault="003F1D34" w:rsidP="003F1D34">
      <w:pPr>
        <w:pStyle w:val="Heading4"/>
        <w:rPr>
          <w:lang w:eastAsia="zh-CN"/>
        </w:rPr>
      </w:pPr>
      <w:r>
        <w:rPr>
          <w:lang w:eastAsia="zh-CN"/>
        </w:rPr>
        <w:t>4.3.68.2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66174A4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32DDE79"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BC773D"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6372A3F"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5C5728"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A8849B6"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809D17" w14:textId="77777777" w:rsidR="003F1D34" w:rsidRDefault="003F1D34" w:rsidP="000E27E5">
            <w:pPr>
              <w:pStyle w:val="TAH"/>
            </w:pPr>
            <w:r>
              <w:t>isNotifyable</w:t>
            </w:r>
          </w:p>
        </w:tc>
      </w:tr>
      <w:tr w:rsidR="003F1D34" w14:paraId="3933F9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8883B8"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E31F718"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DE137F9"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42D26A6"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3063F4"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2776395" w14:textId="77777777" w:rsidR="003F1D34" w:rsidRDefault="003F1D34" w:rsidP="000E27E5">
            <w:pPr>
              <w:pStyle w:val="TAL"/>
              <w:jc w:val="center"/>
              <w:rPr>
                <w:lang w:eastAsia="zh-CN"/>
              </w:rPr>
            </w:pPr>
            <w:r>
              <w:rPr>
                <w:rFonts w:cs="Arial"/>
                <w:lang w:eastAsia="zh-CN"/>
              </w:rPr>
              <w:t>T</w:t>
            </w:r>
          </w:p>
        </w:tc>
      </w:tr>
      <w:tr w:rsidR="003F1D34" w14:paraId="7AED397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A007A64" w14:textId="77777777" w:rsidR="003F1D34" w:rsidRDefault="003F1D34"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1F6417AF"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DED67BE"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7B1D5B0"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5FAFD4"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DE9519F" w14:textId="77777777" w:rsidR="003F1D34" w:rsidRDefault="003F1D34" w:rsidP="000E27E5">
            <w:pPr>
              <w:pStyle w:val="TAL"/>
              <w:jc w:val="center"/>
              <w:rPr>
                <w:rFonts w:cs="Arial"/>
                <w:lang w:eastAsia="zh-CN"/>
              </w:rPr>
            </w:pPr>
            <w:r>
              <w:rPr>
                <w:rFonts w:cs="Arial"/>
                <w:lang w:eastAsia="zh-CN"/>
              </w:rPr>
              <w:t>T</w:t>
            </w:r>
          </w:p>
        </w:tc>
      </w:tr>
    </w:tbl>
    <w:p w14:paraId="79C2A268" w14:textId="77777777" w:rsidR="003F1D34" w:rsidRDefault="003F1D34" w:rsidP="003F1D34"/>
    <w:p w14:paraId="3ADD6CB0" w14:textId="698C229F" w:rsidR="003F1D34" w:rsidRDefault="003F1D34" w:rsidP="003F1D34">
      <w:pPr>
        <w:pStyle w:val="Heading4"/>
      </w:pPr>
      <w:r>
        <w:rPr>
          <w:lang w:eastAsia="zh-CN"/>
        </w:rPr>
        <w:t>4</w:t>
      </w:r>
      <w:r>
        <w:t>.3.</w:t>
      </w:r>
      <w:r>
        <w:rPr>
          <w:lang w:eastAsia="zh-CN"/>
        </w:rPr>
        <w:t>68</w:t>
      </w:r>
      <w:r>
        <w:t>.3</w:t>
      </w:r>
      <w:r>
        <w:tab/>
        <w:t>Attribute constraints</w:t>
      </w:r>
    </w:p>
    <w:p w14:paraId="5B9F6DFC" w14:textId="77777777" w:rsidR="003F1D34" w:rsidRDefault="003F1D34" w:rsidP="003F1D34">
      <w:r>
        <w:t>None</w:t>
      </w:r>
    </w:p>
    <w:p w14:paraId="0E4B326B" w14:textId="40192DF7" w:rsidR="003F1D34" w:rsidRDefault="003F1D34" w:rsidP="003F1D34">
      <w:pPr>
        <w:pStyle w:val="Heading4"/>
      </w:pPr>
      <w:r>
        <w:rPr>
          <w:lang w:eastAsia="zh-CN"/>
        </w:rPr>
        <w:t>4</w:t>
      </w:r>
      <w:r>
        <w:t>.3.</w:t>
      </w:r>
      <w:r>
        <w:rPr>
          <w:lang w:eastAsia="zh-CN"/>
        </w:rPr>
        <w:t>68</w:t>
      </w:r>
      <w:r>
        <w:t>.4</w:t>
      </w:r>
      <w:r>
        <w:tab/>
        <w:t>Notifications</w:t>
      </w:r>
    </w:p>
    <w:p w14:paraId="75D9EC7D" w14:textId="77777777" w:rsidR="003F1D34" w:rsidRDefault="003F1D34" w:rsidP="003F1D34">
      <w:r>
        <w:t xml:space="preserve">The subclause 4.5 of the &lt;&lt;IOC&gt;&gt; using this </w:t>
      </w:r>
      <w:r>
        <w:rPr>
          <w:lang w:eastAsia="zh-CN"/>
        </w:rPr>
        <w:t>&lt;&lt;dataType&gt;&gt; as one of its attributes, shall be applicable</w:t>
      </w:r>
      <w:r>
        <w:t>.</w:t>
      </w:r>
    </w:p>
    <w:p w14:paraId="44526B66" w14:textId="21052E68" w:rsidR="003F1D34" w:rsidRDefault="003F1D34" w:rsidP="003F1D34">
      <w:pPr>
        <w:pStyle w:val="Heading3"/>
      </w:pPr>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p>
    <w:p w14:paraId="28EF08CA" w14:textId="5ED1FECE" w:rsidR="003F1D34" w:rsidRDefault="003F1D34" w:rsidP="003F1D34">
      <w:pPr>
        <w:pStyle w:val="Heading4"/>
      </w:pPr>
      <w:r>
        <w:rPr>
          <w:lang w:eastAsia="zh-CN"/>
        </w:rPr>
        <w:t>4</w:t>
      </w:r>
      <w:r>
        <w:t>.3.</w:t>
      </w:r>
      <w:r>
        <w:rPr>
          <w:lang w:eastAsia="zh-CN"/>
        </w:rPr>
        <w:t>69</w:t>
      </w:r>
      <w:r>
        <w:t>.1</w:t>
      </w:r>
      <w:r>
        <w:tab/>
        <w:t>Definition</w:t>
      </w:r>
    </w:p>
    <w:p w14:paraId="7530F3F6" w14:textId="77777777" w:rsidR="003F1D34" w:rsidRDefault="003F1D34"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720C289D" w14:textId="3929196D" w:rsidR="003F1D34" w:rsidRDefault="003F1D34" w:rsidP="003F1D34">
      <w:pPr>
        <w:pStyle w:val="Heading4"/>
        <w:rPr>
          <w:lang w:eastAsia="zh-CN"/>
        </w:rPr>
      </w:pPr>
      <w:r>
        <w:rPr>
          <w:lang w:eastAsia="zh-CN"/>
        </w:rPr>
        <w:lastRenderedPageBreak/>
        <w:t>4.3.69.2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3F1D34" w14:paraId="3801CF4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77EFFCD" w14:textId="77777777" w:rsidR="003F1D34" w:rsidRDefault="003F1D34"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E28438C" w14:textId="77777777" w:rsidR="003F1D34" w:rsidRDefault="003F1D34"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B4372A" w14:textId="77777777" w:rsidR="003F1D34" w:rsidRDefault="003F1D34"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B50FEB" w14:textId="77777777" w:rsidR="003F1D34" w:rsidRDefault="003F1D34"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304CB1" w14:textId="77777777" w:rsidR="003F1D34" w:rsidRDefault="003F1D34"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FADD1F" w14:textId="77777777" w:rsidR="003F1D34" w:rsidRDefault="003F1D34" w:rsidP="000E27E5">
            <w:pPr>
              <w:pStyle w:val="TAH"/>
            </w:pPr>
            <w:r>
              <w:t>isNotifyable</w:t>
            </w:r>
          </w:p>
        </w:tc>
      </w:tr>
      <w:tr w:rsidR="003F1D34" w14:paraId="5BB67628"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87A52B4"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47C390CB"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4968793" w14:textId="77777777" w:rsidR="003F1D34" w:rsidRDefault="003F1D34"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DBE55A" w14:textId="77777777" w:rsidR="003F1D34" w:rsidRDefault="003F1D34"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7FA6418" w14:textId="77777777" w:rsidR="003F1D34" w:rsidRDefault="003F1D34"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DEC19C" w14:textId="77777777" w:rsidR="003F1D34" w:rsidRDefault="003F1D34" w:rsidP="000E27E5">
            <w:pPr>
              <w:pStyle w:val="TAL"/>
              <w:jc w:val="center"/>
              <w:rPr>
                <w:lang w:eastAsia="zh-CN"/>
              </w:rPr>
            </w:pPr>
            <w:r>
              <w:rPr>
                <w:rFonts w:cs="Arial"/>
                <w:lang w:eastAsia="zh-CN"/>
              </w:rPr>
              <w:t>T</w:t>
            </w:r>
          </w:p>
        </w:tc>
      </w:tr>
      <w:tr w:rsidR="003F1D34" w14:paraId="41FBFBB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DFB95F" w14:textId="77777777" w:rsidR="003F1D34" w:rsidRDefault="003F1D34"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7ED72702" w14:textId="77777777" w:rsidR="003F1D34" w:rsidRDefault="003F1D34"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F006C18" w14:textId="77777777" w:rsidR="003F1D34" w:rsidRDefault="003F1D34"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3FA291" w14:textId="77777777" w:rsidR="003F1D34" w:rsidRDefault="003F1D34"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A4C8A51" w14:textId="77777777" w:rsidR="003F1D34" w:rsidRDefault="003F1D34"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62FFCC" w14:textId="77777777" w:rsidR="003F1D34" w:rsidRDefault="003F1D34" w:rsidP="000E27E5">
            <w:pPr>
              <w:pStyle w:val="TAL"/>
              <w:jc w:val="center"/>
              <w:rPr>
                <w:rFonts w:cs="Arial"/>
                <w:lang w:eastAsia="zh-CN"/>
              </w:rPr>
            </w:pPr>
            <w:r>
              <w:rPr>
                <w:rFonts w:cs="Arial"/>
                <w:lang w:eastAsia="zh-CN"/>
              </w:rPr>
              <w:t>T</w:t>
            </w:r>
          </w:p>
        </w:tc>
      </w:tr>
    </w:tbl>
    <w:p w14:paraId="7AF3932F" w14:textId="77777777" w:rsidR="003F1D34" w:rsidRDefault="003F1D34" w:rsidP="003F1D34"/>
    <w:p w14:paraId="6D6262C4" w14:textId="78C13659" w:rsidR="003F1D34" w:rsidRDefault="003F1D34" w:rsidP="003F1D34">
      <w:pPr>
        <w:pStyle w:val="Heading4"/>
      </w:pPr>
      <w:r>
        <w:rPr>
          <w:lang w:eastAsia="zh-CN"/>
        </w:rPr>
        <w:t>4</w:t>
      </w:r>
      <w:r>
        <w:t>.3.</w:t>
      </w:r>
      <w:r>
        <w:rPr>
          <w:lang w:eastAsia="zh-CN"/>
        </w:rPr>
        <w:t>69</w:t>
      </w:r>
      <w:r>
        <w:t>.3</w:t>
      </w:r>
      <w:r>
        <w:tab/>
        <w:t>Attribute constraints</w:t>
      </w:r>
    </w:p>
    <w:p w14:paraId="7273DA3C" w14:textId="77777777" w:rsidR="003F1D34" w:rsidRDefault="003F1D34" w:rsidP="003F1D34">
      <w:r>
        <w:t>None</w:t>
      </w:r>
    </w:p>
    <w:p w14:paraId="61881253" w14:textId="274EE6AD" w:rsidR="003F1D34" w:rsidRDefault="003F1D34" w:rsidP="003F1D34">
      <w:pPr>
        <w:pStyle w:val="Heading4"/>
      </w:pPr>
      <w:r>
        <w:rPr>
          <w:lang w:eastAsia="zh-CN"/>
        </w:rPr>
        <w:t>4</w:t>
      </w:r>
      <w:r>
        <w:t>.3.</w:t>
      </w:r>
      <w:r>
        <w:rPr>
          <w:lang w:eastAsia="zh-CN"/>
        </w:rPr>
        <w:t>69</w:t>
      </w:r>
      <w:r>
        <w:t>.4</w:t>
      </w:r>
      <w:r>
        <w:tab/>
        <w:t>Notifications</w:t>
      </w:r>
    </w:p>
    <w:p w14:paraId="3C33F4F6" w14:textId="77777777" w:rsidR="003F1D34" w:rsidRDefault="003F1D34" w:rsidP="003F1D34">
      <w:r>
        <w:t xml:space="preserve">The subclause 4.5 of the &lt;&lt;IOC&gt;&gt; using this </w:t>
      </w:r>
      <w:r>
        <w:rPr>
          <w:lang w:eastAsia="zh-CN"/>
        </w:rPr>
        <w:t>&lt;&lt;dataType&gt;&gt; as one of its attributes, shall be applicable</w:t>
      </w:r>
      <w:r>
        <w:t>.</w:t>
      </w:r>
    </w:p>
    <w:bookmarkEnd w:id="21"/>
    <w:bookmarkEnd w:id="22"/>
    <w:bookmarkEnd w:id="23"/>
    <w:bookmarkEnd w:id="24"/>
    <w:bookmarkEnd w:id="25"/>
    <w:p w14:paraId="02FD1E9C" w14:textId="77777777" w:rsidR="003F1D34" w:rsidRPr="00EF21D2" w:rsidRDefault="003F1D34" w:rsidP="003F1D34"/>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4483AADF"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0544726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84CD77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35981213"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16F3C9F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68D3A0B7"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21974C91"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FAAEC8B"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44610F9F"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5AA12266"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002B73A2">
              <w:rPr>
                <w:color w:val="000000"/>
              </w:rPr>
              <w:t>False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E8AE290"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002B73A2">
              <w:rPr>
                <w:color w:val="000000"/>
              </w:rPr>
              <w:t>0..</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72B1828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002B73A2">
              <w:rPr>
                <w:color w:val="000000"/>
              </w:rPr>
              <w:t>False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46" w:name="localEndPoint"/>
            <w:r w:rsidRPr="00EF21D2">
              <w:rPr>
                <w:rFonts w:ascii="Courier New" w:hAnsi="Courier New" w:cs="Courier New"/>
              </w:rPr>
              <w:t>local</w:t>
            </w:r>
            <w:bookmarkEnd w:id="46"/>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6DAFB084" w:rsidR="00CC502D" w:rsidRPr="00EF21D2" w:rsidRDefault="00CC502D" w:rsidP="000271A2">
            <w:pPr>
              <w:pStyle w:val="TAL"/>
              <w:keepNext w:val="0"/>
              <w:keepLines w:val="0"/>
            </w:pPr>
            <w:r w:rsidRPr="00EF21D2">
              <w:t>isOrdered:</w:t>
            </w:r>
            <w:r w:rsidR="000271A2" w:rsidRPr="00EF21D2">
              <w:t xml:space="preserve"> </w:t>
            </w:r>
            <w:r w:rsidR="00BD7989" w:rsidRPr="00BD7989">
              <w:rPr>
                <w:rFonts w:eastAsia="DengXian" w:cs="Arial"/>
              </w:rPr>
              <w:t>N/A</w:t>
            </w:r>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47" w:name="remoteEndPoint"/>
            <w:r w:rsidRPr="00EF21D2">
              <w:rPr>
                <w:rFonts w:ascii="Courier New" w:hAnsi="Courier New" w:cs="Courier New"/>
              </w:rPr>
              <w:t>remote</w:t>
            </w:r>
            <w:bookmarkEnd w:id="47"/>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0813A640"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102FBFAB" w:rsidR="00CC502D" w:rsidRPr="00EF21D2" w:rsidRDefault="00CC502D" w:rsidP="000271A2">
            <w:pPr>
              <w:pStyle w:val="TAL"/>
              <w:keepNext w:val="0"/>
              <w:keepLines w:val="0"/>
            </w:pPr>
            <w:r w:rsidRPr="00EF21D2">
              <w:t>type:</w:t>
            </w:r>
            <w:r w:rsidR="000271A2" w:rsidRPr="00EF21D2">
              <w:t xml:space="preserve"> </w:t>
            </w:r>
            <w:r w:rsidR="00CA3B60">
              <w:t>String</w:t>
            </w:r>
          </w:p>
          <w:p w14:paraId="187AA6AC" w14:textId="71DFFFB3"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1EE8C52B" w:rsidR="00CC502D" w:rsidRPr="00EF21D2" w:rsidRDefault="00CC502D" w:rsidP="000271A2">
            <w:pPr>
              <w:pStyle w:val="TAL"/>
              <w:keepNext w:val="0"/>
              <w:keepLines w:val="0"/>
            </w:pPr>
            <w:r w:rsidRPr="00EF21D2">
              <w:t>isNullable:</w:t>
            </w:r>
            <w:r w:rsidR="000271A2" w:rsidRPr="00EF21D2">
              <w:t xml:space="preserve"> </w:t>
            </w:r>
            <w:r w:rsidR="002B73A2">
              <w:t>False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6EAEC7E7" w14:textId="77777777" w:rsidR="007637F4" w:rsidRDefault="007637F4" w:rsidP="007637F4">
            <w:pPr>
              <w:pStyle w:val="TAL"/>
              <w:keepNext w:val="0"/>
              <w:keepLines w:val="0"/>
            </w:pPr>
          </w:p>
          <w:p w14:paraId="3F5E9778" w14:textId="76333C59" w:rsidR="00CC502D" w:rsidRPr="00EF21D2" w:rsidRDefault="007637F4" w:rsidP="007637F4">
            <w:r w:rsidRPr="00CC7334">
              <w:rPr>
                <w:rFonts w:ascii="Arial" w:hAnsi="Arial"/>
                <w:sz w:val="18"/>
              </w:rPr>
              <w:t>Pattern: '^[A-Fa-f0-9]{6}$'</w:t>
            </w:r>
          </w:p>
          <w:p w14:paraId="4716E675" w14:textId="77777777" w:rsidR="00CC502D"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p w14:paraId="2AE5A7BE" w14:textId="05EA5CB3" w:rsidR="007637F4" w:rsidRPr="00EF21D2" w:rsidRDefault="007637F4" w:rsidP="000271A2">
            <w:pPr>
              <w:pStyle w:val="TAL"/>
              <w:keepNext w:val="0"/>
              <w:keepLines w:val="0"/>
            </w:pPr>
            <w:r w:rsidRPr="00EF21D2">
              <w:t>allowedValues: N/A</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0C79A45D" w14:textId="58ED55FE" w:rsidR="00CC502D" w:rsidRPr="00EF21D2" w:rsidRDefault="00CC502D" w:rsidP="000271A2">
            <w:pPr>
              <w:pStyle w:val="TAL"/>
              <w:keepNext w:val="0"/>
              <w:keepLines w:val="0"/>
              <w:rPr>
                <w:szCs w:val="18"/>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50EDA12B" w14:textId="0657FE78" w:rsidR="00CC502D" w:rsidRPr="00EF21D2" w:rsidRDefault="00CC502D" w:rsidP="000271A2">
            <w:pPr>
              <w:pStyle w:val="TAL"/>
              <w:keepNext w:val="0"/>
              <w:keepLines w:val="0"/>
            </w:pPr>
            <w:r w:rsidRPr="00EF21D2">
              <w:t>defaultValue:</w:t>
            </w:r>
            <w:r w:rsidR="000271A2" w:rsidRPr="00EF21D2">
              <w:t xml:space="preserve"> </w:t>
            </w:r>
            <w:r w:rsidR="000719FD">
              <w:t>100</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48" w:name="OLE_LINK18"/>
          </w:p>
          <w:p w14:paraId="1B6B6259" w14:textId="7585A1CD"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w:t>
            </w:r>
            <w:r w:rsidR="000719FD">
              <w:t>a</w:t>
            </w:r>
            <w:r w:rsidRPr="00EF21D2">
              <w:t>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r w:rsidR="000271A2" w:rsidRPr="00EF21D2">
              <w:t xml:space="preserve"> </w:t>
            </w:r>
            <w:bookmarkEnd w:id="48"/>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99A5893" w14:textId="16972055" w:rsidR="00CC502D" w:rsidRPr="00EF21D2" w:rsidRDefault="00CC502D" w:rsidP="000271A2">
            <w:pPr>
              <w:pStyle w:val="TAL"/>
              <w:keepNext w:val="0"/>
              <w:keepLines w:val="0"/>
            </w:pPr>
            <w:r w:rsidRPr="00EF21D2">
              <w:t>defaultValue:</w:t>
            </w:r>
            <w:r w:rsidR="000271A2" w:rsidRPr="00EF21D2">
              <w:t xml:space="preserve"> </w:t>
            </w:r>
            <w:r w:rsidR="000719FD">
              <w:t>0</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39067E25" w14:textId="7E809BF6"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000719FD">
              <w:t xml:space="preserve">than </w:t>
            </w:r>
            <w:r w:rsidRPr="00EF21D2">
              <w:t>or</w:t>
            </w:r>
            <w:r w:rsidR="000271A2" w:rsidRPr="00EF21D2">
              <w:t xml:space="preserve"> </w:t>
            </w:r>
            <w:r w:rsidRPr="00EF21D2">
              <w:t>equal</w:t>
            </w:r>
            <w:r w:rsidR="000271A2" w:rsidRPr="00EF21D2">
              <w:t xml:space="preserve"> </w:t>
            </w:r>
            <w:r w:rsidR="000719FD">
              <w:t xml:space="preserve">to </w:t>
            </w:r>
            <w:r w:rsidRPr="00EF21D2">
              <w:t>100.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049AF39D" w14:textId="110B68CD" w:rsidR="00CC502D" w:rsidRPr="00EF21D2" w:rsidRDefault="00CC502D" w:rsidP="000271A2">
            <w:pPr>
              <w:pStyle w:val="TAL"/>
              <w:keepNext w:val="0"/>
              <w:keepLines w:val="0"/>
            </w:pPr>
            <w:r w:rsidRPr="00EF21D2">
              <w:t>defaultValue:</w:t>
            </w:r>
            <w:r w:rsidR="000271A2" w:rsidRPr="00EF21D2">
              <w:t xml:space="preserve"> </w:t>
            </w:r>
            <w:r w:rsidR="000719FD">
              <w:t>0</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319D0C59" w:rsidR="00CC502D" w:rsidRPr="00EF21D2" w:rsidRDefault="004F5256" w:rsidP="000271A2">
            <w:pPr>
              <w:pStyle w:val="TAL"/>
              <w:keepNext w:val="0"/>
              <w:keepLines w:val="0"/>
              <w:rPr>
                <w:lang w:eastAsia="zh-CN"/>
              </w:rPr>
            </w:pPr>
            <w:r>
              <w:t>aallowedValues</w:t>
            </w:r>
            <w:r w:rsidR="00CC502D" w:rsidRPr="00EF21D2">
              <w:t>:</w:t>
            </w:r>
            <w:r w:rsidR="000271A2" w:rsidRPr="00EF21D2">
              <w:t xml:space="preserve"> </w:t>
            </w:r>
            <w:r w:rsidR="00CC502D" w:rsidRPr="00EF21D2">
              <w:t>[15,</w:t>
            </w:r>
            <w:r w:rsidR="000271A2" w:rsidRPr="00EF21D2">
              <w:t xml:space="preserve"> </w:t>
            </w:r>
            <w:r w:rsidR="00CC502D" w:rsidRPr="00EF21D2">
              <w:t>30,</w:t>
            </w:r>
            <w:r w:rsidR="000271A2" w:rsidRPr="00EF21D2">
              <w:t xml:space="preserve"> </w:t>
            </w:r>
            <w:r w:rsidR="00CC502D" w:rsidRPr="00EF21D2">
              <w:t>60,</w:t>
            </w:r>
            <w:r w:rsidR="000271A2" w:rsidRPr="00EF21D2">
              <w:t xml:space="preserve"> </w:t>
            </w:r>
            <w:r w:rsidR="00CC502D" w:rsidRPr="00EF21D2">
              <w:t>120]</w:t>
            </w:r>
            <w:r w:rsidR="000271A2" w:rsidRPr="00EF21D2">
              <w:t xml:space="preserve"> </w:t>
            </w:r>
            <w:r w:rsidR="00CC502D" w:rsidRPr="00EF21D2">
              <w:t>depending</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frequency</w:t>
            </w:r>
            <w:r w:rsidR="000271A2" w:rsidRPr="00EF21D2">
              <w:t xml:space="preserve"> </w:t>
            </w:r>
            <w:r w:rsidR="00CC502D" w:rsidRPr="00EF21D2">
              <w:t>range</w:t>
            </w:r>
            <w:r w:rsidR="000271A2" w:rsidRPr="00EF21D2">
              <w:t xml:space="preserve"> </w:t>
            </w:r>
            <w:r w:rsidR="00CC502D" w:rsidRPr="00EF21D2">
              <w:t>FR1</w:t>
            </w:r>
            <w:r w:rsidR="000271A2" w:rsidRPr="00EF21D2">
              <w:t xml:space="preserve"> </w:t>
            </w:r>
            <w:r w:rsidR="00CC502D" w:rsidRPr="00EF21D2">
              <w:t>or</w:t>
            </w:r>
            <w:r w:rsidR="000271A2" w:rsidRPr="00EF21D2">
              <w:t xml:space="preserve"> </w:t>
            </w:r>
            <w:r w:rsidR="00CC502D"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7660D069"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50626DFB"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4AB0968"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lang w:eastAsia="zh-CN"/>
              </w:rPr>
              <w:t>N/A</w:t>
            </w:r>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5FC0390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00BD7989" w:rsidRPr="00BD7989">
              <w:rPr>
                <w:rFonts w:cs="Arial"/>
              </w:rPr>
              <w:t>N/A</w:t>
            </w:r>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6C5888F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BD7989" w:rsidRPr="00BD7989">
              <w:rPr>
                <w:szCs w:val="18"/>
              </w:rPr>
              <w:t>False</w:t>
            </w:r>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49" w:name="_Hlk106723459"/>
            <w:r w:rsidRPr="00EF21D2">
              <w:rPr>
                <w:rFonts w:ascii="Courier New" w:hAnsi="Courier New" w:cs="Courier New"/>
                <w:bCs/>
                <w:szCs w:val="18"/>
              </w:rPr>
              <w:lastRenderedPageBreak/>
              <w:t>blackListEntry</w:t>
            </w:r>
            <w:bookmarkEnd w:id="49"/>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50" w:name="_Hlk106723469"/>
            <w:r w:rsidRPr="00EF21D2">
              <w:rPr>
                <w:rFonts w:ascii="Courier New" w:hAnsi="Courier New" w:cs="Courier New"/>
                <w:bCs/>
                <w:szCs w:val="18"/>
              </w:rPr>
              <w:t>blackListEntryIdleMode</w:t>
            </w:r>
            <w:bookmarkEnd w:id="50"/>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357C9C1A"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00B9375B">
              <w:rPr>
                <w:color w:val="000000"/>
              </w:rPr>
              <w:t>r</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1B8ABB8E" w:rsidR="00CC502D" w:rsidRPr="00EF21D2" w:rsidRDefault="00CC502D" w:rsidP="000271A2">
            <w:pPr>
              <w:pStyle w:val="TAL"/>
              <w:keepNext w:val="0"/>
              <w:keepLines w:val="0"/>
            </w:pPr>
            <w:r w:rsidRPr="00EF21D2">
              <w:t>isUnique:</w:t>
            </w:r>
            <w:r w:rsidR="000271A2" w:rsidRPr="00EF21D2">
              <w:t xml:space="preserve"> </w:t>
            </w:r>
            <w:r w:rsidR="00BD7989" w:rsidRPr="00BD7989">
              <w:t>False</w:t>
            </w:r>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6D880354"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002B73A2" w:rsidRPr="00EF21D2">
              <w:rPr>
                <w:rFonts w:cs="Arial"/>
                <w:szCs w:val="18"/>
              </w:rPr>
              <w:t>Thresh</w:t>
            </w:r>
            <w:r w:rsidR="002B73A2" w:rsidRPr="00EF21D2">
              <w:rPr>
                <w:rFonts w:cs="Arial"/>
                <w:szCs w:val="18"/>
                <w:vertAlign w:val="subscript"/>
                <w:lang w:eastAsia="ja-JP"/>
              </w:rPr>
              <w:t>X, High</w:t>
            </w:r>
            <w:r w:rsidR="002B73A2">
              <w:rPr>
                <w:rFonts w:cs="Arial"/>
                <w:szCs w:val="18"/>
                <w:vertAlign w:val="subscript"/>
                <w:lang w:eastAsia="ja-JP"/>
              </w:rPr>
              <w:t>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15F49B70"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w:t>
            </w:r>
            <w:r w:rsidR="002B73A2">
              <w:rPr>
                <w:vertAlign w:val="subscript"/>
              </w:rPr>
              <w:t>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63FBDD25"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002B73A2" w:rsidRPr="00831724">
              <w:t>Thresh</w:t>
            </w:r>
            <w:r w:rsidR="002B73A2" w:rsidRPr="00831724">
              <w:rPr>
                <w:vertAlign w:val="subscript"/>
              </w:rPr>
              <w:t>X, LowQ</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2ECA9DB6"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49674273"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000D10F9">
              <w:t>Not applicable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07BDB4EB" w:rsidR="00CC502D" w:rsidRPr="00EF21D2" w:rsidRDefault="00CC502D" w:rsidP="000271A2">
            <w:pPr>
              <w:pStyle w:val="TAL"/>
              <w:keepNext w:val="0"/>
              <w:keepLines w:val="0"/>
            </w:pPr>
            <w:r w:rsidRPr="00EF21D2">
              <w:t>type:</w:t>
            </w:r>
            <w:r w:rsidR="000271A2" w:rsidRPr="00EF21D2">
              <w:t xml:space="preserve"> </w:t>
            </w:r>
            <w:r w:rsidR="000D10F9">
              <w:t>DateTime</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rimRSMonitoringStopTime</w:t>
            </w:r>
          </w:p>
        </w:tc>
        <w:tc>
          <w:tcPr>
            <w:tcW w:w="5441" w:type="dxa"/>
          </w:tcPr>
          <w:p w14:paraId="2F850B65" w14:textId="082D153B"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47EC631E"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000D10F9">
              <w:t>Not applicable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52A34B04" w:rsidR="00CC502D" w:rsidRPr="00EF21D2" w:rsidRDefault="00CC502D" w:rsidP="000271A2">
            <w:pPr>
              <w:pStyle w:val="TAL"/>
              <w:keepNext w:val="0"/>
              <w:keepLines w:val="0"/>
            </w:pPr>
            <w:r w:rsidRPr="00EF21D2">
              <w:t>type:</w:t>
            </w:r>
            <w:r w:rsidR="000271A2" w:rsidRPr="00EF21D2">
              <w:t xml:space="preserve"> </w:t>
            </w:r>
            <w:r w:rsidR="000D10F9">
              <w:t>DateTime</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B3AAF13" w14:textId="77777777" w:rsidR="00CA3B60" w:rsidRDefault="00CC502D" w:rsidP="000271A2">
            <w:pPr>
              <w:pStyle w:val="TAL"/>
              <w:keepNext w:val="0"/>
              <w:keepLines w:val="0"/>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p>
          <w:p w14:paraId="0B24E4CE" w14:textId="77777777" w:rsidR="00CA3B60" w:rsidRDefault="00CA3B60" w:rsidP="000271A2">
            <w:pPr>
              <w:pStyle w:val="TAL"/>
              <w:keepNext w:val="0"/>
              <w:keepLines w:val="0"/>
            </w:pPr>
          </w:p>
          <w:p w14:paraId="6528AF82" w14:textId="77777777" w:rsidR="00CA3B60" w:rsidRDefault="00CA3B60" w:rsidP="000271A2">
            <w:pPr>
              <w:pStyle w:val="TAL"/>
              <w:keepNext w:val="0"/>
              <w:keepLines w:val="0"/>
            </w:pPr>
          </w:p>
          <w:p w14:paraId="19AD6167" w14:textId="2D099F1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7DC04554"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00CA3B60" w:rsidRPr="00EF21D2">
              <w:rPr>
                <w:lang w:eastAsia="zh-CN"/>
              </w:rPr>
              <w:t>T</w:t>
            </w:r>
            <w:r w:rsidR="00CA3B60">
              <w:rPr>
                <w:lang w:eastAsia="zh-CN"/>
              </w:rPr>
              <w: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6934B473"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CA3B60">
              <w:rPr>
                <w:lang w:eastAsia="zh-CN"/>
              </w:rPr>
              <w:t>shall</w:t>
            </w:r>
            <w:r w:rsidR="00CA3B60"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351032" w:rsidRPr="00EF21D2" w14:paraId="1480F79B" w14:textId="77777777" w:rsidTr="00ED74D7">
        <w:trPr>
          <w:cantSplit/>
          <w:jc w:val="center"/>
        </w:trPr>
        <w:tc>
          <w:tcPr>
            <w:tcW w:w="1897" w:type="dxa"/>
          </w:tcPr>
          <w:p w14:paraId="30AA60E6" w14:textId="77777777" w:rsidR="00351032" w:rsidRPr="00EF21D2" w:rsidRDefault="00351032" w:rsidP="0035103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energySavingControl</w:t>
            </w:r>
          </w:p>
        </w:tc>
        <w:tc>
          <w:tcPr>
            <w:tcW w:w="5441" w:type="dxa"/>
          </w:tcPr>
          <w:p w14:paraId="13541287" w14:textId="395A7599" w:rsidR="00351032" w:rsidRPr="00EF21D2" w:rsidRDefault="00351032" w:rsidP="00351032">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1B5776A6" w14:textId="77777777" w:rsidR="00351032" w:rsidRPr="00EF21D2" w:rsidRDefault="00351032" w:rsidP="00351032">
            <w:pPr>
              <w:pStyle w:val="TAL"/>
              <w:keepNext w:val="0"/>
              <w:keepLines w:val="0"/>
              <w:rPr>
                <w:lang w:eastAsia="zh-CN"/>
              </w:rPr>
            </w:pPr>
          </w:p>
          <w:p w14:paraId="056F7B3A" w14:textId="6ADC4B59" w:rsidR="00351032" w:rsidRPr="00EF21D2" w:rsidRDefault="00351032" w:rsidP="00351032">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0796FC22" w14:textId="662A0EC2" w:rsidR="00351032" w:rsidRPr="00EF21D2" w:rsidRDefault="00351032" w:rsidP="00351032">
            <w:pPr>
              <w:pStyle w:val="TAL"/>
              <w:keepNext w:val="0"/>
              <w:keepLines w:val="0"/>
            </w:pPr>
            <w:r w:rsidRPr="00EF21D2">
              <w:t xml:space="preserve">type: </w:t>
            </w:r>
            <w:r>
              <w:t>ENUM</w:t>
            </w:r>
          </w:p>
          <w:p w14:paraId="465346F8" w14:textId="77777777" w:rsidR="00351032" w:rsidRPr="00EF21D2" w:rsidRDefault="00351032" w:rsidP="00351032">
            <w:pPr>
              <w:pStyle w:val="TAL"/>
              <w:keepNext w:val="0"/>
              <w:keepLines w:val="0"/>
            </w:pPr>
            <w:r w:rsidRPr="00EF21D2">
              <w:t xml:space="preserve">multiplicity: </w:t>
            </w:r>
            <w:r>
              <w:t>0..</w:t>
            </w:r>
            <w:r w:rsidRPr="00EF21D2">
              <w:t>1</w:t>
            </w:r>
          </w:p>
          <w:p w14:paraId="03D66ECA" w14:textId="77777777" w:rsidR="00351032" w:rsidRPr="00EF21D2" w:rsidRDefault="00351032" w:rsidP="00351032">
            <w:pPr>
              <w:pStyle w:val="TAL"/>
              <w:keepNext w:val="0"/>
              <w:keepLines w:val="0"/>
            </w:pPr>
            <w:r w:rsidRPr="00EF21D2">
              <w:t>isOrdered: N/A</w:t>
            </w:r>
          </w:p>
          <w:p w14:paraId="5464F4ED" w14:textId="77777777" w:rsidR="00351032" w:rsidRPr="00EF21D2" w:rsidRDefault="00351032" w:rsidP="00351032">
            <w:pPr>
              <w:pStyle w:val="TAL"/>
              <w:keepNext w:val="0"/>
              <w:keepLines w:val="0"/>
            </w:pPr>
            <w:r w:rsidRPr="00EF21D2">
              <w:t>isUnique: N/A</w:t>
            </w:r>
          </w:p>
          <w:p w14:paraId="4015151E" w14:textId="77777777" w:rsidR="00351032" w:rsidRPr="00EF21D2" w:rsidRDefault="00351032" w:rsidP="00351032">
            <w:pPr>
              <w:pStyle w:val="TAL"/>
              <w:keepNext w:val="0"/>
              <w:keepLines w:val="0"/>
            </w:pPr>
            <w:r w:rsidRPr="00EF21D2">
              <w:t>defaultValue: None</w:t>
            </w:r>
          </w:p>
          <w:p w14:paraId="2DD30C05" w14:textId="03D804C2" w:rsidR="00351032" w:rsidRPr="00EF21D2" w:rsidRDefault="00351032" w:rsidP="00351032">
            <w:pPr>
              <w:pStyle w:val="TAL"/>
              <w:keepNext w:val="0"/>
              <w:keepLines w:val="0"/>
            </w:pPr>
            <w:r w:rsidRPr="00EF21D2">
              <w:t xml:space="preserve">isNullable: </w:t>
            </w:r>
            <w:r>
              <w:t>False</w:t>
            </w:r>
          </w:p>
        </w:tc>
      </w:tr>
      <w:tr w:rsidR="00351032" w:rsidRPr="00EF21D2" w14:paraId="370543E4" w14:textId="77777777" w:rsidTr="00ED74D7">
        <w:trPr>
          <w:cantSplit/>
          <w:jc w:val="center"/>
        </w:trPr>
        <w:tc>
          <w:tcPr>
            <w:tcW w:w="1897" w:type="dxa"/>
          </w:tcPr>
          <w:p w14:paraId="32A7BC57" w14:textId="77777777" w:rsidR="00351032" w:rsidRPr="00EF21D2" w:rsidRDefault="00351032" w:rsidP="0035103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351032" w:rsidRPr="00EF21D2" w:rsidRDefault="00351032" w:rsidP="00351032">
            <w:pPr>
              <w:pStyle w:val="TAL"/>
              <w:keepNext w:val="0"/>
              <w:keepLines w:val="0"/>
            </w:pPr>
            <w:r w:rsidRPr="00EF21D2">
              <w:t xml:space="preserve">Specifies the status regarding the energy saving in the cell. </w:t>
            </w:r>
          </w:p>
          <w:p w14:paraId="2BD56D28" w14:textId="46A9AAD1" w:rsidR="00351032" w:rsidRPr="00EF21D2" w:rsidRDefault="00351032" w:rsidP="00351032">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5C95473" w14:textId="1A817EB3" w:rsidR="00351032" w:rsidRPr="00EF21D2" w:rsidRDefault="00351032" w:rsidP="00351032">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07B98D1B" w14:textId="77777777" w:rsidR="00351032" w:rsidRPr="00EF21D2" w:rsidRDefault="00351032" w:rsidP="00351032">
            <w:pPr>
              <w:pStyle w:val="TAL"/>
              <w:keepNext w:val="0"/>
              <w:keepLines w:val="0"/>
              <w:rPr>
                <w:lang w:eastAsia="zh-CN"/>
              </w:rPr>
            </w:pPr>
          </w:p>
          <w:p w14:paraId="746709AA" w14:textId="1CD5DB5A" w:rsidR="00351032" w:rsidRPr="00EF21D2" w:rsidRDefault="00351032" w:rsidP="00351032">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2FEABC30" w14:textId="77777777" w:rsidR="00351032" w:rsidRPr="00EF21D2" w:rsidRDefault="00351032" w:rsidP="00351032">
            <w:pPr>
              <w:pStyle w:val="TAL"/>
              <w:keepNext w:val="0"/>
              <w:keepLines w:val="0"/>
              <w:rPr>
                <w:lang w:eastAsia="zh-CN"/>
              </w:rPr>
            </w:pPr>
          </w:p>
        </w:tc>
        <w:tc>
          <w:tcPr>
            <w:tcW w:w="2497" w:type="dxa"/>
          </w:tcPr>
          <w:p w14:paraId="2539F933" w14:textId="768528C0" w:rsidR="00351032" w:rsidRPr="00EF21D2" w:rsidRDefault="00351032" w:rsidP="00351032">
            <w:pPr>
              <w:pStyle w:val="TAL"/>
              <w:keepNext w:val="0"/>
              <w:keepLines w:val="0"/>
            </w:pPr>
            <w:r w:rsidRPr="00EF21D2">
              <w:t xml:space="preserve">type: </w:t>
            </w:r>
            <w:r>
              <w:t>ENUM</w:t>
            </w:r>
          </w:p>
          <w:p w14:paraId="3C19D219" w14:textId="77777777" w:rsidR="00351032" w:rsidRPr="00EF21D2" w:rsidRDefault="00351032" w:rsidP="00351032">
            <w:pPr>
              <w:pStyle w:val="TAL"/>
              <w:keepNext w:val="0"/>
              <w:keepLines w:val="0"/>
            </w:pPr>
            <w:r w:rsidRPr="00EF21D2">
              <w:t xml:space="preserve">multiplicity: </w:t>
            </w:r>
            <w:r>
              <w:t>0..</w:t>
            </w:r>
            <w:r w:rsidRPr="00EF21D2">
              <w:t>1</w:t>
            </w:r>
          </w:p>
          <w:p w14:paraId="459DE83E" w14:textId="77777777" w:rsidR="00351032" w:rsidRPr="00EF21D2" w:rsidRDefault="00351032" w:rsidP="00351032">
            <w:pPr>
              <w:pStyle w:val="TAL"/>
              <w:keepNext w:val="0"/>
              <w:keepLines w:val="0"/>
            </w:pPr>
            <w:r w:rsidRPr="00EF21D2">
              <w:t>isOrdered: N/A</w:t>
            </w:r>
          </w:p>
          <w:p w14:paraId="55E36039" w14:textId="77777777" w:rsidR="00351032" w:rsidRPr="00EF21D2" w:rsidRDefault="00351032" w:rsidP="00351032">
            <w:pPr>
              <w:pStyle w:val="TAL"/>
              <w:keepNext w:val="0"/>
              <w:keepLines w:val="0"/>
            </w:pPr>
            <w:r w:rsidRPr="00EF21D2">
              <w:t>isUnique: N/A</w:t>
            </w:r>
          </w:p>
          <w:p w14:paraId="0EEF5269" w14:textId="77777777" w:rsidR="00351032" w:rsidRPr="00EF21D2" w:rsidRDefault="00351032" w:rsidP="00351032">
            <w:pPr>
              <w:pStyle w:val="TAL"/>
              <w:keepNext w:val="0"/>
              <w:keepLines w:val="0"/>
            </w:pPr>
            <w:r w:rsidRPr="00EF21D2">
              <w:t>defaultValue: None</w:t>
            </w:r>
          </w:p>
          <w:p w14:paraId="19824E5F" w14:textId="0E39489C" w:rsidR="00351032" w:rsidRPr="00EF21D2" w:rsidRDefault="00351032" w:rsidP="00351032">
            <w:pPr>
              <w:pStyle w:val="TAL"/>
              <w:keepNext w:val="0"/>
              <w:keepLines w:val="0"/>
            </w:pPr>
            <w:r w:rsidRPr="00EF21D2">
              <w:t xml:space="preserve">isNullable: </w:t>
            </w:r>
            <w:r>
              <w:t>False</w:t>
            </w:r>
          </w:p>
        </w:tc>
      </w:tr>
      <w:tr w:rsidR="003F1D34" w:rsidRPr="00EF21D2" w14:paraId="17CA63F9" w14:textId="77777777" w:rsidTr="00ED74D7">
        <w:trPr>
          <w:cantSplit/>
          <w:jc w:val="center"/>
        </w:trPr>
        <w:tc>
          <w:tcPr>
            <w:tcW w:w="1897" w:type="dxa"/>
          </w:tcPr>
          <w:p w14:paraId="600A503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6907A72D" w14:textId="6D794CC0" w:rsidR="003F1D34" w:rsidRPr="00EF21D2" w:rsidRDefault="003F1D34" w:rsidP="003F1D34">
            <w:pPr>
              <w:pStyle w:val="TAL"/>
              <w:keepNext w:val="0"/>
              <w:keepLines w:val="0"/>
            </w:pPr>
            <w:r w:rsidRPr="00EF21D2">
              <w:t>This attribute is relevant, if the cell acts as an original cell.</w:t>
            </w:r>
          </w:p>
          <w:p w14:paraId="65A55ACA"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1398D160" w14:textId="77777777" w:rsidR="003F1D34" w:rsidRPr="00EF21D2" w:rsidRDefault="003F1D34" w:rsidP="003F1D34">
            <w:pPr>
              <w:pStyle w:val="TAL"/>
              <w:keepNext w:val="0"/>
              <w:keepLines w:val="0"/>
              <w:rPr>
                <w:rFonts w:cs="Arial"/>
                <w:color w:val="000000"/>
                <w:szCs w:val="18"/>
                <w:lang w:eastAsia="zh-CN"/>
              </w:rPr>
            </w:pPr>
          </w:p>
          <w:p w14:paraId="68A5091E" w14:textId="77777777" w:rsidR="003F1D34" w:rsidRPr="00EF21D2" w:rsidRDefault="003F1D34" w:rsidP="003F1D34">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1E5BBB69" w14:textId="77777777" w:rsidR="003F1D34" w:rsidRPr="00EF21D2" w:rsidRDefault="003F1D34" w:rsidP="003F1D34">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4BC11450" w14:textId="61825D74"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526BBF9" w14:textId="61482725"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A060895"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484471F"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71A94800"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063C1CBE"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4B275880" w14:textId="77777777" w:rsidR="003F1D34" w:rsidRPr="00EF21D2" w:rsidRDefault="003F1D34" w:rsidP="003F1D34">
            <w:pPr>
              <w:pStyle w:val="TAL"/>
              <w:keepNext w:val="0"/>
              <w:keepLines w:val="0"/>
              <w:rPr>
                <w:rFonts w:cs="Arial"/>
                <w:szCs w:val="18"/>
              </w:rPr>
            </w:pPr>
            <w:r w:rsidRPr="00EF21D2">
              <w:rPr>
                <w:rFonts w:cs="Arial"/>
                <w:szCs w:val="18"/>
              </w:rPr>
              <w:t xml:space="preserve">isNullable: </w:t>
            </w:r>
            <w:r>
              <w:rPr>
                <w:rFonts w:cs="Arial"/>
                <w:szCs w:val="18"/>
              </w:rPr>
              <w:t>False</w:t>
            </w:r>
          </w:p>
          <w:p w14:paraId="2D725F9A" w14:textId="77777777" w:rsidR="003F1D34" w:rsidRPr="00EF21D2" w:rsidRDefault="003F1D34" w:rsidP="003F1D34">
            <w:pPr>
              <w:pStyle w:val="TAL"/>
              <w:keepNext w:val="0"/>
              <w:keepLines w:val="0"/>
            </w:pPr>
          </w:p>
        </w:tc>
      </w:tr>
      <w:tr w:rsidR="003F1D34" w:rsidRPr="00EF21D2" w14:paraId="6FCCF3EF" w14:textId="77777777" w:rsidTr="00ED74D7">
        <w:trPr>
          <w:cantSplit/>
          <w:jc w:val="center"/>
        </w:trPr>
        <w:tc>
          <w:tcPr>
            <w:tcW w:w="1897" w:type="dxa"/>
          </w:tcPr>
          <w:p w14:paraId="4A6A16C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intraRatEsActivationCandidateCellsLoadParameters</w:t>
            </w:r>
          </w:p>
        </w:tc>
        <w:tc>
          <w:tcPr>
            <w:tcW w:w="5441" w:type="dxa"/>
          </w:tcPr>
          <w:p w14:paraId="6B8F895F" w14:textId="2812A7E2" w:rsidR="003F1D34" w:rsidRPr="00EF21D2" w:rsidRDefault="003F1D34" w:rsidP="003F1D34">
            <w:pPr>
              <w:pStyle w:val="TAL"/>
              <w:keepNext w:val="0"/>
              <w:keepLines w:val="0"/>
            </w:pPr>
            <w:r w:rsidRPr="00EF21D2">
              <w:t>This attribute is relevant, if the cell acts as a candidate cell.</w:t>
            </w:r>
          </w:p>
          <w:p w14:paraId="7C95F619"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200F0F33"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7CC6E394" w14:textId="77777777" w:rsidR="003F1D34" w:rsidRPr="00EF21D2" w:rsidRDefault="003F1D34" w:rsidP="003F1D34">
            <w:pPr>
              <w:pStyle w:val="TAL"/>
              <w:keepNext w:val="0"/>
              <w:keepLines w:val="0"/>
              <w:rPr>
                <w:rFonts w:cs="Arial"/>
                <w:color w:val="000000"/>
                <w:szCs w:val="18"/>
                <w:lang w:eastAsia="zh-CN"/>
              </w:rPr>
            </w:pPr>
          </w:p>
          <w:p w14:paraId="75158C9D" w14:textId="77777777" w:rsidR="003F1D34" w:rsidRPr="00EF21D2" w:rsidRDefault="003F1D34" w:rsidP="003F1D34">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3860F30B" w14:textId="6EBF6317"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4D911632" w14:textId="3F4948F7"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520D648A"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66D6DCF2"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5BE70F72"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4A4878F5"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12AF729F" w14:textId="59552219"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7660B11A" w14:textId="77777777" w:rsidTr="00ED74D7">
        <w:trPr>
          <w:cantSplit/>
          <w:jc w:val="center"/>
        </w:trPr>
        <w:tc>
          <w:tcPr>
            <w:tcW w:w="1897" w:type="dxa"/>
          </w:tcPr>
          <w:p w14:paraId="24B6FE2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453FDC4F" w14:textId="77777777" w:rsidR="003F1D34" w:rsidRPr="00EF21D2" w:rsidRDefault="003F1D34" w:rsidP="003F1D34">
            <w:pPr>
              <w:pStyle w:val="TAL"/>
              <w:keepNext w:val="0"/>
              <w:keepLines w:val="0"/>
            </w:pPr>
            <w:r w:rsidRPr="00EF21D2">
              <w:t>This attributes is relevant, if the cell acts as a candidate cell.</w:t>
            </w:r>
          </w:p>
          <w:p w14:paraId="3DF39592"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4BDD7D5" w14:textId="77777777" w:rsidR="003F1D34" w:rsidRPr="00EF21D2" w:rsidRDefault="003F1D34" w:rsidP="003F1D34">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0DDF65" w14:textId="77777777" w:rsidR="003F1D34" w:rsidRPr="00EF21D2" w:rsidRDefault="003F1D34" w:rsidP="003F1D34">
            <w:pPr>
              <w:pStyle w:val="TAL"/>
              <w:keepNext w:val="0"/>
              <w:keepLines w:val="0"/>
              <w:rPr>
                <w:rFonts w:cs="Arial"/>
                <w:color w:val="000000"/>
                <w:szCs w:val="18"/>
                <w:lang w:eastAsia="zh-CN"/>
              </w:rPr>
            </w:pPr>
          </w:p>
          <w:p w14:paraId="293FF771" w14:textId="77777777" w:rsidR="003F1D34" w:rsidRPr="00EF21D2" w:rsidRDefault="003F1D34" w:rsidP="003F1D34">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46B2A174" w14:textId="7980FCE0"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3CF5A35C" w14:textId="647212B6"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688C8E1"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88F2C04"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7986BD8"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5D6E27DE"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78A53EA1" w14:textId="65FC46CA"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74D3886D" w14:textId="77777777" w:rsidTr="00ED74D7">
        <w:trPr>
          <w:cantSplit/>
          <w:jc w:val="center"/>
        </w:trPr>
        <w:tc>
          <w:tcPr>
            <w:tcW w:w="1897" w:type="dxa"/>
          </w:tcPr>
          <w:p w14:paraId="29505D7E" w14:textId="755DF648"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30BE1E9F" w14:textId="77777777" w:rsidR="003F1D34" w:rsidRDefault="003F1D34" w:rsidP="003F1D34">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8A973FC" w14:textId="77777777" w:rsidR="003F1D34" w:rsidRDefault="003F1D34" w:rsidP="003F1D34">
            <w:pPr>
              <w:pStyle w:val="TAL"/>
              <w:rPr>
                <w:rFonts w:cs="Arial"/>
                <w:color w:val="000000"/>
                <w:szCs w:val="18"/>
                <w:lang w:eastAsia="zh-CN"/>
              </w:rPr>
            </w:pPr>
          </w:p>
          <w:p w14:paraId="0B1F6B11" w14:textId="67D34331" w:rsidR="003F1D34" w:rsidRPr="00EF21D2" w:rsidRDefault="003F1D34" w:rsidP="003F1D34">
            <w:pPr>
              <w:pStyle w:val="TAL"/>
              <w:keepNext w:val="0"/>
              <w:keepLines w:val="0"/>
            </w:pPr>
            <w:r>
              <w:rPr>
                <w:rFonts w:cs="Arial"/>
                <w:szCs w:val="18"/>
              </w:rPr>
              <w:t>allowedValues:</w:t>
            </w:r>
            <w:r>
              <w:t xml:space="preserve"> </w:t>
            </w:r>
            <w:r>
              <w:rPr>
                <w:rFonts w:hint="eastAsia"/>
                <w:lang w:eastAsia="zh-CN"/>
              </w:rPr>
              <w:t>Integer</w:t>
            </w:r>
          </w:p>
        </w:tc>
        <w:tc>
          <w:tcPr>
            <w:tcW w:w="2497" w:type="dxa"/>
          </w:tcPr>
          <w:p w14:paraId="2EC594EE" w14:textId="77777777" w:rsidR="003F1D34" w:rsidRDefault="003F1D34" w:rsidP="003F1D34">
            <w:pPr>
              <w:pStyle w:val="TAL"/>
            </w:pPr>
            <w:r>
              <w:t xml:space="preserve">type: </w:t>
            </w:r>
            <w:r>
              <w:rPr>
                <w:rFonts w:hint="eastAsia"/>
                <w:lang w:eastAsia="zh-CN"/>
              </w:rPr>
              <w:t>Integer</w:t>
            </w:r>
          </w:p>
          <w:p w14:paraId="6CEF380A" w14:textId="77777777" w:rsidR="003F1D34" w:rsidRDefault="003F1D34" w:rsidP="003F1D34">
            <w:pPr>
              <w:pStyle w:val="TAL"/>
            </w:pPr>
            <w:r>
              <w:t xml:space="preserve">multiplicity: </w:t>
            </w:r>
            <w:r>
              <w:rPr>
                <w:rFonts w:hint="eastAsia"/>
                <w:lang w:eastAsia="zh-CN"/>
              </w:rPr>
              <w:t>0..</w:t>
            </w:r>
            <w:r>
              <w:t>1</w:t>
            </w:r>
          </w:p>
          <w:p w14:paraId="3045BFB6" w14:textId="77777777" w:rsidR="003F1D34" w:rsidRDefault="003F1D34" w:rsidP="003F1D34">
            <w:pPr>
              <w:pStyle w:val="TAL"/>
            </w:pPr>
            <w:r>
              <w:t>isOrdered: N/A</w:t>
            </w:r>
          </w:p>
          <w:p w14:paraId="7ED86821" w14:textId="77777777" w:rsidR="003F1D34" w:rsidRDefault="003F1D34" w:rsidP="003F1D34">
            <w:pPr>
              <w:pStyle w:val="TAL"/>
            </w:pPr>
            <w:r>
              <w:t>isUnique: N/A</w:t>
            </w:r>
          </w:p>
          <w:p w14:paraId="4F1FB0F9" w14:textId="77777777" w:rsidR="003F1D34" w:rsidRDefault="003F1D34" w:rsidP="003F1D34">
            <w:pPr>
              <w:pStyle w:val="TAL"/>
            </w:pPr>
            <w:r>
              <w:t>defaultValue: None</w:t>
            </w:r>
          </w:p>
          <w:p w14:paraId="4F5B18CE" w14:textId="0DD52B62" w:rsidR="003F1D34" w:rsidRPr="00EF21D2" w:rsidRDefault="003F1D34" w:rsidP="003F1D34">
            <w:pPr>
              <w:pStyle w:val="TAL"/>
              <w:keepNext w:val="0"/>
              <w:keepLines w:val="0"/>
              <w:rPr>
                <w:rFonts w:cs="Arial"/>
                <w:szCs w:val="18"/>
              </w:rPr>
            </w:pPr>
            <w:r>
              <w:t>isNullable: False</w:t>
            </w:r>
          </w:p>
        </w:tc>
      </w:tr>
      <w:tr w:rsidR="003F1D34" w:rsidRPr="00EF21D2" w14:paraId="54E58A02" w14:textId="77777777" w:rsidTr="00ED74D7">
        <w:trPr>
          <w:cantSplit/>
          <w:jc w:val="center"/>
        </w:trPr>
        <w:tc>
          <w:tcPr>
            <w:tcW w:w="1897" w:type="dxa"/>
          </w:tcPr>
          <w:p w14:paraId="4125DDC4" w14:textId="45EE09CB"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57FA9D9E"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447D8D51" w14:textId="77777777" w:rsidR="003F1D34" w:rsidRDefault="003F1D34" w:rsidP="003F1D34">
            <w:pPr>
              <w:pStyle w:val="TAL"/>
              <w:rPr>
                <w:rFonts w:cs="Arial"/>
                <w:color w:val="000000"/>
                <w:szCs w:val="18"/>
                <w:lang w:eastAsia="zh-CN"/>
              </w:rPr>
            </w:pPr>
          </w:p>
          <w:p w14:paraId="64B97FA4" w14:textId="1FA32AE1" w:rsidR="003F1D34" w:rsidRPr="00EF21D2" w:rsidRDefault="003F1D34" w:rsidP="003F1D34">
            <w:pPr>
              <w:pStyle w:val="TAL"/>
              <w:keepNext w:val="0"/>
              <w:keepLines w:val="0"/>
            </w:pPr>
            <w:r>
              <w:rPr>
                <w:rFonts w:cs="Arial"/>
                <w:szCs w:val="18"/>
              </w:rPr>
              <w:t>allowedValues:</w:t>
            </w:r>
            <w:r>
              <w:t xml:space="preserve"> </w:t>
            </w:r>
            <w:r>
              <w:rPr>
                <w:rFonts w:hint="eastAsia"/>
                <w:lang w:eastAsia="zh-CN"/>
              </w:rPr>
              <w:t>Integer</w:t>
            </w:r>
          </w:p>
        </w:tc>
        <w:tc>
          <w:tcPr>
            <w:tcW w:w="2497" w:type="dxa"/>
          </w:tcPr>
          <w:p w14:paraId="51B0B408" w14:textId="77777777" w:rsidR="003F1D34" w:rsidRDefault="003F1D34" w:rsidP="003F1D34">
            <w:pPr>
              <w:pStyle w:val="TAL"/>
              <w:rPr>
                <w:lang w:eastAsia="zh-CN"/>
              </w:rPr>
            </w:pPr>
            <w:r>
              <w:t xml:space="preserve">type: </w:t>
            </w:r>
            <w:r>
              <w:rPr>
                <w:rFonts w:hint="eastAsia"/>
                <w:lang w:eastAsia="zh-CN"/>
              </w:rPr>
              <w:t>Integer</w:t>
            </w:r>
          </w:p>
          <w:p w14:paraId="02F77CE3" w14:textId="77777777" w:rsidR="003F1D34" w:rsidRDefault="003F1D34" w:rsidP="003F1D34">
            <w:pPr>
              <w:pStyle w:val="TAL"/>
            </w:pPr>
            <w:r>
              <w:t xml:space="preserve">multiplicity: </w:t>
            </w:r>
            <w:r>
              <w:rPr>
                <w:rFonts w:hint="eastAsia"/>
                <w:lang w:eastAsia="zh-CN"/>
              </w:rPr>
              <w:t>0..</w:t>
            </w:r>
            <w:r>
              <w:t>1</w:t>
            </w:r>
          </w:p>
          <w:p w14:paraId="6B7ECC1B" w14:textId="77777777" w:rsidR="003F1D34" w:rsidRDefault="003F1D34" w:rsidP="003F1D34">
            <w:pPr>
              <w:pStyle w:val="TAL"/>
            </w:pPr>
            <w:r>
              <w:t>isOrdered: N/A</w:t>
            </w:r>
          </w:p>
          <w:p w14:paraId="7A691820" w14:textId="77777777" w:rsidR="003F1D34" w:rsidRDefault="003F1D34" w:rsidP="003F1D34">
            <w:pPr>
              <w:pStyle w:val="TAL"/>
            </w:pPr>
            <w:r>
              <w:t>isUnique: N/A</w:t>
            </w:r>
          </w:p>
          <w:p w14:paraId="2CCF7F2F" w14:textId="77777777" w:rsidR="003F1D34" w:rsidRDefault="003F1D34" w:rsidP="003F1D34">
            <w:pPr>
              <w:pStyle w:val="TAL"/>
            </w:pPr>
            <w:r>
              <w:t>defaultValue: None</w:t>
            </w:r>
          </w:p>
          <w:p w14:paraId="3B62B5CF" w14:textId="2F4EF5C8" w:rsidR="003F1D34" w:rsidRPr="00EF21D2" w:rsidRDefault="003F1D34" w:rsidP="003F1D34">
            <w:pPr>
              <w:pStyle w:val="TAL"/>
              <w:keepNext w:val="0"/>
              <w:keepLines w:val="0"/>
              <w:rPr>
                <w:rFonts w:cs="Arial"/>
                <w:szCs w:val="18"/>
              </w:rPr>
            </w:pPr>
            <w:r>
              <w:t>isNullable: False</w:t>
            </w:r>
          </w:p>
        </w:tc>
      </w:tr>
      <w:tr w:rsidR="003F1D34" w:rsidRPr="00EF21D2" w14:paraId="4E4D42F4" w14:textId="77777777" w:rsidTr="00ED74D7">
        <w:trPr>
          <w:cantSplit/>
          <w:jc w:val="center"/>
        </w:trPr>
        <w:tc>
          <w:tcPr>
            <w:tcW w:w="1897" w:type="dxa"/>
          </w:tcPr>
          <w:p w14:paraId="76773425" w14:textId="7F5B8C0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0BB956A0" w14:textId="77777777" w:rsidR="003F1D34" w:rsidRPr="00EF21D2" w:rsidRDefault="003F1D34" w:rsidP="003F1D34">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603CDEB6"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1A38DADD" w14:textId="77777777" w:rsidR="003F1D34" w:rsidRPr="00EF21D2" w:rsidRDefault="003F1D34" w:rsidP="003F1D34">
            <w:pPr>
              <w:pStyle w:val="TAL"/>
              <w:keepNext w:val="0"/>
              <w:keepLines w:val="0"/>
              <w:rPr>
                <w:szCs w:val="18"/>
                <w:lang w:eastAsia="zh-CN"/>
              </w:rPr>
            </w:pPr>
          </w:p>
          <w:p w14:paraId="12311599" w14:textId="77777777" w:rsidR="003F1D34" w:rsidRPr="00EF21D2" w:rsidRDefault="003F1D34" w:rsidP="003F1D34">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001642BD" w14:textId="77777777" w:rsidR="003F1D34" w:rsidRPr="00EF21D2" w:rsidRDefault="003F1D34" w:rsidP="003F1D34">
            <w:pPr>
              <w:pStyle w:val="TAL"/>
              <w:keepNext w:val="0"/>
              <w:keepLines w:val="0"/>
              <w:rPr>
                <w:rFonts w:cs="Arial"/>
                <w:szCs w:val="18"/>
                <w:lang w:eastAsia="zh-CN"/>
              </w:rPr>
            </w:pPr>
          </w:p>
          <w:p w14:paraId="07BD26F3" w14:textId="13BA124E" w:rsidR="003F1D34" w:rsidRPr="00EF21D2" w:rsidRDefault="003F1D34" w:rsidP="003F1D34">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1755E4A0" w14:textId="645CF59A" w:rsidR="003F1D34" w:rsidRPr="00EF21D2" w:rsidRDefault="003F1D34" w:rsidP="003F1D34">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55309348"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438F2419" w14:textId="77777777" w:rsidR="003F1D34" w:rsidRPr="00EF21D2" w:rsidRDefault="003F1D34" w:rsidP="003F1D34">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65689EFC" w14:textId="77777777" w:rsidR="003F1D34" w:rsidRPr="00EF21D2" w:rsidRDefault="003F1D34" w:rsidP="003F1D34">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9A80375"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5FF82917" w14:textId="3D999E82" w:rsidR="003F1D34" w:rsidRPr="00EF21D2" w:rsidRDefault="003F1D34" w:rsidP="003F1D34">
            <w:pPr>
              <w:pStyle w:val="TAL"/>
              <w:keepNext w:val="0"/>
              <w:keepLines w:val="0"/>
            </w:pPr>
            <w:r w:rsidRPr="00EF21D2">
              <w:rPr>
                <w:rFonts w:cs="Arial"/>
                <w:szCs w:val="18"/>
              </w:rPr>
              <w:t xml:space="preserve">isNullable: </w:t>
            </w:r>
            <w:r w:rsidRPr="00BD7989">
              <w:rPr>
                <w:rFonts w:cs="Arial"/>
                <w:szCs w:val="18"/>
              </w:rPr>
              <w:t>False</w:t>
            </w:r>
          </w:p>
        </w:tc>
      </w:tr>
      <w:tr w:rsidR="003F1D34" w:rsidRPr="00EF21D2" w14:paraId="0E39F77F" w14:textId="77777777" w:rsidTr="00ED74D7">
        <w:trPr>
          <w:cantSplit/>
          <w:jc w:val="center"/>
        </w:trPr>
        <w:tc>
          <w:tcPr>
            <w:tcW w:w="1897" w:type="dxa"/>
          </w:tcPr>
          <w:p w14:paraId="2EFB2964" w14:textId="4962B692" w:rsidR="003F1D34" w:rsidRPr="00EF21D2" w:rsidRDefault="003F1D34" w:rsidP="003F1D34">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6B02D49B"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6A328C8" w14:textId="77777777" w:rsidR="003F1D34" w:rsidRDefault="003F1D34" w:rsidP="003F1D34">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C605ED8" w14:textId="77777777" w:rsidR="003F1D34" w:rsidRDefault="003F1D34" w:rsidP="003F1D34">
            <w:pPr>
              <w:pStyle w:val="TAL"/>
              <w:rPr>
                <w:rFonts w:cs="Arial"/>
                <w:szCs w:val="18"/>
                <w:lang w:eastAsia="zh-CN"/>
              </w:rPr>
            </w:pPr>
            <w:r w:rsidRPr="00300368">
              <w:rPr>
                <w:rFonts w:cs="Arial"/>
                <w:szCs w:val="18"/>
                <w:lang w:eastAsia="zh-CN"/>
              </w:rPr>
              <w:t>Examples, 20:15:00, 20:15:00-08:00 (for 8 hours behind UTC).</w:t>
            </w:r>
          </w:p>
          <w:p w14:paraId="3823444F" w14:textId="77777777" w:rsidR="003F1D34" w:rsidRPr="00AF332C" w:rsidRDefault="003F1D34" w:rsidP="003F1D34">
            <w:pPr>
              <w:pStyle w:val="TAL"/>
              <w:rPr>
                <w:rFonts w:cs="Arial"/>
                <w:szCs w:val="18"/>
                <w:lang w:eastAsia="zh-CN"/>
              </w:rPr>
            </w:pPr>
          </w:p>
          <w:p w14:paraId="746F9F37" w14:textId="3C005B3F" w:rsidR="003F1D34" w:rsidRPr="00EF21D2" w:rsidRDefault="003F1D34" w:rsidP="003F1D34">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74B963D7" w14:textId="77777777" w:rsidR="003F1D34" w:rsidRDefault="003F1D34" w:rsidP="003F1D34">
            <w:pPr>
              <w:pStyle w:val="TAL"/>
              <w:rPr>
                <w:rFonts w:cs="Arial"/>
                <w:szCs w:val="18"/>
                <w:lang w:eastAsia="zh-CN"/>
              </w:rPr>
            </w:pPr>
            <w:r>
              <w:t xml:space="preserve">type: </w:t>
            </w:r>
            <w:r>
              <w:rPr>
                <w:rFonts w:hint="eastAsia"/>
                <w:lang w:eastAsia="zh-CN"/>
              </w:rPr>
              <w:t>S</w:t>
            </w:r>
            <w:r w:rsidRPr="00300368">
              <w:t>tring</w:t>
            </w:r>
          </w:p>
          <w:p w14:paraId="073814C9"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D82293B" w14:textId="77777777" w:rsidR="003F1D34" w:rsidRDefault="003F1D34" w:rsidP="003F1D34">
            <w:pPr>
              <w:pStyle w:val="TAL"/>
              <w:rPr>
                <w:rFonts w:cs="Arial"/>
                <w:szCs w:val="18"/>
                <w:lang w:eastAsia="zh-CN"/>
              </w:rPr>
            </w:pPr>
            <w:r>
              <w:rPr>
                <w:rFonts w:cs="Arial"/>
                <w:szCs w:val="18"/>
                <w:lang w:eastAsia="zh-CN"/>
              </w:rPr>
              <w:t>isOrdered: N/A</w:t>
            </w:r>
          </w:p>
          <w:p w14:paraId="5574777A" w14:textId="77777777" w:rsidR="003F1D34" w:rsidRDefault="003F1D34" w:rsidP="003F1D34">
            <w:pPr>
              <w:pStyle w:val="TAL"/>
              <w:rPr>
                <w:rFonts w:cs="Arial"/>
                <w:szCs w:val="18"/>
                <w:lang w:eastAsia="zh-CN"/>
              </w:rPr>
            </w:pPr>
            <w:r>
              <w:rPr>
                <w:rFonts w:cs="Arial"/>
                <w:szCs w:val="18"/>
                <w:lang w:eastAsia="zh-CN"/>
              </w:rPr>
              <w:t>isUnique: N/A</w:t>
            </w:r>
          </w:p>
          <w:p w14:paraId="70186240" w14:textId="77777777" w:rsidR="003F1D34" w:rsidRDefault="003F1D34" w:rsidP="003F1D34">
            <w:pPr>
              <w:pStyle w:val="TAL"/>
              <w:rPr>
                <w:rFonts w:cs="Arial"/>
                <w:szCs w:val="18"/>
                <w:lang w:eastAsia="zh-CN"/>
              </w:rPr>
            </w:pPr>
            <w:r>
              <w:rPr>
                <w:rFonts w:cs="Arial"/>
                <w:szCs w:val="18"/>
                <w:lang w:eastAsia="zh-CN"/>
              </w:rPr>
              <w:t>defaultValue: None</w:t>
            </w:r>
          </w:p>
          <w:p w14:paraId="793C0287" w14:textId="727E36C5" w:rsidR="003F1D34" w:rsidRPr="00EF21D2" w:rsidRDefault="003F1D34" w:rsidP="003F1D34">
            <w:pPr>
              <w:pStyle w:val="TAL"/>
              <w:keepNext w:val="0"/>
              <w:keepLines w:val="0"/>
              <w:rPr>
                <w:rFonts w:cs="Arial"/>
                <w:szCs w:val="18"/>
              </w:rPr>
            </w:pPr>
            <w:r>
              <w:rPr>
                <w:rFonts w:cs="Arial"/>
                <w:szCs w:val="18"/>
                <w:lang w:eastAsia="zh-CN"/>
              </w:rPr>
              <w:t>isNullable: False</w:t>
            </w:r>
          </w:p>
        </w:tc>
      </w:tr>
      <w:tr w:rsidR="003F1D34" w:rsidRPr="00EF21D2" w14:paraId="0C88F154" w14:textId="77777777" w:rsidTr="00ED74D7">
        <w:trPr>
          <w:cantSplit/>
          <w:jc w:val="center"/>
        </w:trPr>
        <w:tc>
          <w:tcPr>
            <w:tcW w:w="1897" w:type="dxa"/>
          </w:tcPr>
          <w:p w14:paraId="5E50C814" w14:textId="6F0817C7" w:rsidR="003F1D34" w:rsidRPr="00EF21D2" w:rsidRDefault="003F1D34" w:rsidP="003F1D34">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24852302"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229CC4FE" w14:textId="77777777" w:rsidR="003F1D34" w:rsidRDefault="003F1D34" w:rsidP="003F1D34">
            <w:pPr>
              <w:pStyle w:val="TAL"/>
              <w:rPr>
                <w:rFonts w:cs="Arial"/>
                <w:szCs w:val="18"/>
                <w:lang w:eastAsia="zh-CN"/>
              </w:rPr>
            </w:pPr>
          </w:p>
          <w:p w14:paraId="733DFFC4" w14:textId="77777777" w:rsidR="003F1D34" w:rsidRDefault="003F1D34" w:rsidP="003F1D34">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89E496" w14:textId="77777777" w:rsidR="003F1D34" w:rsidRDefault="003F1D34" w:rsidP="003F1D34">
            <w:pPr>
              <w:pStyle w:val="TAL"/>
              <w:rPr>
                <w:rFonts w:cs="Arial"/>
                <w:szCs w:val="18"/>
                <w:lang w:eastAsia="zh-CN"/>
              </w:rPr>
            </w:pPr>
            <w:r w:rsidRPr="00300368">
              <w:rPr>
                <w:rFonts w:cs="Arial"/>
                <w:szCs w:val="18"/>
                <w:lang w:eastAsia="zh-CN"/>
              </w:rPr>
              <w:t>Examples, 20:15:00, 20:15:00-08:00 (for 8 hours behind UTC).</w:t>
            </w:r>
          </w:p>
          <w:p w14:paraId="41131500" w14:textId="77777777" w:rsidR="003F1D34" w:rsidRPr="00912667" w:rsidRDefault="003F1D34" w:rsidP="003F1D34">
            <w:pPr>
              <w:pStyle w:val="TAL"/>
              <w:rPr>
                <w:rFonts w:cs="Arial"/>
                <w:szCs w:val="18"/>
                <w:lang w:eastAsia="zh-CN"/>
              </w:rPr>
            </w:pPr>
          </w:p>
          <w:p w14:paraId="5C188719" w14:textId="141977EB" w:rsidR="003F1D34" w:rsidRPr="00EF21D2" w:rsidRDefault="003F1D34" w:rsidP="003F1D34">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301A40D3" w14:textId="77777777" w:rsidR="003F1D34" w:rsidRDefault="003F1D34" w:rsidP="003F1D34">
            <w:pPr>
              <w:pStyle w:val="TAL"/>
              <w:rPr>
                <w:rFonts w:cs="Arial"/>
                <w:szCs w:val="18"/>
                <w:lang w:eastAsia="zh-CN"/>
              </w:rPr>
            </w:pPr>
            <w:r>
              <w:t xml:space="preserve">type: </w:t>
            </w:r>
            <w:r>
              <w:rPr>
                <w:rFonts w:hint="eastAsia"/>
                <w:lang w:eastAsia="zh-CN"/>
              </w:rPr>
              <w:t>S</w:t>
            </w:r>
            <w:r w:rsidRPr="00300368">
              <w:t>tring</w:t>
            </w:r>
          </w:p>
          <w:p w14:paraId="7A3598F1"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753961E3" w14:textId="77777777" w:rsidR="003F1D34" w:rsidRDefault="003F1D34" w:rsidP="003F1D34">
            <w:pPr>
              <w:pStyle w:val="TAL"/>
              <w:rPr>
                <w:rFonts w:cs="Arial"/>
                <w:szCs w:val="18"/>
                <w:lang w:eastAsia="zh-CN"/>
              </w:rPr>
            </w:pPr>
            <w:r>
              <w:rPr>
                <w:rFonts w:cs="Arial"/>
                <w:szCs w:val="18"/>
                <w:lang w:eastAsia="zh-CN"/>
              </w:rPr>
              <w:t>isOrdered: N/A</w:t>
            </w:r>
          </w:p>
          <w:p w14:paraId="356D49E9" w14:textId="77777777" w:rsidR="003F1D34" w:rsidRDefault="003F1D34" w:rsidP="003F1D34">
            <w:pPr>
              <w:pStyle w:val="TAL"/>
              <w:rPr>
                <w:rFonts w:cs="Arial"/>
                <w:szCs w:val="18"/>
                <w:lang w:eastAsia="zh-CN"/>
              </w:rPr>
            </w:pPr>
            <w:r>
              <w:rPr>
                <w:rFonts w:cs="Arial"/>
                <w:szCs w:val="18"/>
                <w:lang w:eastAsia="zh-CN"/>
              </w:rPr>
              <w:t>isUnique: N/A</w:t>
            </w:r>
          </w:p>
          <w:p w14:paraId="3CB940A4" w14:textId="77777777" w:rsidR="003F1D34" w:rsidRDefault="003F1D34" w:rsidP="003F1D34">
            <w:pPr>
              <w:pStyle w:val="TAL"/>
              <w:rPr>
                <w:rFonts w:cs="Arial"/>
                <w:szCs w:val="18"/>
                <w:lang w:eastAsia="zh-CN"/>
              </w:rPr>
            </w:pPr>
            <w:r>
              <w:rPr>
                <w:rFonts w:cs="Arial"/>
                <w:szCs w:val="18"/>
                <w:lang w:eastAsia="zh-CN"/>
              </w:rPr>
              <w:t>defaultValue: None</w:t>
            </w:r>
          </w:p>
          <w:p w14:paraId="3403B023" w14:textId="29F1BAFB" w:rsidR="003F1D34" w:rsidRPr="00EF21D2" w:rsidRDefault="003F1D34" w:rsidP="003F1D34">
            <w:pPr>
              <w:pStyle w:val="TAL"/>
              <w:keepNext w:val="0"/>
              <w:keepLines w:val="0"/>
              <w:rPr>
                <w:rFonts w:cs="Arial"/>
                <w:szCs w:val="18"/>
              </w:rPr>
            </w:pPr>
            <w:r>
              <w:rPr>
                <w:rFonts w:cs="Arial"/>
                <w:szCs w:val="18"/>
                <w:lang w:eastAsia="zh-CN"/>
              </w:rPr>
              <w:t>isNullable: False</w:t>
            </w:r>
          </w:p>
        </w:tc>
      </w:tr>
      <w:tr w:rsidR="003F1D34" w:rsidRPr="00EF21D2" w14:paraId="472DEB24" w14:textId="77777777" w:rsidTr="00ED74D7">
        <w:trPr>
          <w:cantSplit/>
          <w:jc w:val="center"/>
        </w:trPr>
        <w:tc>
          <w:tcPr>
            <w:tcW w:w="1897" w:type="dxa"/>
          </w:tcPr>
          <w:p w14:paraId="1FD328DE" w14:textId="399EFC23" w:rsidR="003F1D34" w:rsidRPr="00EF21D2" w:rsidRDefault="003F1D34" w:rsidP="003F1D34">
            <w:pPr>
              <w:pStyle w:val="TAL"/>
              <w:keepNext w:val="0"/>
              <w:keepLines w:val="0"/>
              <w:rPr>
                <w:rFonts w:ascii="Courier New" w:hAnsi="Courier New" w:cs="Courier New"/>
                <w:szCs w:val="18"/>
              </w:rPr>
            </w:pPr>
            <w:r w:rsidRPr="001641C3">
              <w:rPr>
                <w:rFonts w:ascii="Courier New" w:hAnsi="Courier New" w:cs="Courier New"/>
                <w:szCs w:val="18"/>
              </w:rPr>
              <w:lastRenderedPageBreak/>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233B9319" w14:textId="77777777" w:rsidR="003F1D34" w:rsidRDefault="003F1D34" w:rsidP="003F1D34">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F86EB64" w14:textId="77777777" w:rsidR="003F1D34" w:rsidRDefault="003F1D34" w:rsidP="003F1D34">
            <w:pPr>
              <w:pStyle w:val="TAL"/>
              <w:rPr>
                <w:rFonts w:cs="Arial"/>
                <w:szCs w:val="18"/>
                <w:lang w:eastAsia="zh-CN"/>
              </w:rPr>
            </w:pPr>
          </w:p>
          <w:p w14:paraId="02D39D80" w14:textId="360135D8" w:rsidR="003F1D34" w:rsidRPr="00EF21D2" w:rsidRDefault="003F1D34" w:rsidP="003F1D34">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677B6320" w14:textId="77777777" w:rsidR="003F1D34" w:rsidRDefault="003F1D34" w:rsidP="003F1D34">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396C3A8" w14:textId="77777777" w:rsidR="003F1D34" w:rsidRDefault="003F1D34" w:rsidP="003F1D34">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DCAF44" w14:textId="77777777" w:rsidR="003F1D34" w:rsidRDefault="003F1D34" w:rsidP="003F1D34">
            <w:pPr>
              <w:pStyle w:val="TAL"/>
              <w:rPr>
                <w:rFonts w:cs="Arial"/>
                <w:szCs w:val="18"/>
                <w:lang w:eastAsia="zh-CN"/>
              </w:rPr>
            </w:pPr>
            <w:r>
              <w:rPr>
                <w:rFonts w:cs="Arial"/>
                <w:szCs w:val="18"/>
                <w:lang w:eastAsia="zh-CN"/>
              </w:rPr>
              <w:t>isOrdered: N/A</w:t>
            </w:r>
          </w:p>
          <w:p w14:paraId="323C9620" w14:textId="77777777" w:rsidR="003F1D34" w:rsidRDefault="003F1D34" w:rsidP="003F1D34">
            <w:pPr>
              <w:pStyle w:val="TAL"/>
              <w:rPr>
                <w:rFonts w:cs="Arial"/>
                <w:szCs w:val="18"/>
                <w:lang w:eastAsia="zh-CN"/>
              </w:rPr>
            </w:pPr>
            <w:r>
              <w:rPr>
                <w:rFonts w:cs="Arial"/>
                <w:szCs w:val="18"/>
                <w:lang w:eastAsia="zh-CN"/>
              </w:rPr>
              <w:t>isUnique: N/A</w:t>
            </w:r>
          </w:p>
          <w:p w14:paraId="59581BF8" w14:textId="77777777" w:rsidR="003F1D34" w:rsidRDefault="003F1D34" w:rsidP="003F1D34">
            <w:pPr>
              <w:pStyle w:val="TAL"/>
              <w:rPr>
                <w:rFonts w:cs="Arial"/>
                <w:szCs w:val="18"/>
                <w:lang w:eastAsia="zh-CN"/>
              </w:rPr>
            </w:pPr>
            <w:r>
              <w:rPr>
                <w:rFonts w:cs="Arial"/>
                <w:szCs w:val="18"/>
                <w:lang w:eastAsia="zh-CN"/>
              </w:rPr>
              <w:t>defaultValue: None</w:t>
            </w:r>
          </w:p>
          <w:p w14:paraId="0B4DEA9B" w14:textId="2435EAD6" w:rsidR="003F1D34" w:rsidRPr="00EF21D2" w:rsidRDefault="003F1D34" w:rsidP="003F1D34">
            <w:pPr>
              <w:pStyle w:val="TAL"/>
              <w:keepNext w:val="0"/>
              <w:keepLines w:val="0"/>
              <w:rPr>
                <w:rFonts w:cs="Arial"/>
                <w:szCs w:val="18"/>
              </w:rPr>
            </w:pPr>
            <w:r>
              <w:rPr>
                <w:rFonts w:cs="Arial"/>
                <w:szCs w:val="18"/>
                <w:lang w:eastAsia="zh-CN"/>
              </w:rPr>
              <w:t>isNullable: False</w:t>
            </w:r>
          </w:p>
        </w:tc>
      </w:tr>
      <w:tr w:rsidR="003F1D34" w:rsidRPr="00EF21D2" w14:paraId="51D80001" w14:textId="77777777" w:rsidTr="00ED74D7">
        <w:trPr>
          <w:cantSplit/>
          <w:jc w:val="center"/>
        </w:trPr>
        <w:tc>
          <w:tcPr>
            <w:tcW w:w="1897" w:type="dxa"/>
          </w:tcPr>
          <w:p w14:paraId="050E5E31"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479CB0BE" w14:textId="77777777" w:rsidR="003F1D34" w:rsidRPr="00EF21D2" w:rsidRDefault="003F1D34" w:rsidP="003F1D34">
            <w:pPr>
              <w:pStyle w:val="TAL"/>
              <w:keepNext w:val="0"/>
              <w:keepLines w:val="0"/>
            </w:pPr>
            <w:r w:rsidRPr="00EF21D2">
              <w:t>This attribute is relevant, if the cell acts as an original cell.</w:t>
            </w:r>
          </w:p>
          <w:p w14:paraId="613555AB" w14:textId="77777777" w:rsidR="003F1D34" w:rsidRPr="00EF21D2" w:rsidRDefault="003F1D34" w:rsidP="003F1D34">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5624697F" w14:textId="77777777" w:rsidR="003F1D34" w:rsidRPr="00EF21D2" w:rsidRDefault="003F1D34" w:rsidP="003F1D34">
            <w:pPr>
              <w:pStyle w:val="TAL"/>
              <w:keepNext w:val="0"/>
              <w:keepLines w:val="0"/>
            </w:pPr>
          </w:p>
          <w:p w14:paraId="4DF007F3" w14:textId="77777777" w:rsidR="003F1D34" w:rsidRPr="00EF21D2" w:rsidRDefault="003F1D34" w:rsidP="003F1D34">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C6DD4D0" w14:textId="77777777" w:rsidR="003F1D34" w:rsidRPr="00EF21D2" w:rsidRDefault="003F1D34" w:rsidP="003F1D34">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6C89F9BD" w14:textId="77777777" w:rsidR="003F1D34" w:rsidRPr="00EF21D2" w:rsidRDefault="003F1D34" w:rsidP="003F1D34">
            <w:pPr>
              <w:pStyle w:val="TAL"/>
              <w:keepNext w:val="0"/>
              <w:keepLines w:val="0"/>
              <w:rPr>
                <w:lang w:eastAsia="zh-CN"/>
              </w:rPr>
            </w:pPr>
          </w:p>
          <w:p w14:paraId="043EC11F" w14:textId="77777777" w:rsidR="003F1D34" w:rsidRPr="00EF21D2" w:rsidRDefault="003F1D34" w:rsidP="003F1D34">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768386AB" w14:textId="77777777" w:rsidR="003F1D34" w:rsidRPr="00EF21D2" w:rsidRDefault="003F1D34" w:rsidP="003F1D34">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2ED2481B" w14:textId="77777777" w:rsidR="003F1D34" w:rsidRPr="00EF21D2" w:rsidRDefault="003F1D34" w:rsidP="003F1D34">
            <w:pPr>
              <w:pStyle w:val="TAL"/>
              <w:keepNext w:val="0"/>
              <w:keepLines w:val="0"/>
              <w:rPr>
                <w:lang w:eastAsia="zh-CN"/>
              </w:rPr>
            </w:pPr>
          </w:p>
          <w:p w14:paraId="5425028F" w14:textId="77777777" w:rsidR="003F1D34" w:rsidRPr="00EF21D2" w:rsidRDefault="003F1D34" w:rsidP="003F1D34">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2ADFFE1E" w14:textId="77777777" w:rsidR="003F1D34" w:rsidRPr="00EF21D2" w:rsidRDefault="003F1D34" w:rsidP="003F1D34">
            <w:pPr>
              <w:pStyle w:val="TAL"/>
              <w:keepNext w:val="0"/>
              <w:keepLines w:val="0"/>
              <w:rPr>
                <w:lang w:eastAsia="zh-CN"/>
              </w:rPr>
            </w:pPr>
          </w:p>
          <w:p w14:paraId="6E249A6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0D43D1D6" w14:textId="5D4708C8" w:rsidR="003F1D34" w:rsidRPr="00EF21D2" w:rsidRDefault="003F1D34" w:rsidP="003F1D34">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8471E26" w14:textId="0928D9D2"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5C726BF" w14:textId="7F38F5BF"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4264D25" w14:textId="77777777" w:rsidR="003F1D34" w:rsidRPr="00EF21D2" w:rsidRDefault="003F1D34" w:rsidP="003F1D34">
            <w:pPr>
              <w:pStyle w:val="TAL"/>
              <w:keepNext w:val="0"/>
              <w:keepLines w:val="0"/>
              <w:rPr>
                <w:rFonts w:cs="Arial"/>
                <w:szCs w:val="18"/>
              </w:rPr>
            </w:pPr>
            <w:r w:rsidRPr="00EF21D2">
              <w:rPr>
                <w:rFonts w:cs="Arial"/>
                <w:szCs w:val="18"/>
              </w:rPr>
              <w:t>multiplicity: 1</w:t>
            </w:r>
          </w:p>
          <w:p w14:paraId="3C6A6387"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5878F8C6"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33ECAFC1"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7BCF114F" w14:textId="1A1F4134" w:rsidR="003F1D34" w:rsidRPr="00EF21D2" w:rsidRDefault="003F1D34" w:rsidP="003F1D34">
            <w:pPr>
              <w:pStyle w:val="TAL"/>
              <w:keepNext w:val="0"/>
              <w:keepLines w:val="0"/>
            </w:pPr>
            <w:r w:rsidRPr="00EF21D2">
              <w:rPr>
                <w:rFonts w:cs="Arial"/>
                <w:szCs w:val="18"/>
              </w:rPr>
              <w:t>isNullable: True</w:t>
            </w:r>
          </w:p>
        </w:tc>
      </w:tr>
      <w:tr w:rsidR="003F1D34" w:rsidRPr="00EF21D2" w14:paraId="7BA42B4E" w14:textId="77777777" w:rsidTr="00ED74D7">
        <w:trPr>
          <w:cantSplit/>
          <w:jc w:val="center"/>
        </w:trPr>
        <w:tc>
          <w:tcPr>
            <w:tcW w:w="1897" w:type="dxa"/>
          </w:tcPr>
          <w:p w14:paraId="66850D63"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interRatEsActivationCandidateCellParameters</w:t>
            </w:r>
          </w:p>
        </w:tc>
        <w:tc>
          <w:tcPr>
            <w:tcW w:w="5441" w:type="dxa"/>
          </w:tcPr>
          <w:p w14:paraId="1BE9FC67" w14:textId="77777777" w:rsidR="003F1D34" w:rsidRPr="00EF21D2" w:rsidRDefault="003F1D34" w:rsidP="003F1D34">
            <w:pPr>
              <w:pStyle w:val="TAL"/>
              <w:keepNext w:val="0"/>
              <w:keepLines w:val="0"/>
              <w:rPr>
                <w:kern w:val="2"/>
              </w:rPr>
            </w:pPr>
            <w:r w:rsidRPr="00EF21D2">
              <w:rPr>
                <w:kern w:val="2"/>
              </w:rPr>
              <w:t>This attribute is relevant, if the cell acts as a candidate cell.</w:t>
            </w:r>
          </w:p>
          <w:p w14:paraId="7A84B137" w14:textId="77777777" w:rsidR="003F1D34" w:rsidRPr="00EF21D2" w:rsidRDefault="003F1D34" w:rsidP="003F1D34">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4F8F74DB" w14:textId="77777777" w:rsidR="003F1D34" w:rsidRPr="00EF21D2" w:rsidRDefault="003F1D34" w:rsidP="003F1D34">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4D82C25C" w14:textId="77777777" w:rsidR="003F1D34" w:rsidRPr="00EF21D2" w:rsidRDefault="003F1D34" w:rsidP="003F1D34">
            <w:pPr>
              <w:pStyle w:val="TAL"/>
              <w:keepNext w:val="0"/>
              <w:keepLines w:val="0"/>
              <w:rPr>
                <w:kern w:val="2"/>
              </w:rPr>
            </w:pPr>
          </w:p>
          <w:p w14:paraId="2C67243B" w14:textId="77777777" w:rsidR="003F1D34" w:rsidRPr="00EF21D2" w:rsidRDefault="003F1D34" w:rsidP="003F1D34">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0BE5B8FD" w14:textId="77777777" w:rsidR="003F1D34" w:rsidRPr="00EF21D2" w:rsidRDefault="003F1D34" w:rsidP="003F1D34">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6F67551" w14:textId="77777777" w:rsidR="003F1D34" w:rsidRPr="00EF21D2" w:rsidRDefault="003F1D34" w:rsidP="003F1D34">
            <w:pPr>
              <w:pStyle w:val="TAL"/>
              <w:keepNext w:val="0"/>
              <w:keepLines w:val="0"/>
              <w:rPr>
                <w:kern w:val="2"/>
                <w:lang w:eastAsia="zh-CN"/>
              </w:rPr>
            </w:pPr>
          </w:p>
          <w:p w14:paraId="37FF48C4" w14:textId="77777777" w:rsidR="003F1D34" w:rsidRPr="00EF21D2" w:rsidRDefault="003F1D34" w:rsidP="003F1D34">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579764B6" w14:textId="77777777" w:rsidR="003F1D34" w:rsidRPr="00EF21D2" w:rsidRDefault="003F1D34" w:rsidP="003F1D34">
            <w:pPr>
              <w:pStyle w:val="TAL"/>
              <w:keepNext w:val="0"/>
              <w:keepLines w:val="0"/>
              <w:rPr>
                <w:kern w:val="2"/>
                <w:lang w:eastAsia="zh-CN"/>
              </w:rPr>
            </w:pPr>
          </w:p>
          <w:p w14:paraId="65FF8E5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18042228" w14:textId="4738A3E3" w:rsidR="003F1D34" w:rsidRPr="00EF21D2" w:rsidRDefault="003F1D34" w:rsidP="003F1D34">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29A280EF" w14:textId="62F40CE9"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BD1AE9B" w14:textId="47A0317E"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62439F6"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6D08169"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8017A79"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1BC4724A"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22E66457" w14:textId="5A613DCC"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12A36F71" w14:textId="77777777" w:rsidTr="00ED74D7">
        <w:trPr>
          <w:cantSplit/>
          <w:jc w:val="center"/>
        </w:trPr>
        <w:tc>
          <w:tcPr>
            <w:tcW w:w="1897" w:type="dxa"/>
          </w:tcPr>
          <w:p w14:paraId="641E3709"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interRatEsDeactivationCandidateCellParameters</w:t>
            </w:r>
          </w:p>
        </w:tc>
        <w:tc>
          <w:tcPr>
            <w:tcW w:w="5441" w:type="dxa"/>
          </w:tcPr>
          <w:p w14:paraId="331AB355" w14:textId="77777777" w:rsidR="003F1D34" w:rsidRPr="00EF21D2" w:rsidRDefault="003F1D34" w:rsidP="003F1D34">
            <w:pPr>
              <w:pStyle w:val="TAL"/>
              <w:keepNext w:val="0"/>
              <w:keepLines w:val="0"/>
            </w:pPr>
            <w:r w:rsidRPr="00EF21D2">
              <w:t>This attribute is relevant, if the cell acts as a candidate cell.</w:t>
            </w:r>
          </w:p>
          <w:p w14:paraId="225E9AF3" w14:textId="77777777" w:rsidR="003F1D34" w:rsidRPr="00EF21D2" w:rsidRDefault="003F1D34" w:rsidP="003F1D34">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226B124E" w14:textId="77777777" w:rsidR="003F1D34" w:rsidRPr="00EF21D2" w:rsidRDefault="003F1D34" w:rsidP="003F1D34">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0A9EC64" w14:textId="77777777" w:rsidR="003F1D34" w:rsidRPr="00EF21D2" w:rsidRDefault="003F1D34" w:rsidP="003F1D34">
            <w:pPr>
              <w:pStyle w:val="TAL"/>
              <w:keepNext w:val="0"/>
              <w:keepLines w:val="0"/>
              <w:rPr>
                <w:rFonts w:cs="Arial"/>
                <w:szCs w:val="18"/>
              </w:rPr>
            </w:pPr>
          </w:p>
          <w:p w14:paraId="11DE78B2" w14:textId="77777777" w:rsidR="003F1D34" w:rsidRPr="00EF21D2" w:rsidRDefault="003F1D34" w:rsidP="003F1D34">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1EC8F944" w14:textId="77777777" w:rsidR="003F1D34" w:rsidRPr="00EF21D2" w:rsidRDefault="003F1D34" w:rsidP="003F1D34">
            <w:pPr>
              <w:pStyle w:val="TAL"/>
              <w:keepNext w:val="0"/>
              <w:keepLines w:val="0"/>
              <w:rPr>
                <w:lang w:eastAsia="zh-CN"/>
              </w:rPr>
            </w:pPr>
          </w:p>
          <w:p w14:paraId="1F0F7850"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allowedValues:</w:t>
            </w:r>
          </w:p>
          <w:p w14:paraId="2F8765A6" w14:textId="6797895C" w:rsidR="003F1D34" w:rsidRPr="00EF21D2" w:rsidRDefault="003F1D34" w:rsidP="003F1D34">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D9BF2C1" w14:textId="3B7D7F6A" w:rsidR="003F1D34" w:rsidRPr="00EF21D2" w:rsidRDefault="003F1D34" w:rsidP="003F1D34">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778B2D1B" w14:textId="588DDC0C" w:rsidR="003F1D34" w:rsidRPr="00EF21D2" w:rsidRDefault="003F1D34" w:rsidP="003F1D34">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314E5427" w14:textId="77777777" w:rsidR="003F1D34" w:rsidRPr="00EF21D2" w:rsidRDefault="003F1D34" w:rsidP="003F1D34">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4FF3303" w14:textId="77777777" w:rsidR="003F1D34" w:rsidRPr="00EF21D2" w:rsidRDefault="003F1D34" w:rsidP="003F1D34">
            <w:pPr>
              <w:pStyle w:val="TAL"/>
              <w:keepNext w:val="0"/>
              <w:keepLines w:val="0"/>
              <w:rPr>
                <w:rFonts w:cs="Arial"/>
                <w:szCs w:val="18"/>
              </w:rPr>
            </w:pPr>
            <w:r w:rsidRPr="00EF21D2">
              <w:rPr>
                <w:rFonts w:cs="Arial"/>
                <w:szCs w:val="18"/>
              </w:rPr>
              <w:t>isOrdered: N/A</w:t>
            </w:r>
          </w:p>
          <w:p w14:paraId="6D54C192" w14:textId="77777777" w:rsidR="003F1D34" w:rsidRPr="00EF21D2" w:rsidRDefault="003F1D34" w:rsidP="003F1D34">
            <w:pPr>
              <w:pStyle w:val="TAL"/>
              <w:keepNext w:val="0"/>
              <w:keepLines w:val="0"/>
              <w:rPr>
                <w:rFonts w:cs="Arial"/>
                <w:szCs w:val="18"/>
              </w:rPr>
            </w:pPr>
            <w:r w:rsidRPr="00EF21D2">
              <w:rPr>
                <w:rFonts w:cs="Arial"/>
                <w:szCs w:val="18"/>
              </w:rPr>
              <w:t>isUnique: N/A</w:t>
            </w:r>
          </w:p>
          <w:p w14:paraId="6792E2D1" w14:textId="77777777" w:rsidR="003F1D34" w:rsidRPr="00EF21D2" w:rsidRDefault="003F1D34" w:rsidP="003F1D34">
            <w:pPr>
              <w:pStyle w:val="TAL"/>
              <w:keepNext w:val="0"/>
              <w:keepLines w:val="0"/>
              <w:rPr>
                <w:rFonts w:cs="Arial"/>
                <w:szCs w:val="18"/>
              </w:rPr>
            </w:pPr>
            <w:r w:rsidRPr="00EF21D2">
              <w:rPr>
                <w:rFonts w:cs="Arial"/>
                <w:szCs w:val="18"/>
              </w:rPr>
              <w:t>defaultValue: None</w:t>
            </w:r>
          </w:p>
          <w:p w14:paraId="398A8880" w14:textId="0914519B" w:rsidR="003F1D34" w:rsidRPr="00EF21D2" w:rsidRDefault="003F1D34" w:rsidP="003F1D34">
            <w:pPr>
              <w:pStyle w:val="TAL"/>
              <w:keepNext w:val="0"/>
              <w:keepLines w:val="0"/>
            </w:pPr>
            <w:r w:rsidRPr="00EF21D2">
              <w:rPr>
                <w:rFonts w:cs="Arial"/>
                <w:szCs w:val="18"/>
              </w:rPr>
              <w:t xml:space="preserve">isNullable: </w:t>
            </w:r>
            <w:r>
              <w:rPr>
                <w:rFonts w:cs="Arial"/>
                <w:szCs w:val="18"/>
              </w:rPr>
              <w:t>False</w:t>
            </w:r>
          </w:p>
        </w:tc>
      </w:tr>
      <w:tr w:rsidR="003F1D34" w:rsidRPr="00EF21D2" w14:paraId="46CFAAAE" w14:textId="77777777" w:rsidTr="00ED74D7">
        <w:trPr>
          <w:cantSplit/>
          <w:jc w:val="center"/>
        </w:trPr>
        <w:tc>
          <w:tcPr>
            <w:tcW w:w="1897" w:type="dxa"/>
          </w:tcPr>
          <w:p w14:paraId="22F70CD5"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3F1D34" w:rsidRPr="00EF21D2" w:rsidRDefault="003F1D34" w:rsidP="003F1D34">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743A2DD" w14:textId="6A773DCD" w:rsidR="003F1D34" w:rsidRPr="00EF21D2" w:rsidRDefault="003F1D34" w:rsidP="003F1D34">
            <w:pPr>
              <w:pStyle w:val="TAL"/>
              <w:keepNext w:val="0"/>
              <w:keepLines w:val="0"/>
              <w:rPr>
                <w:lang w:eastAsia="zh-CN"/>
              </w:rPr>
            </w:pPr>
            <w:r w:rsidRPr="00EF21D2">
              <w:t>If this parameter is absent, then probing is not done.</w:t>
            </w:r>
          </w:p>
          <w:p w14:paraId="28CBEE4D" w14:textId="77777777" w:rsidR="003F1D34" w:rsidRPr="00EF21D2" w:rsidRDefault="003F1D34" w:rsidP="003F1D34">
            <w:pPr>
              <w:pStyle w:val="TAL"/>
              <w:keepNext w:val="0"/>
              <w:keepLines w:val="0"/>
              <w:rPr>
                <w:rFonts w:cs="Arial"/>
                <w:sz w:val="16"/>
                <w:lang w:eastAsia="zh-CN"/>
              </w:rPr>
            </w:pPr>
          </w:p>
          <w:p w14:paraId="3281B6AC" w14:textId="60CC5599" w:rsidR="003F1D34" w:rsidRPr="00EF21D2" w:rsidRDefault="003F1D34" w:rsidP="003F1D34">
            <w:pPr>
              <w:pStyle w:val="TAL"/>
              <w:keepNext w:val="0"/>
              <w:keepLines w:val="0"/>
              <w:rPr>
                <w:lang w:eastAsia="zh-CN"/>
              </w:rPr>
            </w:pPr>
            <w:r w:rsidRPr="00EF21D2">
              <w:rPr>
                <w:rFonts w:cs="Arial"/>
                <w:lang w:eastAsia="zh-CN"/>
              </w:rPr>
              <w:t>allowedValues: yes, no</w:t>
            </w:r>
          </w:p>
        </w:tc>
        <w:tc>
          <w:tcPr>
            <w:tcW w:w="2497" w:type="dxa"/>
          </w:tcPr>
          <w:p w14:paraId="3549AEE4" w14:textId="553FB0B1"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66C72277" w14:textId="44E3999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00820D92" w14:textId="4459FBB3"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184F4174" w14:textId="390F1117"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338EC773" w14:textId="754D747B"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0786509F" w14:textId="51854943"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2EF5B4F4" w14:textId="77777777" w:rsidTr="00ED74D7">
        <w:trPr>
          <w:cantSplit/>
          <w:jc w:val="center"/>
        </w:trPr>
        <w:tc>
          <w:tcPr>
            <w:tcW w:w="1897" w:type="dxa"/>
          </w:tcPr>
          <w:p w14:paraId="27D3BF46"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3F1D34" w:rsidRPr="00EF21D2" w:rsidRDefault="003F1D34" w:rsidP="003F1D34">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0183B47A" w14:textId="77777777" w:rsidR="003F1D34" w:rsidRPr="00EF21D2" w:rsidRDefault="003F1D34" w:rsidP="003F1D34">
            <w:pPr>
              <w:pStyle w:val="TAL"/>
              <w:keepNext w:val="0"/>
              <w:keepLines w:val="0"/>
              <w:rPr>
                <w:szCs w:val="18"/>
                <w:lang w:eastAsia="zh-CN"/>
              </w:rPr>
            </w:pPr>
          </w:p>
          <w:p w14:paraId="34AF6DCF" w14:textId="0096A9E3"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3F1D34" w:rsidRPr="00EF21D2" w:rsidRDefault="003F1D34" w:rsidP="003F1D34">
            <w:pPr>
              <w:pStyle w:val="TAL"/>
              <w:keepNext w:val="0"/>
              <w:keepLines w:val="0"/>
              <w:rPr>
                <w:rFonts w:cs="Arial"/>
                <w:szCs w:val="18"/>
                <w:lang w:eastAsia="zh-CN"/>
              </w:rPr>
            </w:pPr>
            <w:r w:rsidRPr="00EF21D2">
              <w:t>type: Boolean</w:t>
            </w:r>
          </w:p>
          <w:p w14:paraId="319CDEBF" w14:textId="3E300C67"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6A1A1675" w14:textId="64CAA49D"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05DC74E1" w14:textId="7AB10611"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757C7E34" w14:textId="3CA1E7AE"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44028002" w14:textId="3C57AD65" w:rsidR="003F1D34" w:rsidRPr="00EF21D2" w:rsidRDefault="003F1D34" w:rsidP="003F1D34">
            <w:pPr>
              <w:pStyle w:val="TAL"/>
              <w:keepNext w:val="0"/>
              <w:keepLines w:val="0"/>
            </w:pPr>
            <w:r w:rsidRPr="00EF21D2">
              <w:rPr>
                <w:rFonts w:cs="Arial"/>
                <w:szCs w:val="18"/>
                <w:lang w:eastAsia="zh-CN"/>
              </w:rPr>
              <w:t>isNullable: False</w:t>
            </w:r>
          </w:p>
        </w:tc>
      </w:tr>
      <w:tr w:rsidR="003F1D34" w:rsidRPr="00EF21D2" w14:paraId="1CCCE3F4" w14:textId="77777777" w:rsidTr="00ED74D7">
        <w:trPr>
          <w:cantSplit/>
          <w:jc w:val="center"/>
        </w:trPr>
        <w:tc>
          <w:tcPr>
            <w:tcW w:w="1897" w:type="dxa"/>
          </w:tcPr>
          <w:p w14:paraId="232BC185" w14:textId="478BF360"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 xml:space="preserve">cSonPciList </w:t>
            </w:r>
          </w:p>
        </w:tc>
        <w:tc>
          <w:tcPr>
            <w:tcW w:w="5441" w:type="dxa"/>
          </w:tcPr>
          <w:p w14:paraId="60ABCCBA" w14:textId="7B3E4E6B" w:rsidR="003F1D34" w:rsidRPr="00EF21D2" w:rsidRDefault="003F1D34" w:rsidP="003F1D34">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39D9EB5D" w14:textId="77777777" w:rsidR="003F1D34" w:rsidRPr="00EF21D2" w:rsidRDefault="003F1D34" w:rsidP="003F1D34">
            <w:pPr>
              <w:pStyle w:val="TAL"/>
              <w:keepNext w:val="0"/>
              <w:keepLines w:val="0"/>
              <w:rPr>
                <w:rFonts w:cs="Arial"/>
              </w:rPr>
            </w:pPr>
          </w:p>
          <w:p w14:paraId="782728EC" w14:textId="46E9DF04"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159D348" w14:textId="77777777" w:rsidR="003F1D34" w:rsidRPr="00EF21D2" w:rsidRDefault="003F1D34" w:rsidP="003F1D34">
            <w:pPr>
              <w:pStyle w:val="TAL"/>
              <w:keepNext w:val="0"/>
              <w:keepLines w:val="0"/>
              <w:rPr>
                <w:rFonts w:cs="Arial"/>
                <w:lang w:eastAsia="zh-CN"/>
              </w:rPr>
            </w:pPr>
          </w:p>
          <w:p w14:paraId="3E0B3A36" w14:textId="18AD576B" w:rsidR="003F1D34" w:rsidRPr="00EF21D2" w:rsidRDefault="00324253" w:rsidP="003F1D34">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4FC50747" w14:textId="77777777" w:rsidR="003F1D34" w:rsidRPr="00EF21D2" w:rsidRDefault="003F1D34" w:rsidP="003F1D34">
            <w:pPr>
              <w:pStyle w:val="TAL"/>
              <w:keepNext w:val="0"/>
              <w:keepLines w:val="0"/>
              <w:rPr>
                <w:lang w:eastAsia="zh-CN"/>
              </w:rPr>
            </w:pPr>
          </w:p>
        </w:tc>
        <w:tc>
          <w:tcPr>
            <w:tcW w:w="2497" w:type="dxa"/>
          </w:tcPr>
          <w:p w14:paraId="4C830070" w14:textId="77777777" w:rsidR="00324253" w:rsidRPr="00EF21D2" w:rsidRDefault="00324253" w:rsidP="00324253">
            <w:pPr>
              <w:pStyle w:val="TAL"/>
              <w:keepNext w:val="0"/>
              <w:keepLines w:val="0"/>
            </w:pPr>
            <w:r w:rsidRPr="00EF21D2">
              <w:t>type: Integer</w:t>
            </w:r>
          </w:p>
          <w:p w14:paraId="4063BD29" w14:textId="7EA39683" w:rsidR="003F1D34" w:rsidRPr="00EF21D2" w:rsidRDefault="00324253" w:rsidP="00324253">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4D5CAF3A" w14:textId="7EC2502B" w:rsidR="003F1D34" w:rsidRPr="00EF21D2" w:rsidRDefault="003F1D34" w:rsidP="003F1D34">
            <w:pPr>
              <w:pStyle w:val="TAL"/>
              <w:keepNext w:val="0"/>
              <w:keepLines w:val="0"/>
            </w:pPr>
            <w:r w:rsidRPr="00EF21D2">
              <w:t xml:space="preserve">isOrdered: </w:t>
            </w:r>
            <w:r w:rsidRPr="00CD3748">
              <w:t>False</w:t>
            </w:r>
          </w:p>
          <w:p w14:paraId="77BB1C08" w14:textId="7F8A827F" w:rsidR="003F1D34" w:rsidRPr="00EF21D2" w:rsidRDefault="003F1D34" w:rsidP="003F1D34">
            <w:pPr>
              <w:pStyle w:val="TAL"/>
              <w:keepNext w:val="0"/>
              <w:keepLines w:val="0"/>
            </w:pPr>
            <w:r w:rsidRPr="00EF21D2">
              <w:t xml:space="preserve">isUnique: </w:t>
            </w:r>
            <w:r w:rsidRPr="00CD3748">
              <w:t>True</w:t>
            </w:r>
          </w:p>
          <w:p w14:paraId="602F688C" w14:textId="107FEBA8" w:rsidR="003F1D34" w:rsidRPr="00EF21D2" w:rsidRDefault="003F1D34" w:rsidP="003F1D34">
            <w:pPr>
              <w:pStyle w:val="TAL"/>
              <w:keepNext w:val="0"/>
              <w:keepLines w:val="0"/>
            </w:pPr>
            <w:r w:rsidRPr="00EF21D2">
              <w:t>defaultValue: None</w:t>
            </w:r>
          </w:p>
          <w:p w14:paraId="15CAB6A0" w14:textId="543E7D50" w:rsidR="003F1D34" w:rsidRPr="00EF21D2" w:rsidRDefault="003F1D34" w:rsidP="003F1D34">
            <w:pPr>
              <w:pStyle w:val="TAL"/>
              <w:keepNext w:val="0"/>
              <w:keepLines w:val="0"/>
            </w:pPr>
            <w:r w:rsidRPr="00EF21D2">
              <w:t xml:space="preserve">isNullable: </w:t>
            </w:r>
            <w:r w:rsidRPr="00EF21D2">
              <w:rPr>
                <w:rFonts w:cs="Arial"/>
                <w:szCs w:val="18"/>
              </w:rPr>
              <w:t>False</w:t>
            </w:r>
          </w:p>
        </w:tc>
      </w:tr>
      <w:tr w:rsidR="003F1D34" w:rsidRPr="00EF21D2" w14:paraId="16CD2387" w14:textId="77777777" w:rsidTr="00ED74D7">
        <w:trPr>
          <w:cantSplit/>
          <w:jc w:val="center"/>
        </w:trPr>
        <w:tc>
          <w:tcPr>
            <w:tcW w:w="1897" w:type="dxa"/>
          </w:tcPr>
          <w:p w14:paraId="7B51DA95" w14:textId="0F70413B"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E3B8942" w14:textId="69DC60D8" w:rsidR="003F1D34" w:rsidRPr="00EF21D2" w:rsidRDefault="003F1D34" w:rsidP="003F1D34">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1D0D57A9" w14:textId="77777777" w:rsidR="003F1D34" w:rsidRPr="00EF21D2" w:rsidRDefault="003F1D34" w:rsidP="003F1D34">
            <w:pPr>
              <w:pStyle w:val="TAL"/>
              <w:keepNext w:val="0"/>
              <w:keepLines w:val="0"/>
              <w:rPr>
                <w:szCs w:val="18"/>
                <w:lang w:eastAsia="zh-CN"/>
              </w:rPr>
            </w:pPr>
          </w:p>
          <w:p w14:paraId="23E8A817" w14:textId="2CB16B7A"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2F854EF3" w14:textId="77777777" w:rsidR="003F1D34" w:rsidRPr="00EF21D2" w:rsidRDefault="003F1D34" w:rsidP="003F1D34">
            <w:pPr>
              <w:pStyle w:val="TAL"/>
              <w:keepNext w:val="0"/>
              <w:keepLines w:val="0"/>
              <w:rPr>
                <w:szCs w:val="18"/>
              </w:rPr>
            </w:pPr>
          </w:p>
          <w:p w14:paraId="28329CE4" w14:textId="378F9CCC"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38B99DC9" w14:textId="77777777" w:rsidR="003F1D34" w:rsidRPr="00EF21D2" w:rsidRDefault="003F1D34" w:rsidP="003F1D34">
            <w:pPr>
              <w:pStyle w:val="TAL"/>
              <w:keepNext w:val="0"/>
              <w:keepLines w:val="0"/>
              <w:rPr>
                <w:rFonts w:cs="Arial"/>
                <w:szCs w:val="18"/>
                <w:lang w:eastAsia="zh-CN"/>
              </w:rPr>
            </w:pPr>
          </w:p>
          <w:p w14:paraId="43E70262" w14:textId="7EF2D314"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05345B1" w14:textId="77777777" w:rsidR="003F1D34" w:rsidRPr="00EF21D2" w:rsidRDefault="003F1D34" w:rsidP="003F1D34">
            <w:pPr>
              <w:pStyle w:val="TAL"/>
              <w:keepNext w:val="0"/>
              <w:keepLines w:val="0"/>
              <w:rPr>
                <w:szCs w:val="18"/>
              </w:rPr>
            </w:pPr>
          </w:p>
          <w:p w14:paraId="65A553D7" w14:textId="13A8AD26"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128E5652" w14:textId="33AAF48E"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79923AE3" w14:textId="77777777" w:rsidR="003F1D34" w:rsidRPr="00EF21D2" w:rsidRDefault="003F1D34" w:rsidP="003F1D34">
            <w:pPr>
              <w:pStyle w:val="TAL"/>
              <w:keepNext w:val="0"/>
              <w:keepLines w:val="0"/>
              <w:rPr>
                <w:szCs w:val="18"/>
              </w:rPr>
            </w:pPr>
          </w:p>
          <w:p w14:paraId="79EA1205" w14:textId="3232FB84" w:rsidR="003F1D34" w:rsidRPr="00EF21D2" w:rsidRDefault="003F1D34" w:rsidP="003F1D34">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23C237E3" w14:textId="77777777" w:rsidR="003F1D34" w:rsidRPr="00EF21D2" w:rsidRDefault="003F1D34" w:rsidP="003F1D34">
            <w:pPr>
              <w:pStyle w:val="TAL"/>
              <w:keepNext w:val="0"/>
              <w:keepLines w:val="0"/>
              <w:rPr>
                <w:lang w:eastAsia="zh-CN"/>
              </w:rPr>
            </w:pPr>
          </w:p>
        </w:tc>
        <w:tc>
          <w:tcPr>
            <w:tcW w:w="2497" w:type="dxa"/>
          </w:tcPr>
          <w:p w14:paraId="2EFB5350" w14:textId="64D22124"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7AB7FD73"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7F83195D"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6370F6E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7FBCC7F7"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53985A4D" w14:textId="08505CF3" w:rsidR="003F1D34" w:rsidRPr="00EF21D2" w:rsidRDefault="003F1D34" w:rsidP="003F1D34">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3F1D34" w:rsidRPr="00EF21D2" w14:paraId="75A2FBDA" w14:textId="77777777" w:rsidTr="00ED74D7">
        <w:trPr>
          <w:cantSplit/>
          <w:jc w:val="center"/>
        </w:trPr>
        <w:tc>
          <w:tcPr>
            <w:tcW w:w="1897" w:type="dxa"/>
          </w:tcPr>
          <w:p w14:paraId="56D8A691" w14:textId="1FEFFE85"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A49B0BE" w14:textId="77777777" w:rsidR="003F1D34" w:rsidRPr="00EF21D2" w:rsidRDefault="003F1D34" w:rsidP="003F1D34">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480E18E7" w14:textId="77777777" w:rsidR="003F1D34" w:rsidRPr="00EF21D2" w:rsidRDefault="003F1D34" w:rsidP="003F1D34">
            <w:pPr>
              <w:pStyle w:val="TAL"/>
              <w:keepNext w:val="0"/>
              <w:keepLines w:val="0"/>
              <w:rPr>
                <w:szCs w:val="18"/>
              </w:rPr>
            </w:pPr>
          </w:p>
          <w:p w14:paraId="5FDE3261" w14:textId="77777777" w:rsidR="003F1D34" w:rsidRPr="00EF21D2" w:rsidRDefault="003F1D34" w:rsidP="003F1D34">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6A3F929F" w14:textId="77777777" w:rsidR="003F1D34" w:rsidRPr="00EF21D2" w:rsidRDefault="003F1D34" w:rsidP="003F1D34">
            <w:pPr>
              <w:pStyle w:val="TAL"/>
              <w:keepNext w:val="0"/>
              <w:keepLines w:val="0"/>
              <w:rPr>
                <w:szCs w:val="18"/>
                <w:lang w:eastAsia="zh-CN"/>
              </w:rPr>
            </w:pPr>
          </w:p>
          <w:p w14:paraId="23E8C05F" w14:textId="77777777" w:rsidR="003F1D34" w:rsidRPr="00EF21D2" w:rsidRDefault="003F1D34" w:rsidP="003F1D34">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3328B17D" w14:textId="77777777" w:rsidR="003F1D34" w:rsidRPr="00EF21D2" w:rsidRDefault="003F1D34" w:rsidP="003F1D34">
            <w:pPr>
              <w:pStyle w:val="TAL"/>
              <w:keepNext w:val="0"/>
              <w:keepLines w:val="0"/>
              <w:rPr>
                <w:rFonts w:cs="Arial"/>
                <w:szCs w:val="18"/>
                <w:lang w:eastAsia="zh-CN"/>
              </w:rPr>
            </w:pPr>
          </w:p>
          <w:p w14:paraId="3B2DCBFF" w14:textId="6C4E3E2A"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66F7C954" w14:textId="77777777" w:rsidR="003F1D34" w:rsidRPr="00EF21D2" w:rsidRDefault="003F1D34" w:rsidP="003F1D34">
            <w:pPr>
              <w:pStyle w:val="TAL"/>
              <w:keepNext w:val="0"/>
              <w:keepLines w:val="0"/>
              <w:rPr>
                <w:szCs w:val="18"/>
              </w:rPr>
            </w:pPr>
          </w:p>
          <w:p w14:paraId="4AF39799" w14:textId="77777777" w:rsidR="003F1D34" w:rsidRPr="00EF21D2" w:rsidRDefault="003F1D34" w:rsidP="003F1D34">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7E0B9AA0" w14:textId="77777777" w:rsidR="003F1D34" w:rsidRPr="00EF21D2" w:rsidRDefault="003F1D34" w:rsidP="003F1D34">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1E37E85C" w14:textId="77777777" w:rsidR="003F1D34" w:rsidRPr="00EF21D2" w:rsidRDefault="003F1D34" w:rsidP="003F1D34">
            <w:pPr>
              <w:pStyle w:val="TAL"/>
              <w:keepNext w:val="0"/>
              <w:keepLines w:val="0"/>
              <w:rPr>
                <w:szCs w:val="18"/>
              </w:rPr>
            </w:pPr>
          </w:p>
          <w:p w14:paraId="7B3E5B3F" w14:textId="5913801B" w:rsidR="003F1D34" w:rsidRPr="00EF21D2" w:rsidRDefault="003F1D34" w:rsidP="003F1D34">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04E2B248" w14:textId="5C266546"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7DE1534"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6DE0235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4AB883F7"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23AB7FF6" w14:textId="77777777"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4D7AA89A" w14:textId="0558C30F" w:rsidR="003F1D34" w:rsidRPr="00EF21D2" w:rsidRDefault="003F1D34" w:rsidP="003F1D34">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3F1D34" w:rsidRPr="00EF21D2" w14:paraId="6A4E3DFB" w14:textId="77777777" w:rsidTr="00ED74D7">
        <w:trPr>
          <w:cantSplit/>
          <w:jc w:val="center"/>
        </w:trPr>
        <w:tc>
          <w:tcPr>
            <w:tcW w:w="1897" w:type="dxa"/>
          </w:tcPr>
          <w:p w14:paraId="1B9389A3" w14:textId="5A30511E"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0AA4C045"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6D70DEC5" w14:textId="77777777" w:rsidR="003F1D34" w:rsidRDefault="003F1D34" w:rsidP="003F1D34">
            <w:pPr>
              <w:pStyle w:val="TAL"/>
              <w:rPr>
                <w:rFonts w:cs="Arial"/>
                <w:color w:val="000000"/>
                <w:szCs w:val="18"/>
                <w:lang w:eastAsia="zh-CN"/>
              </w:rPr>
            </w:pPr>
          </w:p>
          <w:p w14:paraId="0613FE45" w14:textId="1E1F2541" w:rsidR="003F1D34" w:rsidRPr="00EF21D2" w:rsidRDefault="003F1D34" w:rsidP="003F1D34">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2BE4E17E" w14:textId="77777777" w:rsidR="003F1D34" w:rsidRDefault="003F1D34" w:rsidP="003F1D34">
            <w:pPr>
              <w:pStyle w:val="TAL"/>
              <w:rPr>
                <w:lang w:eastAsia="zh-CN"/>
              </w:rPr>
            </w:pPr>
            <w:r>
              <w:t xml:space="preserve">type: </w:t>
            </w:r>
            <w:r>
              <w:rPr>
                <w:rFonts w:hint="eastAsia"/>
                <w:lang w:eastAsia="zh-CN"/>
              </w:rPr>
              <w:t>Integer</w:t>
            </w:r>
          </w:p>
          <w:p w14:paraId="06AB5F11" w14:textId="77777777" w:rsidR="003F1D34" w:rsidRDefault="003F1D34" w:rsidP="003F1D34">
            <w:pPr>
              <w:pStyle w:val="TAL"/>
            </w:pPr>
            <w:r>
              <w:t>multiplicity:</w:t>
            </w:r>
            <w:r>
              <w:rPr>
                <w:rFonts w:hint="eastAsia"/>
                <w:lang w:eastAsia="zh-CN"/>
              </w:rPr>
              <w:t>0..</w:t>
            </w:r>
            <w:r>
              <w:t>1</w:t>
            </w:r>
          </w:p>
          <w:p w14:paraId="776ABCCE" w14:textId="77777777" w:rsidR="003F1D34" w:rsidRDefault="003F1D34" w:rsidP="003F1D34">
            <w:pPr>
              <w:pStyle w:val="TAL"/>
            </w:pPr>
            <w:r>
              <w:t>isOrdered: N/A</w:t>
            </w:r>
          </w:p>
          <w:p w14:paraId="54DA1C6D" w14:textId="77777777" w:rsidR="003F1D34" w:rsidRDefault="003F1D34" w:rsidP="003F1D34">
            <w:pPr>
              <w:pStyle w:val="TAL"/>
            </w:pPr>
            <w:r>
              <w:t>isUnique: N/A</w:t>
            </w:r>
          </w:p>
          <w:p w14:paraId="4E816986" w14:textId="77777777" w:rsidR="003F1D34" w:rsidRDefault="003F1D34" w:rsidP="003F1D34">
            <w:pPr>
              <w:pStyle w:val="TAL"/>
            </w:pPr>
            <w:r>
              <w:t>defaultValue: None</w:t>
            </w:r>
          </w:p>
          <w:p w14:paraId="480E5E8E" w14:textId="55BA110C" w:rsidR="003F1D34" w:rsidRPr="00EF21D2" w:rsidRDefault="003F1D34" w:rsidP="003F1D34">
            <w:pPr>
              <w:pStyle w:val="TAL"/>
              <w:keepNext w:val="0"/>
              <w:keepLines w:val="0"/>
              <w:rPr>
                <w:rFonts w:cs="Arial"/>
                <w:szCs w:val="18"/>
                <w:lang w:eastAsia="zh-CN"/>
              </w:rPr>
            </w:pPr>
            <w:r>
              <w:t>isNullable: False</w:t>
            </w:r>
          </w:p>
        </w:tc>
      </w:tr>
      <w:tr w:rsidR="003F1D34" w:rsidRPr="00EF21D2" w14:paraId="6DDC9C63" w14:textId="77777777" w:rsidTr="00ED74D7">
        <w:trPr>
          <w:cantSplit/>
          <w:jc w:val="center"/>
        </w:trPr>
        <w:tc>
          <w:tcPr>
            <w:tcW w:w="1897" w:type="dxa"/>
          </w:tcPr>
          <w:p w14:paraId="47632EBD" w14:textId="5E2CCB41"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numberOfPreamblesSent</w:t>
            </w:r>
          </w:p>
        </w:tc>
        <w:tc>
          <w:tcPr>
            <w:tcW w:w="5441" w:type="dxa"/>
          </w:tcPr>
          <w:p w14:paraId="777E6AE8"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7D82E82" w14:textId="77777777" w:rsidR="003F1D34" w:rsidRDefault="003F1D34" w:rsidP="003F1D34">
            <w:pPr>
              <w:pStyle w:val="TAL"/>
              <w:rPr>
                <w:rFonts w:cs="Arial"/>
                <w:color w:val="000000"/>
                <w:szCs w:val="18"/>
                <w:lang w:eastAsia="zh-CN"/>
              </w:rPr>
            </w:pPr>
          </w:p>
          <w:p w14:paraId="4304E32C" w14:textId="4B7CFE2D" w:rsidR="003F1D34" w:rsidRPr="00EF21D2" w:rsidRDefault="003F1D34" w:rsidP="003F1D34">
            <w:pPr>
              <w:pStyle w:val="TAL"/>
              <w:keepNext w:val="0"/>
              <w:keepLines w:val="0"/>
              <w:rPr>
                <w:szCs w:val="18"/>
              </w:rPr>
            </w:pPr>
            <w:r>
              <w:rPr>
                <w:rFonts w:cs="Arial"/>
                <w:szCs w:val="18"/>
              </w:rPr>
              <w:t>allowedValues:</w:t>
            </w:r>
            <w:r>
              <w:t xml:space="preserve"> </w:t>
            </w:r>
            <w:r>
              <w:rPr>
                <w:rFonts w:hint="eastAsia"/>
                <w:lang w:eastAsia="zh-CN"/>
              </w:rPr>
              <w:t>1..200</w:t>
            </w:r>
          </w:p>
        </w:tc>
        <w:tc>
          <w:tcPr>
            <w:tcW w:w="2497" w:type="dxa"/>
          </w:tcPr>
          <w:p w14:paraId="152FF318" w14:textId="77777777" w:rsidR="003F1D34" w:rsidRDefault="003F1D34" w:rsidP="003F1D34">
            <w:pPr>
              <w:pStyle w:val="TAL"/>
              <w:rPr>
                <w:lang w:eastAsia="zh-CN"/>
              </w:rPr>
            </w:pPr>
            <w:r>
              <w:t xml:space="preserve">type: </w:t>
            </w:r>
            <w:r>
              <w:rPr>
                <w:rFonts w:hint="eastAsia"/>
                <w:lang w:eastAsia="zh-CN"/>
              </w:rPr>
              <w:t>Integer</w:t>
            </w:r>
          </w:p>
          <w:p w14:paraId="6B8DA506" w14:textId="77777777" w:rsidR="003F1D34" w:rsidRDefault="003F1D34" w:rsidP="003F1D34">
            <w:pPr>
              <w:pStyle w:val="TAL"/>
            </w:pPr>
            <w:r>
              <w:t xml:space="preserve">multiplicity: </w:t>
            </w:r>
            <w:r>
              <w:rPr>
                <w:rFonts w:hint="eastAsia"/>
                <w:lang w:eastAsia="zh-CN"/>
              </w:rPr>
              <w:t>0..</w:t>
            </w:r>
            <w:r>
              <w:t>1</w:t>
            </w:r>
          </w:p>
          <w:p w14:paraId="3400D80F" w14:textId="77777777" w:rsidR="003F1D34" w:rsidRDefault="003F1D34" w:rsidP="003F1D34">
            <w:pPr>
              <w:pStyle w:val="TAL"/>
            </w:pPr>
            <w:r>
              <w:t>isOrdered: N/A</w:t>
            </w:r>
          </w:p>
          <w:p w14:paraId="1F6D7B1D" w14:textId="77777777" w:rsidR="003F1D34" w:rsidRDefault="003F1D34" w:rsidP="003F1D34">
            <w:pPr>
              <w:pStyle w:val="TAL"/>
            </w:pPr>
            <w:r>
              <w:t>isUnique: N/A</w:t>
            </w:r>
          </w:p>
          <w:p w14:paraId="4618BBD6" w14:textId="77777777" w:rsidR="003F1D34" w:rsidRDefault="003F1D34" w:rsidP="003F1D34">
            <w:pPr>
              <w:pStyle w:val="TAL"/>
            </w:pPr>
            <w:r>
              <w:t>defaultValue: None</w:t>
            </w:r>
          </w:p>
          <w:p w14:paraId="2D8BF902" w14:textId="3DEAD257" w:rsidR="003F1D34" w:rsidRPr="00EF21D2" w:rsidRDefault="003F1D34" w:rsidP="003F1D34">
            <w:pPr>
              <w:pStyle w:val="TAL"/>
              <w:keepNext w:val="0"/>
              <w:keepLines w:val="0"/>
              <w:rPr>
                <w:rFonts w:cs="Arial"/>
                <w:szCs w:val="18"/>
                <w:lang w:eastAsia="zh-CN"/>
              </w:rPr>
            </w:pPr>
            <w:r>
              <w:t>isNullable: False</w:t>
            </w:r>
          </w:p>
        </w:tc>
      </w:tr>
      <w:tr w:rsidR="003F1D34" w:rsidRPr="00EF21D2" w14:paraId="732E97A6" w14:textId="77777777" w:rsidTr="00ED74D7">
        <w:trPr>
          <w:cantSplit/>
          <w:jc w:val="center"/>
        </w:trPr>
        <w:tc>
          <w:tcPr>
            <w:tcW w:w="1897" w:type="dxa"/>
          </w:tcPr>
          <w:p w14:paraId="462C612B" w14:textId="74942606" w:rsidR="003F1D34" w:rsidRPr="00EF21D2" w:rsidRDefault="003F1D34" w:rsidP="003F1D34">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7283ACE3" w14:textId="77777777" w:rsidR="003F1D34" w:rsidRDefault="003F1D34" w:rsidP="003F1D34">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408C7248" w14:textId="77777777" w:rsidR="003F1D34" w:rsidRDefault="003F1D34" w:rsidP="003F1D34">
            <w:pPr>
              <w:pStyle w:val="TAL"/>
              <w:rPr>
                <w:rFonts w:cs="Arial"/>
                <w:color w:val="000000"/>
                <w:szCs w:val="18"/>
                <w:lang w:eastAsia="zh-CN"/>
              </w:rPr>
            </w:pPr>
          </w:p>
          <w:p w14:paraId="2F988DDB" w14:textId="67090AB2" w:rsidR="003F1D34" w:rsidRPr="00EF21D2" w:rsidRDefault="003F1D34" w:rsidP="003F1D34">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60EC46FF" w14:textId="77777777" w:rsidR="003F1D34" w:rsidRDefault="003F1D34" w:rsidP="003F1D34">
            <w:pPr>
              <w:pStyle w:val="TAL"/>
              <w:rPr>
                <w:lang w:eastAsia="zh-CN"/>
              </w:rPr>
            </w:pPr>
            <w:r>
              <w:t xml:space="preserve">type: </w:t>
            </w:r>
            <w:r>
              <w:rPr>
                <w:rFonts w:hint="eastAsia"/>
                <w:lang w:eastAsia="zh-CN"/>
              </w:rPr>
              <w:t>Integer</w:t>
            </w:r>
          </w:p>
          <w:p w14:paraId="636C99E6" w14:textId="77777777" w:rsidR="003F1D34" w:rsidRDefault="003F1D34" w:rsidP="003F1D34">
            <w:pPr>
              <w:pStyle w:val="TAL"/>
            </w:pPr>
            <w:r>
              <w:t xml:space="preserve">multiplicity: </w:t>
            </w:r>
            <w:r>
              <w:rPr>
                <w:rFonts w:hint="eastAsia"/>
                <w:lang w:eastAsia="zh-CN"/>
              </w:rPr>
              <w:t>0..</w:t>
            </w:r>
            <w:r>
              <w:t>1</w:t>
            </w:r>
          </w:p>
          <w:p w14:paraId="5858F0A8" w14:textId="77777777" w:rsidR="003F1D34" w:rsidRDefault="003F1D34" w:rsidP="003F1D34">
            <w:pPr>
              <w:pStyle w:val="TAL"/>
            </w:pPr>
            <w:r>
              <w:t>isOrdered: N/A</w:t>
            </w:r>
          </w:p>
          <w:p w14:paraId="671550A5" w14:textId="77777777" w:rsidR="003F1D34" w:rsidRDefault="003F1D34" w:rsidP="003F1D34">
            <w:pPr>
              <w:pStyle w:val="TAL"/>
            </w:pPr>
            <w:r>
              <w:t>isUnique: N/A</w:t>
            </w:r>
          </w:p>
          <w:p w14:paraId="37C3AE32" w14:textId="77777777" w:rsidR="003F1D34" w:rsidRDefault="003F1D34" w:rsidP="003F1D34">
            <w:pPr>
              <w:pStyle w:val="TAL"/>
            </w:pPr>
            <w:r>
              <w:t>defaultValue: None</w:t>
            </w:r>
          </w:p>
          <w:p w14:paraId="0A86DF3B" w14:textId="68FE8F5A" w:rsidR="003F1D34" w:rsidRPr="00EF21D2" w:rsidRDefault="003F1D34" w:rsidP="003F1D34">
            <w:pPr>
              <w:pStyle w:val="TAL"/>
              <w:keepNext w:val="0"/>
              <w:keepLines w:val="0"/>
              <w:rPr>
                <w:rFonts w:cs="Arial"/>
                <w:szCs w:val="18"/>
                <w:lang w:eastAsia="zh-CN"/>
              </w:rPr>
            </w:pPr>
            <w:r>
              <w:t>isNullable: False</w:t>
            </w:r>
          </w:p>
        </w:tc>
      </w:tr>
      <w:tr w:rsidR="003F1D34" w:rsidRPr="00EF21D2" w14:paraId="65B73BBA" w14:textId="77777777" w:rsidTr="00ED74D7">
        <w:trPr>
          <w:cantSplit/>
          <w:jc w:val="center"/>
        </w:trPr>
        <w:tc>
          <w:tcPr>
            <w:tcW w:w="1897" w:type="dxa"/>
          </w:tcPr>
          <w:p w14:paraId="08A4C738"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E3450D1" w14:textId="77777777" w:rsidR="003F1D34" w:rsidRPr="00EF21D2" w:rsidRDefault="003F1D34" w:rsidP="003F1D34">
            <w:pPr>
              <w:pStyle w:val="TAL"/>
              <w:keepNext w:val="0"/>
              <w:keepLines w:val="0"/>
              <w:rPr>
                <w:szCs w:val="18"/>
                <w:lang w:eastAsia="zh-CN"/>
              </w:rPr>
            </w:pPr>
          </w:p>
          <w:p w14:paraId="380D6593" w14:textId="080048B9"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611DCA0" w14:textId="3042D075"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5649C176" w14:textId="5DBDE245"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668FB5D0" w14:textId="5032E3D6"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323EE69F" w14:textId="0A2433DA"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3222377B" w14:textId="71950114" w:rsidR="003F1D34" w:rsidRPr="00EF21D2" w:rsidRDefault="003F1D34" w:rsidP="003F1D34">
            <w:pPr>
              <w:pStyle w:val="TAL"/>
              <w:keepNext w:val="0"/>
              <w:keepLines w:val="0"/>
            </w:pPr>
            <w:r w:rsidRPr="00EF21D2">
              <w:rPr>
                <w:rFonts w:cs="Arial"/>
                <w:szCs w:val="18"/>
                <w:lang w:eastAsia="zh-CN"/>
              </w:rPr>
              <w:t>isNullable: False</w:t>
            </w:r>
          </w:p>
        </w:tc>
      </w:tr>
      <w:tr w:rsidR="003F1D34" w:rsidRPr="00EF21D2" w14:paraId="1E13339A" w14:textId="77777777" w:rsidTr="00ED74D7">
        <w:trPr>
          <w:cantSplit/>
          <w:jc w:val="center"/>
        </w:trPr>
        <w:tc>
          <w:tcPr>
            <w:tcW w:w="1897" w:type="dxa"/>
          </w:tcPr>
          <w:p w14:paraId="417B4ACD" w14:textId="3DB72273"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31F17A75" w14:textId="7A1F966F" w:rsidR="003F1D34" w:rsidRPr="00EF21D2" w:rsidRDefault="003F1D34" w:rsidP="003F1D34">
            <w:pPr>
              <w:pStyle w:val="TAL"/>
              <w:keepNext w:val="0"/>
              <w:keepLines w:val="0"/>
              <w:rPr>
                <w:rFonts w:cs="Arial"/>
              </w:rPr>
            </w:pPr>
            <w:r w:rsidRPr="00EF21D2">
              <w:rPr>
                <w:rFonts w:cs="Arial"/>
              </w:rPr>
              <w:t>This holds a list of physical cell identities that can be assigned to the NR cells.</w:t>
            </w:r>
          </w:p>
          <w:p w14:paraId="17F3A822" w14:textId="77777777" w:rsidR="003F1D34" w:rsidRPr="00EF21D2" w:rsidRDefault="003F1D34" w:rsidP="003F1D34">
            <w:pPr>
              <w:pStyle w:val="TAL"/>
              <w:keepNext w:val="0"/>
              <w:keepLines w:val="0"/>
              <w:rPr>
                <w:rFonts w:cs="Arial"/>
              </w:rPr>
            </w:pPr>
          </w:p>
          <w:p w14:paraId="7985DAB8" w14:textId="7545A658" w:rsidR="003F1D34" w:rsidRPr="00EF21D2" w:rsidRDefault="003F1D34" w:rsidP="003F1D34">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1F24B1CB" w14:textId="77777777" w:rsidR="003F1D34" w:rsidRPr="00EF21D2" w:rsidRDefault="003F1D34" w:rsidP="003F1D34">
            <w:pPr>
              <w:pStyle w:val="TAL"/>
              <w:keepNext w:val="0"/>
              <w:keepLines w:val="0"/>
              <w:rPr>
                <w:rFonts w:cs="Arial"/>
                <w:lang w:eastAsia="zh-CN"/>
              </w:rPr>
            </w:pPr>
          </w:p>
          <w:p w14:paraId="5DC5706B" w14:textId="00FA81E6" w:rsidR="003F1D34" w:rsidRPr="00EF21D2" w:rsidRDefault="003F1D34" w:rsidP="003F1D34">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7A769122" w14:textId="77777777" w:rsidR="003F1D34" w:rsidRPr="00EF21D2" w:rsidRDefault="003F1D34" w:rsidP="003F1D34">
            <w:pPr>
              <w:pStyle w:val="TAL"/>
              <w:keepNext w:val="0"/>
              <w:keepLines w:val="0"/>
              <w:rPr>
                <w:lang w:eastAsia="zh-CN"/>
              </w:rPr>
            </w:pPr>
          </w:p>
        </w:tc>
        <w:tc>
          <w:tcPr>
            <w:tcW w:w="2497" w:type="dxa"/>
          </w:tcPr>
          <w:p w14:paraId="31AAC482" w14:textId="0138852E" w:rsidR="003F1D34" w:rsidRPr="00EF21D2" w:rsidRDefault="003F1D34" w:rsidP="003F1D34">
            <w:pPr>
              <w:pStyle w:val="TAL"/>
              <w:keepNext w:val="0"/>
              <w:keepLines w:val="0"/>
            </w:pPr>
            <w:r w:rsidRPr="00EF21D2">
              <w:t>type: Integer</w:t>
            </w:r>
          </w:p>
          <w:p w14:paraId="7F416C24" w14:textId="167202E0" w:rsidR="003F1D34" w:rsidRPr="00EF21D2" w:rsidRDefault="003F1D34" w:rsidP="003F1D34">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BDE94C5" w14:textId="75822D98" w:rsidR="003F1D34" w:rsidRPr="00EF21D2" w:rsidRDefault="003F1D34" w:rsidP="003F1D34">
            <w:pPr>
              <w:pStyle w:val="TAL"/>
              <w:keepNext w:val="0"/>
              <w:keepLines w:val="0"/>
            </w:pPr>
            <w:r w:rsidRPr="00EF21D2">
              <w:t xml:space="preserve">isOrdered: </w:t>
            </w:r>
            <w:r w:rsidRPr="00CD3748">
              <w:t>False</w:t>
            </w:r>
          </w:p>
          <w:p w14:paraId="74FE0E6C" w14:textId="1E1C0ED1" w:rsidR="003F1D34" w:rsidRPr="00EF21D2" w:rsidRDefault="003F1D34" w:rsidP="003F1D34">
            <w:pPr>
              <w:pStyle w:val="TAL"/>
              <w:keepNext w:val="0"/>
              <w:keepLines w:val="0"/>
            </w:pPr>
            <w:r w:rsidRPr="00EF21D2">
              <w:t xml:space="preserve">isUnique: </w:t>
            </w:r>
            <w:r w:rsidRPr="00CD3748">
              <w:t>True</w:t>
            </w:r>
          </w:p>
          <w:p w14:paraId="517C42AA" w14:textId="79FC9B61" w:rsidR="003F1D34" w:rsidRPr="00EF21D2" w:rsidRDefault="003F1D34" w:rsidP="003F1D34">
            <w:pPr>
              <w:pStyle w:val="TAL"/>
              <w:keepNext w:val="0"/>
              <w:keepLines w:val="0"/>
            </w:pPr>
            <w:r w:rsidRPr="00EF21D2">
              <w:t>defaultValue: None</w:t>
            </w:r>
          </w:p>
          <w:p w14:paraId="2716504C" w14:textId="729E56CC" w:rsidR="003F1D34" w:rsidRPr="00EF21D2" w:rsidRDefault="003F1D34" w:rsidP="003F1D34">
            <w:pPr>
              <w:pStyle w:val="TAL"/>
              <w:keepNext w:val="0"/>
              <w:keepLines w:val="0"/>
            </w:pPr>
            <w:r w:rsidRPr="00EF21D2">
              <w:t xml:space="preserve">isNullable: </w:t>
            </w:r>
            <w:r w:rsidRPr="00EF21D2">
              <w:rPr>
                <w:rFonts w:cs="Arial"/>
                <w:szCs w:val="18"/>
              </w:rPr>
              <w:t>False</w:t>
            </w:r>
          </w:p>
        </w:tc>
      </w:tr>
      <w:tr w:rsidR="003F1D34" w:rsidRPr="00EF21D2" w14:paraId="178A8784" w14:textId="77777777" w:rsidTr="00ED74D7">
        <w:trPr>
          <w:cantSplit/>
          <w:jc w:val="center"/>
        </w:trPr>
        <w:tc>
          <w:tcPr>
            <w:tcW w:w="1897" w:type="dxa"/>
          </w:tcPr>
          <w:p w14:paraId="61AF5311"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1E128EE4" w14:textId="44EEF9E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490080E4" w14:textId="77777777" w:rsidR="003F1D34" w:rsidRPr="00EF21D2" w:rsidRDefault="003F1D34" w:rsidP="003F1D34">
            <w:pPr>
              <w:pStyle w:val="TAL"/>
              <w:keepNext w:val="0"/>
              <w:keepLines w:val="0"/>
              <w:rPr>
                <w:szCs w:val="18"/>
                <w:lang w:eastAsia="zh-CN"/>
              </w:rPr>
            </w:pPr>
          </w:p>
          <w:p w14:paraId="335D9048" w14:textId="5372FD43"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3F1D34" w:rsidRPr="00EF21D2" w:rsidRDefault="003F1D34" w:rsidP="003F1D34">
            <w:pPr>
              <w:pStyle w:val="TAL"/>
              <w:keepNext w:val="0"/>
              <w:keepLines w:val="0"/>
              <w:rPr>
                <w:rFonts w:cs="Arial"/>
                <w:szCs w:val="18"/>
                <w:lang w:eastAsia="zh-CN"/>
              </w:rPr>
            </w:pPr>
            <w:r w:rsidRPr="00EF21D2">
              <w:t>type: Boolean</w:t>
            </w:r>
          </w:p>
          <w:p w14:paraId="4C6B1330" w14:textId="2F266FF8" w:rsidR="003F1D34" w:rsidRPr="00EF21D2" w:rsidRDefault="003F1D34" w:rsidP="003F1D34">
            <w:pPr>
              <w:pStyle w:val="TAL"/>
              <w:keepNext w:val="0"/>
              <w:keepLines w:val="0"/>
              <w:rPr>
                <w:rFonts w:cs="Arial"/>
                <w:szCs w:val="18"/>
                <w:lang w:eastAsia="zh-CN"/>
              </w:rPr>
            </w:pPr>
            <w:r w:rsidRPr="00EF21D2">
              <w:rPr>
                <w:rFonts w:cs="Arial"/>
                <w:szCs w:val="18"/>
                <w:lang w:eastAsia="zh-CN"/>
              </w:rPr>
              <w:t>multiplicity: 1</w:t>
            </w:r>
          </w:p>
          <w:p w14:paraId="42CBFA5E" w14:textId="1F161EB0"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2650D180" w14:textId="666D091B"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0581DDD1" w14:textId="16879CF6"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622744E2" w14:textId="097092C3" w:rsidR="003F1D34" w:rsidRPr="00EF21D2" w:rsidRDefault="003F1D34" w:rsidP="003F1D34">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3F1D34" w:rsidRPr="00EF21D2" w14:paraId="2375E409" w14:textId="77777777" w:rsidTr="00ED74D7">
        <w:trPr>
          <w:cantSplit/>
          <w:jc w:val="center"/>
        </w:trPr>
        <w:tc>
          <w:tcPr>
            <w:tcW w:w="1897" w:type="dxa"/>
          </w:tcPr>
          <w:p w14:paraId="387D9EA2"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3F1D34" w:rsidRPr="00EF21D2" w:rsidRDefault="003F1D34" w:rsidP="003F1D34">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718BE9EC" w14:textId="77777777" w:rsidR="003F1D34" w:rsidRPr="00EF21D2" w:rsidRDefault="003F1D34" w:rsidP="003F1D34">
            <w:pPr>
              <w:pStyle w:val="TAL"/>
              <w:keepNext w:val="0"/>
              <w:keepLines w:val="0"/>
              <w:rPr>
                <w:szCs w:val="18"/>
                <w:lang w:eastAsia="zh-CN"/>
              </w:rPr>
            </w:pPr>
          </w:p>
          <w:p w14:paraId="1F99FD3F" w14:textId="57AEADCC" w:rsidR="003F1D34" w:rsidRPr="00EF21D2" w:rsidRDefault="003F1D34" w:rsidP="003F1D34">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3F1D34" w:rsidRPr="00EF21D2" w:rsidRDefault="003F1D34" w:rsidP="003F1D34">
            <w:pPr>
              <w:pStyle w:val="TAL"/>
              <w:keepNext w:val="0"/>
              <w:keepLines w:val="0"/>
            </w:pPr>
            <w:r w:rsidRPr="00EF21D2">
              <w:t xml:space="preserve">type: </w:t>
            </w:r>
            <w:r w:rsidRPr="00EF21D2">
              <w:rPr>
                <w:rFonts w:hint="eastAsia"/>
                <w:lang w:eastAsia="zh-CN"/>
              </w:rPr>
              <w:t>B</w:t>
            </w:r>
            <w:r w:rsidRPr="00EF21D2">
              <w:t>oolean</w:t>
            </w:r>
          </w:p>
          <w:p w14:paraId="7E177B7D" w14:textId="2CB47C92" w:rsidR="003F1D34" w:rsidRPr="00EF21D2" w:rsidRDefault="003F1D34" w:rsidP="003F1D34">
            <w:pPr>
              <w:pStyle w:val="TAL"/>
              <w:keepNext w:val="0"/>
              <w:keepLines w:val="0"/>
            </w:pPr>
            <w:r w:rsidRPr="00EF21D2">
              <w:t>multiplicity: 1</w:t>
            </w:r>
          </w:p>
          <w:p w14:paraId="65E964EA" w14:textId="7793267B" w:rsidR="003F1D34" w:rsidRPr="00EF21D2" w:rsidRDefault="003F1D34" w:rsidP="003F1D34">
            <w:pPr>
              <w:pStyle w:val="TAL"/>
              <w:keepNext w:val="0"/>
              <w:keepLines w:val="0"/>
            </w:pPr>
            <w:r w:rsidRPr="00EF21D2">
              <w:t>isOrdered: N/A</w:t>
            </w:r>
          </w:p>
          <w:p w14:paraId="45D1649C" w14:textId="0008DC44" w:rsidR="003F1D34" w:rsidRPr="00EF21D2" w:rsidRDefault="003F1D34" w:rsidP="003F1D34">
            <w:pPr>
              <w:pStyle w:val="TAL"/>
              <w:keepNext w:val="0"/>
              <w:keepLines w:val="0"/>
            </w:pPr>
            <w:r w:rsidRPr="00EF21D2">
              <w:t>isUnique: N/A</w:t>
            </w:r>
          </w:p>
          <w:p w14:paraId="0D0D9B54" w14:textId="0EED9742" w:rsidR="003F1D34" w:rsidRPr="00EF21D2" w:rsidRDefault="003F1D34" w:rsidP="003F1D34">
            <w:pPr>
              <w:pStyle w:val="TAL"/>
              <w:keepNext w:val="0"/>
              <w:keepLines w:val="0"/>
            </w:pPr>
            <w:r w:rsidRPr="00EF21D2">
              <w:t>defaultValue: None</w:t>
            </w:r>
          </w:p>
          <w:p w14:paraId="5E0C9325" w14:textId="157BEC8F" w:rsidR="003F1D34" w:rsidRPr="00EF21D2" w:rsidRDefault="003F1D34" w:rsidP="003F1D34">
            <w:pPr>
              <w:pStyle w:val="TAL"/>
              <w:keepNext w:val="0"/>
              <w:keepLines w:val="0"/>
            </w:pPr>
            <w:r w:rsidRPr="00EF21D2">
              <w:t xml:space="preserve">isNullable: </w:t>
            </w:r>
            <w:r w:rsidRPr="00EF21D2">
              <w:rPr>
                <w:rFonts w:hint="eastAsia"/>
                <w:lang w:eastAsia="zh-CN"/>
              </w:rPr>
              <w:t>False</w:t>
            </w:r>
          </w:p>
        </w:tc>
      </w:tr>
      <w:tr w:rsidR="003F1D34" w:rsidRPr="00EF21D2" w14:paraId="0CB800FE" w14:textId="77777777" w:rsidTr="00ED74D7">
        <w:trPr>
          <w:cantSplit/>
          <w:jc w:val="center"/>
        </w:trPr>
        <w:tc>
          <w:tcPr>
            <w:tcW w:w="1897" w:type="dxa"/>
          </w:tcPr>
          <w:p w14:paraId="7CB9EED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maximumDeviationHoTrigger</w:t>
            </w:r>
          </w:p>
        </w:tc>
        <w:tc>
          <w:tcPr>
            <w:tcW w:w="5441" w:type="dxa"/>
          </w:tcPr>
          <w:p w14:paraId="040C38C0" w14:textId="7B3417DF" w:rsidR="003F1D34" w:rsidRPr="00EF21D2" w:rsidRDefault="003F1D34" w:rsidP="003F1D34">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63E9C96E" w14:textId="77777777" w:rsidR="003F1D34" w:rsidRPr="00EF21D2" w:rsidRDefault="003F1D34" w:rsidP="003F1D34">
            <w:pPr>
              <w:pStyle w:val="TAL"/>
              <w:keepNext w:val="0"/>
              <w:keepLines w:val="0"/>
              <w:rPr>
                <w:szCs w:val="18"/>
                <w:lang w:eastAsia="zh-CN"/>
              </w:rPr>
            </w:pPr>
          </w:p>
          <w:p w14:paraId="1AE17D32" w14:textId="44FC2A42" w:rsidR="003F1D34" w:rsidRPr="00EF21D2" w:rsidRDefault="003F1D34" w:rsidP="003F1D34">
            <w:pPr>
              <w:pStyle w:val="TAL"/>
              <w:keepNext w:val="0"/>
              <w:keepLines w:val="0"/>
              <w:rPr>
                <w:rFonts w:cs="Arial"/>
              </w:rPr>
            </w:pPr>
            <w:r w:rsidRPr="00EF21D2">
              <w:rPr>
                <w:rFonts w:cs="Arial"/>
                <w:szCs w:val="18"/>
              </w:rPr>
              <w:t>allowedValues: -20..20</w:t>
            </w:r>
          </w:p>
          <w:p w14:paraId="578CA0C8" w14:textId="458AB840" w:rsidR="003F1D34" w:rsidRPr="00EF21D2" w:rsidRDefault="003F1D34" w:rsidP="003F1D34">
            <w:pPr>
              <w:pStyle w:val="TAL"/>
              <w:keepNext w:val="0"/>
              <w:keepLines w:val="0"/>
              <w:rPr>
                <w:rFonts w:cs="Arial"/>
              </w:rPr>
            </w:pPr>
            <w:r w:rsidRPr="00EF21D2">
              <w:rPr>
                <w:rFonts w:cs="Arial"/>
              </w:rPr>
              <w:t>Unit: 0.5 dB</w:t>
            </w:r>
          </w:p>
          <w:p w14:paraId="49010CA5" w14:textId="77777777" w:rsidR="003F1D34" w:rsidRPr="00EF21D2" w:rsidRDefault="003F1D34" w:rsidP="003F1D34">
            <w:pPr>
              <w:pStyle w:val="TAL"/>
              <w:keepNext w:val="0"/>
              <w:keepLines w:val="0"/>
              <w:rPr>
                <w:lang w:eastAsia="zh-CN"/>
              </w:rPr>
            </w:pPr>
          </w:p>
        </w:tc>
        <w:tc>
          <w:tcPr>
            <w:tcW w:w="2497" w:type="dxa"/>
          </w:tcPr>
          <w:p w14:paraId="484EF6AC" w14:textId="133B637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185A116F" w14:textId="6E3B154F"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525B86D8" w14:textId="6557107A"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1C50FD2A" w14:textId="5DB953A2"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6A0CEEED" w14:textId="519752AD"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0D36DC8F" w14:textId="0158741F"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663CE682" w14:textId="77777777" w:rsidTr="00ED74D7">
        <w:trPr>
          <w:cantSplit/>
          <w:jc w:val="center"/>
        </w:trPr>
        <w:tc>
          <w:tcPr>
            <w:tcW w:w="1897" w:type="dxa"/>
          </w:tcPr>
          <w:p w14:paraId="0A0AB5BE"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3F1D34" w:rsidRPr="00EF21D2" w:rsidRDefault="003F1D34" w:rsidP="003F1D34">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699DA511" w14:textId="77777777" w:rsidR="003F1D34" w:rsidRPr="00EF21D2" w:rsidRDefault="003F1D34" w:rsidP="003F1D34">
            <w:pPr>
              <w:pStyle w:val="TAL"/>
              <w:keepNext w:val="0"/>
              <w:keepLines w:val="0"/>
              <w:rPr>
                <w:lang w:eastAsia="zh-CN"/>
              </w:rPr>
            </w:pPr>
          </w:p>
          <w:p w14:paraId="5FD2786E" w14:textId="2353E071" w:rsidR="003F1D34" w:rsidRPr="00EF21D2" w:rsidRDefault="003F1D34" w:rsidP="003F1D34">
            <w:pPr>
              <w:pStyle w:val="TAL"/>
              <w:keepNext w:val="0"/>
              <w:keepLines w:val="0"/>
              <w:rPr>
                <w:szCs w:val="18"/>
              </w:rPr>
            </w:pPr>
            <w:r w:rsidRPr="00EF21D2">
              <w:rPr>
                <w:rFonts w:cs="Arial"/>
                <w:szCs w:val="18"/>
              </w:rPr>
              <w:t>allowedValues:</w:t>
            </w:r>
            <w:r w:rsidRPr="00EF21D2">
              <w:rPr>
                <w:szCs w:val="18"/>
              </w:rPr>
              <w:t xml:space="preserve"> 0..604800</w:t>
            </w:r>
          </w:p>
          <w:p w14:paraId="28630C73" w14:textId="24D83EF5" w:rsidR="003F1D34" w:rsidRPr="00EF21D2" w:rsidRDefault="003F1D34" w:rsidP="003F1D34">
            <w:pPr>
              <w:pStyle w:val="TAL"/>
              <w:keepNext w:val="0"/>
              <w:keepLines w:val="0"/>
              <w:rPr>
                <w:lang w:eastAsia="zh-CN"/>
              </w:rPr>
            </w:pPr>
            <w:r w:rsidRPr="00EF21D2">
              <w:rPr>
                <w:szCs w:val="18"/>
              </w:rPr>
              <w:t>Unit: Seconds</w:t>
            </w:r>
          </w:p>
        </w:tc>
        <w:tc>
          <w:tcPr>
            <w:tcW w:w="2497" w:type="dxa"/>
          </w:tcPr>
          <w:p w14:paraId="7AE14E3F" w14:textId="2A7C8C68"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3083C91D" w14:textId="549B117A"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AC72BAF" w14:textId="0F7292F2"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55E3C3B8" w14:textId="64F50F02"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1DD8604F" w14:textId="45DDAC44"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10F370D9" w14:textId="396B8880"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41A37CD8" w14:textId="77777777" w:rsidTr="00ED74D7">
        <w:trPr>
          <w:cantSplit/>
          <w:jc w:val="center"/>
        </w:trPr>
        <w:tc>
          <w:tcPr>
            <w:tcW w:w="1897" w:type="dxa"/>
          </w:tcPr>
          <w:p w14:paraId="4963F37A"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3F1D34" w:rsidRPr="00EF21D2" w:rsidRDefault="003F1D34" w:rsidP="003F1D34">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48D0F847" w14:textId="037529F7" w:rsidR="003F1D34" w:rsidRPr="00EF21D2" w:rsidRDefault="003F1D34" w:rsidP="003F1D34">
            <w:pPr>
              <w:pStyle w:val="TAL"/>
              <w:keepNext w:val="0"/>
              <w:keepLines w:val="0"/>
            </w:pPr>
            <w:r w:rsidRPr="00EF21D2">
              <w:t>This attribute is used for Mobility Robustness Optimization.</w:t>
            </w:r>
          </w:p>
          <w:p w14:paraId="13D18F57" w14:textId="77777777" w:rsidR="003F1D34" w:rsidRPr="00EF21D2" w:rsidRDefault="003F1D34" w:rsidP="003F1D34">
            <w:pPr>
              <w:pStyle w:val="TAL"/>
              <w:keepNext w:val="0"/>
              <w:keepLines w:val="0"/>
            </w:pPr>
          </w:p>
          <w:p w14:paraId="6974C462" w14:textId="2893A5D1" w:rsidR="003F1D34" w:rsidRPr="00EF21D2" w:rsidRDefault="003F1D34" w:rsidP="003F1D34">
            <w:pPr>
              <w:pStyle w:val="TAL"/>
              <w:keepNext w:val="0"/>
              <w:keepLines w:val="0"/>
            </w:pPr>
            <w:r w:rsidRPr="00EF21D2">
              <w:t>allowedValues: 0</w:t>
            </w:r>
            <w:r w:rsidRPr="00EF21D2">
              <w:rPr>
                <w:rFonts w:cs="Arial"/>
                <w:szCs w:val="18"/>
              </w:rPr>
              <w:t>..</w:t>
            </w:r>
            <w:r w:rsidRPr="00EF21D2">
              <w:t>1023</w:t>
            </w:r>
          </w:p>
          <w:p w14:paraId="3F9EE441" w14:textId="4E003BA2" w:rsidR="003F1D34" w:rsidRPr="00EF21D2" w:rsidRDefault="003F1D34" w:rsidP="003F1D34">
            <w:pPr>
              <w:pStyle w:val="TAL"/>
              <w:keepNext w:val="0"/>
              <w:keepLines w:val="0"/>
              <w:rPr>
                <w:lang w:eastAsia="zh-CN"/>
              </w:rPr>
            </w:pPr>
            <w:r w:rsidRPr="00EF21D2">
              <w:t>Unit: 100 milliseconds</w:t>
            </w:r>
          </w:p>
        </w:tc>
        <w:tc>
          <w:tcPr>
            <w:tcW w:w="2497" w:type="dxa"/>
          </w:tcPr>
          <w:p w14:paraId="4DA766BB" w14:textId="68A5B088" w:rsidR="003F1D34" w:rsidRPr="00EF21D2" w:rsidRDefault="003F1D34" w:rsidP="003F1D34">
            <w:pPr>
              <w:pStyle w:val="TAL"/>
              <w:keepNext w:val="0"/>
              <w:keepLines w:val="0"/>
              <w:rPr>
                <w:rFonts w:cs="Arial"/>
                <w:szCs w:val="18"/>
                <w:lang w:eastAsia="zh-CN"/>
              </w:rPr>
            </w:pPr>
            <w:r w:rsidRPr="00EF21D2">
              <w:rPr>
                <w:rFonts w:cs="Arial"/>
                <w:szCs w:val="18"/>
                <w:lang w:eastAsia="zh-CN"/>
              </w:rPr>
              <w:t>type: Integer</w:t>
            </w:r>
          </w:p>
          <w:p w14:paraId="2A1CFAF6" w14:textId="2A1C8729" w:rsidR="003F1D34" w:rsidRPr="00EF21D2" w:rsidRDefault="003F1D34" w:rsidP="003F1D34">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34D47FD7" w14:textId="3B200B18" w:rsidR="003F1D34" w:rsidRPr="00EF21D2" w:rsidRDefault="003F1D34" w:rsidP="003F1D34">
            <w:pPr>
              <w:pStyle w:val="TAL"/>
              <w:keepNext w:val="0"/>
              <w:keepLines w:val="0"/>
              <w:rPr>
                <w:rFonts w:cs="Arial"/>
                <w:szCs w:val="18"/>
                <w:lang w:eastAsia="zh-CN"/>
              </w:rPr>
            </w:pPr>
            <w:r w:rsidRPr="00EF21D2">
              <w:rPr>
                <w:rFonts w:cs="Arial"/>
                <w:szCs w:val="18"/>
                <w:lang w:eastAsia="zh-CN"/>
              </w:rPr>
              <w:t>isOrdered: N/A</w:t>
            </w:r>
          </w:p>
          <w:p w14:paraId="57393817" w14:textId="2A43CD24" w:rsidR="003F1D34" w:rsidRPr="00EF21D2" w:rsidRDefault="003F1D34" w:rsidP="003F1D34">
            <w:pPr>
              <w:pStyle w:val="TAL"/>
              <w:keepNext w:val="0"/>
              <w:keepLines w:val="0"/>
              <w:rPr>
                <w:rFonts w:cs="Arial"/>
                <w:szCs w:val="18"/>
                <w:lang w:eastAsia="zh-CN"/>
              </w:rPr>
            </w:pPr>
            <w:r w:rsidRPr="00EF21D2">
              <w:rPr>
                <w:rFonts w:cs="Arial"/>
                <w:szCs w:val="18"/>
                <w:lang w:eastAsia="zh-CN"/>
              </w:rPr>
              <w:t>isUnique: N/A</w:t>
            </w:r>
          </w:p>
          <w:p w14:paraId="4929B427" w14:textId="5340EA95" w:rsidR="003F1D34" w:rsidRPr="00EF21D2" w:rsidRDefault="003F1D34" w:rsidP="003F1D34">
            <w:pPr>
              <w:pStyle w:val="TAL"/>
              <w:keepNext w:val="0"/>
              <w:keepLines w:val="0"/>
              <w:rPr>
                <w:rFonts w:cs="Arial"/>
                <w:szCs w:val="18"/>
                <w:lang w:eastAsia="zh-CN"/>
              </w:rPr>
            </w:pPr>
            <w:r w:rsidRPr="00EF21D2">
              <w:rPr>
                <w:rFonts w:cs="Arial"/>
                <w:szCs w:val="18"/>
                <w:lang w:eastAsia="zh-CN"/>
              </w:rPr>
              <w:t>defaultValue: None</w:t>
            </w:r>
          </w:p>
          <w:p w14:paraId="5FF1284A" w14:textId="6D607C07" w:rsidR="003F1D34" w:rsidRPr="00EF21D2" w:rsidRDefault="003F1D34" w:rsidP="003F1D34">
            <w:pPr>
              <w:pStyle w:val="TAL"/>
              <w:keepNext w:val="0"/>
              <w:keepLines w:val="0"/>
            </w:pPr>
            <w:r w:rsidRPr="00EF21D2">
              <w:rPr>
                <w:rFonts w:cs="Arial"/>
                <w:szCs w:val="18"/>
                <w:lang w:eastAsia="zh-CN"/>
              </w:rPr>
              <w:t xml:space="preserve">isNullable: </w:t>
            </w:r>
            <w:r>
              <w:rPr>
                <w:rFonts w:cs="Arial"/>
                <w:szCs w:val="18"/>
                <w:lang w:eastAsia="zh-CN"/>
              </w:rPr>
              <w:t>False</w:t>
            </w:r>
          </w:p>
        </w:tc>
      </w:tr>
      <w:tr w:rsidR="003F1D34" w:rsidRPr="00EF21D2" w14:paraId="13F52D4F" w14:textId="77777777" w:rsidTr="00ED74D7">
        <w:trPr>
          <w:cantSplit/>
          <w:jc w:val="center"/>
        </w:trPr>
        <w:tc>
          <w:tcPr>
            <w:tcW w:w="1897" w:type="dxa"/>
          </w:tcPr>
          <w:p w14:paraId="37F93BC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68F5A5E" w14:textId="77777777" w:rsidR="003F1D34" w:rsidRPr="00EF21D2" w:rsidRDefault="003F1D34" w:rsidP="003F1D34">
            <w:pPr>
              <w:pStyle w:val="TAL"/>
              <w:keepNext w:val="0"/>
              <w:keepLines w:val="0"/>
              <w:rPr>
                <w:rFonts w:cs="Arial"/>
                <w:szCs w:val="18"/>
              </w:rPr>
            </w:pPr>
          </w:p>
          <w:p w14:paraId="348A921B" w14:textId="56A1988C"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4313D400" w14:textId="77777777" w:rsidR="003F1D34" w:rsidRPr="00EF21D2" w:rsidRDefault="003F1D34" w:rsidP="003F1D34">
            <w:pPr>
              <w:pStyle w:val="TAL"/>
              <w:keepNext w:val="0"/>
              <w:keepLines w:val="0"/>
              <w:rPr>
                <w:rFonts w:cs="Arial"/>
                <w:szCs w:val="18"/>
              </w:rPr>
            </w:pPr>
          </w:p>
          <w:p w14:paraId="6AB8D4B2" w14:textId="251DDC3F" w:rsidR="003F1D34" w:rsidRPr="00EF21D2" w:rsidRDefault="003F1D34" w:rsidP="003F1D34">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4FC4A28E" w14:textId="77777777" w:rsidR="003F1D34" w:rsidRPr="00EF21D2" w:rsidRDefault="003F1D34" w:rsidP="003F1D34">
            <w:pPr>
              <w:pStyle w:val="TAL"/>
              <w:keepNext w:val="0"/>
              <w:keepLines w:val="0"/>
              <w:rPr>
                <w:lang w:eastAsia="zh-CN"/>
              </w:rPr>
            </w:pPr>
          </w:p>
        </w:tc>
        <w:tc>
          <w:tcPr>
            <w:tcW w:w="2497" w:type="dxa"/>
          </w:tcPr>
          <w:p w14:paraId="459CFF06" w14:textId="0F72906D" w:rsidR="003F1D34" w:rsidRPr="00EF21D2" w:rsidRDefault="003F1D34" w:rsidP="003F1D34">
            <w:pPr>
              <w:pStyle w:val="TAL"/>
              <w:keepNext w:val="0"/>
              <w:keepLines w:val="0"/>
            </w:pPr>
            <w:r w:rsidRPr="00EF21D2">
              <w:t xml:space="preserve">type: </w:t>
            </w:r>
            <w:r w:rsidRPr="00EF21D2">
              <w:rPr>
                <w:rFonts w:hint="eastAsia"/>
              </w:rPr>
              <w:t>String</w:t>
            </w:r>
          </w:p>
          <w:p w14:paraId="32F05010" w14:textId="69F2B709" w:rsidR="003F1D34" w:rsidRPr="00EF21D2" w:rsidRDefault="003F1D34" w:rsidP="003F1D34">
            <w:pPr>
              <w:pStyle w:val="TAL"/>
              <w:keepNext w:val="0"/>
              <w:keepLines w:val="0"/>
            </w:pPr>
            <w:r w:rsidRPr="00EF21D2">
              <w:t>multiplicity: 0..1</w:t>
            </w:r>
          </w:p>
          <w:p w14:paraId="483C4935" w14:textId="79A27E5A" w:rsidR="003F1D34" w:rsidRPr="00EF21D2" w:rsidRDefault="003F1D34" w:rsidP="003F1D34">
            <w:pPr>
              <w:pStyle w:val="TAL"/>
              <w:keepNext w:val="0"/>
              <w:keepLines w:val="0"/>
            </w:pPr>
            <w:r w:rsidRPr="00EF21D2">
              <w:t>isOrdered: False</w:t>
            </w:r>
          </w:p>
          <w:p w14:paraId="4BD15676" w14:textId="595E9F7E" w:rsidR="003F1D34" w:rsidRPr="00EF21D2" w:rsidRDefault="003F1D34" w:rsidP="003F1D34">
            <w:pPr>
              <w:pStyle w:val="TAL"/>
              <w:keepNext w:val="0"/>
              <w:keepLines w:val="0"/>
            </w:pPr>
            <w:r w:rsidRPr="00EF21D2">
              <w:t>isUnique: True</w:t>
            </w:r>
          </w:p>
          <w:p w14:paraId="38EECF66" w14:textId="567C57C7" w:rsidR="003F1D34" w:rsidRPr="00EF21D2" w:rsidRDefault="003F1D34" w:rsidP="003F1D34">
            <w:pPr>
              <w:pStyle w:val="TAL"/>
              <w:keepNext w:val="0"/>
              <w:keepLines w:val="0"/>
            </w:pPr>
            <w:r w:rsidRPr="00EF21D2">
              <w:t>defaultValue: None</w:t>
            </w:r>
          </w:p>
          <w:p w14:paraId="3C97506D" w14:textId="2EE519E7" w:rsidR="003F1D34" w:rsidRPr="00EF21D2" w:rsidRDefault="003F1D34" w:rsidP="003F1D34">
            <w:pPr>
              <w:pStyle w:val="TAL"/>
              <w:keepNext w:val="0"/>
              <w:keepLines w:val="0"/>
            </w:pPr>
            <w:r w:rsidRPr="00EF21D2">
              <w:t xml:space="preserve">isNullable: </w:t>
            </w:r>
            <w:r w:rsidRPr="00BD7989">
              <w:t>False</w:t>
            </w:r>
          </w:p>
        </w:tc>
      </w:tr>
      <w:tr w:rsidR="003F1D34" w:rsidRPr="00EF21D2" w14:paraId="1F8685E6" w14:textId="77777777" w:rsidTr="00ED74D7">
        <w:trPr>
          <w:cantSplit/>
          <w:jc w:val="center"/>
        </w:trPr>
        <w:tc>
          <w:tcPr>
            <w:tcW w:w="1897" w:type="dxa"/>
          </w:tcPr>
          <w:p w14:paraId="3FD7DCA8" w14:textId="77777777" w:rsidR="003F1D34" w:rsidRPr="00EF21D2" w:rsidRDefault="003F1D34" w:rsidP="003F1D34">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3F1D34" w:rsidRPr="00EF21D2" w:rsidRDefault="003F1D34" w:rsidP="003F1D34">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3EB327B8" w14:textId="77777777" w:rsidR="003F1D34" w:rsidRPr="00EF21D2" w:rsidRDefault="003F1D34" w:rsidP="003F1D34">
            <w:pPr>
              <w:pStyle w:val="TAL"/>
              <w:keepNext w:val="0"/>
              <w:keepLines w:val="0"/>
              <w:rPr>
                <w:rFonts w:cs="Arial"/>
                <w:szCs w:val="18"/>
              </w:rPr>
            </w:pPr>
          </w:p>
          <w:p w14:paraId="7A0791D6" w14:textId="47CD9A35" w:rsidR="003F1D34" w:rsidRPr="00EF21D2" w:rsidRDefault="003F1D34" w:rsidP="003F1D34">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0F72B056" w14:textId="77777777" w:rsidR="003F1D34" w:rsidRPr="00EF21D2" w:rsidRDefault="003F1D34" w:rsidP="003F1D34">
            <w:pPr>
              <w:pStyle w:val="TAL"/>
              <w:keepNext w:val="0"/>
              <w:keepLines w:val="0"/>
              <w:rPr>
                <w:rFonts w:cs="Arial"/>
                <w:szCs w:val="18"/>
              </w:rPr>
            </w:pPr>
          </w:p>
          <w:p w14:paraId="3DE394CE" w14:textId="77777777" w:rsidR="003F1D34" w:rsidRPr="00EF21D2" w:rsidRDefault="003F1D34" w:rsidP="003F1D34">
            <w:pPr>
              <w:pStyle w:val="TAL"/>
              <w:keepNext w:val="0"/>
              <w:keepLines w:val="0"/>
              <w:rPr>
                <w:rFonts w:cs="Arial"/>
                <w:szCs w:val="18"/>
              </w:rPr>
            </w:pPr>
          </w:p>
          <w:p w14:paraId="5ED07A33" w14:textId="3494A05D" w:rsidR="003F1D34" w:rsidRPr="00EF21D2" w:rsidRDefault="003F1D34" w:rsidP="003F1D34">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7EECEEC9" w14:textId="77777777" w:rsidR="003F1D34" w:rsidRPr="00EF21D2" w:rsidRDefault="003F1D34" w:rsidP="003F1D34">
            <w:pPr>
              <w:pStyle w:val="TAL"/>
              <w:keepNext w:val="0"/>
              <w:keepLines w:val="0"/>
              <w:rPr>
                <w:rFonts w:cs="Arial"/>
              </w:rPr>
            </w:pPr>
          </w:p>
        </w:tc>
        <w:tc>
          <w:tcPr>
            <w:tcW w:w="2497" w:type="dxa"/>
          </w:tcPr>
          <w:p w14:paraId="62918350" w14:textId="4E7F2834" w:rsidR="003F1D34" w:rsidRPr="00EF21D2" w:rsidRDefault="003F1D34" w:rsidP="003F1D34">
            <w:pPr>
              <w:pStyle w:val="TAL"/>
              <w:keepNext w:val="0"/>
              <w:keepLines w:val="0"/>
            </w:pPr>
            <w:r w:rsidRPr="00EF21D2">
              <w:t xml:space="preserve">type: </w:t>
            </w:r>
            <w:r w:rsidRPr="00EF21D2">
              <w:rPr>
                <w:rFonts w:hint="eastAsia"/>
              </w:rPr>
              <w:t>String</w:t>
            </w:r>
          </w:p>
          <w:p w14:paraId="03677C4B" w14:textId="5EDA1706" w:rsidR="003F1D34" w:rsidRPr="00EF21D2" w:rsidRDefault="003F1D34" w:rsidP="003F1D34">
            <w:pPr>
              <w:pStyle w:val="TAL"/>
              <w:keepNext w:val="0"/>
              <w:keepLines w:val="0"/>
            </w:pPr>
            <w:r w:rsidRPr="00EF21D2">
              <w:t>multiplicity: 0..1</w:t>
            </w:r>
          </w:p>
          <w:p w14:paraId="3417EFC3" w14:textId="20334FF0" w:rsidR="003F1D34" w:rsidRPr="00EF21D2" w:rsidRDefault="003F1D34" w:rsidP="003F1D34">
            <w:pPr>
              <w:pStyle w:val="TAL"/>
              <w:keepNext w:val="0"/>
              <w:keepLines w:val="0"/>
            </w:pPr>
            <w:r w:rsidRPr="00EF21D2">
              <w:t>isOrdered: False</w:t>
            </w:r>
          </w:p>
          <w:p w14:paraId="1555CD41" w14:textId="51108464" w:rsidR="003F1D34" w:rsidRPr="00EF21D2" w:rsidRDefault="003F1D34" w:rsidP="003F1D34">
            <w:pPr>
              <w:pStyle w:val="TAL"/>
              <w:keepNext w:val="0"/>
              <w:keepLines w:val="0"/>
            </w:pPr>
            <w:r w:rsidRPr="00EF21D2">
              <w:t>isUnique: True</w:t>
            </w:r>
          </w:p>
          <w:p w14:paraId="17B0000C" w14:textId="6D3C78CD" w:rsidR="003F1D34" w:rsidRPr="00EF21D2" w:rsidRDefault="003F1D34" w:rsidP="003F1D34">
            <w:pPr>
              <w:pStyle w:val="TAL"/>
              <w:keepNext w:val="0"/>
              <w:keepLines w:val="0"/>
            </w:pPr>
            <w:r w:rsidRPr="00EF21D2">
              <w:t>defaultValue: None</w:t>
            </w:r>
          </w:p>
          <w:p w14:paraId="55FE8022" w14:textId="261F742F" w:rsidR="003F1D34" w:rsidRPr="00EF21D2" w:rsidRDefault="003F1D34" w:rsidP="003F1D34">
            <w:pPr>
              <w:pStyle w:val="TAL"/>
              <w:keepNext w:val="0"/>
              <w:keepLines w:val="0"/>
            </w:pPr>
            <w:r w:rsidRPr="00EF21D2">
              <w:t xml:space="preserve">isNullable: </w:t>
            </w:r>
            <w:r w:rsidRPr="00BD7989">
              <w:t>False</w:t>
            </w:r>
          </w:p>
        </w:tc>
      </w:tr>
      <w:tr w:rsidR="003F1D34" w:rsidRPr="00EF21D2" w14:paraId="1A5FD96C" w14:textId="77777777" w:rsidTr="00ED74D7">
        <w:trPr>
          <w:cantSplit/>
          <w:jc w:val="center"/>
        </w:trPr>
        <w:tc>
          <w:tcPr>
            <w:tcW w:w="1897" w:type="dxa"/>
          </w:tcPr>
          <w:p w14:paraId="06CB9177"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3F1D34" w:rsidRPr="00EF21D2" w:rsidRDefault="003F1D34" w:rsidP="003F1D34">
            <w:pPr>
              <w:pStyle w:val="TAL"/>
              <w:keepNext w:val="0"/>
              <w:keepLines w:val="0"/>
            </w:pPr>
            <w:r w:rsidRPr="00EF21D2">
              <w:t xml:space="preserve">This attribute defines configuration parameters of frequency domain resource to support RIM RS. </w:t>
            </w:r>
          </w:p>
          <w:p w14:paraId="4ACD23E2" w14:textId="77777777" w:rsidR="003F1D34" w:rsidRPr="00EF21D2" w:rsidRDefault="003F1D34" w:rsidP="003F1D34">
            <w:pPr>
              <w:pStyle w:val="TAL"/>
              <w:keepNext w:val="0"/>
              <w:keepLines w:val="0"/>
            </w:pPr>
          </w:p>
          <w:p w14:paraId="3AE681C0" w14:textId="2085BAA8"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380C64C3" w14:textId="77777777" w:rsidR="003F1D34" w:rsidRPr="00EF21D2" w:rsidRDefault="003F1D34" w:rsidP="003F1D34">
            <w:pPr>
              <w:pStyle w:val="TAL"/>
              <w:keepNext w:val="0"/>
              <w:keepLines w:val="0"/>
              <w:rPr>
                <w:lang w:eastAsia="zh-CN"/>
              </w:rPr>
            </w:pPr>
          </w:p>
        </w:tc>
        <w:tc>
          <w:tcPr>
            <w:tcW w:w="2497" w:type="dxa"/>
          </w:tcPr>
          <w:p w14:paraId="4E8267A7" w14:textId="208D95BD" w:rsidR="003F1D34" w:rsidRPr="00EF21D2" w:rsidRDefault="003F1D34" w:rsidP="003F1D34">
            <w:pPr>
              <w:pStyle w:val="TAL"/>
              <w:keepNext w:val="0"/>
              <w:keepLines w:val="0"/>
              <w:rPr>
                <w:rFonts w:cs="Arial"/>
              </w:rPr>
            </w:pPr>
            <w:r w:rsidRPr="00EF21D2">
              <w:rPr>
                <w:rFonts w:cs="Arial"/>
              </w:rPr>
              <w:t>type: FrequencyDomainPara</w:t>
            </w:r>
          </w:p>
          <w:p w14:paraId="7BCF5133" w14:textId="5127D9F7" w:rsidR="003F1D34" w:rsidRPr="00EF21D2" w:rsidRDefault="003F1D34" w:rsidP="003F1D34">
            <w:pPr>
              <w:pStyle w:val="TAL"/>
              <w:keepNext w:val="0"/>
              <w:keepLines w:val="0"/>
              <w:rPr>
                <w:rFonts w:cs="Arial"/>
              </w:rPr>
            </w:pPr>
            <w:r w:rsidRPr="00EF21D2">
              <w:rPr>
                <w:rFonts w:cs="Arial"/>
              </w:rPr>
              <w:t>multiplicity: 1</w:t>
            </w:r>
          </w:p>
          <w:p w14:paraId="5B6B0211" w14:textId="6C72A962" w:rsidR="003F1D34" w:rsidRPr="00EF21D2" w:rsidRDefault="003F1D34" w:rsidP="003F1D34">
            <w:pPr>
              <w:pStyle w:val="TAL"/>
              <w:keepNext w:val="0"/>
              <w:keepLines w:val="0"/>
              <w:rPr>
                <w:rFonts w:cs="Arial"/>
              </w:rPr>
            </w:pPr>
            <w:r w:rsidRPr="00EF21D2">
              <w:rPr>
                <w:rFonts w:cs="Arial"/>
              </w:rPr>
              <w:t>isOrdered: N/A</w:t>
            </w:r>
          </w:p>
          <w:p w14:paraId="333B3FC9" w14:textId="71372031" w:rsidR="003F1D34" w:rsidRPr="00EF21D2" w:rsidRDefault="003F1D34" w:rsidP="003F1D34">
            <w:pPr>
              <w:pStyle w:val="TAL"/>
              <w:keepNext w:val="0"/>
              <w:keepLines w:val="0"/>
              <w:rPr>
                <w:rFonts w:cs="Arial"/>
                <w:lang w:eastAsia="zh-CN"/>
              </w:rPr>
            </w:pPr>
            <w:r w:rsidRPr="00EF21D2">
              <w:rPr>
                <w:rFonts w:cs="Arial"/>
              </w:rPr>
              <w:t>isUnique: N/A</w:t>
            </w:r>
          </w:p>
          <w:p w14:paraId="030AD44B" w14:textId="6C29FE63" w:rsidR="003F1D34" w:rsidRPr="00EF21D2" w:rsidRDefault="003F1D34" w:rsidP="003F1D34">
            <w:pPr>
              <w:pStyle w:val="TAL"/>
              <w:keepNext w:val="0"/>
              <w:keepLines w:val="0"/>
              <w:rPr>
                <w:rFonts w:cs="Arial"/>
              </w:rPr>
            </w:pPr>
            <w:r w:rsidRPr="00EF21D2">
              <w:rPr>
                <w:rFonts w:cs="Arial"/>
              </w:rPr>
              <w:t>defaultValue: None</w:t>
            </w:r>
          </w:p>
          <w:p w14:paraId="517F05A8" w14:textId="04F3F510"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1108D1A8" w14:textId="77777777" w:rsidR="003F1D34" w:rsidRPr="00EF21D2" w:rsidRDefault="003F1D34" w:rsidP="003F1D34">
            <w:pPr>
              <w:pStyle w:val="TAL"/>
              <w:keepNext w:val="0"/>
              <w:keepLines w:val="0"/>
            </w:pPr>
          </w:p>
        </w:tc>
      </w:tr>
      <w:tr w:rsidR="003F1D34" w:rsidRPr="00EF21D2" w14:paraId="34E8A666" w14:textId="77777777" w:rsidTr="00ED74D7">
        <w:trPr>
          <w:cantSplit/>
          <w:jc w:val="center"/>
        </w:trPr>
        <w:tc>
          <w:tcPr>
            <w:tcW w:w="1897" w:type="dxa"/>
          </w:tcPr>
          <w:p w14:paraId="6A24D155"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3F1D34" w:rsidRPr="00EF21D2" w:rsidRDefault="003F1D34" w:rsidP="003F1D34">
            <w:pPr>
              <w:pStyle w:val="TAL"/>
              <w:keepNext w:val="0"/>
              <w:keepLines w:val="0"/>
            </w:pPr>
            <w:r w:rsidRPr="00EF21D2">
              <w:t xml:space="preserve">This attribute defines configuration parameters of sequence domain resource to support RIM RS. </w:t>
            </w:r>
          </w:p>
          <w:p w14:paraId="39259F61" w14:textId="77777777" w:rsidR="003F1D34" w:rsidRPr="00EF21D2" w:rsidRDefault="003F1D34" w:rsidP="003F1D34">
            <w:pPr>
              <w:pStyle w:val="TAL"/>
              <w:keepNext w:val="0"/>
              <w:keepLines w:val="0"/>
            </w:pPr>
          </w:p>
          <w:p w14:paraId="73602780" w14:textId="7837C7B5"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4AD83C7B" w14:textId="77777777" w:rsidR="003F1D34" w:rsidRPr="00EF21D2" w:rsidRDefault="003F1D34" w:rsidP="003F1D34">
            <w:pPr>
              <w:pStyle w:val="TAL"/>
              <w:keepNext w:val="0"/>
              <w:keepLines w:val="0"/>
              <w:rPr>
                <w:lang w:eastAsia="zh-CN"/>
              </w:rPr>
            </w:pPr>
          </w:p>
        </w:tc>
        <w:tc>
          <w:tcPr>
            <w:tcW w:w="2497" w:type="dxa"/>
          </w:tcPr>
          <w:p w14:paraId="64951293" w14:textId="742CB7C1" w:rsidR="003F1D34" w:rsidRPr="00EF21D2" w:rsidRDefault="003F1D34" w:rsidP="003F1D34">
            <w:pPr>
              <w:pStyle w:val="TAL"/>
              <w:keepNext w:val="0"/>
              <w:keepLines w:val="0"/>
              <w:rPr>
                <w:rFonts w:cs="Arial"/>
              </w:rPr>
            </w:pPr>
            <w:r w:rsidRPr="00EF21D2">
              <w:rPr>
                <w:rFonts w:cs="Arial"/>
              </w:rPr>
              <w:t>type: SequenceDomainPara</w:t>
            </w:r>
          </w:p>
          <w:p w14:paraId="45F66DB7" w14:textId="73001DDC" w:rsidR="003F1D34" w:rsidRPr="00EF21D2" w:rsidRDefault="003F1D34" w:rsidP="003F1D34">
            <w:pPr>
              <w:pStyle w:val="TAL"/>
              <w:keepNext w:val="0"/>
              <w:keepLines w:val="0"/>
              <w:rPr>
                <w:rFonts w:cs="Arial"/>
              </w:rPr>
            </w:pPr>
            <w:r w:rsidRPr="00EF21D2">
              <w:rPr>
                <w:rFonts w:cs="Arial"/>
              </w:rPr>
              <w:t>multiplicity: 1</w:t>
            </w:r>
          </w:p>
          <w:p w14:paraId="19DBD6EE" w14:textId="50CF7D7A" w:rsidR="003F1D34" w:rsidRPr="00EF21D2" w:rsidRDefault="003F1D34" w:rsidP="003F1D34">
            <w:pPr>
              <w:pStyle w:val="TAL"/>
              <w:keepNext w:val="0"/>
              <w:keepLines w:val="0"/>
              <w:rPr>
                <w:rFonts w:cs="Arial"/>
              </w:rPr>
            </w:pPr>
            <w:r w:rsidRPr="00EF21D2">
              <w:rPr>
                <w:rFonts w:cs="Arial"/>
              </w:rPr>
              <w:t>isOrdered: N/A</w:t>
            </w:r>
          </w:p>
          <w:p w14:paraId="21D12CF3" w14:textId="782DA63F" w:rsidR="003F1D34" w:rsidRPr="00EF21D2" w:rsidRDefault="003F1D34" w:rsidP="003F1D34">
            <w:pPr>
              <w:pStyle w:val="TAL"/>
              <w:keepNext w:val="0"/>
              <w:keepLines w:val="0"/>
              <w:rPr>
                <w:rFonts w:cs="Arial"/>
                <w:lang w:eastAsia="zh-CN"/>
              </w:rPr>
            </w:pPr>
            <w:r w:rsidRPr="00EF21D2">
              <w:rPr>
                <w:rFonts w:cs="Arial"/>
              </w:rPr>
              <w:t>isUnique: N/A</w:t>
            </w:r>
          </w:p>
          <w:p w14:paraId="70B61A80" w14:textId="2F7F913F" w:rsidR="003F1D34" w:rsidRPr="00EF21D2" w:rsidRDefault="003F1D34" w:rsidP="003F1D34">
            <w:pPr>
              <w:pStyle w:val="TAL"/>
              <w:keepNext w:val="0"/>
              <w:keepLines w:val="0"/>
              <w:rPr>
                <w:rFonts w:cs="Arial"/>
              </w:rPr>
            </w:pPr>
            <w:r w:rsidRPr="00EF21D2">
              <w:rPr>
                <w:rFonts w:cs="Arial"/>
              </w:rPr>
              <w:t>defaultValue: None</w:t>
            </w:r>
          </w:p>
          <w:p w14:paraId="1523917F" w14:textId="666E2F07"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10916552" w14:textId="77777777" w:rsidR="003F1D34" w:rsidRPr="00EF21D2" w:rsidRDefault="003F1D34" w:rsidP="003F1D34">
            <w:pPr>
              <w:pStyle w:val="TAL"/>
              <w:keepNext w:val="0"/>
              <w:keepLines w:val="0"/>
            </w:pPr>
          </w:p>
        </w:tc>
      </w:tr>
      <w:tr w:rsidR="003F1D34" w:rsidRPr="00EF21D2" w14:paraId="45F47116" w14:textId="77777777" w:rsidTr="00ED74D7">
        <w:trPr>
          <w:cantSplit/>
          <w:jc w:val="center"/>
        </w:trPr>
        <w:tc>
          <w:tcPr>
            <w:tcW w:w="1897" w:type="dxa"/>
          </w:tcPr>
          <w:p w14:paraId="5C4465F4" w14:textId="77777777" w:rsidR="003F1D34" w:rsidRPr="00EF21D2" w:rsidRDefault="003F1D34" w:rsidP="003F1D34">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470825BF" w14:textId="3C4A5B31" w:rsidR="003F1D34" w:rsidRPr="00EF21D2" w:rsidRDefault="003F1D34" w:rsidP="003F1D34">
            <w:pPr>
              <w:pStyle w:val="TAL"/>
              <w:keepNext w:val="0"/>
              <w:keepLines w:val="0"/>
            </w:pPr>
            <w:r w:rsidRPr="00EF21D2">
              <w:t xml:space="preserve">This attribute defines configuration parameters of time domain resource to support RIM RS.  </w:t>
            </w:r>
          </w:p>
          <w:p w14:paraId="1E9CDDA4" w14:textId="77777777" w:rsidR="003F1D34" w:rsidRPr="00EF21D2" w:rsidRDefault="003F1D34" w:rsidP="003F1D34">
            <w:pPr>
              <w:pStyle w:val="TAL"/>
              <w:keepNext w:val="0"/>
              <w:keepLines w:val="0"/>
            </w:pPr>
          </w:p>
          <w:p w14:paraId="02EF9A79" w14:textId="5FB1A94A" w:rsidR="003F1D34" w:rsidRPr="00EF21D2" w:rsidRDefault="003F1D34" w:rsidP="003F1D34">
            <w:pPr>
              <w:pStyle w:val="TAL"/>
              <w:keepNext w:val="0"/>
              <w:keepLines w:val="0"/>
              <w:rPr>
                <w:szCs w:val="18"/>
                <w:lang w:eastAsia="zh-CN"/>
              </w:rPr>
            </w:pPr>
            <w:r w:rsidRPr="00EF21D2">
              <w:rPr>
                <w:szCs w:val="18"/>
                <w:lang w:eastAsia="zh-CN"/>
              </w:rPr>
              <w:t>allowedValues: Not applicable.</w:t>
            </w:r>
          </w:p>
          <w:p w14:paraId="3D05C8C8" w14:textId="77777777" w:rsidR="003F1D34" w:rsidRPr="00EF21D2" w:rsidRDefault="003F1D34" w:rsidP="003F1D34">
            <w:pPr>
              <w:pStyle w:val="TAL"/>
              <w:keepNext w:val="0"/>
              <w:keepLines w:val="0"/>
              <w:rPr>
                <w:lang w:eastAsia="zh-CN"/>
              </w:rPr>
            </w:pPr>
          </w:p>
        </w:tc>
        <w:tc>
          <w:tcPr>
            <w:tcW w:w="2497" w:type="dxa"/>
          </w:tcPr>
          <w:p w14:paraId="21F47CAC" w14:textId="6746E324" w:rsidR="003F1D34" w:rsidRPr="00EF21D2" w:rsidRDefault="003F1D34" w:rsidP="003F1D34">
            <w:pPr>
              <w:pStyle w:val="TAL"/>
              <w:keepNext w:val="0"/>
              <w:keepLines w:val="0"/>
              <w:rPr>
                <w:rFonts w:cs="Arial"/>
              </w:rPr>
            </w:pPr>
            <w:r w:rsidRPr="00EF21D2">
              <w:rPr>
                <w:rFonts w:cs="Arial"/>
              </w:rPr>
              <w:t>type: TimeDomainPara</w:t>
            </w:r>
          </w:p>
          <w:p w14:paraId="3B5F9F10" w14:textId="70212015" w:rsidR="003F1D34" w:rsidRPr="00EF21D2" w:rsidRDefault="003F1D34" w:rsidP="003F1D34">
            <w:pPr>
              <w:pStyle w:val="TAL"/>
              <w:keepNext w:val="0"/>
              <w:keepLines w:val="0"/>
              <w:rPr>
                <w:rFonts w:cs="Arial"/>
              </w:rPr>
            </w:pPr>
            <w:r w:rsidRPr="00EF21D2">
              <w:rPr>
                <w:rFonts w:cs="Arial"/>
              </w:rPr>
              <w:t>multiplicity: 1</w:t>
            </w:r>
          </w:p>
          <w:p w14:paraId="5E65F4B7" w14:textId="328980F4" w:rsidR="003F1D34" w:rsidRPr="00EF21D2" w:rsidRDefault="003F1D34" w:rsidP="003F1D34">
            <w:pPr>
              <w:pStyle w:val="TAL"/>
              <w:keepNext w:val="0"/>
              <w:keepLines w:val="0"/>
              <w:rPr>
                <w:rFonts w:cs="Arial"/>
              </w:rPr>
            </w:pPr>
            <w:r w:rsidRPr="00EF21D2">
              <w:rPr>
                <w:rFonts w:cs="Arial"/>
              </w:rPr>
              <w:t>isOrdered: N/A</w:t>
            </w:r>
          </w:p>
          <w:p w14:paraId="0869EA66" w14:textId="02D9E725" w:rsidR="003F1D34" w:rsidRPr="00EF21D2" w:rsidRDefault="003F1D34" w:rsidP="003F1D34">
            <w:pPr>
              <w:pStyle w:val="TAL"/>
              <w:keepNext w:val="0"/>
              <w:keepLines w:val="0"/>
              <w:rPr>
                <w:rFonts w:cs="Arial"/>
                <w:lang w:eastAsia="zh-CN"/>
              </w:rPr>
            </w:pPr>
            <w:r w:rsidRPr="00EF21D2">
              <w:rPr>
                <w:rFonts w:cs="Arial"/>
              </w:rPr>
              <w:t>isUnique: N/A</w:t>
            </w:r>
          </w:p>
          <w:p w14:paraId="6251FD54" w14:textId="1B6F5081" w:rsidR="003F1D34" w:rsidRPr="00EF21D2" w:rsidRDefault="003F1D34" w:rsidP="003F1D34">
            <w:pPr>
              <w:pStyle w:val="TAL"/>
              <w:keepNext w:val="0"/>
              <w:keepLines w:val="0"/>
              <w:rPr>
                <w:rFonts w:cs="Arial"/>
              </w:rPr>
            </w:pPr>
            <w:r w:rsidRPr="00EF21D2">
              <w:rPr>
                <w:rFonts w:cs="Arial"/>
              </w:rPr>
              <w:t>defaultValue: None</w:t>
            </w:r>
          </w:p>
          <w:p w14:paraId="7E707B25" w14:textId="230029A3" w:rsidR="003F1D34" w:rsidRPr="00EF21D2" w:rsidRDefault="003F1D34" w:rsidP="003F1D34">
            <w:pPr>
              <w:pStyle w:val="TAL"/>
              <w:keepNext w:val="0"/>
              <w:keepLines w:val="0"/>
              <w:rPr>
                <w:rFonts w:cs="Arial"/>
                <w:szCs w:val="18"/>
              </w:rPr>
            </w:pPr>
            <w:r w:rsidRPr="00EF21D2">
              <w:rPr>
                <w:rFonts w:cs="Arial"/>
              </w:rPr>
              <w:t xml:space="preserve">isNullable: </w:t>
            </w:r>
            <w:r w:rsidRPr="00EF21D2">
              <w:rPr>
                <w:rFonts w:cs="Arial"/>
                <w:szCs w:val="18"/>
              </w:rPr>
              <w:t>False</w:t>
            </w:r>
          </w:p>
          <w:p w14:paraId="3C312F68" w14:textId="77777777" w:rsidR="003F1D34" w:rsidRPr="00EF21D2" w:rsidRDefault="003F1D34" w:rsidP="003F1D34">
            <w:pPr>
              <w:pStyle w:val="TAL"/>
              <w:keepNext w:val="0"/>
              <w:keepLines w:val="0"/>
            </w:pPr>
          </w:p>
        </w:tc>
      </w:tr>
      <w:tr w:rsidR="00141C61" w:rsidRPr="00EF21D2" w14:paraId="4360BD17" w14:textId="77777777" w:rsidTr="00ED74D7">
        <w:trPr>
          <w:cantSplit/>
          <w:jc w:val="center"/>
        </w:trPr>
        <w:tc>
          <w:tcPr>
            <w:tcW w:w="1897" w:type="dxa"/>
          </w:tcPr>
          <w:p w14:paraId="4DA33DB2" w14:textId="2159A08B"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EE0A57" w14:textId="77777777" w:rsidR="00141C61" w:rsidRPr="00EF21D2" w:rsidRDefault="00141C61" w:rsidP="00141C61">
            <w:pPr>
              <w:pStyle w:val="TAL"/>
              <w:keepNext w:val="0"/>
              <w:keepLines w:val="0"/>
              <w:rPr>
                <w:rFonts w:cs="Arial"/>
              </w:rPr>
            </w:pPr>
            <w:r w:rsidRPr="00EF21D2">
              <w:rPr>
                <w:rFonts w:cs="Arial"/>
              </w:rPr>
              <w:t>It is the subcarrier spacing configuration (</w:t>
            </w:r>
            <m:oMath>
              <m:r>
                <w:rPr>
                  <w:rFonts w:ascii="Cambria Math" w:hAnsi="Cambria Math"/>
                </w:rPr>
                <m:t>μ</m:t>
              </m:r>
            </m:oMath>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EF21D2">
              <w:rPr>
                <w:rFonts w:cs="Arial"/>
              </w:rPr>
              <w:t xml:space="preserve"> (see </w:t>
            </w:r>
            <w:r w:rsidRPr="00EF21D2">
              <w:rPr>
                <w:rFonts w:cs="Arial"/>
                <w:szCs w:val="18"/>
                <w:lang w:eastAsia="en-GB"/>
              </w:rPr>
              <w:t>38.211 [32], subclause 5.3.3</w:t>
            </w:r>
            <w:r w:rsidRPr="00EF21D2">
              <w:rPr>
                <w:rFonts w:cs="Arial"/>
              </w:rPr>
              <w:t>).</w:t>
            </w:r>
          </w:p>
          <w:p w14:paraId="200F88F8" w14:textId="77777777" w:rsidR="00141C61" w:rsidRPr="00EF21D2" w:rsidRDefault="00141C61" w:rsidP="00141C61">
            <w:pPr>
              <w:pStyle w:val="TAL"/>
              <w:keepNext w:val="0"/>
              <w:keepLines w:val="0"/>
              <w:rPr>
                <w:rFonts w:cs="Arial"/>
              </w:rPr>
            </w:pPr>
          </w:p>
          <w:p w14:paraId="19DC0F2A" w14:textId="0F065203" w:rsidR="00141C61" w:rsidRPr="00EF21D2" w:rsidRDefault="00141C61" w:rsidP="00141C61">
            <w:pPr>
              <w:pStyle w:val="TAL"/>
              <w:keepNext w:val="0"/>
              <w:keepLines w:val="0"/>
              <w:rPr>
                <w:lang w:eastAsia="zh-CN"/>
              </w:rPr>
            </w:pPr>
            <w:r w:rsidRPr="00EF21D2">
              <w:rPr>
                <w:rFonts w:cs="Arial"/>
              </w:rPr>
              <w:t>allowedValues: 0, 1</w:t>
            </w:r>
          </w:p>
        </w:tc>
        <w:tc>
          <w:tcPr>
            <w:tcW w:w="2497" w:type="dxa"/>
          </w:tcPr>
          <w:p w14:paraId="2A3E7E19" w14:textId="1010588B" w:rsidR="00141C61" w:rsidRPr="00EF21D2" w:rsidRDefault="00141C61" w:rsidP="00141C61">
            <w:pPr>
              <w:pStyle w:val="TAL"/>
              <w:keepNext w:val="0"/>
              <w:keepLines w:val="0"/>
            </w:pPr>
            <w:r w:rsidRPr="00EF21D2">
              <w:t>type: Integer</w:t>
            </w:r>
          </w:p>
          <w:p w14:paraId="3A7855A1" w14:textId="448AF866" w:rsidR="00141C61" w:rsidRPr="00EF21D2" w:rsidRDefault="00141C61" w:rsidP="00141C61">
            <w:pPr>
              <w:pStyle w:val="TAL"/>
              <w:keepNext w:val="0"/>
              <w:keepLines w:val="0"/>
            </w:pPr>
            <w:r w:rsidRPr="00EF21D2">
              <w:t>multiplicity: 1</w:t>
            </w:r>
          </w:p>
          <w:p w14:paraId="3579E572" w14:textId="139F9541" w:rsidR="00141C61" w:rsidRPr="00EF21D2" w:rsidRDefault="00141C61" w:rsidP="00141C61">
            <w:pPr>
              <w:pStyle w:val="TAL"/>
              <w:keepNext w:val="0"/>
              <w:keepLines w:val="0"/>
            </w:pPr>
            <w:r w:rsidRPr="00EF21D2">
              <w:t>isOrdered: N/A</w:t>
            </w:r>
          </w:p>
          <w:p w14:paraId="206405BB" w14:textId="2D135977" w:rsidR="00141C61" w:rsidRPr="00EF21D2" w:rsidRDefault="00141C61" w:rsidP="00141C61">
            <w:pPr>
              <w:pStyle w:val="TAL"/>
              <w:keepNext w:val="0"/>
              <w:keepLines w:val="0"/>
            </w:pPr>
            <w:r w:rsidRPr="00EF21D2">
              <w:t>isUnique: N/A</w:t>
            </w:r>
          </w:p>
          <w:p w14:paraId="383C9D11" w14:textId="1690BE2A" w:rsidR="00141C61" w:rsidRPr="00EF21D2" w:rsidRDefault="00141C61" w:rsidP="00141C61">
            <w:pPr>
              <w:pStyle w:val="TAL"/>
              <w:keepNext w:val="0"/>
              <w:keepLines w:val="0"/>
            </w:pPr>
            <w:r w:rsidRPr="00EF21D2">
              <w:t>defaultValue: None</w:t>
            </w:r>
          </w:p>
          <w:p w14:paraId="08626F9E" w14:textId="1846F6A1" w:rsidR="00141C61" w:rsidRPr="00EF21D2" w:rsidRDefault="00141C61" w:rsidP="00141C61">
            <w:pPr>
              <w:pStyle w:val="TAL"/>
              <w:keepNext w:val="0"/>
              <w:keepLines w:val="0"/>
            </w:pPr>
            <w:r w:rsidRPr="00EF21D2">
              <w:t>isNullable: False</w:t>
            </w:r>
          </w:p>
        </w:tc>
      </w:tr>
      <w:tr w:rsidR="00141C61" w:rsidRPr="00EF21D2" w14:paraId="7727A779" w14:textId="77777777" w:rsidTr="00ED74D7">
        <w:trPr>
          <w:cantSplit/>
          <w:jc w:val="center"/>
        </w:trPr>
        <w:tc>
          <w:tcPr>
            <w:tcW w:w="1897" w:type="dxa"/>
          </w:tcPr>
          <w:p w14:paraId="7142FA23" w14:textId="77777777"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rIMRSBandwidth</w:t>
            </w:r>
          </w:p>
        </w:tc>
        <w:tc>
          <w:tcPr>
            <w:tcW w:w="5441" w:type="dxa"/>
          </w:tcPr>
          <w:p w14:paraId="3183084D" w14:textId="699C5A7A" w:rsidR="00141C61" w:rsidRPr="00EF21D2" w:rsidRDefault="00141C61" w:rsidP="00141C61">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0AE247EB" w14:textId="2E47EDA3" w:rsidR="00141C61" w:rsidRPr="00EF21D2" w:rsidRDefault="00141C61" w:rsidP="00141C61">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25EDC2F6" w14:textId="34B994F9" w:rsidR="00141C61" w:rsidRPr="00EF21D2" w:rsidRDefault="00141C61" w:rsidP="00141C61">
            <w:pPr>
              <w:pStyle w:val="TAL"/>
              <w:keepNext w:val="0"/>
              <w:keepLines w:val="0"/>
              <w:rPr>
                <w:rFonts w:cs="Arial"/>
              </w:rPr>
            </w:pPr>
            <w:r w:rsidRPr="00EF21D2">
              <w:rPr>
                <w:rFonts w:cs="Arial"/>
              </w:rPr>
              <w:t>96 if subcarrier spacing is15kHz;</w:t>
            </w:r>
          </w:p>
          <w:p w14:paraId="2D5D20E0" w14:textId="323DC3C0" w:rsidR="00141C61" w:rsidRPr="00EF21D2" w:rsidRDefault="00141C61" w:rsidP="00141C61">
            <w:pPr>
              <w:pStyle w:val="TAL"/>
              <w:keepNext w:val="0"/>
              <w:keepLines w:val="0"/>
              <w:rPr>
                <w:rFonts w:cs="Arial"/>
              </w:rPr>
            </w:pPr>
            <w:r w:rsidRPr="00EF21D2">
              <w:rPr>
                <w:rFonts w:cs="Arial"/>
              </w:rPr>
              <w:t>48 or 96 if subcarrier spacing is 30kHz;</w:t>
            </w:r>
          </w:p>
          <w:p w14:paraId="68C2EC1E" w14:textId="6985F1DD" w:rsidR="00141C61" w:rsidRPr="00EF21D2" w:rsidRDefault="00141C61" w:rsidP="00141C61">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18E92453" w14:textId="257934BA" w:rsidR="00141C61" w:rsidRPr="00EF21D2" w:rsidRDefault="00141C61" w:rsidP="00141C61">
            <w:pPr>
              <w:pStyle w:val="TAL"/>
              <w:keepNext w:val="0"/>
              <w:keepLines w:val="0"/>
              <w:rPr>
                <w:rFonts w:cs="Arial"/>
              </w:rPr>
            </w:pPr>
            <w:r w:rsidRPr="00EF21D2">
              <w:rPr>
                <w:rFonts w:cs="Arial"/>
              </w:rPr>
              <w:t>Minimum of {96 , bandwidth of downlink carrier in number of PRBs} if subcarrier spacing is15kHz;</w:t>
            </w:r>
          </w:p>
          <w:p w14:paraId="43234D6F" w14:textId="435321E6" w:rsidR="00141C61" w:rsidRPr="00EF21D2" w:rsidRDefault="00141C61" w:rsidP="00141C61">
            <w:pPr>
              <w:pStyle w:val="TAL"/>
              <w:keepNext w:val="0"/>
              <w:keepLines w:val="0"/>
              <w:rPr>
                <w:rFonts w:cs="Arial"/>
              </w:rPr>
            </w:pPr>
            <w:r w:rsidRPr="00EF21D2">
              <w:rPr>
                <w:rFonts w:cs="Arial"/>
              </w:rPr>
              <w:t>Minimum of {48, bandwidth of downlink carrier in number of PRBs } if subcarrier spacing is 30kHz;</w:t>
            </w:r>
          </w:p>
          <w:p w14:paraId="3C5E6787" w14:textId="77777777" w:rsidR="00141C61" w:rsidRPr="00EF21D2" w:rsidDel="00681D74" w:rsidRDefault="00141C61" w:rsidP="00141C61">
            <w:pPr>
              <w:pStyle w:val="TAL"/>
              <w:keepNext w:val="0"/>
              <w:keepLines w:val="0"/>
              <w:rPr>
                <w:rFonts w:cs="Arial"/>
              </w:rPr>
            </w:pPr>
          </w:p>
          <w:p w14:paraId="0CB67578" w14:textId="77777777" w:rsidR="00141C61" w:rsidRPr="00EF21D2" w:rsidRDefault="00141C61" w:rsidP="00141C61">
            <w:pPr>
              <w:pStyle w:val="TAL"/>
              <w:keepNext w:val="0"/>
              <w:keepLines w:val="0"/>
              <w:rPr>
                <w:rFonts w:cs="Arial"/>
              </w:rPr>
            </w:pPr>
          </w:p>
          <w:p w14:paraId="4EC544C0" w14:textId="5BE30B23" w:rsidR="00141C61" w:rsidRPr="00EF21D2" w:rsidRDefault="00141C61" w:rsidP="00141C61">
            <w:pPr>
              <w:pStyle w:val="TAL"/>
              <w:keepNext w:val="0"/>
              <w:keepLines w:val="0"/>
              <w:rPr>
                <w:rFonts w:cs="Arial"/>
              </w:rPr>
            </w:pPr>
            <w:r w:rsidRPr="00EF21D2">
              <w:rPr>
                <w:rFonts w:cs="Arial"/>
              </w:rPr>
              <w:t>allowedValues: 1,2..96</w:t>
            </w:r>
          </w:p>
          <w:p w14:paraId="00EB5085" w14:textId="77777777" w:rsidR="00141C61" w:rsidRPr="00EF21D2" w:rsidRDefault="00141C61" w:rsidP="00141C61">
            <w:pPr>
              <w:pStyle w:val="TAL"/>
              <w:keepNext w:val="0"/>
              <w:keepLines w:val="0"/>
              <w:rPr>
                <w:lang w:eastAsia="zh-CN"/>
              </w:rPr>
            </w:pPr>
          </w:p>
        </w:tc>
        <w:tc>
          <w:tcPr>
            <w:tcW w:w="2497" w:type="dxa"/>
          </w:tcPr>
          <w:p w14:paraId="5E7CBED4" w14:textId="1D4ACA5C" w:rsidR="00141C61" w:rsidRPr="00EF21D2" w:rsidRDefault="00141C61" w:rsidP="00141C61">
            <w:pPr>
              <w:pStyle w:val="TAL"/>
              <w:keepNext w:val="0"/>
              <w:keepLines w:val="0"/>
            </w:pPr>
            <w:r w:rsidRPr="00EF21D2">
              <w:t>type: Integer</w:t>
            </w:r>
          </w:p>
          <w:p w14:paraId="72B1B3EA" w14:textId="501F2312" w:rsidR="00141C61" w:rsidRPr="00EF21D2" w:rsidRDefault="00141C61" w:rsidP="00141C61">
            <w:pPr>
              <w:pStyle w:val="TAL"/>
              <w:keepNext w:val="0"/>
              <w:keepLines w:val="0"/>
            </w:pPr>
            <w:r w:rsidRPr="00EF21D2">
              <w:t>multiplicity: 1</w:t>
            </w:r>
          </w:p>
          <w:p w14:paraId="265008B4" w14:textId="4031B927" w:rsidR="00141C61" w:rsidRPr="00EF21D2" w:rsidRDefault="00141C61" w:rsidP="00141C61">
            <w:pPr>
              <w:pStyle w:val="TAL"/>
              <w:keepNext w:val="0"/>
              <w:keepLines w:val="0"/>
            </w:pPr>
            <w:r w:rsidRPr="00EF21D2">
              <w:t>isOrdered: N/A</w:t>
            </w:r>
          </w:p>
          <w:p w14:paraId="676A9C0F" w14:textId="5AE8C923" w:rsidR="00141C61" w:rsidRPr="00EF21D2" w:rsidRDefault="00141C61" w:rsidP="00141C61">
            <w:pPr>
              <w:pStyle w:val="TAL"/>
              <w:keepNext w:val="0"/>
              <w:keepLines w:val="0"/>
            </w:pPr>
            <w:r w:rsidRPr="00EF21D2">
              <w:t>isUnique: N/A</w:t>
            </w:r>
          </w:p>
          <w:p w14:paraId="7FF1CDE7" w14:textId="58E1EF0B" w:rsidR="00141C61" w:rsidRPr="00EF21D2" w:rsidRDefault="00141C61" w:rsidP="00141C61">
            <w:pPr>
              <w:pStyle w:val="TAL"/>
              <w:keepNext w:val="0"/>
              <w:keepLines w:val="0"/>
            </w:pPr>
            <w:r w:rsidRPr="00EF21D2">
              <w:t>defaultValue: None</w:t>
            </w:r>
          </w:p>
          <w:p w14:paraId="7A750AAE" w14:textId="00B7CFAC" w:rsidR="00141C61" w:rsidRPr="00EF21D2" w:rsidRDefault="00141C61" w:rsidP="00141C61">
            <w:pPr>
              <w:pStyle w:val="TAL"/>
              <w:keepNext w:val="0"/>
              <w:keepLines w:val="0"/>
            </w:pPr>
            <w:r w:rsidRPr="00EF21D2">
              <w:t>isNullable: False</w:t>
            </w:r>
          </w:p>
        </w:tc>
      </w:tr>
      <w:tr w:rsidR="00141C61" w:rsidRPr="00EF21D2" w14:paraId="7B02498E" w14:textId="77777777" w:rsidTr="00ED74D7">
        <w:trPr>
          <w:cantSplit/>
          <w:jc w:val="center"/>
        </w:trPr>
        <w:tc>
          <w:tcPr>
            <w:tcW w:w="1897" w:type="dxa"/>
          </w:tcPr>
          <w:p w14:paraId="4750CD4F" w14:textId="732220FE"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4581975" w14:textId="77777777" w:rsidR="00141C61" w:rsidRPr="00EF21D2" w:rsidRDefault="00141C61" w:rsidP="00141C61">
            <w:pPr>
              <w:pStyle w:val="TAL"/>
              <w:keepNext w:val="0"/>
              <w:keepLines w:val="0"/>
              <w:rPr>
                <w:rFonts w:cs="Arial"/>
                <w:szCs w:val="18"/>
                <w:lang w:eastAsia="en-GB"/>
              </w:rPr>
            </w:pPr>
            <w:r w:rsidRPr="00EF21D2">
              <w:rPr>
                <w:rFonts w:cs="Arial"/>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 xml:space="preserve">) (see 38.211 [32], subclause 7.4.1.6). </w:t>
            </w:r>
          </w:p>
          <w:p w14:paraId="42D560DD" w14:textId="77777777" w:rsidR="00141C61" w:rsidRPr="00EF21D2" w:rsidRDefault="00141C61" w:rsidP="00141C61">
            <w:pPr>
              <w:pStyle w:val="TAL"/>
              <w:keepNext w:val="0"/>
              <w:keepLines w:val="0"/>
              <w:rPr>
                <w:rFonts w:cs="Arial"/>
                <w:szCs w:val="18"/>
                <w:lang w:eastAsia="en-GB"/>
              </w:rPr>
            </w:pPr>
          </w:p>
          <w:p w14:paraId="54B34FB3" w14:textId="0EF1E371" w:rsidR="00141C61" w:rsidRPr="00EF21D2" w:rsidRDefault="00141C61" w:rsidP="00141C61">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141C61" w:rsidRPr="00EF21D2" w:rsidRDefault="00141C61" w:rsidP="00141C61">
            <w:pPr>
              <w:pStyle w:val="TAL"/>
              <w:keepNext w:val="0"/>
              <w:keepLines w:val="0"/>
            </w:pPr>
            <w:r w:rsidRPr="00EF21D2">
              <w:t>type: Integer</w:t>
            </w:r>
          </w:p>
          <w:p w14:paraId="2F91D571" w14:textId="60524996" w:rsidR="00141C61" w:rsidRPr="00EF21D2" w:rsidRDefault="00141C61" w:rsidP="00141C61">
            <w:pPr>
              <w:pStyle w:val="TAL"/>
              <w:keepNext w:val="0"/>
              <w:keepLines w:val="0"/>
            </w:pPr>
            <w:r w:rsidRPr="00EF21D2">
              <w:t>multiplicity: 1</w:t>
            </w:r>
          </w:p>
          <w:p w14:paraId="08B620E7" w14:textId="1017BED3" w:rsidR="00141C61" w:rsidRPr="00EF21D2" w:rsidRDefault="00141C61" w:rsidP="00141C61">
            <w:pPr>
              <w:pStyle w:val="TAL"/>
              <w:keepNext w:val="0"/>
              <w:keepLines w:val="0"/>
            </w:pPr>
            <w:r w:rsidRPr="00EF21D2">
              <w:t>isOrdered: N/A</w:t>
            </w:r>
          </w:p>
          <w:p w14:paraId="4E18F105" w14:textId="7D04DBD8" w:rsidR="00141C61" w:rsidRPr="00EF21D2" w:rsidRDefault="00141C61" w:rsidP="00141C61">
            <w:pPr>
              <w:pStyle w:val="TAL"/>
              <w:keepNext w:val="0"/>
              <w:keepLines w:val="0"/>
            </w:pPr>
            <w:r w:rsidRPr="00EF21D2">
              <w:t>isUnique: N/A</w:t>
            </w:r>
          </w:p>
          <w:p w14:paraId="2DE32203" w14:textId="5790CE33" w:rsidR="00141C61" w:rsidRPr="00EF21D2" w:rsidRDefault="00141C61" w:rsidP="00141C61">
            <w:pPr>
              <w:pStyle w:val="TAL"/>
              <w:keepNext w:val="0"/>
              <w:keepLines w:val="0"/>
            </w:pPr>
            <w:r w:rsidRPr="00EF21D2">
              <w:t>defaultValue: None</w:t>
            </w:r>
          </w:p>
          <w:p w14:paraId="7D9C94B8" w14:textId="585E7C6E" w:rsidR="00141C61" w:rsidRPr="00EF21D2" w:rsidRDefault="00141C61" w:rsidP="00141C61">
            <w:pPr>
              <w:pStyle w:val="TAL"/>
              <w:keepNext w:val="0"/>
              <w:keepLines w:val="0"/>
            </w:pPr>
            <w:r w:rsidRPr="00EF21D2">
              <w:t>isNullable: False</w:t>
            </w:r>
          </w:p>
        </w:tc>
      </w:tr>
      <w:tr w:rsidR="00141C61" w:rsidRPr="00EF21D2" w14:paraId="3A515477" w14:textId="77777777" w:rsidTr="00ED74D7">
        <w:trPr>
          <w:cantSplit/>
          <w:jc w:val="center"/>
        </w:trPr>
        <w:tc>
          <w:tcPr>
            <w:tcW w:w="1897" w:type="dxa"/>
          </w:tcPr>
          <w:p w14:paraId="2726BC6A" w14:textId="4D81ACE3" w:rsidR="00141C61" w:rsidRPr="00EF21D2" w:rsidRDefault="00141C61" w:rsidP="00141C61">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02D26B9E" w14:textId="77777777" w:rsidR="00141C61" w:rsidRDefault="00141C61" w:rsidP="00141C61">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5D773622" w14:textId="77777777" w:rsidR="00141C61" w:rsidRDefault="00141C61" w:rsidP="00141C61">
            <w:pPr>
              <w:pStyle w:val="TAL"/>
              <w:keepNext w:val="0"/>
              <w:keepLines w:val="0"/>
              <w:rPr>
                <w:rFonts w:cs="Arial"/>
                <w:szCs w:val="18"/>
                <w:lang w:eastAsia="en-GB"/>
              </w:rPr>
            </w:pPr>
          </w:p>
          <w:p w14:paraId="416496DD" w14:textId="77777777" w:rsidR="00141C61" w:rsidRDefault="00141C61" w:rsidP="00141C61">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1416F76B" w14:textId="77777777" w:rsidR="00141C61" w:rsidRPr="00EF21D2" w:rsidRDefault="00141C61" w:rsidP="00141C61">
            <w:pPr>
              <w:pStyle w:val="TAL"/>
              <w:keepNext w:val="0"/>
              <w:keepLines w:val="0"/>
              <w:rPr>
                <w:rFonts w:cs="Arial"/>
                <w:szCs w:val="18"/>
                <w:lang w:eastAsia="en-GB"/>
              </w:rPr>
            </w:pPr>
          </w:p>
        </w:tc>
        <w:tc>
          <w:tcPr>
            <w:tcW w:w="2497" w:type="dxa"/>
          </w:tcPr>
          <w:p w14:paraId="4AFC64F7" w14:textId="77777777" w:rsidR="00141C61" w:rsidRPr="00EF21D2" w:rsidRDefault="00141C61" w:rsidP="00141C61">
            <w:pPr>
              <w:pStyle w:val="TAL"/>
              <w:keepNext w:val="0"/>
              <w:keepLines w:val="0"/>
            </w:pPr>
            <w:r w:rsidRPr="00EF21D2">
              <w:t>type: Integer</w:t>
            </w:r>
          </w:p>
          <w:p w14:paraId="4FBA38E9" w14:textId="77777777" w:rsidR="00141C61" w:rsidRPr="00EF21D2" w:rsidRDefault="00141C61" w:rsidP="00141C61">
            <w:pPr>
              <w:pStyle w:val="TAL"/>
              <w:keepNext w:val="0"/>
              <w:keepLines w:val="0"/>
            </w:pPr>
            <w:r w:rsidRPr="00EF21D2">
              <w:t xml:space="preserve">multiplicity: </w:t>
            </w:r>
            <w:r w:rsidRPr="00EF21D2">
              <w:rPr>
                <w:rFonts w:hint="eastAsia"/>
                <w:lang w:eastAsia="zh-CN"/>
              </w:rPr>
              <w:t>1</w:t>
            </w:r>
          </w:p>
          <w:p w14:paraId="3626330A" w14:textId="77777777" w:rsidR="00141C61" w:rsidRPr="00EF21D2" w:rsidRDefault="00141C61" w:rsidP="00141C61">
            <w:pPr>
              <w:pStyle w:val="TAL"/>
              <w:keepNext w:val="0"/>
              <w:keepLines w:val="0"/>
            </w:pPr>
            <w:r w:rsidRPr="00EF21D2">
              <w:t>isOrdered: N/A</w:t>
            </w:r>
          </w:p>
          <w:p w14:paraId="7280CBCA" w14:textId="77777777" w:rsidR="00141C61" w:rsidRPr="00EF21D2" w:rsidRDefault="00141C61" w:rsidP="00141C61">
            <w:pPr>
              <w:pStyle w:val="TAL"/>
              <w:keepNext w:val="0"/>
              <w:keepLines w:val="0"/>
            </w:pPr>
            <w:r w:rsidRPr="00EF21D2">
              <w:t>isUnique: N/A</w:t>
            </w:r>
          </w:p>
          <w:p w14:paraId="5216F752" w14:textId="77777777" w:rsidR="00141C61" w:rsidRPr="00EF21D2" w:rsidRDefault="00141C61" w:rsidP="00141C61">
            <w:pPr>
              <w:pStyle w:val="TAL"/>
              <w:keepNext w:val="0"/>
              <w:keepLines w:val="0"/>
            </w:pPr>
            <w:r w:rsidRPr="00EF21D2">
              <w:t>defaultValue: None</w:t>
            </w:r>
          </w:p>
          <w:p w14:paraId="501E6D3B" w14:textId="561AF734" w:rsidR="00141C61" w:rsidRPr="00EF21D2" w:rsidRDefault="00141C61" w:rsidP="00141C61">
            <w:pPr>
              <w:pStyle w:val="TAL"/>
              <w:keepNext w:val="0"/>
              <w:keepLines w:val="0"/>
            </w:pPr>
            <w:r w:rsidRPr="00EF21D2">
              <w:t>isNullable: False</w:t>
            </w:r>
          </w:p>
        </w:tc>
      </w:tr>
      <w:tr w:rsidR="00141C61" w:rsidRPr="00EF21D2" w14:paraId="04BD0FB5" w14:textId="77777777" w:rsidTr="00ED74D7">
        <w:trPr>
          <w:cantSplit/>
          <w:jc w:val="center"/>
        </w:trPr>
        <w:tc>
          <w:tcPr>
            <w:tcW w:w="1897" w:type="dxa"/>
          </w:tcPr>
          <w:p w14:paraId="21CCD063" w14:textId="77777777" w:rsidR="00141C61" w:rsidRPr="00EF21D2" w:rsidRDefault="00141C61" w:rsidP="00141C61">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141C61" w:rsidRPr="00EF21D2" w:rsidRDefault="00141C61" w:rsidP="00141C61">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7CBF3418" w14:textId="77777777" w:rsidR="00141C61" w:rsidRPr="00EF21D2" w:rsidRDefault="00141C61" w:rsidP="00141C61">
            <w:pPr>
              <w:pStyle w:val="TAL"/>
              <w:keepNext w:val="0"/>
              <w:keepLines w:val="0"/>
              <w:rPr>
                <w:rFonts w:cs="Arial"/>
              </w:rPr>
            </w:pPr>
            <w:r w:rsidRPr="00EF21D2">
              <w:rPr>
                <w:rFonts w:cs="Arial"/>
              </w:rPr>
              <w:t>.</w:t>
            </w:r>
          </w:p>
          <w:p w14:paraId="4E3E7F2B" w14:textId="77777777" w:rsidR="00141C61" w:rsidRPr="00EF21D2" w:rsidRDefault="00141C61" w:rsidP="00141C61">
            <w:pPr>
              <w:pStyle w:val="TAL"/>
              <w:keepNext w:val="0"/>
              <w:keepLines w:val="0"/>
              <w:rPr>
                <w:rFonts w:cs="Arial"/>
              </w:rPr>
            </w:pPr>
          </w:p>
          <w:p w14:paraId="4EA1779A" w14:textId="439C7B57" w:rsidR="00141C61" w:rsidRPr="00EF21D2" w:rsidRDefault="00141C61" w:rsidP="00141C61">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237626C3" w14:textId="2AC68967" w:rsidR="00141C61" w:rsidRPr="00EF21D2" w:rsidRDefault="00141C61" w:rsidP="00141C61">
            <w:pPr>
              <w:pStyle w:val="TAL"/>
              <w:keepNext w:val="0"/>
              <w:keepLines w:val="0"/>
            </w:pPr>
            <w:r w:rsidRPr="00EF21D2">
              <w:t>type: Integer</w:t>
            </w:r>
          </w:p>
          <w:p w14:paraId="06B9DC30" w14:textId="3F60D983" w:rsidR="00141C61" w:rsidRPr="00EF21D2" w:rsidRDefault="00141C61" w:rsidP="00141C61">
            <w:pPr>
              <w:pStyle w:val="TAL"/>
              <w:keepNext w:val="0"/>
              <w:keepLines w:val="0"/>
            </w:pPr>
            <w:r w:rsidRPr="00EF21D2">
              <w:t>multiplicity: 1, 2, 4</w:t>
            </w:r>
          </w:p>
          <w:p w14:paraId="2340CCA5" w14:textId="35711F4C" w:rsidR="00141C61" w:rsidRPr="00EF21D2" w:rsidRDefault="00141C61" w:rsidP="00141C61">
            <w:pPr>
              <w:pStyle w:val="TAL"/>
              <w:keepNext w:val="0"/>
              <w:keepLines w:val="0"/>
            </w:pPr>
            <w:r w:rsidRPr="00EF21D2">
              <w:t xml:space="preserve">isOrdered: </w:t>
            </w:r>
            <w:r w:rsidRPr="00CD3748">
              <w:t>False</w:t>
            </w:r>
          </w:p>
          <w:p w14:paraId="07F79A0E" w14:textId="4FCA895D" w:rsidR="00141C61" w:rsidRPr="00EF21D2" w:rsidRDefault="00141C61" w:rsidP="00141C61">
            <w:pPr>
              <w:pStyle w:val="TAL"/>
              <w:keepNext w:val="0"/>
              <w:keepLines w:val="0"/>
            </w:pPr>
            <w:r w:rsidRPr="00EF21D2">
              <w:t xml:space="preserve">isUnique: </w:t>
            </w:r>
            <w:r w:rsidRPr="00CD3748">
              <w:t>True</w:t>
            </w:r>
          </w:p>
          <w:p w14:paraId="40DDC2D5" w14:textId="6A0674D3" w:rsidR="00141C61" w:rsidRPr="00EF21D2" w:rsidRDefault="00141C61" w:rsidP="00141C61">
            <w:pPr>
              <w:pStyle w:val="TAL"/>
              <w:keepNext w:val="0"/>
              <w:keepLines w:val="0"/>
            </w:pPr>
            <w:r w:rsidRPr="00EF21D2">
              <w:t>defaultValue: None</w:t>
            </w:r>
          </w:p>
          <w:p w14:paraId="1688449E" w14:textId="26055A55" w:rsidR="00141C61" w:rsidRPr="00EF21D2" w:rsidRDefault="00141C61" w:rsidP="00141C61">
            <w:pPr>
              <w:pStyle w:val="TAL"/>
              <w:keepNext w:val="0"/>
              <w:keepLines w:val="0"/>
            </w:pPr>
            <w:r w:rsidRPr="00EF21D2">
              <w:t>isNullable: False</w:t>
            </w:r>
          </w:p>
        </w:tc>
      </w:tr>
      <w:tr w:rsidR="00324253" w:rsidRPr="00EF21D2" w14:paraId="42F1A757" w14:textId="77777777" w:rsidTr="00ED74D7">
        <w:trPr>
          <w:cantSplit/>
          <w:jc w:val="center"/>
        </w:trPr>
        <w:tc>
          <w:tcPr>
            <w:tcW w:w="1897" w:type="dxa"/>
          </w:tcPr>
          <w:p w14:paraId="64104FF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57087F60"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C0B7A3C" w14:textId="77777777" w:rsidR="00324253" w:rsidRPr="00EF21D2" w:rsidRDefault="00324253" w:rsidP="00324253">
            <w:pPr>
              <w:pStyle w:val="TAL"/>
              <w:keepNext w:val="0"/>
              <w:keepLines w:val="0"/>
              <w:rPr>
                <w:rFonts w:cs="Arial"/>
                <w:szCs w:val="18"/>
                <w:lang w:eastAsia="en-GB"/>
              </w:rPr>
            </w:pPr>
          </w:p>
          <w:p w14:paraId="5F5D535F" w14:textId="77777777"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1A543BDB" w14:textId="77777777" w:rsidR="00324253" w:rsidRPr="00EF21D2" w:rsidRDefault="00324253" w:rsidP="00324253">
            <w:pPr>
              <w:pStyle w:val="TAL"/>
              <w:keepNext w:val="0"/>
              <w:keepLines w:val="0"/>
              <w:rPr>
                <w:rFonts w:cs="Arial"/>
                <w:szCs w:val="18"/>
                <w:lang w:eastAsia="en-GB"/>
              </w:rPr>
            </w:pPr>
          </w:p>
          <w:p w14:paraId="2C88F9F5"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10</w:t>
            </w:r>
          </w:p>
          <w:p w14:paraId="286CBFFD" w14:textId="77777777" w:rsidR="00324253" w:rsidRPr="00EF21D2" w:rsidRDefault="00324253" w:rsidP="00324253">
            <w:pPr>
              <w:pStyle w:val="TAL"/>
              <w:keepNext w:val="0"/>
              <w:keepLines w:val="0"/>
              <w:rPr>
                <w:lang w:eastAsia="zh-CN"/>
              </w:rPr>
            </w:pPr>
          </w:p>
        </w:tc>
        <w:tc>
          <w:tcPr>
            <w:tcW w:w="2497" w:type="dxa"/>
          </w:tcPr>
          <w:p w14:paraId="6F0E0734" w14:textId="346D0340" w:rsidR="00324253" w:rsidRPr="00EF21D2" w:rsidRDefault="00324253" w:rsidP="00324253">
            <w:pPr>
              <w:pStyle w:val="TAL"/>
              <w:keepNext w:val="0"/>
              <w:keepLines w:val="0"/>
            </w:pPr>
            <w:r w:rsidRPr="00EF21D2">
              <w:t>type: Integer</w:t>
            </w:r>
          </w:p>
          <w:p w14:paraId="08373BDF" w14:textId="2530F58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0095BB" w14:textId="16704AF7" w:rsidR="00324253" w:rsidRPr="00EF21D2" w:rsidRDefault="00324253" w:rsidP="00324253">
            <w:pPr>
              <w:pStyle w:val="TAL"/>
              <w:keepNext w:val="0"/>
              <w:keepLines w:val="0"/>
            </w:pPr>
            <w:r w:rsidRPr="00EF21D2">
              <w:t>isOrdered: N/A</w:t>
            </w:r>
          </w:p>
          <w:p w14:paraId="137CF7DC" w14:textId="18ACF155" w:rsidR="00324253" w:rsidRPr="00EF21D2" w:rsidRDefault="00324253" w:rsidP="00324253">
            <w:pPr>
              <w:pStyle w:val="TAL"/>
              <w:keepNext w:val="0"/>
              <w:keepLines w:val="0"/>
            </w:pPr>
            <w:r w:rsidRPr="00EF21D2">
              <w:t>isUnique: N/A</w:t>
            </w:r>
          </w:p>
          <w:p w14:paraId="3C3D6CFE" w14:textId="199F7BDA" w:rsidR="00324253" w:rsidRPr="00EF21D2" w:rsidRDefault="00324253" w:rsidP="00324253">
            <w:pPr>
              <w:pStyle w:val="TAL"/>
              <w:keepNext w:val="0"/>
              <w:keepLines w:val="0"/>
            </w:pPr>
            <w:r w:rsidRPr="00EF21D2">
              <w:t>defaultValue: None</w:t>
            </w:r>
          </w:p>
          <w:p w14:paraId="1B8B1D59" w14:textId="56B65B80" w:rsidR="00324253" w:rsidRPr="00EF21D2" w:rsidRDefault="00324253" w:rsidP="00324253">
            <w:pPr>
              <w:pStyle w:val="TAL"/>
              <w:keepNext w:val="0"/>
              <w:keepLines w:val="0"/>
            </w:pPr>
            <w:r w:rsidRPr="00EF21D2">
              <w:t>isNullable: False</w:t>
            </w:r>
          </w:p>
        </w:tc>
      </w:tr>
      <w:tr w:rsidR="00324253" w:rsidRPr="00EF21D2" w14:paraId="2449938C" w14:textId="77777777" w:rsidTr="00ED74D7">
        <w:trPr>
          <w:cantSplit/>
          <w:jc w:val="center"/>
        </w:trPr>
        <w:tc>
          <w:tcPr>
            <w:tcW w:w="1897" w:type="dxa"/>
          </w:tcPr>
          <w:p w14:paraId="4BAD7D6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1DE9E4BA" w14:textId="77777777"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30F87A4E" w14:textId="77777777" w:rsidR="00324253" w:rsidRPr="00EF21D2" w:rsidRDefault="00324253" w:rsidP="00324253">
            <w:pPr>
              <w:pStyle w:val="TAL"/>
              <w:keepNext w:val="0"/>
              <w:keepLines w:val="0"/>
              <w:rPr>
                <w:rFonts w:ascii="Courier New" w:hAnsi="Courier New" w:cs="Courier New"/>
                <w:szCs w:val="18"/>
              </w:rPr>
            </w:pPr>
          </w:p>
          <w:p w14:paraId="4778C7CB"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0..2^10-1  </w:t>
            </w:r>
          </w:p>
          <w:p w14:paraId="13F67F02" w14:textId="77777777" w:rsidR="00324253" w:rsidRPr="00EF21D2" w:rsidRDefault="00324253" w:rsidP="00324253">
            <w:pPr>
              <w:pStyle w:val="TAL"/>
              <w:keepNext w:val="0"/>
              <w:keepLines w:val="0"/>
              <w:rPr>
                <w:lang w:eastAsia="zh-CN"/>
              </w:rPr>
            </w:pPr>
          </w:p>
        </w:tc>
        <w:tc>
          <w:tcPr>
            <w:tcW w:w="2497" w:type="dxa"/>
          </w:tcPr>
          <w:p w14:paraId="727338C7" w14:textId="1FEB6EED" w:rsidR="00324253" w:rsidRPr="00EF21D2" w:rsidRDefault="00324253" w:rsidP="00324253">
            <w:pPr>
              <w:pStyle w:val="TAL"/>
              <w:keepNext w:val="0"/>
              <w:keepLines w:val="0"/>
            </w:pPr>
            <w:r w:rsidRPr="00EF21D2">
              <w:t>type: Integer</w:t>
            </w:r>
          </w:p>
          <w:p w14:paraId="49562E51" w14:textId="342065B4" w:rsidR="00324253" w:rsidRPr="00EF21D2" w:rsidRDefault="00324253" w:rsidP="00324253">
            <w:pPr>
              <w:pStyle w:val="TAL"/>
              <w:keepNext w:val="0"/>
              <w:keepLines w:val="0"/>
            </w:pPr>
            <w:r w:rsidRPr="00EF21D2">
              <w:t>multiplicity: 1, 2..8</w:t>
            </w:r>
          </w:p>
          <w:p w14:paraId="0A3BB55E" w14:textId="28049E10" w:rsidR="00324253" w:rsidRPr="00EF21D2" w:rsidRDefault="00324253" w:rsidP="00324253">
            <w:pPr>
              <w:pStyle w:val="TAL"/>
              <w:keepNext w:val="0"/>
              <w:keepLines w:val="0"/>
            </w:pPr>
            <w:r w:rsidRPr="00EF21D2">
              <w:t xml:space="preserve">isOrdered: </w:t>
            </w:r>
            <w:r w:rsidRPr="00CD3748">
              <w:t>False</w:t>
            </w:r>
          </w:p>
          <w:p w14:paraId="2FA985C1" w14:textId="54308728" w:rsidR="00324253" w:rsidRPr="00EF21D2" w:rsidRDefault="00324253" w:rsidP="00324253">
            <w:pPr>
              <w:pStyle w:val="TAL"/>
              <w:keepNext w:val="0"/>
              <w:keepLines w:val="0"/>
            </w:pPr>
            <w:r w:rsidRPr="00EF21D2">
              <w:t xml:space="preserve">isUnique: </w:t>
            </w:r>
            <w:r w:rsidRPr="00CD3748">
              <w:t>True</w:t>
            </w:r>
          </w:p>
          <w:p w14:paraId="157D1635" w14:textId="32F5F9D9" w:rsidR="00324253" w:rsidRPr="00EF21D2" w:rsidRDefault="00324253" w:rsidP="00324253">
            <w:pPr>
              <w:pStyle w:val="TAL"/>
              <w:keepNext w:val="0"/>
              <w:keepLines w:val="0"/>
            </w:pPr>
            <w:r w:rsidRPr="00EF21D2">
              <w:t>defaultValue: None</w:t>
            </w:r>
          </w:p>
          <w:p w14:paraId="7AC9A19A" w14:textId="182C8EF0" w:rsidR="00324253" w:rsidRPr="00EF21D2" w:rsidRDefault="00324253" w:rsidP="00324253">
            <w:pPr>
              <w:pStyle w:val="TAL"/>
              <w:keepNext w:val="0"/>
              <w:keepLines w:val="0"/>
            </w:pPr>
            <w:r w:rsidRPr="00EF21D2">
              <w:t>isNullable: False</w:t>
            </w:r>
          </w:p>
        </w:tc>
      </w:tr>
      <w:tr w:rsidR="00324253" w:rsidRPr="00EF21D2" w14:paraId="38A2863E" w14:textId="77777777" w:rsidTr="00ED74D7">
        <w:trPr>
          <w:cantSplit/>
          <w:jc w:val="center"/>
        </w:trPr>
        <w:tc>
          <w:tcPr>
            <w:tcW w:w="1897" w:type="dxa"/>
          </w:tcPr>
          <w:p w14:paraId="35AE2C6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2A0922F2"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EF21D2">
              <w:rPr>
                <w:rFonts w:cs="Arial"/>
                <w:szCs w:val="18"/>
                <w:lang w:eastAsia="en-GB"/>
              </w:rPr>
              <w:t>) (see 3GPP TS 38.211 [32], subclause 7.4.1.6).</w:t>
            </w:r>
          </w:p>
          <w:p w14:paraId="3B8E7967" w14:textId="77777777" w:rsidR="00324253" w:rsidRPr="00EF21D2" w:rsidRDefault="00324253" w:rsidP="00324253">
            <w:pPr>
              <w:pStyle w:val="TAL"/>
              <w:keepNext w:val="0"/>
              <w:keepLines w:val="0"/>
              <w:rPr>
                <w:rFonts w:cs="Arial"/>
                <w:szCs w:val="18"/>
                <w:lang w:eastAsia="en-GB"/>
              </w:rPr>
            </w:pPr>
          </w:p>
          <w:p w14:paraId="63D435F0" w14:textId="77777777"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5F262A01" w14:textId="77777777" w:rsidR="00324253" w:rsidRPr="00EF21D2" w:rsidRDefault="00324253" w:rsidP="00324253">
            <w:pPr>
              <w:pStyle w:val="TAL"/>
              <w:keepNext w:val="0"/>
              <w:keepLines w:val="0"/>
              <w:rPr>
                <w:lang w:eastAsia="zh-CN"/>
              </w:rPr>
            </w:pPr>
          </w:p>
          <w:p w14:paraId="5D4F516E" w14:textId="56263ED4" w:rsidR="00324253" w:rsidRPr="00EF21D2" w:rsidRDefault="00324253" w:rsidP="00324253">
            <w:pPr>
              <w:pStyle w:val="TAL"/>
              <w:keepNext w:val="0"/>
              <w:keepLines w:val="0"/>
              <w:rPr>
                <w:lang w:eastAsia="zh-CN"/>
              </w:rPr>
            </w:pPr>
            <w:r w:rsidRPr="00EF21D2">
              <w:rPr>
                <w:lang w:eastAsia="zh-CN"/>
              </w:rPr>
              <w:t>see NOTE 10</w:t>
            </w:r>
          </w:p>
        </w:tc>
        <w:tc>
          <w:tcPr>
            <w:tcW w:w="2497" w:type="dxa"/>
          </w:tcPr>
          <w:p w14:paraId="46F3C6B2" w14:textId="415DB7D5" w:rsidR="00324253" w:rsidRPr="00EF21D2" w:rsidRDefault="00324253" w:rsidP="00324253">
            <w:pPr>
              <w:pStyle w:val="TAL"/>
              <w:keepNext w:val="0"/>
              <w:keepLines w:val="0"/>
            </w:pPr>
            <w:r w:rsidRPr="00EF21D2">
              <w:t>type: Integer</w:t>
            </w:r>
          </w:p>
          <w:p w14:paraId="111A7D6C" w14:textId="2D741CE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04A5B25" w14:textId="77410407" w:rsidR="00324253" w:rsidRPr="00EF21D2" w:rsidRDefault="00324253" w:rsidP="00324253">
            <w:pPr>
              <w:pStyle w:val="TAL"/>
              <w:keepNext w:val="0"/>
              <w:keepLines w:val="0"/>
            </w:pPr>
            <w:r w:rsidRPr="00EF21D2">
              <w:t>isOrdered: N/A</w:t>
            </w:r>
          </w:p>
          <w:p w14:paraId="7F977C25" w14:textId="22093CC6" w:rsidR="00324253" w:rsidRPr="00EF21D2" w:rsidRDefault="00324253" w:rsidP="00324253">
            <w:pPr>
              <w:pStyle w:val="TAL"/>
              <w:keepNext w:val="0"/>
              <w:keepLines w:val="0"/>
            </w:pPr>
            <w:r w:rsidRPr="00EF21D2">
              <w:t>isUnique: N/A</w:t>
            </w:r>
          </w:p>
          <w:p w14:paraId="7182923F" w14:textId="16F82EFA" w:rsidR="00324253" w:rsidRPr="00EF21D2" w:rsidRDefault="00324253" w:rsidP="00324253">
            <w:pPr>
              <w:pStyle w:val="TAL"/>
              <w:keepNext w:val="0"/>
              <w:keepLines w:val="0"/>
            </w:pPr>
            <w:r w:rsidRPr="00EF21D2">
              <w:t>defaultValue: None</w:t>
            </w:r>
          </w:p>
          <w:p w14:paraId="39317000" w14:textId="02D2BB9F" w:rsidR="00324253" w:rsidRPr="00EF21D2" w:rsidRDefault="00324253" w:rsidP="00324253">
            <w:pPr>
              <w:pStyle w:val="TAL"/>
              <w:keepNext w:val="0"/>
              <w:keepLines w:val="0"/>
            </w:pPr>
            <w:r w:rsidRPr="00EF21D2">
              <w:t>isNullable: False</w:t>
            </w:r>
          </w:p>
        </w:tc>
      </w:tr>
      <w:tr w:rsidR="00324253" w:rsidRPr="00EF21D2" w14:paraId="24A8DCD2" w14:textId="77777777" w:rsidTr="00ED74D7">
        <w:trPr>
          <w:cantSplit/>
          <w:jc w:val="center"/>
        </w:trPr>
        <w:tc>
          <w:tcPr>
            <w:tcW w:w="1897" w:type="dxa"/>
          </w:tcPr>
          <w:p w14:paraId="4E04D4F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A6BA6EF" w14:textId="5CFADC2F" w:rsidR="00324253" w:rsidRPr="00EF21D2" w:rsidRDefault="00324253" w:rsidP="00324253">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EEFDB10" w14:textId="77777777" w:rsidR="00324253" w:rsidRPr="00EF21D2" w:rsidRDefault="00324253" w:rsidP="00324253">
            <w:pPr>
              <w:pStyle w:val="TAL"/>
              <w:keepNext w:val="0"/>
              <w:keepLines w:val="0"/>
              <w:rPr>
                <w:rFonts w:ascii="Courier New" w:hAnsi="Courier New" w:cs="Courier New"/>
                <w:szCs w:val="18"/>
              </w:rPr>
            </w:pPr>
          </w:p>
          <w:p w14:paraId="52B3F683" w14:textId="7AAF845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0..2^10-1  </w:t>
            </w:r>
          </w:p>
          <w:p w14:paraId="5D04E99D" w14:textId="77777777" w:rsidR="00324253" w:rsidRPr="00EF21D2" w:rsidRDefault="00324253" w:rsidP="00324253">
            <w:pPr>
              <w:pStyle w:val="TAL"/>
              <w:keepNext w:val="0"/>
              <w:keepLines w:val="0"/>
              <w:rPr>
                <w:lang w:eastAsia="zh-CN"/>
              </w:rPr>
            </w:pPr>
          </w:p>
        </w:tc>
        <w:tc>
          <w:tcPr>
            <w:tcW w:w="2497" w:type="dxa"/>
          </w:tcPr>
          <w:p w14:paraId="208306B3" w14:textId="444592A6" w:rsidR="00324253" w:rsidRPr="00EF21D2" w:rsidRDefault="00324253" w:rsidP="00324253">
            <w:pPr>
              <w:pStyle w:val="TAL"/>
              <w:keepNext w:val="0"/>
              <w:keepLines w:val="0"/>
            </w:pPr>
            <w:r w:rsidRPr="00EF21D2">
              <w:t>type: Integer</w:t>
            </w:r>
          </w:p>
          <w:p w14:paraId="5DA4D29F" w14:textId="75A7FFA3" w:rsidR="00324253" w:rsidRPr="00EF21D2" w:rsidRDefault="00324253" w:rsidP="00324253">
            <w:pPr>
              <w:pStyle w:val="TAL"/>
              <w:keepNext w:val="0"/>
              <w:keepLines w:val="0"/>
            </w:pPr>
            <w:r w:rsidRPr="00EF21D2">
              <w:t>multiplicity: 1, 2..8</w:t>
            </w:r>
          </w:p>
          <w:p w14:paraId="1731168D" w14:textId="64BDDDF9" w:rsidR="00324253" w:rsidRPr="00EF21D2" w:rsidRDefault="00324253" w:rsidP="00324253">
            <w:pPr>
              <w:pStyle w:val="TAL"/>
              <w:keepNext w:val="0"/>
              <w:keepLines w:val="0"/>
            </w:pPr>
            <w:r w:rsidRPr="00EF21D2">
              <w:t xml:space="preserve">isOrdered: </w:t>
            </w:r>
            <w:r w:rsidRPr="00CD3748">
              <w:t>False</w:t>
            </w:r>
          </w:p>
          <w:p w14:paraId="513ACB34" w14:textId="62F98E7E" w:rsidR="00324253" w:rsidRPr="00EF21D2" w:rsidRDefault="00324253" w:rsidP="00324253">
            <w:pPr>
              <w:pStyle w:val="TAL"/>
              <w:keepNext w:val="0"/>
              <w:keepLines w:val="0"/>
            </w:pPr>
            <w:r w:rsidRPr="00EF21D2">
              <w:t xml:space="preserve">isUnique: </w:t>
            </w:r>
            <w:r w:rsidRPr="00CD3748">
              <w:t>True</w:t>
            </w:r>
          </w:p>
          <w:p w14:paraId="57927BA1" w14:textId="11849C28" w:rsidR="00324253" w:rsidRPr="00EF21D2" w:rsidRDefault="00324253" w:rsidP="00324253">
            <w:pPr>
              <w:pStyle w:val="TAL"/>
              <w:keepNext w:val="0"/>
              <w:keepLines w:val="0"/>
            </w:pPr>
            <w:r w:rsidRPr="00EF21D2">
              <w:t>defaultValue: None</w:t>
            </w:r>
          </w:p>
          <w:p w14:paraId="299DC55A" w14:textId="43A2637E" w:rsidR="00324253" w:rsidRPr="00EF21D2" w:rsidRDefault="00324253" w:rsidP="00324253">
            <w:pPr>
              <w:pStyle w:val="TAL"/>
              <w:keepNext w:val="0"/>
              <w:keepLines w:val="0"/>
            </w:pPr>
            <w:r w:rsidRPr="00EF21D2">
              <w:t>isNullable: False</w:t>
            </w:r>
          </w:p>
        </w:tc>
      </w:tr>
      <w:tr w:rsidR="00324253" w:rsidRPr="00EF21D2" w14:paraId="22B2C0FD" w14:textId="77777777" w:rsidTr="00ED74D7">
        <w:trPr>
          <w:cantSplit/>
          <w:jc w:val="center"/>
        </w:trPr>
        <w:tc>
          <w:tcPr>
            <w:tcW w:w="1897" w:type="dxa"/>
          </w:tcPr>
          <w:p w14:paraId="7D2C36E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enableEnoughNotEnoughIndication</w:t>
            </w:r>
          </w:p>
        </w:tc>
        <w:tc>
          <w:tcPr>
            <w:tcW w:w="5441" w:type="dxa"/>
          </w:tcPr>
          <w:p w14:paraId="24445614" w14:textId="1150938F" w:rsidR="00324253" w:rsidRPr="00EF21D2" w:rsidRDefault="00324253" w:rsidP="00324253">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6CA6FC6E" w14:textId="77777777" w:rsidR="00324253" w:rsidRPr="00EF21D2" w:rsidRDefault="00324253" w:rsidP="00324253">
            <w:pPr>
              <w:pStyle w:val="TAL"/>
              <w:keepNext w:val="0"/>
              <w:keepLines w:val="0"/>
              <w:rPr>
                <w:rFonts w:cs="Arial"/>
                <w:szCs w:val="18"/>
                <w:lang w:eastAsia="en-GB"/>
              </w:rPr>
            </w:pPr>
          </w:p>
          <w:p w14:paraId="5D2EE685" w14:textId="28352CEE" w:rsidR="00324253" w:rsidRPr="00EF21D2" w:rsidRDefault="00324253" w:rsidP="00324253">
            <w:pPr>
              <w:pStyle w:val="TAL"/>
              <w:keepNext w:val="0"/>
              <w:keepLines w:val="0"/>
            </w:pPr>
            <w:r w:rsidRPr="00EF21D2">
              <w:t>If the indication is "enable",</w:t>
            </w:r>
          </w:p>
          <w:p w14:paraId="6B4E5F25" w14:textId="2A4AF423" w:rsidR="00324253" w:rsidRPr="00EF21D2" w:rsidRDefault="00324253" w:rsidP="00324253">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38A4FEAF" w14:textId="04DF3446" w:rsidR="00324253" w:rsidRPr="00EF21D2" w:rsidRDefault="00324253" w:rsidP="00324253">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2CCB5D50" w14:textId="6FF7FC0C" w:rsidR="00324253" w:rsidRPr="00EF21D2" w:rsidRDefault="00324253" w:rsidP="00324253">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71FFC502" w14:textId="77777777" w:rsidR="00324253" w:rsidRPr="00EF21D2" w:rsidRDefault="00324253" w:rsidP="00324253">
            <w:pPr>
              <w:pStyle w:val="TAL"/>
              <w:keepNext w:val="0"/>
              <w:keepLines w:val="0"/>
              <w:rPr>
                <w:rFonts w:cs="Arial"/>
                <w:szCs w:val="18"/>
                <w:lang w:eastAsia="en-GB"/>
              </w:rPr>
            </w:pPr>
          </w:p>
          <w:p w14:paraId="2BBFA3E8" w14:textId="687F6C85" w:rsidR="00324253" w:rsidRPr="00EF21D2" w:rsidRDefault="00324253" w:rsidP="00324253">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10C78275" w14:textId="77777777" w:rsidR="00324253" w:rsidRPr="00EF21D2" w:rsidRDefault="00324253" w:rsidP="00324253">
            <w:pPr>
              <w:pStyle w:val="TAL"/>
              <w:keepNext w:val="0"/>
              <w:keepLines w:val="0"/>
              <w:rPr>
                <w:rFonts w:cs="Arial"/>
                <w:szCs w:val="18"/>
                <w:lang w:eastAsia="en-GB"/>
              </w:rPr>
            </w:pPr>
          </w:p>
          <w:p w14:paraId="50E4856A" w14:textId="632F560A" w:rsidR="00324253" w:rsidRPr="00EF21D2" w:rsidRDefault="00324253" w:rsidP="00324253">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69DF1536" w14:textId="77777777" w:rsidR="00324253" w:rsidRPr="00EF21D2" w:rsidRDefault="00324253" w:rsidP="00324253">
            <w:pPr>
              <w:pStyle w:val="TAL"/>
              <w:keepNext w:val="0"/>
              <w:keepLines w:val="0"/>
            </w:pPr>
          </w:p>
          <w:p w14:paraId="2E3DB36D" w14:textId="59A079C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8</w:t>
            </w:r>
          </w:p>
          <w:p w14:paraId="10192B47" w14:textId="77777777" w:rsidR="00324253" w:rsidRPr="00EF21D2" w:rsidDel="00636A85" w:rsidRDefault="00324253" w:rsidP="00324253">
            <w:pPr>
              <w:pStyle w:val="TAL"/>
              <w:keepNext w:val="0"/>
              <w:keepLines w:val="0"/>
              <w:rPr>
                <w:rFonts w:cs="Arial"/>
                <w:szCs w:val="18"/>
                <w:lang w:eastAsia="en-GB"/>
              </w:rPr>
            </w:pPr>
          </w:p>
          <w:p w14:paraId="309DEBA1" w14:textId="77777777" w:rsidR="00324253" w:rsidRPr="00EF21D2" w:rsidRDefault="00324253" w:rsidP="00324253">
            <w:pPr>
              <w:pStyle w:val="TAL"/>
              <w:keepNext w:val="0"/>
              <w:keepLines w:val="0"/>
              <w:rPr>
                <w:lang w:eastAsia="zh-CN"/>
              </w:rPr>
            </w:pPr>
          </w:p>
        </w:tc>
        <w:tc>
          <w:tcPr>
            <w:tcW w:w="2497" w:type="dxa"/>
          </w:tcPr>
          <w:p w14:paraId="3565591A" w14:textId="4808039F" w:rsidR="00324253" w:rsidRPr="00EF21D2" w:rsidRDefault="00324253" w:rsidP="00324253">
            <w:pPr>
              <w:pStyle w:val="TAL"/>
              <w:keepNext w:val="0"/>
              <w:keepLines w:val="0"/>
            </w:pPr>
            <w:r w:rsidRPr="00EF21D2">
              <w:t xml:space="preserve">type: </w:t>
            </w:r>
            <w:r>
              <w:t>ENUM</w:t>
            </w:r>
          </w:p>
          <w:p w14:paraId="0C181D94" w14:textId="547A5EE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4337628" w14:textId="2B569EC7" w:rsidR="00324253" w:rsidRPr="00EF21D2" w:rsidRDefault="00324253" w:rsidP="00324253">
            <w:pPr>
              <w:pStyle w:val="TAL"/>
              <w:keepNext w:val="0"/>
              <w:keepLines w:val="0"/>
            </w:pPr>
            <w:r w:rsidRPr="00EF21D2">
              <w:t>isOrdered: N/A</w:t>
            </w:r>
          </w:p>
          <w:p w14:paraId="1548A9A3" w14:textId="2AB6F48B" w:rsidR="00324253" w:rsidRPr="00EF21D2" w:rsidRDefault="00324253" w:rsidP="00324253">
            <w:pPr>
              <w:pStyle w:val="TAL"/>
              <w:keepNext w:val="0"/>
              <w:keepLines w:val="0"/>
            </w:pPr>
            <w:r w:rsidRPr="00EF21D2">
              <w:t>isUnique: N/A</w:t>
            </w:r>
          </w:p>
          <w:p w14:paraId="1FA0822C" w14:textId="0B9EAADC" w:rsidR="00324253" w:rsidRPr="00EF21D2" w:rsidRDefault="00324253" w:rsidP="00324253">
            <w:pPr>
              <w:pStyle w:val="TAL"/>
              <w:keepNext w:val="0"/>
              <w:keepLines w:val="0"/>
            </w:pPr>
            <w:r w:rsidRPr="00EF21D2">
              <w:t xml:space="preserve">defaultValue: DISABLE </w:t>
            </w:r>
          </w:p>
          <w:p w14:paraId="6BAE8F0C" w14:textId="5B197480" w:rsidR="00324253" w:rsidRPr="00EF21D2" w:rsidRDefault="00324253" w:rsidP="00324253">
            <w:pPr>
              <w:pStyle w:val="TAL"/>
              <w:keepNext w:val="0"/>
              <w:keepLines w:val="0"/>
            </w:pPr>
            <w:r w:rsidRPr="00EF21D2">
              <w:t>isNullable: False</w:t>
            </w:r>
          </w:p>
        </w:tc>
      </w:tr>
      <w:tr w:rsidR="00324253" w:rsidRPr="00EF21D2" w14:paraId="69926EDD" w14:textId="77777777" w:rsidTr="00ED74D7">
        <w:trPr>
          <w:cantSplit/>
          <w:jc w:val="center"/>
        </w:trPr>
        <w:tc>
          <w:tcPr>
            <w:tcW w:w="1897" w:type="dxa"/>
          </w:tcPr>
          <w:p w14:paraId="3EA266AD" w14:textId="767FD8C1" w:rsidR="00324253" w:rsidRPr="00EF21D2" w:rsidRDefault="00324253" w:rsidP="00324253">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7749E099" w14:textId="18744E99"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683A410B" w14:textId="77777777" w:rsidR="00324253" w:rsidRPr="00EF21D2" w:rsidRDefault="00324253" w:rsidP="00324253">
            <w:pPr>
              <w:pStyle w:val="TAL"/>
              <w:keepNext w:val="0"/>
              <w:keepLines w:val="0"/>
              <w:rPr>
                <w:rFonts w:cs="Arial"/>
                <w:szCs w:val="18"/>
                <w:lang w:eastAsia="en-GB"/>
              </w:rPr>
            </w:pPr>
          </w:p>
          <w:p w14:paraId="1DDE3FC1" w14:textId="77777777" w:rsidR="00324253" w:rsidRPr="00EF21D2" w:rsidRDefault="00324253" w:rsidP="00324253">
            <w:pPr>
              <w:pStyle w:val="TAL"/>
              <w:keepNext w:val="0"/>
              <w:keepLines w:val="0"/>
              <w:rPr>
                <w:rFonts w:cs="Arial"/>
                <w:szCs w:val="18"/>
                <w:lang w:eastAsia="en-GB"/>
              </w:rPr>
            </w:pPr>
          </w:p>
          <w:p w14:paraId="72409325" w14:textId="5FC9C546" w:rsidR="00324253" w:rsidRPr="00EF21D2" w:rsidRDefault="00324253" w:rsidP="00324253">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324253" w:rsidRPr="00EF21D2" w:rsidRDefault="00324253" w:rsidP="00324253">
            <w:pPr>
              <w:pStyle w:val="TAL"/>
              <w:keepNext w:val="0"/>
              <w:keepLines w:val="0"/>
              <w:rPr>
                <w:lang w:eastAsia="zh-CN"/>
              </w:rPr>
            </w:pPr>
          </w:p>
        </w:tc>
        <w:tc>
          <w:tcPr>
            <w:tcW w:w="2497" w:type="dxa"/>
          </w:tcPr>
          <w:p w14:paraId="3F56FA58" w14:textId="1152857D" w:rsidR="00324253" w:rsidRPr="00EF21D2" w:rsidRDefault="00324253" w:rsidP="00324253">
            <w:pPr>
              <w:pStyle w:val="TAL"/>
              <w:keepNext w:val="0"/>
              <w:keepLines w:val="0"/>
            </w:pPr>
            <w:r w:rsidRPr="00EF21D2">
              <w:t>type: Integer</w:t>
            </w:r>
          </w:p>
          <w:p w14:paraId="06CEDD3C" w14:textId="649AEE9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90A036A" w14:textId="2A7965BF" w:rsidR="00324253" w:rsidRPr="00EF21D2" w:rsidRDefault="00324253" w:rsidP="00324253">
            <w:pPr>
              <w:pStyle w:val="TAL"/>
              <w:keepNext w:val="0"/>
              <w:keepLines w:val="0"/>
            </w:pPr>
            <w:r w:rsidRPr="00EF21D2">
              <w:t>isOrdered: N/A</w:t>
            </w:r>
          </w:p>
          <w:p w14:paraId="2031D153" w14:textId="71B94A60" w:rsidR="00324253" w:rsidRPr="00EF21D2" w:rsidRDefault="00324253" w:rsidP="00324253">
            <w:pPr>
              <w:pStyle w:val="TAL"/>
              <w:keepNext w:val="0"/>
              <w:keepLines w:val="0"/>
            </w:pPr>
            <w:r w:rsidRPr="00EF21D2">
              <w:t>isUnique: N/A</w:t>
            </w:r>
          </w:p>
          <w:p w14:paraId="3238327F" w14:textId="4C7F33E1" w:rsidR="00324253" w:rsidRPr="00EF21D2" w:rsidRDefault="00324253" w:rsidP="00324253">
            <w:pPr>
              <w:pStyle w:val="TAL"/>
              <w:keepNext w:val="0"/>
              <w:keepLines w:val="0"/>
            </w:pPr>
            <w:r w:rsidRPr="00EF21D2">
              <w:t>defaultValue: None</w:t>
            </w:r>
          </w:p>
          <w:p w14:paraId="30F607B5" w14:textId="68704A93" w:rsidR="00324253" w:rsidRPr="00EF21D2" w:rsidRDefault="00324253" w:rsidP="00324253">
            <w:pPr>
              <w:pStyle w:val="TAL"/>
              <w:keepNext w:val="0"/>
              <w:keepLines w:val="0"/>
            </w:pPr>
            <w:r w:rsidRPr="00EF21D2">
              <w:t>isNullable: False</w:t>
            </w:r>
          </w:p>
        </w:tc>
      </w:tr>
      <w:tr w:rsidR="00324253" w:rsidRPr="00EF21D2" w14:paraId="49DBF90F" w14:textId="77777777" w:rsidTr="00ED74D7">
        <w:trPr>
          <w:cantSplit/>
          <w:jc w:val="center"/>
        </w:trPr>
        <w:tc>
          <w:tcPr>
            <w:tcW w:w="1897" w:type="dxa"/>
          </w:tcPr>
          <w:p w14:paraId="31B3F265" w14:textId="21AB56D5" w:rsidR="00324253" w:rsidRPr="00EF21D2" w:rsidRDefault="00324253" w:rsidP="00324253">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5F66EBEC" w14:textId="57C6C162" w:rsidR="00324253" w:rsidRPr="00EF21D2" w:rsidRDefault="00324253" w:rsidP="00324253">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0A75B7C5" w14:textId="77777777" w:rsidR="00324253" w:rsidRPr="00EF21D2" w:rsidRDefault="00324253" w:rsidP="00324253">
            <w:pPr>
              <w:pStyle w:val="TAL"/>
              <w:keepNext w:val="0"/>
              <w:keepLines w:val="0"/>
              <w:rPr>
                <w:rFonts w:cs="Arial"/>
                <w:szCs w:val="18"/>
                <w:lang w:eastAsia="en-GB"/>
              </w:rPr>
            </w:pPr>
          </w:p>
          <w:p w14:paraId="6117BDC8" w14:textId="44973E23" w:rsidR="00324253" w:rsidRPr="00EF21D2" w:rsidRDefault="00324253" w:rsidP="00324253">
            <w:pPr>
              <w:pStyle w:val="TAL"/>
              <w:keepNext w:val="0"/>
              <w:keepLines w:val="0"/>
              <w:rPr>
                <w:rFonts w:cs="Arial"/>
                <w:szCs w:val="18"/>
              </w:rPr>
            </w:pPr>
            <w:r w:rsidRPr="00EF21D2">
              <w:rPr>
                <w:rFonts w:cs="Arial"/>
                <w:szCs w:val="18"/>
              </w:rPr>
              <w:t>allowedValues: 0,1,….2^31-1</w:t>
            </w:r>
          </w:p>
          <w:p w14:paraId="66D88ADB" w14:textId="77777777" w:rsidR="00324253" w:rsidRPr="00EF21D2" w:rsidRDefault="00324253" w:rsidP="00324253">
            <w:pPr>
              <w:pStyle w:val="TAL"/>
              <w:keepNext w:val="0"/>
              <w:keepLines w:val="0"/>
              <w:rPr>
                <w:lang w:eastAsia="zh-CN"/>
              </w:rPr>
            </w:pPr>
          </w:p>
        </w:tc>
        <w:tc>
          <w:tcPr>
            <w:tcW w:w="2497" w:type="dxa"/>
          </w:tcPr>
          <w:p w14:paraId="1C53CE4D" w14:textId="636C118C" w:rsidR="00324253" w:rsidRPr="00EF21D2" w:rsidRDefault="00324253" w:rsidP="00324253">
            <w:pPr>
              <w:pStyle w:val="TAL"/>
              <w:keepNext w:val="0"/>
              <w:keepLines w:val="0"/>
            </w:pPr>
            <w:r w:rsidRPr="00EF21D2">
              <w:t>type: Integer</w:t>
            </w:r>
          </w:p>
          <w:p w14:paraId="561E122C" w14:textId="05BCE5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5AAC16A5" w14:textId="0DFFC7E6" w:rsidR="00324253" w:rsidRPr="00EF21D2" w:rsidRDefault="00324253" w:rsidP="00324253">
            <w:pPr>
              <w:pStyle w:val="TAL"/>
              <w:keepNext w:val="0"/>
              <w:keepLines w:val="0"/>
            </w:pPr>
            <w:r w:rsidRPr="00EF21D2">
              <w:t>isOrdered: N/A</w:t>
            </w:r>
          </w:p>
          <w:p w14:paraId="16EDB107" w14:textId="47316F83" w:rsidR="00324253" w:rsidRPr="00EF21D2" w:rsidRDefault="00324253" w:rsidP="00324253">
            <w:pPr>
              <w:pStyle w:val="TAL"/>
              <w:keepNext w:val="0"/>
              <w:keepLines w:val="0"/>
            </w:pPr>
            <w:r w:rsidRPr="00EF21D2">
              <w:t>isUnique: N/A</w:t>
            </w:r>
          </w:p>
          <w:p w14:paraId="37AD2166" w14:textId="7C62757A" w:rsidR="00324253" w:rsidRPr="00EF21D2" w:rsidRDefault="00324253" w:rsidP="00324253">
            <w:pPr>
              <w:pStyle w:val="TAL"/>
              <w:keepNext w:val="0"/>
              <w:keepLines w:val="0"/>
            </w:pPr>
            <w:r w:rsidRPr="00EF21D2">
              <w:t>defaultValue: None</w:t>
            </w:r>
          </w:p>
          <w:p w14:paraId="07E72751" w14:textId="3DC8F7D8" w:rsidR="00324253" w:rsidRPr="00EF21D2" w:rsidRDefault="00324253" w:rsidP="00324253">
            <w:pPr>
              <w:pStyle w:val="TAL"/>
              <w:keepNext w:val="0"/>
              <w:keepLines w:val="0"/>
            </w:pPr>
            <w:r w:rsidRPr="00EF21D2">
              <w:t>isNullable: False</w:t>
            </w:r>
          </w:p>
        </w:tc>
      </w:tr>
      <w:tr w:rsidR="00324253" w:rsidRPr="00EF21D2" w14:paraId="095AC469" w14:textId="77777777" w:rsidTr="00ED74D7">
        <w:trPr>
          <w:cantSplit/>
          <w:jc w:val="center"/>
        </w:trPr>
        <w:tc>
          <w:tcPr>
            <w:tcW w:w="1897" w:type="dxa"/>
          </w:tcPr>
          <w:p w14:paraId="16EE9BD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092DC530" w14:textId="1974CF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3BF287BF" w14:textId="7DA45D81" w:rsidR="00324253" w:rsidRPr="00EF21D2" w:rsidRDefault="00324253" w:rsidP="00324253">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624E84E6" w14:textId="60D17B1E" w:rsidR="00324253" w:rsidRPr="00EF21D2" w:rsidRDefault="00324253" w:rsidP="00324253">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5872D81E" w14:textId="77777777" w:rsidR="00324253" w:rsidRPr="00EF21D2" w:rsidRDefault="00324253" w:rsidP="00324253">
            <w:pPr>
              <w:pStyle w:val="TAL"/>
              <w:keepNext w:val="0"/>
              <w:keepLines w:val="0"/>
              <w:rPr>
                <w:rFonts w:cs="Arial"/>
                <w:szCs w:val="18"/>
                <w:lang w:eastAsia="zh-CN"/>
              </w:rPr>
            </w:pPr>
          </w:p>
          <w:p w14:paraId="48D9D2FC" w14:textId="77777777" w:rsidR="00324253" w:rsidRPr="00EF21D2" w:rsidRDefault="00324253" w:rsidP="00324253">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794D5593" w14:textId="77777777" w:rsidR="00324253" w:rsidRPr="00EF21D2" w:rsidRDefault="00324253" w:rsidP="00324253">
            <w:pPr>
              <w:pStyle w:val="TAL"/>
              <w:keepNext w:val="0"/>
              <w:keepLines w:val="0"/>
              <w:rPr>
                <w:rFonts w:cs="Arial"/>
                <w:szCs w:val="18"/>
                <w:lang w:eastAsia="en-GB"/>
              </w:rPr>
            </w:pPr>
          </w:p>
          <w:p w14:paraId="26D8E96E" w14:textId="734E8B2F"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6</w:t>
            </w:r>
          </w:p>
          <w:p w14:paraId="6A7FF2B5" w14:textId="77777777" w:rsidR="00324253" w:rsidRPr="00EF21D2" w:rsidRDefault="00324253" w:rsidP="00324253">
            <w:pPr>
              <w:pStyle w:val="TAL"/>
              <w:keepNext w:val="0"/>
              <w:keepLines w:val="0"/>
              <w:rPr>
                <w:rFonts w:cs="Arial"/>
                <w:szCs w:val="18"/>
                <w:lang w:eastAsia="en-GB"/>
              </w:rPr>
            </w:pPr>
          </w:p>
          <w:p w14:paraId="498EEA1D" w14:textId="23155118"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allowedValues: </w:t>
            </w:r>
          </w:p>
          <w:p w14:paraId="0AB824A5" w14:textId="3DF7E249" w:rsidR="00324253" w:rsidRPr="00EF21D2" w:rsidRDefault="00324253" w:rsidP="00324253">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556273B4" w14:textId="54D5E71F"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3CFDAF36" w14:textId="77777777" w:rsidR="00324253" w:rsidRPr="00EF21D2" w:rsidRDefault="00324253" w:rsidP="00324253">
            <w:pPr>
              <w:pStyle w:val="TAL"/>
              <w:keepNext w:val="0"/>
              <w:keepLines w:val="0"/>
              <w:rPr>
                <w:rFonts w:cs="Arial"/>
                <w:szCs w:val="18"/>
                <w:lang w:eastAsia="en-GB"/>
              </w:rPr>
            </w:pPr>
          </w:p>
          <w:p w14:paraId="6B3776E4" w14:textId="77777777" w:rsidR="00324253" w:rsidRPr="00EF21D2" w:rsidRDefault="00324253" w:rsidP="00324253">
            <w:pPr>
              <w:pStyle w:val="TAL"/>
              <w:keepNext w:val="0"/>
              <w:keepLines w:val="0"/>
              <w:rPr>
                <w:rFonts w:cs="Arial"/>
                <w:szCs w:val="18"/>
                <w:lang w:eastAsia="en-GB"/>
              </w:rPr>
            </w:pPr>
          </w:p>
          <w:p w14:paraId="49D90595" w14:textId="6BD7113E" w:rsidR="00324253" w:rsidRPr="00EF21D2" w:rsidRDefault="00324253" w:rsidP="00324253">
            <w:pPr>
              <w:pStyle w:val="TAL"/>
              <w:keepNext w:val="0"/>
              <w:keepLines w:val="0"/>
              <w:rPr>
                <w:lang w:eastAsia="zh-CN"/>
              </w:rPr>
            </w:pPr>
            <w:r w:rsidRPr="00EF21D2">
              <w:rPr>
                <w:rFonts w:cs="Arial"/>
                <w:szCs w:val="18"/>
                <w:lang w:eastAsia="en-GB"/>
              </w:rPr>
              <w:t>see NOTE 9</w:t>
            </w:r>
          </w:p>
        </w:tc>
        <w:tc>
          <w:tcPr>
            <w:tcW w:w="2497" w:type="dxa"/>
          </w:tcPr>
          <w:p w14:paraId="25B80F9B" w14:textId="452EE074" w:rsidR="00324253" w:rsidRPr="00EF21D2" w:rsidRDefault="00324253" w:rsidP="00324253">
            <w:pPr>
              <w:pStyle w:val="TAL"/>
              <w:keepNext w:val="0"/>
              <w:keepLines w:val="0"/>
            </w:pPr>
            <w:r w:rsidRPr="00EF21D2">
              <w:t>type: E</w:t>
            </w:r>
            <w:r>
              <w:t>NUM</w:t>
            </w:r>
          </w:p>
          <w:p w14:paraId="213B650F" w14:textId="5BFBF7C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7EA0A951" w14:textId="4F90827D" w:rsidR="00324253" w:rsidRPr="00EF21D2" w:rsidRDefault="00324253" w:rsidP="00324253">
            <w:pPr>
              <w:pStyle w:val="TAL"/>
              <w:keepNext w:val="0"/>
              <w:keepLines w:val="0"/>
            </w:pPr>
            <w:r w:rsidRPr="00EF21D2">
              <w:t>isOrdered: N/A</w:t>
            </w:r>
          </w:p>
          <w:p w14:paraId="748C8375" w14:textId="4E0C05AD" w:rsidR="00324253" w:rsidRPr="00EF21D2" w:rsidRDefault="00324253" w:rsidP="00324253">
            <w:pPr>
              <w:pStyle w:val="TAL"/>
              <w:keepNext w:val="0"/>
              <w:keepLines w:val="0"/>
            </w:pPr>
            <w:r w:rsidRPr="00EF21D2">
              <w:t>isUnique: N/A</w:t>
            </w:r>
          </w:p>
          <w:p w14:paraId="4D9C033C" w14:textId="1EB8EA78" w:rsidR="00324253" w:rsidRPr="00EF21D2" w:rsidRDefault="00324253" w:rsidP="00324253">
            <w:pPr>
              <w:pStyle w:val="TAL"/>
              <w:keepNext w:val="0"/>
              <w:keepLines w:val="0"/>
            </w:pPr>
            <w:r w:rsidRPr="00EF21D2">
              <w:t>defaultValue: None</w:t>
            </w:r>
          </w:p>
          <w:p w14:paraId="7534E5A4" w14:textId="40BE6791" w:rsidR="00324253" w:rsidRPr="00EF21D2" w:rsidRDefault="00324253" w:rsidP="00324253">
            <w:pPr>
              <w:pStyle w:val="TAL"/>
              <w:keepNext w:val="0"/>
              <w:keepLines w:val="0"/>
            </w:pPr>
            <w:r w:rsidRPr="00EF21D2">
              <w:t>isNullable: False</w:t>
            </w:r>
          </w:p>
        </w:tc>
      </w:tr>
      <w:tr w:rsidR="00324253" w:rsidRPr="00EF21D2" w14:paraId="4E111CEB" w14:textId="77777777" w:rsidTr="00ED74D7">
        <w:trPr>
          <w:cantSplit/>
          <w:jc w:val="center"/>
        </w:trPr>
        <w:tc>
          <w:tcPr>
            <w:tcW w:w="1897" w:type="dxa"/>
          </w:tcPr>
          <w:p w14:paraId="7A2D9F1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324253" w:rsidRPr="00EF21D2" w:rsidRDefault="00324253" w:rsidP="00324253">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4B96966C" w14:textId="78821A31"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6B159947" w14:textId="53E39AFA"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36A63626" w14:textId="4166340A" w:rsidR="00324253" w:rsidRPr="00EF21D2" w:rsidRDefault="00324253" w:rsidP="00324253">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2178254D" w14:textId="77777777" w:rsidR="00324253" w:rsidRPr="00EF21D2" w:rsidRDefault="00324253" w:rsidP="00324253">
            <w:pPr>
              <w:pStyle w:val="TAL"/>
              <w:keepNext w:val="0"/>
              <w:keepLines w:val="0"/>
            </w:pPr>
          </w:p>
          <w:p w14:paraId="193BB81E" w14:textId="15F540C2" w:rsidR="00324253" w:rsidRPr="00EF21D2" w:rsidRDefault="00324253" w:rsidP="00324253">
            <w:pPr>
              <w:pStyle w:val="TAL"/>
              <w:keepNext w:val="0"/>
              <w:keepLines w:val="0"/>
              <w:rPr>
                <w:lang w:eastAsia="zh-CN"/>
              </w:rPr>
            </w:pPr>
            <w:r w:rsidRPr="00EF21D2">
              <w:t>allowedValues: 2, 3..20*2*maxNrofSymbols-1, where maxNrofSymbols=14</w:t>
            </w:r>
          </w:p>
        </w:tc>
        <w:tc>
          <w:tcPr>
            <w:tcW w:w="2497" w:type="dxa"/>
          </w:tcPr>
          <w:p w14:paraId="231312C5" w14:textId="3CE0B6FE" w:rsidR="00324253" w:rsidRPr="00EF21D2" w:rsidRDefault="00324253" w:rsidP="00324253">
            <w:pPr>
              <w:pStyle w:val="TAL"/>
              <w:keepNext w:val="0"/>
              <w:keepLines w:val="0"/>
            </w:pPr>
            <w:r w:rsidRPr="00EF21D2">
              <w:t>type: Integer</w:t>
            </w:r>
          </w:p>
          <w:p w14:paraId="2DC3C810" w14:textId="050575A5"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ADEE601" w14:textId="4BFA349C" w:rsidR="00324253" w:rsidRPr="00EF21D2" w:rsidRDefault="00324253" w:rsidP="00324253">
            <w:pPr>
              <w:pStyle w:val="TAL"/>
              <w:keepNext w:val="0"/>
              <w:keepLines w:val="0"/>
            </w:pPr>
            <w:r w:rsidRPr="00EF21D2">
              <w:t>isOrdered: N/A</w:t>
            </w:r>
          </w:p>
          <w:p w14:paraId="642A862F" w14:textId="0280277E" w:rsidR="00324253" w:rsidRPr="00EF21D2" w:rsidRDefault="00324253" w:rsidP="00324253">
            <w:pPr>
              <w:pStyle w:val="TAL"/>
              <w:keepNext w:val="0"/>
              <w:keepLines w:val="0"/>
            </w:pPr>
            <w:r w:rsidRPr="00EF21D2">
              <w:t>isUnique: N/A</w:t>
            </w:r>
          </w:p>
          <w:p w14:paraId="4E6AA066" w14:textId="50F7B5DB" w:rsidR="00324253" w:rsidRPr="00EF21D2" w:rsidRDefault="00324253" w:rsidP="00324253">
            <w:pPr>
              <w:pStyle w:val="TAL"/>
              <w:keepNext w:val="0"/>
              <w:keepLines w:val="0"/>
            </w:pPr>
            <w:r w:rsidRPr="00EF21D2">
              <w:t>defaultValue: None</w:t>
            </w:r>
          </w:p>
          <w:p w14:paraId="6B985566" w14:textId="4218C4DC" w:rsidR="00324253" w:rsidRPr="00EF21D2" w:rsidRDefault="00324253" w:rsidP="00324253">
            <w:pPr>
              <w:pStyle w:val="TAL"/>
              <w:keepNext w:val="0"/>
              <w:keepLines w:val="0"/>
            </w:pPr>
            <w:r w:rsidRPr="00EF21D2">
              <w:t>isNullable: False</w:t>
            </w:r>
          </w:p>
        </w:tc>
      </w:tr>
      <w:tr w:rsidR="00324253" w:rsidRPr="00EF21D2" w14:paraId="3C27666F" w14:textId="77777777" w:rsidTr="00ED74D7">
        <w:trPr>
          <w:cantSplit/>
          <w:jc w:val="center"/>
        </w:trPr>
        <w:tc>
          <w:tcPr>
            <w:tcW w:w="1897" w:type="dxa"/>
          </w:tcPr>
          <w:p w14:paraId="018F4EB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324253" w:rsidRPr="00EF21D2" w:rsidRDefault="00324253" w:rsidP="00324253">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552344B0" w14:textId="2586883B" w:rsidR="00324253" w:rsidRPr="00EF21D2" w:rsidRDefault="00324253" w:rsidP="00324253">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450EF8B7" w14:textId="77777777" w:rsidR="00324253" w:rsidRPr="00EF21D2" w:rsidRDefault="00324253" w:rsidP="00324253">
            <w:pPr>
              <w:pStyle w:val="TAL"/>
              <w:keepNext w:val="0"/>
              <w:keepLines w:val="0"/>
            </w:pPr>
          </w:p>
          <w:p w14:paraId="6A686A15" w14:textId="0679ED58" w:rsidR="00324253" w:rsidRPr="00EF21D2" w:rsidRDefault="00324253" w:rsidP="00324253">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4E7941F6" w14:textId="77777777" w:rsidR="00324253" w:rsidRPr="00EF21D2" w:rsidRDefault="00324253" w:rsidP="00324253">
            <w:pPr>
              <w:pStyle w:val="TAL"/>
              <w:keepNext w:val="0"/>
              <w:keepLines w:val="0"/>
            </w:pPr>
          </w:p>
          <w:p w14:paraId="1CE46A50" w14:textId="77777777" w:rsidR="00324253" w:rsidRPr="00EF21D2" w:rsidRDefault="00324253" w:rsidP="00324253">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EF21D2">
              <w:rPr>
                <w:rFonts w:ascii="Arial" w:hAnsi="Arial" w:cs="Arial"/>
                <w:sz w:val="18"/>
                <w:szCs w:val="18"/>
                <w:lang w:eastAsia="en-GB"/>
              </w:rPr>
              <w:t xml:space="preserve"> (see 38.211 [32], subclause 7.4.1.6)</w:t>
            </w:r>
          </w:p>
          <w:p w14:paraId="01CF40C7" w14:textId="77777777" w:rsidR="00324253" w:rsidRPr="00EF21D2" w:rsidRDefault="00324253" w:rsidP="00324253">
            <w:pPr>
              <w:pStyle w:val="TAL"/>
              <w:keepNext w:val="0"/>
              <w:keepLines w:val="0"/>
            </w:pPr>
          </w:p>
          <w:p w14:paraId="09C61618" w14:textId="5BB3C303" w:rsidR="00324253" w:rsidRPr="00EF21D2" w:rsidRDefault="00324253" w:rsidP="00324253">
            <w:pPr>
              <w:pStyle w:val="TAL"/>
              <w:keepNext w:val="0"/>
              <w:keepLines w:val="0"/>
            </w:pPr>
            <w:r w:rsidRPr="00EF21D2">
              <w:t>See NOTE 9</w:t>
            </w:r>
          </w:p>
          <w:p w14:paraId="0F4A530A" w14:textId="77777777" w:rsidR="00324253" w:rsidRPr="00EF21D2" w:rsidRDefault="00324253" w:rsidP="00324253">
            <w:pPr>
              <w:pStyle w:val="TAL"/>
              <w:keepNext w:val="0"/>
              <w:keepLines w:val="0"/>
              <w:rPr>
                <w:lang w:eastAsia="zh-CN"/>
              </w:rPr>
            </w:pPr>
          </w:p>
        </w:tc>
        <w:tc>
          <w:tcPr>
            <w:tcW w:w="2497" w:type="dxa"/>
          </w:tcPr>
          <w:p w14:paraId="31606294" w14:textId="32658906" w:rsidR="00324253" w:rsidRPr="00EF21D2" w:rsidRDefault="00324253" w:rsidP="00324253">
            <w:pPr>
              <w:pStyle w:val="TAL"/>
              <w:keepNext w:val="0"/>
              <w:keepLines w:val="0"/>
            </w:pPr>
            <w:r w:rsidRPr="00EF21D2">
              <w:t>type: E</w:t>
            </w:r>
            <w:r>
              <w:t>NUM</w:t>
            </w:r>
          </w:p>
          <w:p w14:paraId="59B2873B" w14:textId="166F72A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0FAB681" w14:textId="2E28CC25" w:rsidR="00324253" w:rsidRPr="00EF21D2" w:rsidRDefault="00324253" w:rsidP="00324253">
            <w:pPr>
              <w:pStyle w:val="TAL"/>
              <w:keepNext w:val="0"/>
              <w:keepLines w:val="0"/>
            </w:pPr>
            <w:r w:rsidRPr="00EF21D2">
              <w:t>isOrdered: N/A</w:t>
            </w:r>
          </w:p>
          <w:p w14:paraId="1D384510" w14:textId="378EB0B3" w:rsidR="00324253" w:rsidRPr="00EF21D2" w:rsidRDefault="00324253" w:rsidP="00324253">
            <w:pPr>
              <w:pStyle w:val="TAL"/>
              <w:keepNext w:val="0"/>
              <w:keepLines w:val="0"/>
            </w:pPr>
            <w:r w:rsidRPr="00EF21D2">
              <w:t>isUnique: N/A</w:t>
            </w:r>
          </w:p>
          <w:p w14:paraId="12BE3442" w14:textId="1FA26A28" w:rsidR="00324253" w:rsidRPr="00EF21D2" w:rsidRDefault="00324253" w:rsidP="00324253">
            <w:pPr>
              <w:pStyle w:val="TAL"/>
              <w:keepNext w:val="0"/>
              <w:keepLines w:val="0"/>
            </w:pPr>
            <w:r w:rsidRPr="00EF21D2">
              <w:t>defaultValue: None</w:t>
            </w:r>
          </w:p>
          <w:p w14:paraId="25E7795B" w14:textId="0C7DFD3B" w:rsidR="00324253" w:rsidRPr="00EF21D2" w:rsidRDefault="00324253" w:rsidP="00324253">
            <w:pPr>
              <w:pStyle w:val="TAL"/>
              <w:keepNext w:val="0"/>
              <w:keepLines w:val="0"/>
            </w:pPr>
            <w:r w:rsidRPr="00EF21D2">
              <w:t>isNullable: False</w:t>
            </w:r>
          </w:p>
        </w:tc>
      </w:tr>
      <w:tr w:rsidR="00324253" w:rsidRPr="00EF21D2" w14:paraId="05C8D1F1" w14:textId="77777777" w:rsidTr="00ED74D7">
        <w:trPr>
          <w:cantSplit/>
          <w:jc w:val="center"/>
        </w:trPr>
        <w:tc>
          <w:tcPr>
            <w:tcW w:w="1897" w:type="dxa"/>
          </w:tcPr>
          <w:p w14:paraId="4E918A0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324253" w:rsidRPr="00EF21D2" w:rsidRDefault="00324253" w:rsidP="00324253">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03E43613" w14:textId="45AC0C82" w:rsidR="00324253" w:rsidRPr="00EF21D2" w:rsidRDefault="00324253" w:rsidP="00324253">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64FB1E03" w14:textId="77777777" w:rsidR="00324253" w:rsidRPr="00EF21D2" w:rsidRDefault="00324253" w:rsidP="00324253">
            <w:pPr>
              <w:pStyle w:val="TAL"/>
              <w:keepNext w:val="0"/>
              <w:keepLines w:val="0"/>
            </w:pPr>
          </w:p>
          <w:p w14:paraId="10BB5241" w14:textId="32808D85" w:rsidR="00324253" w:rsidRPr="00EF21D2" w:rsidRDefault="00324253" w:rsidP="00324253">
            <w:pPr>
              <w:pStyle w:val="TAL"/>
              <w:keepNext w:val="0"/>
              <w:keepLines w:val="0"/>
              <w:rPr>
                <w:lang w:eastAsia="zh-CN"/>
              </w:rPr>
            </w:pPr>
            <w:r w:rsidRPr="00EF21D2">
              <w:t>allowedValues: 2, 3..20*2*maxNrofSymbols-1, where maxNrofSymbols=14</w:t>
            </w:r>
          </w:p>
        </w:tc>
        <w:tc>
          <w:tcPr>
            <w:tcW w:w="2497" w:type="dxa"/>
          </w:tcPr>
          <w:p w14:paraId="7D4F3012" w14:textId="1296F108" w:rsidR="00324253" w:rsidRPr="00EF21D2" w:rsidRDefault="00324253" w:rsidP="00324253">
            <w:pPr>
              <w:pStyle w:val="TAL"/>
              <w:keepNext w:val="0"/>
              <w:keepLines w:val="0"/>
            </w:pPr>
            <w:r w:rsidRPr="00EF21D2">
              <w:t>type: Integer</w:t>
            </w:r>
          </w:p>
          <w:p w14:paraId="61F42609" w14:textId="5543B937"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E641F14" w14:textId="0C5A01F5" w:rsidR="00324253" w:rsidRPr="00EF21D2" w:rsidRDefault="00324253" w:rsidP="00324253">
            <w:pPr>
              <w:pStyle w:val="TAL"/>
              <w:keepNext w:val="0"/>
              <w:keepLines w:val="0"/>
            </w:pPr>
            <w:r w:rsidRPr="00EF21D2">
              <w:t>isOrdered: N/A</w:t>
            </w:r>
          </w:p>
          <w:p w14:paraId="12092D1E" w14:textId="343F81FD" w:rsidR="00324253" w:rsidRPr="00EF21D2" w:rsidRDefault="00324253" w:rsidP="00324253">
            <w:pPr>
              <w:pStyle w:val="TAL"/>
              <w:keepNext w:val="0"/>
              <w:keepLines w:val="0"/>
            </w:pPr>
            <w:r w:rsidRPr="00EF21D2">
              <w:t>isUnique: N/A</w:t>
            </w:r>
          </w:p>
          <w:p w14:paraId="05148C47" w14:textId="2B6F4564" w:rsidR="00324253" w:rsidRPr="00EF21D2" w:rsidRDefault="00324253" w:rsidP="00324253">
            <w:pPr>
              <w:pStyle w:val="TAL"/>
              <w:keepNext w:val="0"/>
              <w:keepLines w:val="0"/>
            </w:pPr>
            <w:r w:rsidRPr="00EF21D2">
              <w:t>defaultValue: None</w:t>
            </w:r>
          </w:p>
          <w:p w14:paraId="00563200" w14:textId="4EE68973" w:rsidR="00324253" w:rsidRPr="00EF21D2" w:rsidRDefault="00324253" w:rsidP="00324253">
            <w:pPr>
              <w:pStyle w:val="TAL"/>
              <w:keepNext w:val="0"/>
              <w:keepLines w:val="0"/>
            </w:pPr>
            <w:r w:rsidRPr="00EF21D2">
              <w:t>isNullable: False</w:t>
            </w:r>
          </w:p>
        </w:tc>
      </w:tr>
      <w:tr w:rsidR="00324253" w:rsidRPr="00EF21D2" w14:paraId="5111493D" w14:textId="77777777" w:rsidTr="00ED74D7">
        <w:trPr>
          <w:cantSplit/>
          <w:jc w:val="center"/>
        </w:trPr>
        <w:tc>
          <w:tcPr>
            <w:tcW w:w="1897" w:type="dxa"/>
          </w:tcPr>
          <w:p w14:paraId="042AB6EA"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6296D278"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 (see 3GPP TS 38.211 [32], subclause 7.4.1.6).</w:t>
            </w:r>
          </w:p>
          <w:p w14:paraId="4F1534F0" w14:textId="77777777" w:rsidR="00324253" w:rsidRPr="00EF21D2" w:rsidRDefault="00324253" w:rsidP="00324253">
            <w:pPr>
              <w:pStyle w:val="TAL"/>
              <w:keepNext w:val="0"/>
              <w:keepLines w:val="0"/>
              <w:rPr>
                <w:rFonts w:cs="Arial"/>
                <w:szCs w:val="18"/>
                <w:lang w:eastAsia="en-GB"/>
              </w:rPr>
            </w:pPr>
          </w:p>
          <w:p w14:paraId="2A0DDDC1" w14:textId="7B9CB1E0" w:rsidR="00324253" w:rsidRPr="00EF21D2" w:rsidRDefault="00324253" w:rsidP="00324253">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1010908" w14:textId="61481B42" w:rsidR="00324253" w:rsidRPr="00EF21D2" w:rsidRDefault="00324253" w:rsidP="00324253">
            <w:pPr>
              <w:pStyle w:val="TAL"/>
              <w:keepNext w:val="0"/>
              <w:keepLines w:val="0"/>
            </w:pPr>
            <w:r w:rsidRPr="00EF21D2">
              <w:t>type: Integer</w:t>
            </w:r>
          </w:p>
          <w:p w14:paraId="4FC46287" w14:textId="16FA493A"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C04C12A" w14:textId="6A7A76C2" w:rsidR="00324253" w:rsidRPr="00EF21D2" w:rsidRDefault="00324253" w:rsidP="00324253">
            <w:pPr>
              <w:pStyle w:val="TAL"/>
              <w:keepNext w:val="0"/>
              <w:keepLines w:val="0"/>
            </w:pPr>
            <w:r w:rsidRPr="00EF21D2">
              <w:t>isOrdered: N/A</w:t>
            </w:r>
          </w:p>
          <w:p w14:paraId="1D734638" w14:textId="43F3054F" w:rsidR="00324253" w:rsidRPr="00EF21D2" w:rsidRDefault="00324253" w:rsidP="00324253">
            <w:pPr>
              <w:pStyle w:val="TAL"/>
              <w:keepNext w:val="0"/>
              <w:keepLines w:val="0"/>
            </w:pPr>
            <w:r w:rsidRPr="00EF21D2">
              <w:t>isUnique: N/A</w:t>
            </w:r>
          </w:p>
          <w:p w14:paraId="6A59A3A4" w14:textId="1A9CF51F" w:rsidR="00324253" w:rsidRPr="00EF21D2" w:rsidRDefault="00324253" w:rsidP="00324253">
            <w:pPr>
              <w:pStyle w:val="TAL"/>
              <w:keepNext w:val="0"/>
              <w:keepLines w:val="0"/>
            </w:pPr>
            <w:r w:rsidRPr="00EF21D2">
              <w:t>defaultValue: None</w:t>
            </w:r>
          </w:p>
          <w:p w14:paraId="0BE7A77E" w14:textId="15B1AD2E" w:rsidR="00324253" w:rsidRPr="00EF21D2" w:rsidRDefault="00324253" w:rsidP="00324253">
            <w:pPr>
              <w:pStyle w:val="TAL"/>
              <w:keepNext w:val="0"/>
              <w:keepLines w:val="0"/>
            </w:pPr>
            <w:r w:rsidRPr="00EF21D2">
              <w:t>isNullable: False</w:t>
            </w:r>
          </w:p>
        </w:tc>
      </w:tr>
      <w:tr w:rsidR="00324253" w:rsidRPr="00EF21D2" w14:paraId="25B9B1FD" w14:textId="77777777" w:rsidTr="00ED74D7">
        <w:trPr>
          <w:cantSplit/>
          <w:jc w:val="center"/>
        </w:trPr>
        <w:tc>
          <w:tcPr>
            <w:tcW w:w="1897" w:type="dxa"/>
          </w:tcPr>
          <w:p w14:paraId="1F339968"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31307AF7" w14:textId="77777777" w:rsidR="00324253" w:rsidRPr="00EF21D2" w:rsidRDefault="00324253" w:rsidP="00324253">
            <w:pPr>
              <w:pStyle w:val="TAL"/>
              <w:keepNext w:val="0"/>
              <w:keepLines w:val="0"/>
              <w:rPr>
                <w:rFonts w:cs="Arial"/>
                <w:szCs w:val="18"/>
                <w:lang w:eastAsia="en-GB"/>
              </w:rPr>
            </w:pPr>
            <w:r w:rsidRPr="00EF21D2">
              <w:rPr>
                <w:rFonts w:cs="Arial"/>
                <w:szCs w:val="18"/>
                <w:lang w:eastAsia="en-GB"/>
              </w:rPr>
              <w:t>It is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EF21D2">
              <w:rPr>
                <w:rFonts w:cs="Arial"/>
                <w:szCs w:val="18"/>
                <w:lang w:eastAsia="en-GB"/>
              </w:rPr>
              <w:t>) (see 3GPP TS 38.211 [32], subclause 7.4.1.6).</w:t>
            </w:r>
          </w:p>
          <w:p w14:paraId="2BEA1439" w14:textId="77777777" w:rsidR="00324253" w:rsidRPr="00EF21D2" w:rsidRDefault="00324253" w:rsidP="00324253">
            <w:pPr>
              <w:pStyle w:val="TAL"/>
              <w:keepNext w:val="0"/>
              <w:keepLines w:val="0"/>
              <w:rPr>
                <w:rFonts w:cs="Arial"/>
                <w:szCs w:val="18"/>
                <w:lang w:eastAsia="en-GB"/>
              </w:rPr>
            </w:pPr>
          </w:p>
          <w:p w14:paraId="03A8773B" w14:textId="4E1694EA" w:rsidR="00324253" w:rsidRPr="00EF21D2" w:rsidRDefault="00324253" w:rsidP="00324253">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0F2CD06" w14:textId="614D32E4" w:rsidR="00324253" w:rsidRPr="00EF21D2" w:rsidRDefault="00324253" w:rsidP="00324253">
            <w:pPr>
              <w:pStyle w:val="TAL"/>
              <w:keepNext w:val="0"/>
              <w:keepLines w:val="0"/>
            </w:pPr>
            <w:r w:rsidRPr="00EF21D2">
              <w:t>type: Integer</w:t>
            </w:r>
          </w:p>
          <w:p w14:paraId="2DB06108" w14:textId="2C91CBA8"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2874180" w14:textId="33706B3A" w:rsidR="00324253" w:rsidRPr="00EF21D2" w:rsidRDefault="00324253" w:rsidP="00324253">
            <w:pPr>
              <w:pStyle w:val="TAL"/>
              <w:keepNext w:val="0"/>
              <w:keepLines w:val="0"/>
            </w:pPr>
            <w:r w:rsidRPr="00EF21D2">
              <w:t>isOrdered: N/A</w:t>
            </w:r>
          </w:p>
          <w:p w14:paraId="79E8C448" w14:textId="5B7724AD" w:rsidR="00324253" w:rsidRPr="00EF21D2" w:rsidRDefault="00324253" w:rsidP="00324253">
            <w:pPr>
              <w:pStyle w:val="TAL"/>
              <w:keepNext w:val="0"/>
              <w:keepLines w:val="0"/>
            </w:pPr>
            <w:r w:rsidRPr="00EF21D2">
              <w:t>isUnique: N/A</w:t>
            </w:r>
          </w:p>
          <w:p w14:paraId="71BEF6DD" w14:textId="603E2FE1" w:rsidR="00324253" w:rsidRPr="00EF21D2" w:rsidRDefault="00324253" w:rsidP="00324253">
            <w:pPr>
              <w:pStyle w:val="TAL"/>
              <w:keepNext w:val="0"/>
              <w:keepLines w:val="0"/>
            </w:pPr>
            <w:r w:rsidRPr="00EF21D2">
              <w:t>defaultValue: None</w:t>
            </w:r>
          </w:p>
          <w:p w14:paraId="46116E1A" w14:textId="6F365224" w:rsidR="00324253" w:rsidRPr="00EF21D2" w:rsidRDefault="00324253" w:rsidP="00324253">
            <w:pPr>
              <w:pStyle w:val="TAL"/>
              <w:keepNext w:val="0"/>
              <w:keepLines w:val="0"/>
            </w:pPr>
            <w:r w:rsidRPr="00EF21D2">
              <w:t>isNullable: False</w:t>
            </w:r>
          </w:p>
        </w:tc>
      </w:tr>
      <w:tr w:rsidR="00324253" w:rsidRPr="00EF21D2" w14:paraId="6677445D" w14:textId="77777777" w:rsidTr="00ED74D7">
        <w:trPr>
          <w:cantSplit/>
          <w:jc w:val="center"/>
        </w:trPr>
        <w:tc>
          <w:tcPr>
            <w:tcW w:w="1897" w:type="dxa"/>
          </w:tcPr>
          <w:p w14:paraId="5FEE08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6E7C051A" w14:textId="77777777" w:rsidR="00324253" w:rsidRPr="00EF21D2" w:rsidRDefault="00324253" w:rsidP="00324253">
            <w:pPr>
              <w:pStyle w:val="TAL"/>
              <w:keepNext w:val="0"/>
              <w:keepLines w:val="0"/>
              <w:rPr>
                <w:rFonts w:cs="Arial"/>
                <w:szCs w:val="18"/>
                <w:lang w:eastAsia="en-GB"/>
              </w:rPr>
            </w:pPr>
          </w:p>
          <w:p w14:paraId="26DCAA10" w14:textId="1BF485FB"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A74E5C6" w14:textId="77777777" w:rsidR="00324253" w:rsidRPr="00EF21D2" w:rsidRDefault="00324253" w:rsidP="00324253">
            <w:pPr>
              <w:pStyle w:val="TAL"/>
              <w:keepNext w:val="0"/>
              <w:keepLines w:val="0"/>
              <w:rPr>
                <w:rFonts w:cs="Arial"/>
                <w:szCs w:val="18"/>
                <w:lang w:eastAsia="en-GB"/>
              </w:rPr>
            </w:pPr>
          </w:p>
          <w:p w14:paraId="719FE572" w14:textId="1490B5B1"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1E3244D2" w14:textId="77777777" w:rsidR="00324253" w:rsidRPr="00EF21D2" w:rsidRDefault="00324253" w:rsidP="00324253">
            <w:pPr>
              <w:pStyle w:val="TAL"/>
              <w:keepNext w:val="0"/>
              <w:keepLines w:val="0"/>
              <w:rPr>
                <w:lang w:eastAsia="zh-CN"/>
              </w:rPr>
            </w:pPr>
          </w:p>
        </w:tc>
        <w:tc>
          <w:tcPr>
            <w:tcW w:w="2497" w:type="dxa"/>
          </w:tcPr>
          <w:p w14:paraId="0986F041" w14:textId="53D436CC" w:rsidR="00324253" w:rsidRPr="00EF21D2" w:rsidRDefault="00324253" w:rsidP="00324253">
            <w:pPr>
              <w:pStyle w:val="TAL"/>
              <w:keepNext w:val="0"/>
              <w:keepLines w:val="0"/>
            </w:pPr>
            <w:r w:rsidRPr="00EF21D2">
              <w:t>type: Integer</w:t>
            </w:r>
          </w:p>
          <w:p w14:paraId="18BB976D" w14:textId="33E81A5B"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FACF1B5" w14:textId="61D33FB0" w:rsidR="00324253" w:rsidRPr="00EF21D2" w:rsidRDefault="00324253" w:rsidP="00324253">
            <w:pPr>
              <w:pStyle w:val="TAL"/>
              <w:keepNext w:val="0"/>
              <w:keepLines w:val="0"/>
            </w:pPr>
            <w:r w:rsidRPr="00EF21D2">
              <w:t>isOrdered: N/A</w:t>
            </w:r>
          </w:p>
          <w:p w14:paraId="58C1A709" w14:textId="0FF7F334" w:rsidR="00324253" w:rsidRPr="00EF21D2" w:rsidRDefault="00324253" w:rsidP="00324253">
            <w:pPr>
              <w:pStyle w:val="TAL"/>
              <w:keepNext w:val="0"/>
              <w:keepLines w:val="0"/>
            </w:pPr>
            <w:r w:rsidRPr="00EF21D2">
              <w:t>isUnique: N/A</w:t>
            </w:r>
          </w:p>
          <w:p w14:paraId="1831EEE5" w14:textId="5F757CC9" w:rsidR="00324253" w:rsidRPr="00EF21D2" w:rsidRDefault="00324253" w:rsidP="00324253">
            <w:pPr>
              <w:pStyle w:val="TAL"/>
              <w:keepNext w:val="0"/>
              <w:keepLines w:val="0"/>
            </w:pPr>
            <w:r w:rsidRPr="00EF21D2">
              <w:t>defaultValue: None</w:t>
            </w:r>
          </w:p>
          <w:p w14:paraId="4EA68CE0" w14:textId="0E6FBD14" w:rsidR="00324253" w:rsidRPr="00EF21D2" w:rsidRDefault="00324253" w:rsidP="00324253">
            <w:pPr>
              <w:pStyle w:val="TAL"/>
              <w:keepNext w:val="0"/>
              <w:keepLines w:val="0"/>
            </w:pPr>
            <w:r w:rsidRPr="00EF21D2">
              <w:t>isNullable: False</w:t>
            </w:r>
          </w:p>
        </w:tc>
      </w:tr>
      <w:tr w:rsidR="00324253" w:rsidRPr="00EF21D2" w14:paraId="05C94B2C" w14:textId="77777777" w:rsidTr="00ED74D7">
        <w:trPr>
          <w:cantSplit/>
          <w:jc w:val="center"/>
        </w:trPr>
        <w:tc>
          <w:tcPr>
            <w:tcW w:w="1897" w:type="dxa"/>
          </w:tcPr>
          <w:p w14:paraId="08869F9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324253" w:rsidRPr="00EF21D2" w:rsidRDefault="00324253" w:rsidP="00324253">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4F25AFF8" w14:textId="77777777" w:rsidR="00324253" w:rsidRPr="00EF21D2" w:rsidRDefault="00324253" w:rsidP="00324253">
            <w:pPr>
              <w:pStyle w:val="TAL"/>
              <w:keepNext w:val="0"/>
              <w:keepLines w:val="0"/>
              <w:rPr>
                <w:rFonts w:cs="Arial"/>
                <w:szCs w:val="18"/>
                <w:lang w:eastAsia="en-GB"/>
              </w:rPr>
            </w:pPr>
          </w:p>
          <w:p w14:paraId="73DC9B93" w14:textId="6B221791"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7149587A" w14:textId="77777777" w:rsidR="00324253" w:rsidRPr="00EF21D2" w:rsidRDefault="00324253" w:rsidP="00324253">
            <w:pPr>
              <w:pStyle w:val="TAL"/>
              <w:keepNext w:val="0"/>
              <w:keepLines w:val="0"/>
              <w:rPr>
                <w:rFonts w:cs="Arial"/>
                <w:szCs w:val="18"/>
                <w:lang w:eastAsia="en-GB"/>
              </w:rPr>
            </w:pPr>
          </w:p>
          <w:p w14:paraId="25D426C0" w14:textId="57532B94" w:rsidR="00324253" w:rsidRPr="00EF21D2" w:rsidRDefault="00324253" w:rsidP="00324253">
            <w:pPr>
              <w:pStyle w:val="TAL"/>
              <w:keepNext w:val="0"/>
              <w:keepLines w:val="0"/>
              <w:rPr>
                <w:rFonts w:cs="Arial"/>
                <w:szCs w:val="18"/>
                <w:lang w:eastAsia="en-GB"/>
              </w:rPr>
            </w:pPr>
            <w:r w:rsidRPr="00EF21D2">
              <w:rPr>
                <w:rFonts w:cs="Arial"/>
                <w:szCs w:val="18"/>
                <w:lang w:eastAsia="en-GB"/>
              </w:rPr>
              <w:t>see NOTE 7</w:t>
            </w:r>
          </w:p>
          <w:p w14:paraId="56DF52EA" w14:textId="77777777" w:rsidR="00324253" w:rsidRPr="00EF21D2" w:rsidRDefault="00324253" w:rsidP="00324253">
            <w:pPr>
              <w:pStyle w:val="TAL"/>
              <w:keepNext w:val="0"/>
              <w:keepLines w:val="0"/>
              <w:rPr>
                <w:lang w:eastAsia="zh-CN"/>
              </w:rPr>
            </w:pPr>
          </w:p>
        </w:tc>
        <w:tc>
          <w:tcPr>
            <w:tcW w:w="2497" w:type="dxa"/>
          </w:tcPr>
          <w:p w14:paraId="507CB991" w14:textId="34BFC7D2" w:rsidR="00324253" w:rsidRPr="00EF21D2" w:rsidRDefault="00324253" w:rsidP="00324253">
            <w:pPr>
              <w:pStyle w:val="TAL"/>
              <w:keepNext w:val="0"/>
              <w:keepLines w:val="0"/>
            </w:pPr>
            <w:r w:rsidRPr="00EF21D2">
              <w:t>type: Integer</w:t>
            </w:r>
          </w:p>
          <w:p w14:paraId="5BE7D25B" w14:textId="04DC0EEF"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77DCF5D" w14:textId="6B0B0F82" w:rsidR="00324253" w:rsidRPr="00EF21D2" w:rsidRDefault="00324253" w:rsidP="00324253">
            <w:pPr>
              <w:pStyle w:val="TAL"/>
              <w:keepNext w:val="0"/>
              <w:keepLines w:val="0"/>
            </w:pPr>
            <w:r w:rsidRPr="00EF21D2">
              <w:t>isOrdered: N/A</w:t>
            </w:r>
          </w:p>
          <w:p w14:paraId="6089089C" w14:textId="2EB16680" w:rsidR="00324253" w:rsidRPr="00EF21D2" w:rsidRDefault="00324253" w:rsidP="00324253">
            <w:pPr>
              <w:pStyle w:val="TAL"/>
              <w:keepNext w:val="0"/>
              <w:keepLines w:val="0"/>
            </w:pPr>
            <w:r w:rsidRPr="00EF21D2">
              <w:t>isUnique: N/A</w:t>
            </w:r>
          </w:p>
          <w:p w14:paraId="041C431C" w14:textId="70421345" w:rsidR="00324253" w:rsidRPr="00EF21D2" w:rsidRDefault="00324253" w:rsidP="00324253">
            <w:pPr>
              <w:pStyle w:val="TAL"/>
              <w:keepNext w:val="0"/>
              <w:keepLines w:val="0"/>
            </w:pPr>
            <w:r w:rsidRPr="00EF21D2">
              <w:t>defaultValue: None</w:t>
            </w:r>
          </w:p>
          <w:p w14:paraId="4B473501" w14:textId="7FF9AA8A" w:rsidR="00324253" w:rsidRPr="00EF21D2" w:rsidRDefault="00324253" w:rsidP="00324253">
            <w:pPr>
              <w:pStyle w:val="TAL"/>
              <w:keepNext w:val="0"/>
              <w:keepLines w:val="0"/>
            </w:pPr>
            <w:r w:rsidRPr="00EF21D2">
              <w:t>isNullable: False</w:t>
            </w:r>
          </w:p>
        </w:tc>
      </w:tr>
      <w:tr w:rsidR="00324253" w:rsidRPr="00EF21D2" w14:paraId="404066E7" w14:textId="77777777" w:rsidTr="00ED74D7">
        <w:trPr>
          <w:cantSplit/>
          <w:jc w:val="center"/>
        </w:trPr>
        <w:tc>
          <w:tcPr>
            <w:tcW w:w="1897" w:type="dxa"/>
          </w:tcPr>
          <w:p w14:paraId="1655885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54AFBBC8" w14:textId="77777777" w:rsidR="00324253" w:rsidRPr="00EF21D2" w:rsidRDefault="00324253" w:rsidP="00324253">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74C3D5B9" w14:textId="77777777" w:rsidR="00324253" w:rsidRPr="00EF21D2" w:rsidRDefault="00324253" w:rsidP="00324253">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17EB13E5" w14:textId="77777777" w:rsidR="00324253" w:rsidRPr="00EF21D2" w:rsidRDefault="00324253" w:rsidP="00324253">
            <w:pPr>
              <w:pStyle w:val="TAL"/>
              <w:keepNext w:val="0"/>
              <w:keepLines w:val="0"/>
            </w:pPr>
            <w:r w:rsidRPr="00EF21D2">
              <w:t>.</w:t>
            </w:r>
          </w:p>
          <w:p w14:paraId="3066EB12" w14:textId="77777777" w:rsidR="00324253" w:rsidRPr="00EF21D2" w:rsidRDefault="00324253" w:rsidP="00324253">
            <w:pPr>
              <w:pStyle w:val="TAL"/>
              <w:keepNext w:val="0"/>
              <w:keepLines w:val="0"/>
            </w:pPr>
          </w:p>
          <w:p w14:paraId="7754D1D3" w14:textId="77777777" w:rsidR="00324253" w:rsidRPr="00EF21D2" w:rsidRDefault="00324253" w:rsidP="00324253">
            <w:pPr>
              <w:pStyle w:val="TAL"/>
              <w:keepNext w:val="0"/>
              <w:keepLines w:val="0"/>
            </w:pPr>
            <w:r w:rsidRPr="00EF21D2">
              <w:t>allowedValues: 2,3..20*2*maxNrofSymbols-1, where maxNrofSymbols=14</w:t>
            </w:r>
          </w:p>
          <w:p w14:paraId="5BB66971" w14:textId="77777777" w:rsidR="00324253" w:rsidRPr="00EF21D2" w:rsidRDefault="00324253" w:rsidP="00324253">
            <w:pPr>
              <w:pStyle w:val="TAL"/>
              <w:keepNext w:val="0"/>
              <w:keepLines w:val="0"/>
              <w:rPr>
                <w:lang w:eastAsia="zh-CN"/>
              </w:rPr>
            </w:pPr>
          </w:p>
        </w:tc>
        <w:tc>
          <w:tcPr>
            <w:tcW w:w="2497" w:type="dxa"/>
          </w:tcPr>
          <w:p w14:paraId="7FF8093D" w14:textId="7A58B2AB" w:rsidR="00324253" w:rsidRPr="00EF21D2" w:rsidRDefault="00324253" w:rsidP="00324253">
            <w:pPr>
              <w:pStyle w:val="TAL"/>
              <w:keepNext w:val="0"/>
              <w:keepLines w:val="0"/>
            </w:pPr>
            <w:r w:rsidRPr="00EF21D2">
              <w:t>type: Integer</w:t>
            </w:r>
          </w:p>
          <w:p w14:paraId="69875D4C" w14:textId="09826B6C" w:rsidR="00324253" w:rsidRPr="00EF21D2" w:rsidRDefault="00324253" w:rsidP="00324253">
            <w:pPr>
              <w:pStyle w:val="TAL"/>
              <w:keepNext w:val="0"/>
              <w:keepLines w:val="0"/>
            </w:pPr>
            <w:r w:rsidRPr="00EF21D2">
              <w:t>multiplicity: *</w:t>
            </w:r>
          </w:p>
          <w:p w14:paraId="09131B6F" w14:textId="1ADC6D57" w:rsidR="00324253" w:rsidRPr="00EF21D2" w:rsidRDefault="00324253" w:rsidP="00324253">
            <w:pPr>
              <w:pStyle w:val="TAL"/>
              <w:keepNext w:val="0"/>
              <w:keepLines w:val="0"/>
            </w:pPr>
            <w:r w:rsidRPr="00EF21D2">
              <w:t xml:space="preserve">isOrdered: </w:t>
            </w:r>
            <w:r w:rsidRPr="00CD3748">
              <w:t>False</w:t>
            </w:r>
          </w:p>
          <w:p w14:paraId="3D10173D" w14:textId="155B55DC" w:rsidR="00324253" w:rsidRPr="00EF21D2" w:rsidRDefault="00324253" w:rsidP="00324253">
            <w:pPr>
              <w:pStyle w:val="TAL"/>
              <w:keepNext w:val="0"/>
              <w:keepLines w:val="0"/>
            </w:pPr>
            <w:r w:rsidRPr="00EF21D2">
              <w:t xml:space="preserve">isUnique: </w:t>
            </w:r>
            <w:r w:rsidRPr="00CD3748">
              <w:t>True</w:t>
            </w:r>
          </w:p>
          <w:p w14:paraId="2D58558E" w14:textId="29D5AE2E" w:rsidR="00324253" w:rsidRPr="00EF21D2" w:rsidRDefault="00324253" w:rsidP="00324253">
            <w:pPr>
              <w:pStyle w:val="TAL"/>
              <w:keepNext w:val="0"/>
              <w:keepLines w:val="0"/>
            </w:pPr>
            <w:r w:rsidRPr="00EF21D2">
              <w:t>defaultValue: None</w:t>
            </w:r>
          </w:p>
          <w:p w14:paraId="30D6EC9F" w14:textId="4B9558B4" w:rsidR="00324253" w:rsidRPr="00EF21D2" w:rsidRDefault="00324253" w:rsidP="00324253">
            <w:pPr>
              <w:pStyle w:val="TAL"/>
              <w:keepNext w:val="0"/>
              <w:keepLines w:val="0"/>
            </w:pPr>
            <w:r w:rsidRPr="00EF21D2">
              <w:t>isNullable: False</w:t>
            </w:r>
          </w:p>
        </w:tc>
      </w:tr>
      <w:tr w:rsidR="00324253" w:rsidRPr="00EF21D2" w14:paraId="1530C7CC" w14:textId="77777777" w:rsidTr="00ED74D7">
        <w:trPr>
          <w:cantSplit/>
          <w:jc w:val="center"/>
        </w:trPr>
        <w:tc>
          <w:tcPr>
            <w:tcW w:w="1897" w:type="dxa"/>
          </w:tcPr>
          <w:p w14:paraId="01B88F4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0C028604" w14:textId="77777777" w:rsidR="00324253" w:rsidRPr="00EF21D2" w:rsidRDefault="00324253" w:rsidP="00324253">
            <w:pPr>
              <w:pStyle w:val="TAL"/>
              <w:keepNext w:val="0"/>
              <w:keepLines w:val="0"/>
              <w:rPr>
                <w:lang w:eastAsia="zh-CN"/>
              </w:rPr>
            </w:pPr>
            <w:r w:rsidRPr="00EF21D2">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57DBEC64" w14:textId="77777777" w:rsidR="00324253" w:rsidRPr="00EF21D2" w:rsidRDefault="00324253" w:rsidP="00324253">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2B08A739" w14:textId="77777777" w:rsidR="00324253" w:rsidRPr="00EF21D2" w:rsidRDefault="00324253" w:rsidP="00324253">
            <w:pPr>
              <w:pStyle w:val="TAL"/>
              <w:keepNext w:val="0"/>
              <w:keepLines w:val="0"/>
            </w:pPr>
            <w:r w:rsidRPr="00EF21D2">
              <w:t>.</w:t>
            </w:r>
          </w:p>
          <w:p w14:paraId="060408F5" w14:textId="77777777" w:rsidR="00324253" w:rsidRPr="00EF21D2" w:rsidRDefault="00324253" w:rsidP="00324253">
            <w:pPr>
              <w:pStyle w:val="TAL"/>
              <w:keepNext w:val="0"/>
              <w:keepLines w:val="0"/>
            </w:pPr>
          </w:p>
          <w:p w14:paraId="63D84AE9" w14:textId="77777777" w:rsidR="00324253" w:rsidRPr="00EF21D2" w:rsidRDefault="00324253" w:rsidP="00324253">
            <w:pPr>
              <w:pStyle w:val="TAL"/>
              <w:keepNext w:val="0"/>
              <w:keepLines w:val="0"/>
            </w:pPr>
            <w:r w:rsidRPr="00EF21D2">
              <w:t>allowedValues: 2,3..20*2*maxNrofSymbols-1, where maxNrofSymbols=14</w:t>
            </w:r>
          </w:p>
          <w:p w14:paraId="5D1F4585" w14:textId="77777777" w:rsidR="00324253" w:rsidRPr="00EF21D2" w:rsidRDefault="00324253" w:rsidP="00324253">
            <w:pPr>
              <w:pStyle w:val="TAL"/>
              <w:keepNext w:val="0"/>
              <w:keepLines w:val="0"/>
              <w:rPr>
                <w:lang w:eastAsia="zh-CN"/>
              </w:rPr>
            </w:pPr>
          </w:p>
        </w:tc>
        <w:tc>
          <w:tcPr>
            <w:tcW w:w="2497" w:type="dxa"/>
          </w:tcPr>
          <w:p w14:paraId="13BAE00D" w14:textId="653CEB1F" w:rsidR="00324253" w:rsidRPr="00EF21D2" w:rsidRDefault="00324253" w:rsidP="00324253">
            <w:pPr>
              <w:pStyle w:val="TAL"/>
              <w:keepNext w:val="0"/>
              <w:keepLines w:val="0"/>
            </w:pPr>
            <w:r w:rsidRPr="00EF21D2">
              <w:t>type: Integer</w:t>
            </w:r>
          </w:p>
          <w:p w14:paraId="0332194F" w14:textId="580335CD" w:rsidR="00324253" w:rsidRPr="00EF21D2" w:rsidRDefault="00324253" w:rsidP="00324253">
            <w:pPr>
              <w:pStyle w:val="TAL"/>
              <w:keepNext w:val="0"/>
              <w:keepLines w:val="0"/>
            </w:pPr>
            <w:r w:rsidRPr="00EF21D2">
              <w:t>multiplicity: *</w:t>
            </w:r>
          </w:p>
          <w:p w14:paraId="3401A339" w14:textId="6BF995B0" w:rsidR="00324253" w:rsidRPr="00EF21D2" w:rsidRDefault="00324253" w:rsidP="00324253">
            <w:pPr>
              <w:pStyle w:val="TAL"/>
              <w:keepNext w:val="0"/>
              <w:keepLines w:val="0"/>
            </w:pPr>
            <w:r w:rsidRPr="00EF21D2">
              <w:t xml:space="preserve">isOrdered: </w:t>
            </w:r>
            <w:r w:rsidRPr="00CD3748">
              <w:t>False</w:t>
            </w:r>
          </w:p>
          <w:p w14:paraId="3DDF8C0A" w14:textId="60F066B0" w:rsidR="00324253" w:rsidRPr="00EF21D2" w:rsidRDefault="00324253" w:rsidP="00324253">
            <w:pPr>
              <w:pStyle w:val="TAL"/>
              <w:keepNext w:val="0"/>
              <w:keepLines w:val="0"/>
            </w:pPr>
            <w:r w:rsidRPr="00EF21D2">
              <w:t xml:space="preserve">isUnique: </w:t>
            </w:r>
            <w:r w:rsidRPr="00CD3748">
              <w:t>True</w:t>
            </w:r>
          </w:p>
          <w:p w14:paraId="440C2D4E" w14:textId="15E0B3DE" w:rsidR="00324253" w:rsidRPr="00EF21D2" w:rsidRDefault="00324253" w:rsidP="00324253">
            <w:pPr>
              <w:pStyle w:val="TAL"/>
              <w:keepNext w:val="0"/>
              <w:keepLines w:val="0"/>
            </w:pPr>
            <w:r w:rsidRPr="00EF21D2">
              <w:t>defaultValue: None</w:t>
            </w:r>
          </w:p>
          <w:p w14:paraId="2232E2BA" w14:textId="6F8F391C" w:rsidR="00324253" w:rsidRPr="00EF21D2" w:rsidRDefault="00324253" w:rsidP="00324253">
            <w:pPr>
              <w:pStyle w:val="TAL"/>
              <w:keepNext w:val="0"/>
              <w:keepLines w:val="0"/>
            </w:pPr>
            <w:r w:rsidRPr="00EF21D2">
              <w:t>isNullable: False</w:t>
            </w:r>
          </w:p>
        </w:tc>
      </w:tr>
      <w:tr w:rsidR="00324253" w:rsidRPr="00EF21D2" w14:paraId="491205B3" w14:textId="77777777" w:rsidTr="00ED74D7">
        <w:trPr>
          <w:cantSplit/>
          <w:jc w:val="center"/>
        </w:trPr>
        <w:tc>
          <w:tcPr>
            <w:tcW w:w="1897" w:type="dxa"/>
          </w:tcPr>
          <w:p w14:paraId="0B6DA8D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324253" w:rsidRPr="00EF21D2" w:rsidRDefault="00324253" w:rsidP="00324253">
            <w:pPr>
              <w:pStyle w:val="TAL"/>
              <w:keepNext w:val="0"/>
              <w:keepLines w:val="0"/>
            </w:pPr>
            <w:r w:rsidRPr="00EF21D2">
              <w:t>It is indication of whether near-far functionality is enabled for RIM RS1.</w:t>
            </w:r>
          </w:p>
          <w:p w14:paraId="11A1D53A" w14:textId="77777777" w:rsidR="00324253" w:rsidRPr="00EF21D2" w:rsidRDefault="00324253" w:rsidP="00324253">
            <w:pPr>
              <w:pStyle w:val="TAL"/>
              <w:keepNext w:val="0"/>
              <w:keepLines w:val="0"/>
            </w:pPr>
          </w:p>
          <w:p w14:paraId="087DC03B" w14:textId="499B0A9D" w:rsidR="00324253" w:rsidRPr="00EF21D2" w:rsidRDefault="00324253" w:rsidP="00324253">
            <w:pPr>
              <w:pStyle w:val="TAL"/>
              <w:keepNext w:val="0"/>
              <w:keepLines w:val="0"/>
            </w:pPr>
            <w:r w:rsidRPr="00EF21D2">
              <w:t xml:space="preserve">If the indication is "enable", </w:t>
            </w:r>
          </w:p>
          <w:p w14:paraId="5B4446B6" w14:textId="5BCE90D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6559A58F" w14:textId="015F0320" w:rsidR="00324253" w:rsidRPr="00EF21D2" w:rsidRDefault="00324253" w:rsidP="00324253">
            <w:pPr>
              <w:pStyle w:val="TAL"/>
              <w:keepNext w:val="0"/>
              <w:keepLines w:val="0"/>
            </w:pPr>
            <w:r w:rsidRPr="00EF21D2">
              <w:t>the second half of R1 consecutive uplink-downlink switching period is for "Far" indication with R1/2 repetitions.</w:t>
            </w:r>
          </w:p>
          <w:p w14:paraId="3B3138F0" w14:textId="77777777" w:rsidR="00324253" w:rsidRPr="00EF21D2" w:rsidRDefault="00324253" w:rsidP="00324253">
            <w:pPr>
              <w:pStyle w:val="TAL"/>
              <w:keepNext w:val="0"/>
              <w:keepLines w:val="0"/>
            </w:pPr>
          </w:p>
          <w:p w14:paraId="6A622ECB" w14:textId="01951BC2" w:rsidR="00324253" w:rsidRPr="00EF21D2" w:rsidRDefault="00324253" w:rsidP="00324253">
            <w:pPr>
              <w:pStyle w:val="TAL"/>
              <w:keepNext w:val="0"/>
              <w:keepLines w:val="0"/>
            </w:pPr>
            <w:r w:rsidRPr="00EF21D2">
              <w:t>allowedValues: "ENABLE"</w:t>
            </w:r>
            <w:r w:rsidRPr="00EF21D2">
              <w:rPr>
                <w:rFonts w:cs="Arial"/>
                <w:szCs w:val="18"/>
                <w:lang w:eastAsia="en-GB"/>
              </w:rPr>
              <w:t>,</w:t>
            </w:r>
            <w:r w:rsidRPr="00EF21D2">
              <w:t xml:space="preserve"> "DISABLE" </w:t>
            </w:r>
          </w:p>
          <w:p w14:paraId="53AA1941" w14:textId="6B625940" w:rsidR="00324253" w:rsidRPr="00EF21D2" w:rsidRDefault="00324253" w:rsidP="00324253">
            <w:pPr>
              <w:pStyle w:val="TAL"/>
              <w:keepNext w:val="0"/>
              <w:keepLines w:val="0"/>
            </w:pPr>
          </w:p>
          <w:p w14:paraId="3706E436" w14:textId="6B6FC395" w:rsidR="00324253" w:rsidRPr="00EF21D2" w:rsidRDefault="00324253" w:rsidP="00324253">
            <w:pPr>
              <w:pStyle w:val="TAL"/>
              <w:keepNext w:val="0"/>
              <w:keepLines w:val="0"/>
            </w:pPr>
            <w:r w:rsidRPr="00EF21D2">
              <w:t>see NOTE 10</w:t>
            </w:r>
          </w:p>
          <w:p w14:paraId="3F97C7F4" w14:textId="77777777" w:rsidR="00324253" w:rsidRPr="00EF21D2" w:rsidRDefault="00324253" w:rsidP="00324253">
            <w:pPr>
              <w:pStyle w:val="TAL"/>
              <w:keepNext w:val="0"/>
              <w:keepLines w:val="0"/>
              <w:rPr>
                <w:lang w:eastAsia="zh-CN"/>
              </w:rPr>
            </w:pPr>
          </w:p>
        </w:tc>
        <w:tc>
          <w:tcPr>
            <w:tcW w:w="2497" w:type="dxa"/>
          </w:tcPr>
          <w:p w14:paraId="3CDEA05A" w14:textId="0C3B9A60" w:rsidR="00324253" w:rsidRPr="00EF21D2" w:rsidRDefault="00324253" w:rsidP="00324253">
            <w:pPr>
              <w:pStyle w:val="TAL"/>
              <w:keepNext w:val="0"/>
              <w:keepLines w:val="0"/>
            </w:pPr>
            <w:r w:rsidRPr="00EF21D2">
              <w:t>type: ENUM</w:t>
            </w:r>
          </w:p>
          <w:p w14:paraId="43BA65D3" w14:textId="7CA47FFE"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0E13448" w14:textId="1D89E897" w:rsidR="00324253" w:rsidRPr="00EF21D2" w:rsidRDefault="00324253" w:rsidP="00324253">
            <w:pPr>
              <w:pStyle w:val="TAL"/>
              <w:keepNext w:val="0"/>
              <w:keepLines w:val="0"/>
            </w:pPr>
            <w:r w:rsidRPr="00EF21D2">
              <w:t>isOrdered: N/A</w:t>
            </w:r>
          </w:p>
          <w:p w14:paraId="3A9F85D3" w14:textId="4F9FD2EB" w:rsidR="00324253" w:rsidRPr="00EF21D2" w:rsidRDefault="00324253" w:rsidP="00324253">
            <w:pPr>
              <w:pStyle w:val="TAL"/>
              <w:keepNext w:val="0"/>
              <w:keepLines w:val="0"/>
            </w:pPr>
            <w:r w:rsidRPr="00EF21D2">
              <w:t>isUnique: N/A</w:t>
            </w:r>
          </w:p>
          <w:p w14:paraId="14DDB710" w14:textId="52542D39" w:rsidR="00324253" w:rsidRPr="00EF21D2" w:rsidRDefault="00324253" w:rsidP="00324253">
            <w:pPr>
              <w:pStyle w:val="TAL"/>
              <w:keepNext w:val="0"/>
              <w:keepLines w:val="0"/>
            </w:pPr>
            <w:r w:rsidRPr="00EF21D2">
              <w:t>defaultValue: DISABLE</w:t>
            </w:r>
          </w:p>
          <w:p w14:paraId="18C49843" w14:textId="7C4E872C" w:rsidR="00324253" w:rsidRPr="00EF21D2" w:rsidRDefault="00324253" w:rsidP="00324253">
            <w:pPr>
              <w:pStyle w:val="TAL"/>
              <w:keepNext w:val="0"/>
              <w:keepLines w:val="0"/>
            </w:pPr>
            <w:r w:rsidRPr="00EF21D2">
              <w:t>isNullable: False</w:t>
            </w:r>
          </w:p>
        </w:tc>
      </w:tr>
      <w:tr w:rsidR="00324253" w:rsidRPr="00EF21D2" w14:paraId="1276CBF7" w14:textId="77777777" w:rsidTr="00ED74D7">
        <w:trPr>
          <w:cantSplit/>
          <w:jc w:val="center"/>
        </w:trPr>
        <w:tc>
          <w:tcPr>
            <w:tcW w:w="1897" w:type="dxa"/>
          </w:tcPr>
          <w:p w14:paraId="5371892E"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324253" w:rsidRPr="00EF21D2" w:rsidRDefault="00324253" w:rsidP="00324253">
            <w:pPr>
              <w:pStyle w:val="TAL"/>
              <w:keepNext w:val="0"/>
              <w:keepLines w:val="0"/>
            </w:pPr>
            <w:r w:rsidRPr="00EF21D2">
              <w:t>It is indication of whether near-far functionality is enabled for RIM RS2.</w:t>
            </w:r>
          </w:p>
          <w:p w14:paraId="6E07BBAB" w14:textId="77777777" w:rsidR="00324253" w:rsidRPr="00EF21D2" w:rsidRDefault="00324253" w:rsidP="00324253">
            <w:pPr>
              <w:pStyle w:val="TAL"/>
              <w:keepNext w:val="0"/>
              <w:keepLines w:val="0"/>
            </w:pPr>
          </w:p>
          <w:p w14:paraId="39B76F8E" w14:textId="15745508" w:rsidR="00324253" w:rsidRPr="00EF21D2" w:rsidRDefault="00324253" w:rsidP="00324253">
            <w:pPr>
              <w:pStyle w:val="TAL"/>
              <w:keepNext w:val="0"/>
              <w:keepLines w:val="0"/>
            </w:pPr>
            <w:r w:rsidRPr="00EF21D2">
              <w:t xml:space="preserve">If the indication is "enable", </w:t>
            </w:r>
          </w:p>
          <w:p w14:paraId="4D3F6BBC" w14:textId="5C63F384" w:rsidR="00324253" w:rsidRPr="00EF21D2" w:rsidRDefault="00324253" w:rsidP="00324253">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1514DA46" w14:textId="64ABEE85" w:rsidR="00324253" w:rsidRPr="00EF21D2" w:rsidRDefault="00324253" w:rsidP="00324253">
            <w:pPr>
              <w:pStyle w:val="TAL"/>
              <w:keepNext w:val="0"/>
              <w:keepLines w:val="0"/>
            </w:pPr>
            <w:r w:rsidRPr="00EF21D2">
              <w:t>the second half of R2 consecutive uplink-downlink switching period is for "Far" indication with R2/2 repetitions.</w:t>
            </w:r>
          </w:p>
          <w:p w14:paraId="5C067423" w14:textId="77777777" w:rsidR="00324253" w:rsidRPr="00EF21D2" w:rsidRDefault="00324253" w:rsidP="00324253">
            <w:pPr>
              <w:pStyle w:val="TAL"/>
              <w:keepNext w:val="0"/>
              <w:keepLines w:val="0"/>
            </w:pPr>
          </w:p>
          <w:p w14:paraId="7EA25234" w14:textId="77777777" w:rsidR="00324253" w:rsidRPr="00EF21D2" w:rsidRDefault="00324253" w:rsidP="00324253">
            <w:pPr>
              <w:pStyle w:val="TAL"/>
              <w:keepNext w:val="0"/>
              <w:keepLines w:val="0"/>
            </w:pPr>
          </w:p>
          <w:p w14:paraId="34389FE2" w14:textId="7400932F" w:rsidR="00324253" w:rsidRPr="00EF21D2" w:rsidRDefault="00324253" w:rsidP="00324253">
            <w:pPr>
              <w:pStyle w:val="TAL"/>
              <w:keepNext w:val="0"/>
              <w:keepLines w:val="0"/>
            </w:pPr>
            <w:r w:rsidRPr="00EF21D2">
              <w:t>allowedValues: "ENABLE"</w:t>
            </w:r>
            <w:r w:rsidRPr="00EF21D2">
              <w:rPr>
                <w:rFonts w:cs="Arial"/>
                <w:szCs w:val="18"/>
                <w:lang w:eastAsia="en-GB"/>
              </w:rPr>
              <w:t>,</w:t>
            </w:r>
            <w:r w:rsidRPr="00EF21D2">
              <w:t xml:space="preserve"> "DISABLE" </w:t>
            </w:r>
          </w:p>
          <w:p w14:paraId="7B5A78D7" w14:textId="3A9AA863" w:rsidR="00324253" w:rsidRPr="00EF21D2" w:rsidRDefault="00324253" w:rsidP="00324253">
            <w:pPr>
              <w:pStyle w:val="TAL"/>
              <w:keepNext w:val="0"/>
              <w:keepLines w:val="0"/>
            </w:pPr>
          </w:p>
          <w:p w14:paraId="5A3AADC3" w14:textId="66A0A9D5" w:rsidR="00324253" w:rsidRPr="00EF21D2" w:rsidRDefault="00324253" w:rsidP="00324253">
            <w:pPr>
              <w:pStyle w:val="TAL"/>
              <w:keepNext w:val="0"/>
              <w:keepLines w:val="0"/>
            </w:pPr>
            <w:r w:rsidRPr="00EF21D2">
              <w:t>See NOTE 10</w:t>
            </w:r>
          </w:p>
          <w:p w14:paraId="58DAC4D8" w14:textId="77777777" w:rsidR="00324253" w:rsidRPr="00EF21D2" w:rsidRDefault="00324253" w:rsidP="00324253">
            <w:pPr>
              <w:pStyle w:val="TAL"/>
              <w:keepNext w:val="0"/>
              <w:keepLines w:val="0"/>
              <w:rPr>
                <w:lang w:eastAsia="zh-CN"/>
              </w:rPr>
            </w:pPr>
          </w:p>
        </w:tc>
        <w:tc>
          <w:tcPr>
            <w:tcW w:w="2497" w:type="dxa"/>
          </w:tcPr>
          <w:p w14:paraId="5BBE6C4E" w14:textId="6CE719CF" w:rsidR="00324253" w:rsidRPr="00EF21D2" w:rsidRDefault="00324253" w:rsidP="00324253">
            <w:pPr>
              <w:pStyle w:val="TAL"/>
              <w:keepNext w:val="0"/>
              <w:keepLines w:val="0"/>
            </w:pPr>
            <w:r w:rsidRPr="00EF21D2">
              <w:t>type: ENUM</w:t>
            </w:r>
          </w:p>
          <w:p w14:paraId="334DE45F" w14:textId="44D48060"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4E3EE9E7" w14:textId="6B67947F" w:rsidR="00324253" w:rsidRPr="00EF21D2" w:rsidRDefault="00324253" w:rsidP="00324253">
            <w:pPr>
              <w:pStyle w:val="TAL"/>
              <w:keepNext w:val="0"/>
              <w:keepLines w:val="0"/>
            </w:pPr>
            <w:r w:rsidRPr="00EF21D2">
              <w:t>isOrdered: N/A</w:t>
            </w:r>
          </w:p>
          <w:p w14:paraId="5EA01124" w14:textId="6D1CD307" w:rsidR="00324253" w:rsidRPr="00EF21D2" w:rsidRDefault="00324253" w:rsidP="00324253">
            <w:pPr>
              <w:pStyle w:val="TAL"/>
              <w:keepNext w:val="0"/>
              <w:keepLines w:val="0"/>
            </w:pPr>
            <w:r w:rsidRPr="00EF21D2">
              <w:t>isUnique: N/A</w:t>
            </w:r>
          </w:p>
          <w:p w14:paraId="3DBE8432" w14:textId="60A06FBE" w:rsidR="00324253" w:rsidRPr="00EF21D2" w:rsidRDefault="00324253" w:rsidP="00324253">
            <w:pPr>
              <w:pStyle w:val="TAL"/>
              <w:keepNext w:val="0"/>
              <w:keepLines w:val="0"/>
            </w:pPr>
            <w:r w:rsidRPr="00EF21D2">
              <w:t>defaultValue: DISABLE</w:t>
            </w:r>
          </w:p>
          <w:p w14:paraId="50E23E24" w14:textId="3E5AA908" w:rsidR="00324253" w:rsidRPr="00EF21D2" w:rsidRDefault="00324253" w:rsidP="00324253">
            <w:pPr>
              <w:pStyle w:val="TAL"/>
              <w:keepNext w:val="0"/>
              <w:keepLines w:val="0"/>
            </w:pPr>
            <w:r w:rsidRPr="00EF21D2">
              <w:t>isNullable: False</w:t>
            </w:r>
          </w:p>
        </w:tc>
      </w:tr>
      <w:tr w:rsidR="00324253" w:rsidRPr="00EF21D2" w14:paraId="2EF806F6" w14:textId="77777777" w:rsidTr="00ED74D7">
        <w:trPr>
          <w:cantSplit/>
          <w:jc w:val="center"/>
        </w:trPr>
        <w:tc>
          <w:tcPr>
            <w:tcW w:w="1897" w:type="dxa"/>
          </w:tcPr>
          <w:p w14:paraId="727B70E2"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324253" w:rsidRPr="00EF21D2" w:rsidRDefault="00324253" w:rsidP="00324253">
            <w:pPr>
              <w:pStyle w:val="TAL"/>
              <w:keepNext w:val="0"/>
              <w:keepLines w:val="0"/>
            </w:pPr>
            <w:r w:rsidRPr="00EF21D2">
              <w:t>It is used to configure gNBs to report the all necessary information derived from the detected RIM-RS to OAM.</w:t>
            </w:r>
          </w:p>
          <w:p w14:paraId="040D1F54" w14:textId="77777777" w:rsidR="00324253" w:rsidRPr="00EF21D2" w:rsidRDefault="00324253" w:rsidP="00324253">
            <w:pPr>
              <w:pStyle w:val="TAL"/>
              <w:keepNext w:val="0"/>
              <w:keepLines w:val="0"/>
            </w:pPr>
          </w:p>
          <w:p w14:paraId="0677941D" w14:textId="1ED27E77"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3479D1A9" w14:textId="77777777" w:rsidR="00324253" w:rsidRPr="00EF21D2" w:rsidRDefault="00324253" w:rsidP="00324253">
            <w:pPr>
              <w:pStyle w:val="TAL"/>
              <w:keepNext w:val="0"/>
              <w:keepLines w:val="0"/>
              <w:rPr>
                <w:lang w:eastAsia="zh-CN"/>
              </w:rPr>
            </w:pPr>
          </w:p>
        </w:tc>
        <w:tc>
          <w:tcPr>
            <w:tcW w:w="2497" w:type="dxa"/>
          </w:tcPr>
          <w:p w14:paraId="406D11EB" w14:textId="1CAE456A" w:rsidR="00324253" w:rsidRPr="00EF21D2" w:rsidRDefault="00324253" w:rsidP="00324253">
            <w:pPr>
              <w:pStyle w:val="TAL"/>
              <w:keepNext w:val="0"/>
              <w:keepLines w:val="0"/>
            </w:pPr>
            <w:r w:rsidRPr="00EF21D2">
              <w:t>type: R</w:t>
            </w:r>
            <w:r w:rsidRPr="00EF21D2">
              <w:rPr>
                <w:rFonts w:ascii="Courier New" w:hAnsi="Courier New" w:cs="Courier New"/>
                <w:szCs w:val="18"/>
              </w:rPr>
              <w:t>imRSReportConf</w:t>
            </w:r>
          </w:p>
          <w:p w14:paraId="33552FD3" w14:textId="5FB3927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6618881E" w14:textId="25087AF8" w:rsidR="00324253" w:rsidRPr="00EF21D2" w:rsidRDefault="00324253" w:rsidP="00324253">
            <w:pPr>
              <w:pStyle w:val="TAL"/>
              <w:keepNext w:val="0"/>
              <w:keepLines w:val="0"/>
            </w:pPr>
            <w:r w:rsidRPr="00EF21D2">
              <w:t>isOrdered: N/A</w:t>
            </w:r>
          </w:p>
          <w:p w14:paraId="562AD844" w14:textId="3EED2408" w:rsidR="00324253" w:rsidRPr="00EF21D2" w:rsidRDefault="00324253" w:rsidP="00324253">
            <w:pPr>
              <w:pStyle w:val="TAL"/>
              <w:keepNext w:val="0"/>
              <w:keepLines w:val="0"/>
            </w:pPr>
            <w:r w:rsidRPr="00EF21D2">
              <w:t>isUnique: N/A</w:t>
            </w:r>
          </w:p>
          <w:p w14:paraId="44B77BB9" w14:textId="5A784C16" w:rsidR="00324253" w:rsidRPr="00EF21D2" w:rsidRDefault="00324253" w:rsidP="00324253">
            <w:pPr>
              <w:pStyle w:val="TAL"/>
              <w:keepNext w:val="0"/>
              <w:keepLines w:val="0"/>
            </w:pPr>
            <w:r w:rsidRPr="00EF21D2">
              <w:t>defaultValue: N/A</w:t>
            </w:r>
          </w:p>
          <w:p w14:paraId="4E124BF0" w14:textId="649E9CF3" w:rsidR="00324253" w:rsidRPr="00EF21D2" w:rsidRDefault="00324253" w:rsidP="00324253">
            <w:pPr>
              <w:pStyle w:val="TAL"/>
              <w:keepNext w:val="0"/>
              <w:keepLines w:val="0"/>
            </w:pPr>
            <w:r w:rsidRPr="00EF21D2">
              <w:t>isNullable: False</w:t>
            </w:r>
          </w:p>
        </w:tc>
      </w:tr>
      <w:tr w:rsidR="00324253" w:rsidRPr="00EF21D2" w14:paraId="601E05CB" w14:textId="77777777" w:rsidTr="00ED74D7">
        <w:trPr>
          <w:cantSplit/>
          <w:jc w:val="center"/>
        </w:trPr>
        <w:tc>
          <w:tcPr>
            <w:tcW w:w="1897" w:type="dxa"/>
          </w:tcPr>
          <w:p w14:paraId="7C2FDDD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324253" w:rsidRPr="00EF21D2" w:rsidRDefault="00324253" w:rsidP="00324253">
            <w:pPr>
              <w:pStyle w:val="TAL"/>
              <w:keepNext w:val="0"/>
              <w:keepLines w:val="0"/>
            </w:pPr>
            <w:r w:rsidRPr="00EF21D2">
              <w:t>It is used to enable or disable the RS report on a gNB.</w:t>
            </w:r>
          </w:p>
          <w:p w14:paraId="083E1B35" w14:textId="2746B68C" w:rsidR="00324253" w:rsidRPr="00EF21D2" w:rsidRDefault="00324253" w:rsidP="00324253">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51A669C3" w14:textId="50765294"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78344FCD" w14:textId="77777777" w:rsidR="00324253" w:rsidRPr="00EF21D2" w:rsidRDefault="00324253" w:rsidP="00324253">
            <w:pPr>
              <w:pStyle w:val="TAL"/>
              <w:keepNext w:val="0"/>
              <w:keepLines w:val="0"/>
            </w:pPr>
          </w:p>
          <w:p w14:paraId="09E6763E" w14:textId="3E6654CB" w:rsidR="00324253" w:rsidRPr="00EF21D2" w:rsidRDefault="00324253" w:rsidP="00324253">
            <w:pPr>
              <w:pStyle w:val="TAL"/>
              <w:keepNext w:val="0"/>
              <w:keepLines w:val="0"/>
            </w:pPr>
            <w:r w:rsidRPr="00EF21D2">
              <w:t xml:space="preserve">allowedValues: ENABLE, DISABLE </w:t>
            </w:r>
          </w:p>
          <w:p w14:paraId="6952EB48" w14:textId="77777777" w:rsidR="00324253" w:rsidRPr="00EF21D2" w:rsidRDefault="00324253" w:rsidP="00324253">
            <w:pPr>
              <w:pStyle w:val="TAL"/>
              <w:keepNext w:val="0"/>
              <w:keepLines w:val="0"/>
              <w:rPr>
                <w:lang w:eastAsia="zh-CN"/>
              </w:rPr>
            </w:pPr>
          </w:p>
        </w:tc>
        <w:tc>
          <w:tcPr>
            <w:tcW w:w="2497" w:type="dxa"/>
          </w:tcPr>
          <w:p w14:paraId="2D19234A" w14:textId="19C92FF2" w:rsidR="00324253" w:rsidRPr="00EF21D2" w:rsidRDefault="00324253" w:rsidP="00324253">
            <w:pPr>
              <w:pStyle w:val="TAL"/>
              <w:keepNext w:val="0"/>
              <w:keepLines w:val="0"/>
            </w:pPr>
            <w:r w:rsidRPr="00EF21D2">
              <w:t>type: ENUM</w:t>
            </w:r>
          </w:p>
          <w:p w14:paraId="386BAA92" w14:textId="1B68CB46"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157B70F8" w14:textId="3EA58924" w:rsidR="00324253" w:rsidRPr="00EF21D2" w:rsidRDefault="00324253" w:rsidP="00324253">
            <w:pPr>
              <w:pStyle w:val="TAL"/>
              <w:keepNext w:val="0"/>
              <w:keepLines w:val="0"/>
            </w:pPr>
            <w:r w:rsidRPr="00EF21D2">
              <w:t>isOrdered: N/A</w:t>
            </w:r>
          </w:p>
          <w:p w14:paraId="3BA989F9" w14:textId="409E3D03" w:rsidR="00324253" w:rsidRPr="00EF21D2" w:rsidRDefault="00324253" w:rsidP="00324253">
            <w:pPr>
              <w:pStyle w:val="TAL"/>
              <w:keepNext w:val="0"/>
              <w:keepLines w:val="0"/>
            </w:pPr>
            <w:r w:rsidRPr="00EF21D2">
              <w:t>isUnique: N/A</w:t>
            </w:r>
          </w:p>
          <w:p w14:paraId="721EF1EA" w14:textId="39C73F00" w:rsidR="00324253" w:rsidRPr="00EF21D2" w:rsidRDefault="00324253" w:rsidP="00324253">
            <w:pPr>
              <w:pStyle w:val="TAL"/>
              <w:keepNext w:val="0"/>
              <w:keepLines w:val="0"/>
            </w:pPr>
            <w:r w:rsidRPr="00EF21D2">
              <w:t xml:space="preserve">defaultValue: DISABLE </w:t>
            </w:r>
          </w:p>
          <w:p w14:paraId="2833A3C2" w14:textId="5068A59C" w:rsidR="00324253" w:rsidRPr="00EF21D2" w:rsidRDefault="00324253" w:rsidP="00324253">
            <w:pPr>
              <w:pStyle w:val="TAL"/>
              <w:keepNext w:val="0"/>
              <w:keepLines w:val="0"/>
            </w:pPr>
            <w:r w:rsidRPr="00EF21D2">
              <w:t>isNullable: False</w:t>
            </w:r>
          </w:p>
        </w:tc>
      </w:tr>
      <w:tr w:rsidR="00324253" w:rsidRPr="00EF21D2" w14:paraId="0CBEEEF0" w14:textId="77777777" w:rsidTr="00ED74D7">
        <w:trPr>
          <w:cantSplit/>
          <w:jc w:val="center"/>
        </w:trPr>
        <w:tc>
          <w:tcPr>
            <w:tcW w:w="1897" w:type="dxa"/>
          </w:tcPr>
          <w:p w14:paraId="7AD11F0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324253" w:rsidRPr="00EF21D2" w:rsidRDefault="00324253" w:rsidP="00324253">
            <w:pPr>
              <w:pStyle w:val="TAL"/>
              <w:keepNext w:val="0"/>
              <w:keepLines w:val="0"/>
            </w:pPr>
            <w:r w:rsidRPr="00EF21D2">
              <w:t>It is used to define reporting interval of a gNB in ms.</w:t>
            </w:r>
          </w:p>
          <w:p w14:paraId="16AAC45F" w14:textId="77777777" w:rsidR="00324253" w:rsidRPr="00EF21D2" w:rsidRDefault="00324253" w:rsidP="00324253">
            <w:pPr>
              <w:pStyle w:val="TAL"/>
              <w:keepNext w:val="0"/>
              <w:keepLines w:val="0"/>
            </w:pPr>
          </w:p>
          <w:p w14:paraId="303C2350" w14:textId="77777777" w:rsidR="00324253" w:rsidRPr="00EF21D2" w:rsidRDefault="00324253" w:rsidP="00324253">
            <w:pPr>
              <w:pStyle w:val="TAL"/>
              <w:keepNext w:val="0"/>
              <w:keepLines w:val="0"/>
            </w:pPr>
          </w:p>
          <w:p w14:paraId="0E2393C0" w14:textId="258F81D8"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5E7DE82" w14:textId="77777777" w:rsidR="00324253" w:rsidRPr="00EF21D2" w:rsidRDefault="00324253" w:rsidP="00324253">
            <w:pPr>
              <w:pStyle w:val="TAL"/>
              <w:keepNext w:val="0"/>
              <w:keepLines w:val="0"/>
              <w:rPr>
                <w:lang w:eastAsia="zh-CN"/>
              </w:rPr>
            </w:pPr>
          </w:p>
        </w:tc>
        <w:tc>
          <w:tcPr>
            <w:tcW w:w="2497" w:type="dxa"/>
          </w:tcPr>
          <w:p w14:paraId="2B4FC5B8" w14:textId="5F1E509D" w:rsidR="00324253" w:rsidRPr="00EF21D2" w:rsidRDefault="00324253" w:rsidP="00324253">
            <w:pPr>
              <w:pStyle w:val="TAL"/>
              <w:keepNext w:val="0"/>
              <w:keepLines w:val="0"/>
            </w:pPr>
            <w:r w:rsidRPr="00EF21D2">
              <w:t>type: Integer</w:t>
            </w:r>
          </w:p>
          <w:p w14:paraId="2E60E8EE" w14:textId="1D87D2CA" w:rsidR="00324253" w:rsidRPr="00EF21D2" w:rsidRDefault="00324253" w:rsidP="00324253">
            <w:pPr>
              <w:pStyle w:val="TAL"/>
              <w:keepNext w:val="0"/>
              <w:keepLines w:val="0"/>
            </w:pPr>
            <w:r w:rsidRPr="00EF21D2">
              <w:t>multiplicity: 1</w:t>
            </w:r>
          </w:p>
          <w:p w14:paraId="56D4B811" w14:textId="02BA1062" w:rsidR="00324253" w:rsidRPr="00EF21D2" w:rsidRDefault="00324253" w:rsidP="00324253">
            <w:pPr>
              <w:pStyle w:val="TAL"/>
              <w:keepNext w:val="0"/>
              <w:keepLines w:val="0"/>
            </w:pPr>
            <w:r w:rsidRPr="00EF21D2">
              <w:t>isOrdered: N/A</w:t>
            </w:r>
          </w:p>
          <w:p w14:paraId="39A65A90" w14:textId="793639EF" w:rsidR="00324253" w:rsidRPr="00EF21D2" w:rsidRDefault="00324253" w:rsidP="00324253">
            <w:pPr>
              <w:pStyle w:val="TAL"/>
              <w:keepNext w:val="0"/>
              <w:keepLines w:val="0"/>
            </w:pPr>
            <w:r w:rsidRPr="00EF21D2">
              <w:t>isUnique: N/A</w:t>
            </w:r>
          </w:p>
          <w:p w14:paraId="3DED1FDA" w14:textId="738C0254" w:rsidR="00324253" w:rsidRPr="00EF21D2" w:rsidRDefault="00324253" w:rsidP="00324253">
            <w:pPr>
              <w:pStyle w:val="TAL"/>
              <w:keepNext w:val="0"/>
              <w:keepLines w:val="0"/>
            </w:pPr>
            <w:r w:rsidRPr="00EF21D2">
              <w:t>defaultValue: None</w:t>
            </w:r>
          </w:p>
          <w:p w14:paraId="4CEBCA5B" w14:textId="506DBF37" w:rsidR="00324253" w:rsidRPr="00EF21D2" w:rsidRDefault="00324253" w:rsidP="00324253">
            <w:pPr>
              <w:pStyle w:val="TAL"/>
              <w:keepNext w:val="0"/>
              <w:keepLines w:val="0"/>
            </w:pPr>
            <w:r w:rsidRPr="00EF21D2">
              <w:t>isNullable: False</w:t>
            </w:r>
          </w:p>
        </w:tc>
      </w:tr>
      <w:tr w:rsidR="00324253" w:rsidRPr="00EF21D2" w14:paraId="4AD4B7B1" w14:textId="77777777" w:rsidTr="00ED74D7">
        <w:trPr>
          <w:cantSplit/>
          <w:jc w:val="center"/>
        </w:trPr>
        <w:tc>
          <w:tcPr>
            <w:tcW w:w="1897" w:type="dxa"/>
          </w:tcPr>
          <w:p w14:paraId="13E1138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324253" w:rsidRPr="00EF21D2" w:rsidRDefault="00324253" w:rsidP="00324253">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7568517B" w14:textId="77777777" w:rsidR="00324253" w:rsidRPr="00EF21D2" w:rsidRDefault="00324253" w:rsidP="00324253">
            <w:pPr>
              <w:pStyle w:val="TAL"/>
              <w:keepNext w:val="0"/>
              <w:keepLines w:val="0"/>
            </w:pPr>
          </w:p>
          <w:p w14:paraId="3E0ADB70" w14:textId="4AF5C3FE"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419125FD" w14:textId="77777777" w:rsidR="00324253" w:rsidRPr="00EF21D2" w:rsidRDefault="00324253" w:rsidP="00324253">
            <w:pPr>
              <w:pStyle w:val="TAL"/>
              <w:keepNext w:val="0"/>
              <w:keepLines w:val="0"/>
              <w:rPr>
                <w:lang w:eastAsia="zh-CN"/>
              </w:rPr>
            </w:pPr>
          </w:p>
        </w:tc>
        <w:tc>
          <w:tcPr>
            <w:tcW w:w="2497" w:type="dxa"/>
          </w:tcPr>
          <w:p w14:paraId="786B2DA1" w14:textId="52679C28" w:rsidR="00324253" w:rsidRPr="00EF21D2" w:rsidRDefault="00324253" w:rsidP="00324253">
            <w:pPr>
              <w:pStyle w:val="TAL"/>
              <w:keepNext w:val="0"/>
              <w:keepLines w:val="0"/>
            </w:pPr>
            <w:r w:rsidRPr="00EF21D2">
              <w:t>type: Integer</w:t>
            </w:r>
          </w:p>
          <w:p w14:paraId="42C267B5" w14:textId="54C7E851" w:rsidR="00324253" w:rsidRPr="00EF21D2" w:rsidRDefault="00324253" w:rsidP="00324253">
            <w:pPr>
              <w:pStyle w:val="TAL"/>
              <w:keepNext w:val="0"/>
              <w:keepLines w:val="0"/>
            </w:pPr>
            <w:r w:rsidRPr="00EF21D2">
              <w:t>multiplicity: 1</w:t>
            </w:r>
          </w:p>
          <w:p w14:paraId="37116C16" w14:textId="6AE171BF" w:rsidR="00324253" w:rsidRPr="00EF21D2" w:rsidRDefault="00324253" w:rsidP="00324253">
            <w:pPr>
              <w:pStyle w:val="TAL"/>
              <w:keepNext w:val="0"/>
              <w:keepLines w:val="0"/>
            </w:pPr>
            <w:r w:rsidRPr="00EF21D2">
              <w:t>isOrdered: N/A</w:t>
            </w:r>
          </w:p>
          <w:p w14:paraId="326C5FF6" w14:textId="51A12AB9" w:rsidR="00324253" w:rsidRPr="00EF21D2" w:rsidRDefault="00324253" w:rsidP="00324253">
            <w:pPr>
              <w:pStyle w:val="TAL"/>
              <w:keepNext w:val="0"/>
              <w:keepLines w:val="0"/>
            </w:pPr>
            <w:r w:rsidRPr="00EF21D2">
              <w:t>isUnique: N/A</w:t>
            </w:r>
          </w:p>
          <w:p w14:paraId="02AA1D4A" w14:textId="67DC6285" w:rsidR="00324253" w:rsidRPr="00EF21D2" w:rsidRDefault="00324253" w:rsidP="00324253">
            <w:pPr>
              <w:pStyle w:val="TAL"/>
              <w:keepNext w:val="0"/>
              <w:keepLines w:val="0"/>
            </w:pPr>
            <w:r w:rsidRPr="00EF21D2">
              <w:t>defaultValue: None</w:t>
            </w:r>
          </w:p>
          <w:p w14:paraId="533246D8" w14:textId="372A4F5C" w:rsidR="00324253" w:rsidRPr="00EF21D2" w:rsidRDefault="00324253" w:rsidP="00324253">
            <w:pPr>
              <w:pStyle w:val="TAL"/>
              <w:keepNext w:val="0"/>
              <w:keepLines w:val="0"/>
            </w:pPr>
            <w:r w:rsidRPr="00EF21D2">
              <w:t>isNullable: False</w:t>
            </w:r>
          </w:p>
        </w:tc>
      </w:tr>
      <w:tr w:rsidR="00324253" w:rsidRPr="00EF21D2" w14:paraId="00CFBA08" w14:textId="77777777" w:rsidTr="00ED74D7">
        <w:trPr>
          <w:cantSplit/>
          <w:jc w:val="center"/>
        </w:trPr>
        <w:tc>
          <w:tcPr>
            <w:tcW w:w="1897" w:type="dxa"/>
          </w:tcPr>
          <w:p w14:paraId="5D97EF5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324253" w:rsidRPr="00EF21D2" w:rsidRDefault="00324253" w:rsidP="00324253">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324253" w:rsidRPr="00EF21D2" w:rsidRDefault="00324253" w:rsidP="00324253">
            <w:pPr>
              <w:pStyle w:val="TAL"/>
              <w:keepNext w:val="0"/>
              <w:keepLines w:val="0"/>
            </w:pPr>
          </w:p>
          <w:p w14:paraId="16813A0E" w14:textId="2BEB1426" w:rsidR="00324253" w:rsidRPr="00EF21D2" w:rsidRDefault="00324253" w:rsidP="00324253">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769CD8DD" w14:textId="77777777" w:rsidR="00324253" w:rsidRPr="00EF21D2" w:rsidRDefault="00324253" w:rsidP="00324253">
            <w:pPr>
              <w:pStyle w:val="TAL"/>
              <w:keepNext w:val="0"/>
              <w:keepLines w:val="0"/>
              <w:rPr>
                <w:lang w:eastAsia="zh-CN"/>
              </w:rPr>
            </w:pPr>
          </w:p>
        </w:tc>
        <w:tc>
          <w:tcPr>
            <w:tcW w:w="2497" w:type="dxa"/>
          </w:tcPr>
          <w:p w14:paraId="7A3895CF" w14:textId="21FE169D" w:rsidR="00324253" w:rsidRPr="00EF21D2" w:rsidRDefault="00324253" w:rsidP="00324253">
            <w:pPr>
              <w:pStyle w:val="TAL"/>
              <w:keepNext w:val="0"/>
              <w:keepLines w:val="0"/>
            </w:pPr>
            <w:r w:rsidRPr="00EF21D2">
              <w:t>type: Integer</w:t>
            </w:r>
          </w:p>
          <w:p w14:paraId="67D82C65" w14:textId="0B8869E6" w:rsidR="00324253" w:rsidRPr="00EF21D2" w:rsidRDefault="00324253" w:rsidP="00324253">
            <w:pPr>
              <w:pStyle w:val="TAL"/>
              <w:keepNext w:val="0"/>
              <w:keepLines w:val="0"/>
            </w:pPr>
            <w:r w:rsidRPr="00EF21D2">
              <w:t>multiplicity: 1</w:t>
            </w:r>
          </w:p>
          <w:p w14:paraId="6B2C04D1" w14:textId="17C4827A" w:rsidR="00324253" w:rsidRPr="00EF21D2" w:rsidRDefault="00324253" w:rsidP="00324253">
            <w:pPr>
              <w:pStyle w:val="TAL"/>
              <w:keepNext w:val="0"/>
              <w:keepLines w:val="0"/>
            </w:pPr>
            <w:r w:rsidRPr="00EF21D2">
              <w:t>isOrdered: N/A</w:t>
            </w:r>
          </w:p>
          <w:p w14:paraId="12C1B5DF" w14:textId="49A7E825" w:rsidR="00324253" w:rsidRPr="00EF21D2" w:rsidRDefault="00324253" w:rsidP="00324253">
            <w:pPr>
              <w:pStyle w:val="TAL"/>
              <w:keepNext w:val="0"/>
              <w:keepLines w:val="0"/>
            </w:pPr>
            <w:r w:rsidRPr="00EF21D2">
              <w:t>isUnique: N/A</w:t>
            </w:r>
          </w:p>
          <w:p w14:paraId="2C6AEDE0" w14:textId="0D9F8351" w:rsidR="00324253" w:rsidRPr="00EF21D2" w:rsidRDefault="00324253" w:rsidP="00324253">
            <w:pPr>
              <w:pStyle w:val="TAL"/>
              <w:keepNext w:val="0"/>
              <w:keepLines w:val="0"/>
            </w:pPr>
            <w:r w:rsidRPr="00EF21D2">
              <w:t>defaultValue: None</w:t>
            </w:r>
          </w:p>
          <w:p w14:paraId="1D347741" w14:textId="560AC74C" w:rsidR="00324253" w:rsidRPr="00EF21D2" w:rsidRDefault="00324253" w:rsidP="00324253">
            <w:pPr>
              <w:pStyle w:val="TAL"/>
              <w:keepNext w:val="0"/>
              <w:keepLines w:val="0"/>
            </w:pPr>
            <w:r w:rsidRPr="00EF21D2">
              <w:t>isNullable: False</w:t>
            </w:r>
          </w:p>
        </w:tc>
      </w:tr>
      <w:tr w:rsidR="00324253" w:rsidRPr="00EF21D2" w14:paraId="4FB3C28B" w14:textId="77777777" w:rsidTr="00ED74D7">
        <w:trPr>
          <w:cantSplit/>
          <w:jc w:val="center"/>
        </w:trPr>
        <w:tc>
          <w:tcPr>
            <w:tcW w:w="1897" w:type="dxa"/>
          </w:tcPr>
          <w:p w14:paraId="3C2067F9"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324253" w:rsidRPr="00EF21D2" w:rsidRDefault="00324253" w:rsidP="00324253">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6914E13A" w14:textId="77777777" w:rsidR="00324253" w:rsidRPr="00EF21D2" w:rsidRDefault="00324253" w:rsidP="00324253">
            <w:pPr>
              <w:pStyle w:val="TAL"/>
              <w:keepNext w:val="0"/>
              <w:keepLines w:val="0"/>
              <w:rPr>
                <w:szCs w:val="18"/>
                <w:lang w:eastAsia="zh-CN"/>
              </w:rPr>
            </w:pPr>
          </w:p>
          <w:p w14:paraId="61115552" w14:textId="10BBC7D8" w:rsidR="00324253" w:rsidRPr="00EF21D2" w:rsidDel="00142388" w:rsidRDefault="00324253" w:rsidP="00324253">
            <w:pPr>
              <w:pStyle w:val="TAL"/>
              <w:keepNext w:val="0"/>
              <w:keepLines w:val="0"/>
              <w:rPr>
                <w:szCs w:val="18"/>
                <w:lang w:eastAsia="zh-CN"/>
              </w:rPr>
            </w:pPr>
            <w:r w:rsidRPr="00EF21D2">
              <w:rPr>
                <w:szCs w:val="18"/>
                <w:lang w:eastAsia="zh-CN"/>
              </w:rPr>
              <w:t xml:space="preserve">allowedValues: </w:t>
            </w:r>
          </w:p>
          <w:p w14:paraId="7103102A" w14:textId="6B12BEC4" w:rsidR="00324253" w:rsidRPr="00EF21D2" w:rsidRDefault="00324253" w:rsidP="00324253">
            <w:pPr>
              <w:pStyle w:val="TAL"/>
              <w:keepNext w:val="0"/>
              <w:keepLines w:val="0"/>
              <w:rPr>
                <w:szCs w:val="18"/>
                <w:lang w:eastAsia="zh-CN"/>
              </w:rPr>
            </w:pPr>
            <w:r w:rsidRPr="00EF21D2">
              <w:rPr>
                <w:szCs w:val="18"/>
                <w:lang w:eastAsia="zh-CN"/>
              </w:rPr>
              <w:t>Not applicable</w:t>
            </w:r>
          </w:p>
          <w:p w14:paraId="1D90123F" w14:textId="77777777" w:rsidR="00324253" w:rsidRPr="00EF21D2" w:rsidRDefault="00324253" w:rsidP="00324253">
            <w:pPr>
              <w:pStyle w:val="TAL"/>
              <w:keepNext w:val="0"/>
              <w:keepLines w:val="0"/>
              <w:rPr>
                <w:lang w:eastAsia="zh-CN"/>
              </w:rPr>
            </w:pPr>
          </w:p>
        </w:tc>
        <w:tc>
          <w:tcPr>
            <w:tcW w:w="2497" w:type="dxa"/>
          </w:tcPr>
          <w:p w14:paraId="3B18BF72" w14:textId="6CC7B1F0" w:rsidR="00324253" w:rsidRPr="00EF21D2" w:rsidRDefault="00324253" w:rsidP="00324253">
            <w:pPr>
              <w:pStyle w:val="TAL"/>
              <w:keepNext w:val="0"/>
              <w:keepLines w:val="0"/>
            </w:pPr>
            <w:r w:rsidRPr="00EF21D2">
              <w:t>type: RimRSReportInfo</w:t>
            </w:r>
          </w:p>
          <w:p w14:paraId="3F7559F9" w14:textId="264E5EC5" w:rsidR="00324253" w:rsidRPr="00EF21D2" w:rsidRDefault="00324253" w:rsidP="00324253">
            <w:pPr>
              <w:pStyle w:val="TAL"/>
              <w:keepNext w:val="0"/>
              <w:keepLines w:val="0"/>
            </w:pPr>
            <w:r w:rsidRPr="00EF21D2">
              <w:t xml:space="preserve">multiplicity: </w:t>
            </w:r>
            <w:r w:rsidRPr="00EF21D2" w:rsidDel="00AD4BC2">
              <w:t>*</w:t>
            </w:r>
          </w:p>
          <w:p w14:paraId="14096BF8" w14:textId="01A0618E" w:rsidR="00324253" w:rsidRPr="00EF21D2" w:rsidRDefault="00324253" w:rsidP="00324253">
            <w:pPr>
              <w:pStyle w:val="TAL"/>
              <w:keepNext w:val="0"/>
              <w:keepLines w:val="0"/>
            </w:pPr>
            <w:r w:rsidRPr="00EF21D2">
              <w:t xml:space="preserve">isOrdered: </w:t>
            </w:r>
            <w:r w:rsidRPr="00CD3748">
              <w:t>False</w:t>
            </w:r>
          </w:p>
          <w:p w14:paraId="487FB9A6" w14:textId="00CB427B" w:rsidR="00324253" w:rsidRPr="00EF21D2" w:rsidRDefault="00324253" w:rsidP="00324253">
            <w:pPr>
              <w:pStyle w:val="TAL"/>
              <w:keepNext w:val="0"/>
              <w:keepLines w:val="0"/>
            </w:pPr>
            <w:r w:rsidRPr="00EF21D2">
              <w:t xml:space="preserve">isUnique: </w:t>
            </w:r>
            <w:r w:rsidRPr="00CD3748">
              <w:t>True</w:t>
            </w:r>
          </w:p>
          <w:p w14:paraId="6701E3C1" w14:textId="2BC288D7" w:rsidR="00324253" w:rsidRPr="00EF21D2" w:rsidRDefault="00324253" w:rsidP="00324253">
            <w:pPr>
              <w:pStyle w:val="TAL"/>
              <w:keepNext w:val="0"/>
              <w:keepLines w:val="0"/>
            </w:pPr>
            <w:r w:rsidRPr="00EF21D2">
              <w:t>defaultValue: N/A</w:t>
            </w:r>
          </w:p>
          <w:p w14:paraId="4E8B43C5" w14:textId="1824E52C" w:rsidR="00324253" w:rsidRPr="00EF21D2" w:rsidRDefault="00324253" w:rsidP="00324253">
            <w:pPr>
              <w:pStyle w:val="TAL"/>
              <w:keepNext w:val="0"/>
              <w:keepLines w:val="0"/>
            </w:pPr>
            <w:r w:rsidRPr="00EF21D2">
              <w:t>isNullable: False</w:t>
            </w:r>
          </w:p>
        </w:tc>
      </w:tr>
      <w:tr w:rsidR="00324253" w:rsidRPr="00EF21D2" w14:paraId="3086D545" w14:textId="77777777" w:rsidTr="00ED74D7">
        <w:trPr>
          <w:cantSplit/>
          <w:jc w:val="center"/>
        </w:trPr>
        <w:tc>
          <w:tcPr>
            <w:tcW w:w="1897" w:type="dxa"/>
          </w:tcPr>
          <w:p w14:paraId="3E3B308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324253" w:rsidRPr="00EF21D2" w:rsidRDefault="00324253" w:rsidP="00324253">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1933CC7B" w14:textId="77777777" w:rsidR="00324253" w:rsidRPr="00EF21D2" w:rsidRDefault="00324253" w:rsidP="00324253">
            <w:pPr>
              <w:pStyle w:val="TAL"/>
              <w:keepNext w:val="0"/>
              <w:keepLines w:val="0"/>
              <w:rPr>
                <w:rFonts w:cs="Arial"/>
                <w:szCs w:val="18"/>
                <w:lang w:eastAsia="en-GB"/>
              </w:rPr>
            </w:pPr>
          </w:p>
          <w:p w14:paraId="73385B87" w14:textId="1E8D6B91" w:rsidR="00324253" w:rsidRPr="00EF21D2" w:rsidRDefault="00324253" w:rsidP="00324253">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541C49DF" w14:textId="77777777" w:rsidR="00324253" w:rsidRPr="00EF21D2" w:rsidRDefault="00324253" w:rsidP="00324253">
            <w:pPr>
              <w:pStyle w:val="TAL"/>
              <w:keepNext w:val="0"/>
              <w:keepLines w:val="0"/>
              <w:rPr>
                <w:lang w:eastAsia="zh-CN"/>
              </w:rPr>
            </w:pPr>
          </w:p>
        </w:tc>
        <w:tc>
          <w:tcPr>
            <w:tcW w:w="2497" w:type="dxa"/>
          </w:tcPr>
          <w:p w14:paraId="5C4AC55B" w14:textId="4C5B2990" w:rsidR="00324253" w:rsidRPr="00EF21D2" w:rsidRDefault="00324253" w:rsidP="00324253">
            <w:pPr>
              <w:pStyle w:val="TAL"/>
              <w:keepNext w:val="0"/>
              <w:keepLines w:val="0"/>
            </w:pPr>
            <w:r w:rsidRPr="00EF21D2">
              <w:t>type: Integer</w:t>
            </w:r>
          </w:p>
          <w:p w14:paraId="3B8209A1" w14:textId="6E0DEAD1"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06B8299A" w14:textId="4F9C6F0D" w:rsidR="00324253" w:rsidRPr="00EF21D2" w:rsidRDefault="00324253" w:rsidP="00324253">
            <w:pPr>
              <w:pStyle w:val="TAL"/>
              <w:keepNext w:val="0"/>
              <w:keepLines w:val="0"/>
            </w:pPr>
            <w:r w:rsidRPr="00EF21D2">
              <w:t>isOrdered: N/A</w:t>
            </w:r>
          </w:p>
          <w:p w14:paraId="6220B0B1" w14:textId="7190D47E" w:rsidR="00324253" w:rsidRPr="00EF21D2" w:rsidRDefault="00324253" w:rsidP="00324253">
            <w:pPr>
              <w:pStyle w:val="TAL"/>
              <w:keepNext w:val="0"/>
              <w:keepLines w:val="0"/>
            </w:pPr>
            <w:r w:rsidRPr="00EF21D2">
              <w:t>isUnique: N/A</w:t>
            </w:r>
          </w:p>
          <w:p w14:paraId="1B27558A" w14:textId="71CF775D" w:rsidR="00324253" w:rsidRPr="00EF21D2" w:rsidRDefault="00324253" w:rsidP="00324253">
            <w:pPr>
              <w:pStyle w:val="TAL"/>
              <w:keepNext w:val="0"/>
              <w:keepLines w:val="0"/>
            </w:pPr>
            <w:r w:rsidRPr="00EF21D2">
              <w:t>defaultValue: None</w:t>
            </w:r>
          </w:p>
          <w:p w14:paraId="4F093D70" w14:textId="4212AACB" w:rsidR="00324253" w:rsidRPr="00EF21D2" w:rsidRDefault="00324253" w:rsidP="00324253">
            <w:pPr>
              <w:pStyle w:val="TAL"/>
              <w:keepNext w:val="0"/>
              <w:keepLines w:val="0"/>
            </w:pPr>
            <w:r w:rsidRPr="00EF21D2">
              <w:t>isNullable: False</w:t>
            </w:r>
          </w:p>
        </w:tc>
      </w:tr>
      <w:tr w:rsidR="00324253" w:rsidRPr="00EF21D2" w14:paraId="7F56795A" w14:textId="77777777" w:rsidTr="00ED74D7">
        <w:trPr>
          <w:cantSplit/>
          <w:jc w:val="center"/>
        </w:trPr>
        <w:tc>
          <w:tcPr>
            <w:tcW w:w="1897" w:type="dxa"/>
          </w:tcPr>
          <w:p w14:paraId="3FB07AE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324253" w:rsidRPr="00EF21D2" w:rsidRDefault="00324253" w:rsidP="00324253">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58D66798" w14:textId="77777777" w:rsidR="00324253" w:rsidRPr="00EF21D2" w:rsidRDefault="00324253" w:rsidP="00324253">
            <w:pPr>
              <w:pStyle w:val="TAL"/>
              <w:keepNext w:val="0"/>
              <w:keepLines w:val="0"/>
              <w:rPr>
                <w:rFonts w:cs="Arial"/>
                <w:szCs w:val="18"/>
                <w:lang w:eastAsia="en-GB"/>
              </w:rPr>
            </w:pPr>
          </w:p>
          <w:p w14:paraId="34512708" w14:textId="46AC32EA" w:rsidR="00324253" w:rsidRPr="00EF21D2" w:rsidRDefault="00324253" w:rsidP="00324253">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28533E91" w14:textId="77777777" w:rsidR="00324253" w:rsidRPr="00EF21D2" w:rsidRDefault="00324253" w:rsidP="00324253">
            <w:pPr>
              <w:pStyle w:val="TAL"/>
              <w:keepNext w:val="0"/>
              <w:keepLines w:val="0"/>
              <w:rPr>
                <w:lang w:eastAsia="zh-CN"/>
              </w:rPr>
            </w:pPr>
          </w:p>
        </w:tc>
        <w:tc>
          <w:tcPr>
            <w:tcW w:w="2497" w:type="dxa"/>
          </w:tcPr>
          <w:p w14:paraId="1C94004B" w14:textId="069C416B" w:rsidR="00324253" w:rsidRPr="00EF21D2" w:rsidRDefault="00324253" w:rsidP="00324253">
            <w:pPr>
              <w:pStyle w:val="TAL"/>
              <w:keepNext w:val="0"/>
              <w:keepLines w:val="0"/>
            </w:pPr>
            <w:r w:rsidRPr="00EF21D2">
              <w:t>type: Integer</w:t>
            </w:r>
          </w:p>
          <w:p w14:paraId="74DBF8E3" w14:textId="44F8F32D" w:rsidR="00324253" w:rsidRPr="00EF21D2" w:rsidRDefault="00324253" w:rsidP="00324253">
            <w:pPr>
              <w:pStyle w:val="TAL"/>
              <w:keepNext w:val="0"/>
              <w:keepLines w:val="0"/>
            </w:pPr>
            <w:r w:rsidRPr="00EF21D2">
              <w:t xml:space="preserve">multiplicity: </w:t>
            </w:r>
            <w:r w:rsidRPr="00EF21D2">
              <w:rPr>
                <w:rFonts w:hint="eastAsia"/>
                <w:lang w:eastAsia="zh-CN"/>
              </w:rPr>
              <w:t>1</w:t>
            </w:r>
          </w:p>
          <w:p w14:paraId="35E80CC9" w14:textId="189D51C0" w:rsidR="00324253" w:rsidRPr="00EF21D2" w:rsidRDefault="00324253" w:rsidP="00324253">
            <w:pPr>
              <w:pStyle w:val="TAL"/>
              <w:keepNext w:val="0"/>
              <w:keepLines w:val="0"/>
            </w:pPr>
            <w:r w:rsidRPr="00EF21D2">
              <w:t>isOrdered: N/A</w:t>
            </w:r>
          </w:p>
          <w:p w14:paraId="223F3949" w14:textId="0C33E54B" w:rsidR="00324253" w:rsidRPr="00EF21D2" w:rsidRDefault="00324253" w:rsidP="00324253">
            <w:pPr>
              <w:pStyle w:val="TAL"/>
              <w:keepNext w:val="0"/>
              <w:keepLines w:val="0"/>
            </w:pPr>
            <w:r w:rsidRPr="00EF21D2">
              <w:t>isUnique: N/A</w:t>
            </w:r>
          </w:p>
          <w:p w14:paraId="6E857D2F" w14:textId="3FAF4EDD" w:rsidR="00324253" w:rsidRPr="00EF21D2" w:rsidRDefault="00324253" w:rsidP="00324253">
            <w:pPr>
              <w:pStyle w:val="TAL"/>
              <w:keepNext w:val="0"/>
              <w:keepLines w:val="0"/>
            </w:pPr>
            <w:r w:rsidRPr="00EF21D2">
              <w:t>defaultValue: None</w:t>
            </w:r>
          </w:p>
          <w:p w14:paraId="122061D9" w14:textId="6B988143" w:rsidR="00324253" w:rsidRPr="00EF21D2" w:rsidRDefault="00324253" w:rsidP="00324253">
            <w:pPr>
              <w:pStyle w:val="TAL"/>
              <w:keepNext w:val="0"/>
              <w:keepLines w:val="0"/>
            </w:pPr>
            <w:r w:rsidRPr="00EF21D2">
              <w:t>isNullable: False</w:t>
            </w:r>
          </w:p>
        </w:tc>
      </w:tr>
      <w:tr w:rsidR="00324253" w:rsidRPr="00EF21D2" w14:paraId="7FE5EEF4" w14:textId="77777777" w:rsidTr="00ED74D7">
        <w:trPr>
          <w:cantSplit/>
          <w:jc w:val="center"/>
        </w:trPr>
        <w:tc>
          <w:tcPr>
            <w:tcW w:w="1897" w:type="dxa"/>
          </w:tcPr>
          <w:p w14:paraId="337A6263"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324253" w:rsidRPr="00EF21D2" w:rsidRDefault="00324253" w:rsidP="00324253">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74B92917" w14:textId="608E6B03"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7E6A4B44" w14:textId="34574187" w:rsidR="00324253" w:rsidRPr="00EF21D2" w:rsidRDefault="00324253" w:rsidP="00324253">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3AAA32FF" w14:textId="77777777" w:rsidR="00324253" w:rsidRPr="00EF21D2" w:rsidRDefault="00324253" w:rsidP="00324253">
            <w:pPr>
              <w:pStyle w:val="TAL"/>
              <w:keepNext w:val="0"/>
              <w:keepLines w:val="0"/>
              <w:rPr>
                <w:szCs w:val="18"/>
                <w:lang w:eastAsia="zh-CN"/>
              </w:rPr>
            </w:pPr>
          </w:p>
          <w:p w14:paraId="3F7D0F78" w14:textId="57A16285" w:rsidR="00324253" w:rsidRPr="00EF21D2" w:rsidRDefault="00324253" w:rsidP="00324253">
            <w:pPr>
              <w:pStyle w:val="TAL"/>
              <w:rPr>
                <w:lang w:eastAsia="en-GB"/>
              </w:rPr>
            </w:pPr>
            <w:r w:rsidRPr="00EF21D2">
              <w:rPr>
                <w:lang w:eastAsia="en-GB"/>
              </w:rPr>
              <w:t>RS1forEnoughMitigation means RIM-RS type 1 is used to indicate 'enough mitigation' functionality.</w:t>
            </w:r>
          </w:p>
          <w:p w14:paraId="3BC74E0E" w14:textId="2FA31842" w:rsidR="00324253" w:rsidRPr="00EF21D2" w:rsidRDefault="00324253" w:rsidP="00324253">
            <w:pPr>
              <w:pStyle w:val="TAL"/>
              <w:rPr>
                <w:lang w:eastAsia="en-GB"/>
              </w:rPr>
            </w:pPr>
            <w:r w:rsidRPr="00EF21D2">
              <w:rPr>
                <w:lang w:eastAsia="en-GB"/>
              </w:rPr>
              <w:t>RS1forNotEnoughMitigation means RIM-RS type 1 is used to indicate 'Not enough mitigation' functionality.</w:t>
            </w:r>
          </w:p>
          <w:p w14:paraId="59557BD9" w14:textId="77777777" w:rsidR="00324253" w:rsidRPr="00EF21D2" w:rsidRDefault="00324253" w:rsidP="00324253">
            <w:pPr>
              <w:pStyle w:val="TAL"/>
              <w:keepNext w:val="0"/>
              <w:keepLines w:val="0"/>
              <w:rPr>
                <w:szCs w:val="18"/>
                <w:lang w:eastAsia="zh-CN"/>
              </w:rPr>
            </w:pPr>
          </w:p>
          <w:p w14:paraId="138FE908" w14:textId="53940C55" w:rsidR="00324253" w:rsidRPr="00EF21D2" w:rsidRDefault="00324253" w:rsidP="00324253">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12EB91E7" w14:textId="1E5E7F33" w:rsidR="00324253" w:rsidRPr="00EF21D2" w:rsidRDefault="00324253" w:rsidP="00324253">
            <w:pPr>
              <w:pStyle w:val="TAL"/>
              <w:keepNext w:val="0"/>
              <w:keepLines w:val="0"/>
              <w:rPr>
                <w:lang w:eastAsia="zh-CN"/>
              </w:rPr>
            </w:pPr>
            <w:r w:rsidRPr="00EF21D2">
              <w:rPr>
                <w:szCs w:val="18"/>
                <w:lang w:eastAsia="zh-CN"/>
              </w:rPr>
              <w:t xml:space="preserve"> </w:t>
            </w:r>
          </w:p>
        </w:tc>
        <w:tc>
          <w:tcPr>
            <w:tcW w:w="2497" w:type="dxa"/>
          </w:tcPr>
          <w:p w14:paraId="72491505" w14:textId="7C467E92" w:rsidR="00324253" w:rsidRPr="00EF21D2" w:rsidRDefault="00324253" w:rsidP="00324253">
            <w:pPr>
              <w:pStyle w:val="TAL"/>
              <w:keepNext w:val="0"/>
              <w:keepLines w:val="0"/>
            </w:pPr>
            <w:r w:rsidRPr="00EF21D2">
              <w:t>type: E</w:t>
            </w:r>
            <w:r>
              <w:t>NUM</w:t>
            </w:r>
          </w:p>
          <w:p w14:paraId="78B8534E" w14:textId="1EC5629F" w:rsidR="00324253" w:rsidRPr="00EF21D2" w:rsidRDefault="00324253" w:rsidP="00324253">
            <w:pPr>
              <w:pStyle w:val="TAL"/>
              <w:keepNext w:val="0"/>
              <w:keepLines w:val="0"/>
            </w:pPr>
            <w:r w:rsidRPr="00EF21D2">
              <w:t>multiplicity: 1</w:t>
            </w:r>
          </w:p>
          <w:p w14:paraId="5260C627" w14:textId="6847FE53" w:rsidR="00324253" w:rsidRPr="00EF21D2" w:rsidRDefault="00324253" w:rsidP="00324253">
            <w:pPr>
              <w:pStyle w:val="TAL"/>
              <w:keepNext w:val="0"/>
              <w:keepLines w:val="0"/>
            </w:pPr>
            <w:r w:rsidRPr="00EF21D2">
              <w:t>isOrdered: N/A</w:t>
            </w:r>
          </w:p>
          <w:p w14:paraId="659EB8E2" w14:textId="3F6CBC1D" w:rsidR="00324253" w:rsidRPr="00EF21D2" w:rsidRDefault="00324253" w:rsidP="00324253">
            <w:pPr>
              <w:pStyle w:val="TAL"/>
              <w:keepNext w:val="0"/>
              <w:keepLines w:val="0"/>
            </w:pPr>
            <w:r w:rsidRPr="00EF21D2">
              <w:t>isUnique: N/A</w:t>
            </w:r>
          </w:p>
          <w:p w14:paraId="15279377" w14:textId="5708A27E" w:rsidR="00324253" w:rsidRPr="00EF21D2" w:rsidRDefault="00324253" w:rsidP="00324253">
            <w:pPr>
              <w:pStyle w:val="TAL"/>
              <w:keepNext w:val="0"/>
              <w:keepLines w:val="0"/>
            </w:pPr>
            <w:r w:rsidRPr="00EF21D2">
              <w:t>defaultValue: None</w:t>
            </w:r>
          </w:p>
          <w:p w14:paraId="2A50FC25" w14:textId="3ED9F931" w:rsidR="00324253" w:rsidRPr="00EF21D2" w:rsidRDefault="00324253" w:rsidP="00324253">
            <w:pPr>
              <w:pStyle w:val="TAL"/>
              <w:keepNext w:val="0"/>
              <w:keepLines w:val="0"/>
            </w:pPr>
            <w:r w:rsidRPr="00EF21D2">
              <w:t>isNullable: False</w:t>
            </w:r>
          </w:p>
        </w:tc>
      </w:tr>
      <w:tr w:rsidR="00324253" w:rsidRPr="00EF21D2" w14:paraId="282F863B" w14:textId="77777777" w:rsidTr="00ED74D7">
        <w:trPr>
          <w:cantSplit/>
          <w:jc w:val="center"/>
        </w:trPr>
        <w:tc>
          <w:tcPr>
            <w:tcW w:w="1897" w:type="dxa"/>
          </w:tcPr>
          <w:p w14:paraId="330D0CD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3B84B0AF" w14:textId="77777777" w:rsidR="00324253" w:rsidRPr="00EF21D2" w:rsidRDefault="00324253" w:rsidP="00324253">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Pr="00EF21D2">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6C7B0D3A" w14:textId="77777777" w:rsidR="00324253" w:rsidRPr="00EF21D2" w:rsidRDefault="00324253" w:rsidP="00324253">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47B75A3D" w14:textId="77777777" w:rsidR="00324253" w:rsidRPr="00EF21D2" w:rsidRDefault="00324253" w:rsidP="00324253">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Pr="00EF21D2">
              <w:rPr>
                <w:szCs w:val="24"/>
                <w:lang w:eastAsia="zh-CN"/>
              </w:rPr>
              <w:t xml:space="preserve"> where </w:t>
            </w:r>
            <m:oMath>
              <m:r>
                <w:rPr>
                  <w:rFonts w:ascii="Cambria Math" w:hAnsi="Cambria Math"/>
                </w:rPr>
                <m:t>M</m:t>
              </m:r>
            </m:oMath>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600DACDA" w14:textId="77777777" w:rsidR="00324253" w:rsidRPr="00EF21D2" w:rsidRDefault="00324253" w:rsidP="00324253">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07AD071B" w14:textId="77777777" w:rsidR="00324253" w:rsidRPr="00EF21D2" w:rsidRDefault="00324253" w:rsidP="00324253">
            <w:pPr>
              <w:pStyle w:val="TAL"/>
              <w:keepNext w:val="0"/>
              <w:keepLines w:val="0"/>
            </w:pPr>
            <w:r w:rsidRPr="00EF21D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EF21D2">
              <w:t xml:space="preserve"> (if only </w:t>
            </w:r>
            <m:oMath>
              <m:r>
                <w:rPr>
                  <w:rFonts w:ascii="Cambria Math" w:hAnsi="Cambria Math"/>
                </w:rPr>
                <m:t>P1</m:t>
              </m:r>
            </m:oMath>
            <w:r w:rsidRPr="00EF21D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EF21D2">
              <w:t xml:space="preserve"> (if both</w:t>
            </w:r>
            <m:oMath>
              <m:r>
                <w:rPr>
                  <w:rFonts w:ascii="Cambria Math" w:hAnsi="Cambria Math"/>
                </w:rPr>
                <m:t xml:space="preserve"> P1</m:t>
              </m:r>
            </m:oMath>
            <w:r w:rsidRPr="00EF21D2">
              <w:t xml:space="preserve"> and </w:t>
            </w:r>
            <m:oMath>
              <m:r>
                <w:rPr>
                  <w:rFonts w:ascii="Cambria Math" w:hAnsi="Cambria Math"/>
                </w:rPr>
                <m:t>P2</m:t>
              </m:r>
            </m:oMath>
            <w:r w:rsidRPr="00EF21D2">
              <w:t xml:space="preserve"> are configured), where,</w:t>
            </w:r>
          </w:p>
          <w:p w14:paraId="13F65D78" w14:textId="77777777" w:rsidR="00324253" w:rsidRPr="00EF21D2" w:rsidRDefault="00324253" w:rsidP="00324253">
            <w:pPr>
              <w:pStyle w:val="TAL"/>
              <w:keepNext w:val="0"/>
              <w:keepLines w:val="0"/>
            </w:pPr>
            <m:oMath>
              <m:r>
                <w:rPr>
                  <w:rFonts w:ascii="Cambria Math" w:hAnsi="Cambria Math"/>
                </w:rPr>
                <m:t>R1</m:t>
              </m:r>
            </m:oMath>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6D6C8315" w14:textId="77777777" w:rsidR="00324253" w:rsidRPr="00EF21D2" w:rsidRDefault="00324253" w:rsidP="00324253">
            <w:pPr>
              <w:pStyle w:val="TAL"/>
              <w:keepNext w:val="0"/>
              <w:keepLines w:val="0"/>
            </w:pPr>
            <m:oMath>
              <m:r>
                <w:rPr>
                  <w:rFonts w:ascii="Cambria Math" w:hAnsi="Cambria Math"/>
                </w:rPr>
                <m:t>P1</m:t>
              </m:r>
            </m:oMath>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76EDA932" w14:textId="77777777" w:rsidR="00324253" w:rsidRPr="00EF21D2" w:rsidRDefault="00324253" w:rsidP="00324253">
            <w:pPr>
              <w:pStyle w:val="TAL"/>
              <w:keepNext w:val="0"/>
              <w:keepLines w:val="0"/>
            </w:pPr>
            <m:oMath>
              <m:r>
                <w:rPr>
                  <w:rFonts w:ascii="Cambria Math" w:hAnsi="Cambria Math"/>
                </w:rPr>
                <m:t>P2</m:t>
              </m:r>
            </m:oMath>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1680EB03" w14:textId="77777777" w:rsidR="00324253" w:rsidRPr="00EF21D2" w:rsidRDefault="004C2EB3" w:rsidP="00324253">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6AC491B4" w14:textId="77777777" w:rsidR="00324253" w:rsidRPr="00EF21D2" w:rsidRDefault="004C2EB3"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324253" w:rsidRPr="00EF21D2">
              <w:rPr>
                <w:rFonts w:hint="eastAsia"/>
                <w:szCs w:val="18"/>
                <w:lang w:eastAsia="zh-CN"/>
              </w:rPr>
              <w:t xml:space="preserve"> </w:t>
            </w:r>
            <w:r w:rsidR="00324253" w:rsidRPr="00EF21D2">
              <w:rPr>
                <w:szCs w:val="18"/>
                <w:lang w:eastAsia="zh-CN"/>
              </w:rPr>
              <w:t xml:space="preserve">is </w:t>
            </w:r>
            <w:r w:rsidR="00324253" w:rsidRPr="00EF21D2">
              <w:rPr>
                <w:rFonts w:cs="Arial"/>
                <w:szCs w:val="18"/>
                <w:lang w:eastAsia="en-GB"/>
              </w:rPr>
              <w:t xml:space="preserve">the total number of set IDs for RIM RS-1 (configured by </w:t>
            </w:r>
            <w:r w:rsidR="00324253" w:rsidRPr="00EF21D2">
              <w:rPr>
                <w:rFonts w:ascii="Courier New" w:hAnsi="Courier New" w:cs="Courier New"/>
                <w:szCs w:val="18"/>
              </w:rPr>
              <w:t>totalnrofSetIdofRS1</w:t>
            </w:r>
            <w:r w:rsidR="00324253" w:rsidRPr="00EF21D2">
              <w:rPr>
                <w:rFonts w:cs="Arial"/>
                <w:szCs w:val="18"/>
                <w:lang w:eastAsia="en-GB"/>
              </w:rPr>
              <w:t>),</w:t>
            </w:r>
          </w:p>
          <w:p w14:paraId="12168866" w14:textId="77777777" w:rsidR="00324253" w:rsidRPr="00EF21D2" w:rsidRDefault="004C2EB3"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candidate frequency resources in the whole network (configured by </w:t>
            </w:r>
            <w:r w:rsidR="00324253" w:rsidRPr="00EF21D2">
              <w:rPr>
                <w:rFonts w:ascii="Courier New" w:hAnsi="Courier New" w:cs="Courier New"/>
                <w:szCs w:val="18"/>
              </w:rPr>
              <w:t>nrofGlobalRIMRSFrequencyCandidates</w:t>
            </w:r>
            <w:r w:rsidR="00324253" w:rsidRPr="00EF21D2">
              <w:rPr>
                <w:rFonts w:cs="Arial"/>
                <w:szCs w:val="18"/>
                <w:lang w:eastAsia="en-GB"/>
              </w:rPr>
              <w:t xml:space="preserve">), and </w:t>
            </w:r>
          </w:p>
          <w:p w14:paraId="057B7B03" w14:textId="77777777" w:rsidR="00324253" w:rsidRPr="00EF21D2" w:rsidRDefault="004C2EB3" w:rsidP="00324253">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324253" w:rsidRPr="00EF21D2">
              <w:rPr>
                <w:rFonts w:cs="Arial" w:hint="eastAsia"/>
                <w:sz w:val="24"/>
                <w:szCs w:val="24"/>
                <w:lang w:eastAsia="zh-CN"/>
              </w:rPr>
              <w:t xml:space="preserve"> </w:t>
            </w:r>
            <w:r w:rsidR="00324253" w:rsidRPr="00EF21D2">
              <w:rPr>
                <w:rFonts w:cs="Arial"/>
                <w:szCs w:val="18"/>
                <w:lang w:eastAsia="en-GB"/>
              </w:rPr>
              <w:t xml:space="preserve">is the number of </w:t>
            </w:r>
            <w:r w:rsidR="00324253" w:rsidRPr="00EF21D2">
              <w:t xml:space="preserve">candidate sequences assigned </w:t>
            </w:r>
            <w:r w:rsidR="00324253" w:rsidRPr="00EF21D2">
              <w:rPr>
                <w:rFonts w:cs="Arial"/>
                <w:szCs w:val="18"/>
                <w:lang w:eastAsia="en-GB"/>
              </w:rPr>
              <w:t xml:space="preserve">for RIM RS-1 (configured by </w:t>
            </w:r>
            <w:r w:rsidR="00324253" w:rsidRPr="00EF21D2">
              <w:rPr>
                <w:rFonts w:ascii="Courier New" w:hAnsi="Courier New" w:cs="Courier New"/>
                <w:szCs w:val="18"/>
              </w:rPr>
              <w:t>nrofRIMRSSequenceCandidatesofRS1</w:t>
            </w:r>
            <w:r w:rsidR="00324253" w:rsidRPr="00EF21D2">
              <w:rPr>
                <w:rFonts w:cs="Arial"/>
                <w:szCs w:val="18"/>
                <w:lang w:eastAsia="en-GB"/>
              </w:rPr>
              <w:t>).</w:t>
            </w:r>
          </w:p>
          <w:p w14:paraId="6D2AE047" w14:textId="77777777" w:rsidR="00324253" w:rsidRPr="00EF21D2" w:rsidRDefault="00324253" w:rsidP="00324253">
            <w:pPr>
              <w:pStyle w:val="TAL"/>
              <w:keepNext w:val="0"/>
              <w:keepLines w:val="0"/>
              <w:rPr>
                <w:szCs w:val="18"/>
              </w:rPr>
            </w:pPr>
          </w:p>
          <w:p w14:paraId="20EAFADB" w14:textId="77777777" w:rsidR="00324253" w:rsidRPr="00EF21D2" w:rsidDel="00EB6220" w:rsidRDefault="00324253" w:rsidP="00324253">
            <w:pPr>
              <w:pStyle w:val="TAL"/>
              <w:keepNext w:val="0"/>
              <w:keepLines w:val="0"/>
              <w:rPr>
                <w:szCs w:val="18"/>
              </w:rPr>
            </w:pPr>
            <w:r w:rsidRPr="00EF21D2">
              <w:rPr>
                <w:szCs w:val="18"/>
              </w:rPr>
              <w:t>allowedValues: 1,2,..2^14</w:t>
            </w:r>
          </w:p>
          <w:p w14:paraId="71A66F29" w14:textId="77777777" w:rsidR="00324253" w:rsidRPr="00EF21D2" w:rsidRDefault="00324253" w:rsidP="00324253">
            <w:pPr>
              <w:pStyle w:val="TAL"/>
              <w:keepNext w:val="0"/>
              <w:keepLines w:val="0"/>
              <w:rPr>
                <w:szCs w:val="18"/>
              </w:rPr>
            </w:pPr>
          </w:p>
          <w:p w14:paraId="426FCFD4" w14:textId="77777777" w:rsidR="00324253" w:rsidRPr="00EF21D2" w:rsidRDefault="00324253" w:rsidP="00324253">
            <w:pPr>
              <w:pStyle w:val="TAL"/>
              <w:keepNext w:val="0"/>
              <w:keepLines w:val="0"/>
              <w:rPr>
                <w:lang w:eastAsia="zh-CN"/>
              </w:rPr>
            </w:pPr>
          </w:p>
        </w:tc>
        <w:tc>
          <w:tcPr>
            <w:tcW w:w="2497" w:type="dxa"/>
          </w:tcPr>
          <w:p w14:paraId="5684D959" w14:textId="176FADD9" w:rsidR="00324253" w:rsidRPr="00EF21D2" w:rsidRDefault="00324253" w:rsidP="00324253">
            <w:pPr>
              <w:pStyle w:val="TAL"/>
              <w:keepNext w:val="0"/>
              <w:keepLines w:val="0"/>
            </w:pPr>
            <w:r w:rsidRPr="00EF21D2">
              <w:t>type: Integer</w:t>
            </w:r>
          </w:p>
          <w:p w14:paraId="4193034C" w14:textId="1FAD994F" w:rsidR="00324253" w:rsidRPr="00EF21D2" w:rsidRDefault="00324253" w:rsidP="00324253">
            <w:pPr>
              <w:pStyle w:val="TAL"/>
              <w:keepNext w:val="0"/>
              <w:keepLines w:val="0"/>
            </w:pPr>
            <w:r w:rsidRPr="00EF21D2">
              <w:t>multiplicity: 1</w:t>
            </w:r>
          </w:p>
          <w:p w14:paraId="3FF25DE4" w14:textId="4BA14625" w:rsidR="00324253" w:rsidRPr="00EF21D2" w:rsidRDefault="00324253" w:rsidP="00324253">
            <w:pPr>
              <w:pStyle w:val="TAL"/>
              <w:keepNext w:val="0"/>
              <w:keepLines w:val="0"/>
            </w:pPr>
            <w:r w:rsidRPr="00EF21D2">
              <w:t>isOrdered: N/A</w:t>
            </w:r>
          </w:p>
          <w:p w14:paraId="5008C127" w14:textId="566BB5D7" w:rsidR="00324253" w:rsidRPr="00EF21D2" w:rsidRDefault="00324253" w:rsidP="00324253">
            <w:pPr>
              <w:pStyle w:val="TAL"/>
              <w:keepNext w:val="0"/>
              <w:keepLines w:val="0"/>
            </w:pPr>
            <w:r w:rsidRPr="00EF21D2">
              <w:t>isUnique: N/A</w:t>
            </w:r>
          </w:p>
          <w:p w14:paraId="7AE6E063" w14:textId="14038E34" w:rsidR="00324253" w:rsidRPr="00EF21D2" w:rsidRDefault="00324253" w:rsidP="00324253">
            <w:pPr>
              <w:pStyle w:val="TAL"/>
              <w:keepNext w:val="0"/>
              <w:keepLines w:val="0"/>
            </w:pPr>
            <w:r w:rsidRPr="00EF21D2">
              <w:t>defaultValue: None</w:t>
            </w:r>
          </w:p>
          <w:p w14:paraId="063B3366" w14:textId="459EE349" w:rsidR="00324253" w:rsidRPr="00EF21D2" w:rsidRDefault="00324253" w:rsidP="00324253">
            <w:pPr>
              <w:pStyle w:val="TAL"/>
              <w:keepNext w:val="0"/>
              <w:keepLines w:val="0"/>
            </w:pPr>
            <w:r w:rsidRPr="00EF21D2">
              <w:t>isNullable: False</w:t>
            </w:r>
          </w:p>
        </w:tc>
      </w:tr>
      <w:tr w:rsidR="00324253" w:rsidRPr="00EF21D2" w14:paraId="30C9957D" w14:textId="77777777" w:rsidTr="00ED74D7">
        <w:trPr>
          <w:cantSplit/>
          <w:jc w:val="center"/>
        </w:trPr>
        <w:tc>
          <w:tcPr>
            <w:tcW w:w="1897" w:type="dxa"/>
          </w:tcPr>
          <w:p w14:paraId="423D456C"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7DB0548D" w14:textId="77777777" w:rsidR="00324253" w:rsidRPr="00EF21D2" w:rsidRDefault="00324253" w:rsidP="00324253">
            <w:pPr>
              <w:pStyle w:val="TAL"/>
              <w:keepNext w:val="0"/>
              <w:keepLines w:val="0"/>
            </w:pPr>
          </w:p>
          <w:p w14:paraId="70A8B203" w14:textId="77777777" w:rsidR="00324253" w:rsidRPr="00EF21D2" w:rsidRDefault="00324253" w:rsidP="00324253">
            <w:pPr>
              <w:pStyle w:val="TAL"/>
              <w:keepNext w:val="0"/>
              <w:keepLines w:val="0"/>
            </w:pPr>
          </w:p>
          <w:p w14:paraId="12C2029F" w14:textId="7C8C6EDC" w:rsidR="00324253" w:rsidRPr="00EF21D2" w:rsidRDefault="00324253" w:rsidP="00324253">
            <w:pPr>
              <w:pStyle w:val="TAL"/>
              <w:keepNext w:val="0"/>
              <w:keepLines w:val="0"/>
            </w:pPr>
            <w:r w:rsidRPr="00EF21D2">
              <w:t>allowedValues: 1, 2, 3, 4, 6, 8, 12, 24</w:t>
            </w:r>
          </w:p>
          <w:p w14:paraId="37EB4609" w14:textId="77777777" w:rsidR="00324253" w:rsidRPr="00EF21D2" w:rsidRDefault="00324253" w:rsidP="00324253">
            <w:pPr>
              <w:pStyle w:val="TAL"/>
              <w:keepNext w:val="0"/>
              <w:keepLines w:val="0"/>
              <w:rPr>
                <w:lang w:eastAsia="zh-CN"/>
              </w:rPr>
            </w:pPr>
          </w:p>
        </w:tc>
        <w:tc>
          <w:tcPr>
            <w:tcW w:w="2497" w:type="dxa"/>
          </w:tcPr>
          <w:p w14:paraId="57EA8A8E" w14:textId="588B6218" w:rsidR="00324253" w:rsidRPr="00EF21D2" w:rsidRDefault="00324253" w:rsidP="00324253">
            <w:pPr>
              <w:pStyle w:val="TAL"/>
              <w:keepNext w:val="0"/>
              <w:keepLines w:val="0"/>
            </w:pPr>
            <w:r w:rsidRPr="00EF21D2">
              <w:t>type: Integer</w:t>
            </w:r>
          </w:p>
          <w:p w14:paraId="5BD247C5" w14:textId="6FD98D31" w:rsidR="00324253" w:rsidRPr="00EF21D2" w:rsidRDefault="00324253" w:rsidP="00324253">
            <w:pPr>
              <w:pStyle w:val="TAL"/>
              <w:keepNext w:val="0"/>
              <w:keepLines w:val="0"/>
            </w:pPr>
            <w:r w:rsidRPr="00EF21D2">
              <w:t>multiplicity: 1</w:t>
            </w:r>
          </w:p>
          <w:p w14:paraId="2D1836C5" w14:textId="151C8B23" w:rsidR="00324253" w:rsidRPr="00EF21D2" w:rsidRDefault="00324253" w:rsidP="00324253">
            <w:pPr>
              <w:pStyle w:val="TAL"/>
              <w:keepNext w:val="0"/>
              <w:keepLines w:val="0"/>
            </w:pPr>
            <w:r w:rsidRPr="00EF21D2">
              <w:t>isOrdered: N/A</w:t>
            </w:r>
          </w:p>
          <w:p w14:paraId="14F9F41E" w14:textId="742026E5" w:rsidR="00324253" w:rsidRPr="00EF21D2" w:rsidRDefault="00324253" w:rsidP="00324253">
            <w:pPr>
              <w:pStyle w:val="TAL"/>
              <w:keepNext w:val="0"/>
              <w:keepLines w:val="0"/>
            </w:pPr>
            <w:r w:rsidRPr="00EF21D2">
              <w:t>isUnique: N/A</w:t>
            </w:r>
          </w:p>
          <w:p w14:paraId="5416E07D" w14:textId="427F06E2" w:rsidR="00324253" w:rsidRPr="00EF21D2" w:rsidRDefault="00324253" w:rsidP="00324253">
            <w:pPr>
              <w:pStyle w:val="TAL"/>
              <w:keepNext w:val="0"/>
              <w:keepLines w:val="0"/>
            </w:pPr>
            <w:r w:rsidRPr="00EF21D2">
              <w:t>defaultValue: None</w:t>
            </w:r>
          </w:p>
          <w:p w14:paraId="0CAF0117" w14:textId="62D8F093" w:rsidR="00324253" w:rsidRPr="00EF21D2" w:rsidRDefault="00324253" w:rsidP="00324253">
            <w:pPr>
              <w:pStyle w:val="TAL"/>
              <w:keepNext w:val="0"/>
              <w:keepLines w:val="0"/>
            </w:pPr>
            <w:r w:rsidRPr="00EF21D2">
              <w:t>isNullable: False</w:t>
            </w:r>
          </w:p>
        </w:tc>
      </w:tr>
      <w:tr w:rsidR="00324253" w:rsidRPr="00EF21D2" w14:paraId="3B3F9DD8" w14:textId="77777777" w:rsidTr="00ED74D7">
        <w:trPr>
          <w:cantSplit/>
          <w:jc w:val="center"/>
        </w:trPr>
        <w:tc>
          <w:tcPr>
            <w:tcW w:w="1897" w:type="dxa"/>
          </w:tcPr>
          <w:p w14:paraId="4078B6D9"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3F1C3440" w14:textId="77777777" w:rsidR="00324253" w:rsidRPr="00EF21D2" w:rsidRDefault="00324253" w:rsidP="00324253">
            <w:pPr>
              <w:pStyle w:val="TAL"/>
              <w:keepNext w:val="0"/>
              <w:keepLines w:val="0"/>
            </w:pPr>
          </w:p>
          <w:p w14:paraId="380D4C8C" w14:textId="66DB90DC" w:rsidR="00324253" w:rsidRPr="00EF21D2" w:rsidRDefault="00324253" w:rsidP="00324253">
            <w:pPr>
              <w:pStyle w:val="TAL"/>
              <w:keepNext w:val="0"/>
              <w:keepLines w:val="0"/>
            </w:pPr>
            <w:r w:rsidRPr="00EF21D2">
              <w:t>allowedValues: 0,1,2..23</w:t>
            </w:r>
          </w:p>
          <w:p w14:paraId="713E73C5" w14:textId="77777777" w:rsidR="00324253" w:rsidRPr="00EF21D2" w:rsidRDefault="00324253" w:rsidP="00324253">
            <w:pPr>
              <w:pStyle w:val="TAL"/>
              <w:keepNext w:val="0"/>
              <w:keepLines w:val="0"/>
              <w:rPr>
                <w:lang w:eastAsia="zh-CN"/>
              </w:rPr>
            </w:pPr>
          </w:p>
        </w:tc>
        <w:tc>
          <w:tcPr>
            <w:tcW w:w="2497" w:type="dxa"/>
          </w:tcPr>
          <w:p w14:paraId="03EC2F67" w14:textId="16FB7FD0" w:rsidR="00324253" w:rsidRPr="00EF21D2" w:rsidRDefault="00324253" w:rsidP="00324253">
            <w:pPr>
              <w:pStyle w:val="TAL"/>
              <w:keepNext w:val="0"/>
              <w:keepLines w:val="0"/>
            </w:pPr>
            <w:r w:rsidRPr="00EF21D2">
              <w:t>type: Integer</w:t>
            </w:r>
          </w:p>
          <w:p w14:paraId="16E32603" w14:textId="76606AA8" w:rsidR="00324253" w:rsidRPr="00EF21D2" w:rsidRDefault="00324253" w:rsidP="00324253">
            <w:pPr>
              <w:pStyle w:val="TAL"/>
              <w:keepNext w:val="0"/>
              <w:keepLines w:val="0"/>
            </w:pPr>
            <w:r w:rsidRPr="00EF21D2">
              <w:t>multiplicity: 1</w:t>
            </w:r>
          </w:p>
          <w:p w14:paraId="2335FF48" w14:textId="556FA6F5" w:rsidR="00324253" w:rsidRPr="00EF21D2" w:rsidRDefault="00324253" w:rsidP="00324253">
            <w:pPr>
              <w:pStyle w:val="TAL"/>
              <w:keepNext w:val="0"/>
              <w:keepLines w:val="0"/>
            </w:pPr>
            <w:r w:rsidRPr="00EF21D2">
              <w:t>isOrdered: N/A</w:t>
            </w:r>
          </w:p>
          <w:p w14:paraId="698F3DDA" w14:textId="36DF3273" w:rsidR="00324253" w:rsidRPr="00EF21D2" w:rsidRDefault="00324253" w:rsidP="00324253">
            <w:pPr>
              <w:pStyle w:val="TAL"/>
              <w:keepNext w:val="0"/>
              <w:keepLines w:val="0"/>
            </w:pPr>
            <w:r w:rsidRPr="00EF21D2">
              <w:t>isUnique: N/A</w:t>
            </w:r>
          </w:p>
          <w:p w14:paraId="3744C616" w14:textId="138CCDC9" w:rsidR="00324253" w:rsidRPr="00EF21D2" w:rsidRDefault="00324253" w:rsidP="00324253">
            <w:pPr>
              <w:pStyle w:val="TAL"/>
              <w:keepNext w:val="0"/>
              <w:keepLines w:val="0"/>
            </w:pPr>
            <w:r w:rsidRPr="00EF21D2">
              <w:t>defaultValue: None</w:t>
            </w:r>
          </w:p>
          <w:p w14:paraId="6470176D" w14:textId="16750527" w:rsidR="00324253" w:rsidRPr="00EF21D2" w:rsidRDefault="00324253" w:rsidP="00324253">
            <w:pPr>
              <w:pStyle w:val="TAL"/>
              <w:keepNext w:val="0"/>
              <w:keepLines w:val="0"/>
            </w:pPr>
            <w:r w:rsidRPr="00EF21D2">
              <w:t>isNullable: False</w:t>
            </w:r>
          </w:p>
        </w:tc>
      </w:tr>
      <w:tr w:rsidR="00324253" w:rsidRPr="00EF21D2" w14:paraId="2E4DE9F2" w14:textId="77777777" w:rsidTr="00ED74D7">
        <w:trPr>
          <w:cantSplit/>
          <w:jc w:val="center"/>
        </w:trPr>
        <w:tc>
          <w:tcPr>
            <w:tcW w:w="1897" w:type="dxa"/>
          </w:tcPr>
          <w:p w14:paraId="12973ADE"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534A31C1"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606397AC" w14:textId="77777777" w:rsidR="00324253" w:rsidRPr="00EF21D2" w:rsidRDefault="00324253" w:rsidP="00324253">
            <w:pPr>
              <w:pStyle w:val="TAL"/>
              <w:keepNext w:val="0"/>
              <w:keepLines w:val="0"/>
              <w:rPr>
                <w:lang w:eastAsia="zh-CN"/>
              </w:rPr>
            </w:pPr>
            <w:r w:rsidRPr="00EF21D2">
              <w:rPr>
                <w:i/>
                <w:iCs/>
              </w:rPr>
              <w:t>M</w:t>
            </w:r>
            <w:r w:rsidRPr="00EF21D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Pr="00EF21D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67BE842A" w14:textId="77777777" w:rsidR="00324253" w:rsidRPr="00EF21D2" w:rsidRDefault="00324253" w:rsidP="00324253">
            <w:pPr>
              <w:pStyle w:val="TAL"/>
              <w:keepNext w:val="0"/>
              <w:keepLines w:val="0"/>
            </w:pPr>
          </w:p>
          <w:p w14:paraId="12E12191" w14:textId="77777777" w:rsidR="00324253" w:rsidRPr="00EF21D2" w:rsidRDefault="00324253" w:rsidP="00324253">
            <w:pPr>
              <w:pStyle w:val="TAL"/>
              <w:keepNext w:val="0"/>
              <w:keepLines w:val="0"/>
              <w:rPr>
                <w:lang w:eastAsia="zh-CN"/>
              </w:rPr>
            </w:pPr>
            <w:r w:rsidRPr="00EF21D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324253" w:rsidRPr="00EF21D2" w:rsidRDefault="00324253" w:rsidP="00324253">
            <w:pPr>
              <w:pStyle w:val="TAL"/>
              <w:keepNext w:val="0"/>
              <w:keepLines w:val="0"/>
              <w:rPr>
                <w:lang w:eastAsia="zh-CN"/>
              </w:rPr>
            </w:pPr>
          </w:p>
        </w:tc>
        <w:tc>
          <w:tcPr>
            <w:tcW w:w="2497" w:type="dxa"/>
          </w:tcPr>
          <w:p w14:paraId="6ABB0BAD" w14:textId="29D4F82B" w:rsidR="00324253" w:rsidRPr="00EF21D2" w:rsidRDefault="00324253" w:rsidP="00324253">
            <w:pPr>
              <w:pStyle w:val="TAL"/>
              <w:keepNext w:val="0"/>
              <w:keepLines w:val="0"/>
            </w:pPr>
            <w:r w:rsidRPr="00EF21D2">
              <w:t>type: Integer</w:t>
            </w:r>
          </w:p>
          <w:p w14:paraId="24BBD280" w14:textId="66DCB6B4" w:rsidR="00324253" w:rsidRPr="00EF21D2" w:rsidRDefault="00324253" w:rsidP="00324253">
            <w:pPr>
              <w:pStyle w:val="TAL"/>
              <w:keepNext w:val="0"/>
              <w:keepLines w:val="0"/>
            </w:pPr>
            <w:r w:rsidRPr="00EF21D2">
              <w:t>multiplicity: 1</w:t>
            </w:r>
          </w:p>
          <w:p w14:paraId="54874C7E" w14:textId="6692DC09" w:rsidR="00324253" w:rsidRPr="00EF21D2" w:rsidRDefault="00324253" w:rsidP="00324253">
            <w:pPr>
              <w:pStyle w:val="TAL"/>
              <w:keepNext w:val="0"/>
              <w:keepLines w:val="0"/>
            </w:pPr>
            <w:r w:rsidRPr="00EF21D2">
              <w:t>isOrdered: N/A</w:t>
            </w:r>
          </w:p>
          <w:p w14:paraId="658E6F5D" w14:textId="28DEB4CC" w:rsidR="00324253" w:rsidRPr="00EF21D2" w:rsidRDefault="00324253" w:rsidP="00324253">
            <w:pPr>
              <w:pStyle w:val="TAL"/>
              <w:keepNext w:val="0"/>
              <w:keepLines w:val="0"/>
            </w:pPr>
            <w:r w:rsidRPr="00EF21D2">
              <w:t>isUnique: N/A</w:t>
            </w:r>
          </w:p>
          <w:p w14:paraId="24532AB6" w14:textId="363CF59E" w:rsidR="00324253" w:rsidRPr="00EF21D2" w:rsidRDefault="00324253" w:rsidP="00324253">
            <w:pPr>
              <w:pStyle w:val="TAL"/>
              <w:keepNext w:val="0"/>
              <w:keepLines w:val="0"/>
            </w:pPr>
            <w:r w:rsidRPr="00EF21D2">
              <w:t>defaultValue: None</w:t>
            </w:r>
          </w:p>
          <w:p w14:paraId="259A5F7C" w14:textId="45C08DB9" w:rsidR="00324253" w:rsidRPr="00EF21D2" w:rsidRDefault="00324253" w:rsidP="00324253">
            <w:pPr>
              <w:pStyle w:val="TAL"/>
              <w:keepNext w:val="0"/>
              <w:keepLines w:val="0"/>
            </w:pPr>
            <w:r w:rsidRPr="00EF21D2">
              <w:t>isNullable: False</w:t>
            </w:r>
          </w:p>
        </w:tc>
      </w:tr>
      <w:tr w:rsidR="00324253" w:rsidRPr="00EF21D2" w14:paraId="1C632E89" w14:textId="77777777" w:rsidTr="00ED74D7">
        <w:trPr>
          <w:cantSplit/>
          <w:jc w:val="center"/>
        </w:trPr>
        <w:tc>
          <w:tcPr>
            <w:tcW w:w="1897" w:type="dxa"/>
          </w:tcPr>
          <w:p w14:paraId="7E14B0D7"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61D17723" w14:textId="77777777" w:rsidR="00324253" w:rsidRPr="00EF21D2" w:rsidRDefault="00324253" w:rsidP="00324253">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 in unit of consecutive detection duration.</w:t>
            </w:r>
          </w:p>
          <w:p w14:paraId="3BD47426" w14:textId="77777777" w:rsidR="00324253" w:rsidRPr="00EF21D2" w:rsidRDefault="00324253" w:rsidP="00324253">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 xml:space="preserve">th </w:t>
            </w:r>
            <w:r w:rsidRPr="00EF21D2">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 within the monitoring window.</w:t>
            </w:r>
          </w:p>
          <w:p w14:paraId="6078A800" w14:textId="77777777" w:rsidR="00324253" w:rsidRPr="00EF21D2" w:rsidRDefault="00324253" w:rsidP="00324253">
            <w:pPr>
              <w:pStyle w:val="TAL"/>
              <w:keepNext w:val="0"/>
              <w:keepLines w:val="0"/>
            </w:pPr>
          </w:p>
          <w:p w14:paraId="0FD1EBCF" w14:textId="77777777" w:rsidR="00324253" w:rsidRPr="00EF21D2" w:rsidRDefault="00324253" w:rsidP="00324253">
            <w:pPr>
              <w:pStyle w:val="TAL"/>
              <w:keepNext w:val="0"/>
              <w:keepLines w:val="0"/>
            </w:pPr>
            <w:r w:rsidRPr="00EF21D2">
              <w:t>allowedValues: 0,1,2..M-1</w:t>
            </w:r>
          </w:p>
          <w:p w14:paraId="03501595" w14:textId="77777777" w:rsidR="00324253" w:rsidRPr="00EF21D2" w:rsidRDefault="00324253" w:rsidP="00324253">
            <w:pPr>
              <w:pStyle w:val="TAL"/>
              <w:keepNext w:val="0"/>
              <w:keepLines w:val="0"/>
            </w:pPr>
          </w:p>
          <w:p w14:paraId="32589D24" w14:textId="77777777" w:rsidR="00324253" w:rsidRPr="00EF21D2" w:rsidRDefault="00324253" w:rsidP="00324253">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205FEBD9" w14:textId="77777777" w:rsidR="00324253" w:rsidRPr="00EF21D2" w:rsidRDefault="00324253" w:rsidP="00324253">
            <w:pPr>
              <w:pStyle w:val="TAL"/>
              <w:keepNext w:val="0"/>
              <w:keepLines w:val="0"/>
              <w:rPr>
                <w:lang w:eastAsia="zh-CN"/>
              </w:rPr>
            </w:pPr>
          </w:p>
        </w:tc>
        <w:tc>
          <w:tcPr>
            <w:tcW w:w="2497" w:type="dxa"/>
          </w:tcPr>
          <w:p w14:paraId="1AE7AE63" w14:textId="38DD552B" w:rsidR="00324253" w:rsidRPr="00EF21D2" w:rsidRDefault="004F5256" w:rsidP="00324253">
            <w:pPr>
              <w:pStyle w:val="TAL"/>
              <w:keepNext w:val="0"/>
              <w:keepLines w:val="0"/>
            </w:pPr>
            <w:r>
              <w:t xml:space="preserve">type: </w:t>
            </w:r>
            <w:r w:rsidR="00324253" w:rsidRPr="00EF21D2">
              <w:t>Integer</w:t>
            </w:r>
          </w:p>
          <w:p w14:paraId="4519DB8A" w14:textId="46CADEA8" w:rsidR="00324253" w:rsidRPr="00EF21D2" w:rsidRDefault="00324253" w:rsidP="00324253">
            <w:pPr>
              <w:pStyle w:val="TAL"/>
              <w:keepNext w:val="0"/>
              <w:keepLines w:val="0"/>
            </w:pPr>
            <w:r w:rsidRPr="00EF21D2">
              <w:t>multiplicity: 1</w:t>
            </w:r>
          </w:p>
          <w:p w14:paraId="0C08133B" w14:textId="1A3EB69E" w:rsidR="00324253" w:rsidRPr="00EF21D2" w:rsidRDefault="00324253" w:rsidP="00324253">
            <w:pPr>
              <w:pStyle w:val="TAL"/>
              <w:keepNext w:val="0"/>
              <w:keepLines w:val="0"/>
            </w:pPr>
            <w:r w:rsidRPr="00EF21D2">
              <w:t>isOrdered: N/A</w:t>
            </w:r>
          </w:p>
          <w:p w14:paraId="2CD66699" w14:textId="10D296F2" w:rsidR="00324253" w:rsidRPr="00EF21D2" w:rsidRDefault="00324253" w:rsidP="00324253">
            <w:pPr>
              <w:pStyle w:val="TAL"/>
              <w:keepNext w:val="0"/>
              <w:keepLines w:val="0"/>
            </w:pPr>
            <w:r w:rsidRPr="00EF21D2">
              <w:t>isUnique: N/A</w:t>
            </w:r>
          </w:p>
          <w:p w14:paraId="382ABCD8" w14:textId="5860521A" w:rsidR="00324253" w:rsidRPr="00EF21D2" w:rsidRDefault="00324253" w:rsidP="00324253">
            <w:pPr>
              <w:pStyle w:val="TAL"/>
              <w:keepNext w:val="0"/>
              <w:keepLines w:val="0"/>
            </w:pPr>
            <w:r w:rsidRPr="00EF21D2">
              <w:t>defaultValue: None</w:t>
            </w:r>
          </w:p>
          <w:p w14:paraId="5A9B8C53" w14:textId="1DF8E16E" w:rsidR="00324253" w:rsidRPr="00EF21D2" w:rsidRDefault="00324253" w:rsidP="00324253">
            <w:pPr>
              <w:pStyle w:val="TAL"/>
              <w:keepNext w:val="0"/>
              <w:keepLines w:val="0"/>
            </w:pPr>
            <w:r w:rsidRPr="00EF21D2">
              <w:t>isNullable: False</w:t>
            </w:r>
          </w:p>
        </w:tc>
      </w:tr>
      <w:tr w:rsidR="00324253" w:rsidRPr="00EF21D2" w14:paraId="736B28AE" w14:textId="77777777" w:rsidTr="00ED74D7">
        <w:trPr>
          <w:cantSplit/>
          <w:jc w:val="center"/>
        </w:trPr>
        <w:tc>
          <w:tcPr>
            <w:tcW w:w="1897" w:type="dxa"/>
          </w:tcPr>
          <w:p w14:paraId="23FD0434"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324253" w:rsidRPr="00EF21D2" w:rsidRDefault="00324253" w:rsidP="00324253">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0A2120AE" w14:textId="77777777" w:rsidR="00324253" w:rsidRPr="00EF21D2" w:rsidRDefault="00324253" w:rsidP="00324253">
            <w:pPr>
              <w:pStyle w:val="TAL"/>
              <w:keepNext w:val="0"/>
              <w:keepLines w:val="0"/>
              <w:rPr>
                <w:szCs w:val="18"/>
              </w:rPr>
            </w:pPr>
          </w:p>
          <w:p w14:paraId="33EF6D22" w14:textId="0CA324BB"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33A747E" w14:textId="77777777" w:rsidR="00324253" w:rsidRPr="00EF21D2" w:rsidRDefault="00324253" w:rsidP="00324253">
            <w:pPr>
              <w:pStyle w:val="TAL"/>
              <w:keepNext w:val="0"/>
              <w:keepLines w:val="0"/>
              <w:rPr>
                <w:lang w:eastAsia="zh-CN"/>
              </w:rPr>
            </w:pPr>
          </w:p>
        </w:tc>
        <w:tc>
          <w:tcPr>
            <w:tcW w:w="2497" w:type="dxa"/>
          </w:tcPr>
          <w:p w14:paraId="7493AFA8" w14:textId="40C66743" w:rsidR="00324253" w:rsidRPr="00EF21D2" w:rsidRDefault="00324253" w:rsidP="00324253">
            <w:pPr>
              <w:pStyle w:val="TAL"/>
              <w:keepNext w:val="0"/>
              <w:keepLines w:val="0"/>
              <w:rPr>
                <w:rFonts w:cs="Arial"/>
              </w:rPr>
            </w:pPr>
            <w:r w:rsidRPr="00EF21D2">
              <w:rPr>
                <w:rFonts w:cs="Arial"/>
              </w:rPr>
              <w:t>type: DN</w:t>
            </w:r>
          </w:p>
          <w:p w14:paraId="60C6AE7A" w14:textId="05C6B821" w:rsidR="00324253" w:rsidRPr="00EF21D2" w:rsidRDefault="00324253" w:rsidP="00324253">
            <w:pPr>
              <w:pStyle w:val="TAL"/>
              <w:keepNext w:val="0"/>
              <w:keepLines w:val="0"/>
              <w:rPr>
                <w:rFonts w:cs="Arial"/>
              </w:rPr>
            </w:pPr>
            <w:r w:rsidRPr="00EF21D2">
              <w:rPr>
                <w:rFonts w:cs="Arial"/>
              </w:rPr>
              <w:t>multiplicity: 1</w:t>
            </w:r>
          </w:p>
          <w:p w14:paraId="41206532" w14:textId="173D0063" w:rsidR="00324253" w:rsidRPr="00EF21D2" w:rsidRDefault="00324253" w:rsidP="00324253">
            <w:pPr>
              <w:pStyle w:val="TAL"/>
              <w:keepNext w:val="0"/>
              <w:keepLines w:val="0"/>
              <w:rPr>
                <w:rFonts w:cs="Arial"/>
              </w:rPr>
            </w:pPr>
            <w:r w:rsidRPr="00EF21D2">
              <w:rPr>
                <w:rFonts w:cs="Arial"/>
              </w:rPr>
              <w:t>isOrdered: N/A</w:t>
            </w:r>
          </w:p>
          <w:p w14:paraId="12D71811" w14:textId="52E93F41" w:rsidR="00324253" w:rsidRPr="00EF21D2" w:rsidRDefault="00324253" w:rsidP="00324253">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0C3030A" w14:textId="1DEEDCF3" w:rsidR="00324253" w:rsidRPr="00EF21D2" w:rsidRDefault="00324253" w:rsidP="00324253">
            <w:pPr>
              <w:pStyle w:val="TAL"/>
              <w:keepNext w:val="0"/>
              <w:keepLines w:val="0"/>
              <w:rPr>
                <w:rFonts w:cs="Arial"/>
              </w:rPr>
            </w:pPr>
            <w:r w:rsidRPr="00EF21D2">
              <w:rPr>
                <w:rFonts w:cs="Arial"/>
              </w:rPr>
              <w:t>defaultValue: None</w:t>
            </w:r>
          </w:p>
          <w:p w14:paraId="34587FAF" w14:textId="43853FF1"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42272960" w14:textId="77777777" w:rsidR="00324253" w:rsidRPr="00EF21D2" w:rsidRDefault="00324253" w:rsidP="00324253">
            <w:pPr>
              <w:pStyle w:val="TAL"/>
              <w:keepNext w:val="0"/>
              <w:keepLines w:val="0"/>
            </w:pPr>
          </w:p>
        </w:tc>
      </w:tr>
      <w:tr w:rsidR="00324253" w:rsidRPr="00EF21D2" w14:paraId="7F6A9A8D" w14:textId="77777777" w:rsidTr="00ED74D7">
        <w:trPr>
          <w:cantSplit/>
          <w:jc w:val="center"/>
        </w:trPr>
        <w:tc>
          <w:tcPr>
            <w:tcW w:w="1897" w:type="dxa"/>
          </w:tcPr>
          <w:p w14:paraId="71048F1F"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324253" w:rsidRPr="00EF21D2" w:rsidRDefault="00324253" w:rsidP="00324253">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5A2CDEFA" w14:textId="77777777" w:rsidR="00324253" w:rsidRPr="00EF21D2" w:rsidRDefault="00324253" w:rsidP="00324253">
            <w:pPr>
              <w:pStyle w:val="TAL"/>
              <w:keepNext w:val="0"/>
              <w:keepLines w:val="0"/>
              <w:rPr>
                <w:szCs w:val="18"/>
              </w:rPr>
            </w:pPr>
          </w:p>
          <w:p w14:paraId="0672FD2F" w14:textId="5EE19992"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046797D2" w14:textId="77777777" w:rsidR="00324253" w:rsidRPr="00EF21D2" w:rsidRDefault="00324253" w:rsidP="00324253">
            <w:pPr>
              <w:pStyle w:val="TAL"/>
              <w:keepNext w:val="0"/>
              <w:keepLines w:val="0"/>
              <w:rPr>
                <w:lang w:eastAsia="zh-CN"/>
              </w:rPr>
            </w:pPr>
          </w:p>
        </w:tc>
        <w:tc>
          <w:tcPr>
            <w:tcW w:w="2497" w:type="dxa"/>
          </w:tcPr>
          <w:p w14:paraId="1537F90E" w14:textId="56BCCB86" w:rsidR="00324253" w:rsidRPr="00EF21D2" w:rsidRDefault="00324253" w:rsidP="00324253">
            <w:pPr>
              <w:pStyle w:val="TAL"/>
              <w:keepNext w:val="0"/>
              <w:keepLines w:val="0"/>
              <w:rPr>
                <w:rFonts w:cs="Arial"/>
              </w:rPr>
            </w:pPr>
            <w:r w:rsidRPr="00EF21D2">
              <w:rPr>
                <w:rFonts w:cs="Arial"/>
              </w:rPr>
              <w:t>type: DN</w:t>
            </w:r>
          </w:p>
          <w:p w14:paraId="1F5A568B" w14:textId="4CB8FFA4" w:rsidR="00324253" w:rsidRPr="00EF21D2" w:rsidRDefault="00324253" w:rsidP="00324253">
            <w:pPr>
              <w:pStyle w:val="TAL"/>
              <w:keepNext w:val="0"/>
              <w:keepLines w:val="0"/>
              <w:rPr>
                <w:rFonts w:cs="Arial"/>
              </w:rPr>
            </w:pPr>
            <w:r w:rsidRPr="00EF21D2">
              <w:rPr>
                <w:rFonts w:cs="Arial"/>
              </w:rPr>
              <w:t>multiplicity: 1</w:t>
            </w:r>
          </w:p>
          <w:p w14:paraId="67B6DEC5" w14:textId="1804EEF1" w:rsidR="00324253" w:rsidRPr="00EF21D2" w:rsidRDefault="00324253" w:rsidP="00324253">
            <w:pPr>
              <w:pStyle w:val="TAL"/>
              <w:keepNext w:val="0"/>
              <w:keepLines w:val="0"/>
              <w:rPr>
                <w:rFonts w:cs="Arial"/>
              </w:rPr>
            </w:pPr>
            <w:r w:rsidRPr="00EF21D2">
              <w:rPr>
                <w:rFonts w:cs="Arial"/>
              </w:rPr>
              <w:t>isOrdered: N/A</w:t>
            </w:r>
          </w:p>
          <w:p w14:paraId="6D8D2852" w14:textId="140B9F0F" w:rsidR="00324253" w:rsidRPr="00EF21D2" w:rsidRDefault="00324253" w:rsidP="00324253">
            <w:pPr>
              <w:pStyle w:val="TAL"/>
              <w:keepNext w:val="0"/>
              <w:keepLines w:val="0"/>
              <w:rPr>
                <w:rFonts w:cs="Arial"/>
                <w:lang w:eastAsia="zh-CN"/>
              </w:rPr>
            </w:pPr>
            <w:r w:rsidRPr="00EF21D2">
              <w:rPr>
                <w:rFonts w:cs="Arial"/>
              </w:rPr>
              <w:t xml:space="preserve">isUnique: </w:t>
            </w:r>
            <w:r w:rsidRPr="00BD7989">
              <w:rPr>
                <w:rFonts w:cs="Arial"/>
              </w:rPr>
              <w:t>N/A</w:t>
            </w:r>
          </w:p>
          <w:p w14:paraId="5B50BC30" w14:textId="2FC2D93F" w:rsidR="00324253" w:rsidRPr="00EF21D2" w:rsidRDefault="00324253" w:rsidP="00324253">
            <w:pPr>
              <w:pStyle w:val="TAL"/>
              <w:keepNext w:val="0"/>
              <w:keepLines w:val="0"/>
              <w:rPr>
                <w:rFonts w:cs="Arial"/>
              </w:rPr>
            </w:pPr>
            <w:r w:rsidRPr="00EF21D2">
              <w:rPr>
                <w:rFonts w:cs="Arial"/>
              </w:rPr>
              <w:t>defaultValue: None</w:t>
            </w:r>
          </w:p>
          <w:p w14:paraId="43505494" w14:textId="7FB193CB"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7BC9951E" w14:textId="77777777" w:rsidR="00324253" w:rsidRPr="00EF21D2" w:rsidRDefault="00324253" w:rsidP="00324253">
            <w:pPr>
              <w:pStyle w:val="TAL"/>
              <w:keepNext w:val="0"/>
              <w:keepLines w:val="0"/>
            </w:pPr>
          </w:p>
        </w:tc>
      </w:tr>
      <w:tr w:rsidR="00324253" w:rsidRPr="00EF21D2" w14:paraId="79208D51" w14:textId="77777777" w:rsidTr="00ED74D7">
        <w:trPr>
          <w:cantSplit/>
          <w:jc w:val="center"/>
        </w:trPr>
        <w:tc>
          <w:tcPr>
            <w:tcW w:w="1897" w:type="dxa"/>
          </w:tcPr>
          <w:p w14:paraId="37B820C3"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324253" w:rsidRPr="00EF21D2" w:rsidRDefault="00324253" w:rsidP="00324253">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4D2FD89D" w14:textId="77777777" w:rsidR="00324253" w:rsidRPr="00EF21D2" w:rsidRDefault="00324253" w:rsidP="00324253">
            <w:pPr>
              <w:pStyle w:val="TAL"/>
              <w:keepNext w:val="0"/>
              <w:keepLines w:val="0"/>
            </w:pPr>
          </w:p>
          <w:p w14:paraId="3F95E47D" w14:textId="600C0F65" w:rsidR="00324253" w:rsidRPr="00EF21D2" w:rsidRDefault="00324253" w:rsidP="00324253">
            <w:pPr>
              <w:pStyle w:val="TAL"/>
              <w:keepNext w:val="0"/>
              <w:keepLines w:val="0"/>
            </w:pPr>
            <w:r w:rsidRPr="00EF21D2">
              <w:t>If the attribute value is "RS1", the RIM-RS Set is victim set.</w:t>
            </w:r>
          </w:p>
          <w:p w14:paraId="2DCDB753" w14:textId="1FDF27D1" w:rsidR="00324253" w:rsidRPr="00EF21D2" w:rsidRDefault="00324253" w:rsidP="00324253">
            <w:pPr>
              <w:pStyle w:val="TAL"/>
              <w:keepNext w:val="0"/>
              <w:keepLines w:val="0"/>
            </w:pPr>
            <w:r w:rsidRPr="00EF21D2">
              <w:t>If the attribute value is "RS2", the RIM-RS Set is aggressor set.</w:t>
            </w:r>
          </w:p>
          <w:p w14:paraId="47FEC6DD" w14:textId="77777777" w:rsidR="00324253" w:rsidRPr="00EF21D2" w:rsidRDefault="00324253" w:rsidP="00324253">
            <w:pPr>
              <w:pStyle w:val="TAL"/>
              <w:keepNext w:val="0"/>
              <w:keepLines w:val="0"/>
            </w:pPr>
          </w:p>
          <w:p w14:paraId="141FF2B7" w14:textId="77777777" w:rsidR="00324253" w:rsidRPr="00EF21D2" w:rsidRDefault="00324253" w:rsidP="00324253">
            <w:pPr>
              <w:pStyle w:val="TAL"/>
              <w:keepNext w:val="0"/>
              <w:keepLines w:val="0"/>
              <w:rPr>
                <w:rFonts w:cs="Arial"/>
                <w:szCs w:val="18"/>
              </w:rPr>
            </w:pPr>
            <w:r w:rsidRPr="00EF21D2">
              <w:rPr>
                <w:rFonts w:cs="Arial"/>
                <w:szCs w:val="18"/>
              </w:rPr>
              <w:t>allowedValues:</w:t>
            </w:r>
          </w:p>
          <w:p w14:paraId="28AF1592" w14:textId="5CF513CA" w:rsidR="00324253" w:rsidRPr="00EF21D2" w:rsidRDefault="00324253" w:rsidP="00324253">
            <w:pPr>
              <w:pStyle w:val="TAL"/>
              <w:keepNext w:val="0"/>
              <w:keepLines w:val="0"/>
              <w:rPr>
                <w:rFonts w:cs="Arial"/>
                <w:szCs w:val="18"/>
                <w:lang w:eastAsia="en-GB"/>
              </w:rPr>
            </w:pPr>
            <w:r w:rsidRPr="00EF21D2">
              <w:rPr>
                <w:rFonts w:cs="Arial"/>
                <w:szCs w:val="18"/>
                <w:lang w:eastAsia="en-GB"/>
              </w:rPr>
              <w:t>RS1, RS2.</w:t>
            </w:r>
          </w:p>
          <w:p w14:paraId="5FDB59A1" w14:textId="77777777" w:rsidR="00324253" w:rsidRPr="00EF21D2" w:rsidRDefault="00324253" w:rsidP="00324253">
            <w:pPr>
              <w:pStyle w:val="TAL"/>
              <w:keepNext w:val="0"/>
              <w:keepLines w:val="0"/>
              <w:rPr>
                <w:lang w:eastAsia="zh-CN"/>
              </w:rPr>
            </w:pPr>
          </w:p>
        </w:tc>
        <w:tc>
          <w:tcPr>
            <w:tcW w:w="2497" w:type="dxa"/>
          </w:tcPr>
          <w:p w14:paraId="7D0A5C49" w14:textId="79DD9E17" w:rsidR="00324253" w:rsidRPr="00EF21D2" w:rsidRDefault="00324253" w:rsidP="00324253">
            <w:pPr>
              <w:pStyle w:val="TAL"/>
              <w:keepNext w:val="0"/>
              <w:keepLines w:val="0"/>
            </w:pPr>
            <w:r w:rsidRPr="00EF21D2">
              <w:t>type: ENUM</w:t>
            </w:r>
          </w:p>
          <w:p w14:paraId="118364D1" w14:textId="0E6FA5FB" w:rsidR="00324253" w:rsidRPr="00EF21D2" w:rsidRDefault="00324253" w:rsidP="00324253">
            <w:pPr>
              <w:pStyle w:val="TAL"/>
              <w:keepNext w:val="0"/>
              <w:keepLines w:val="0"/>
            </w:pPr>
            <w:r w:rsidRPr="00EF21D2">
              <w:t>multiplicity: 1</w:t>
            </w:r>
          </w:p>
          <w:p w14:paraId="78BF68FC" w14:textId="514567E3" w:rsidR="00324253" w:rsidRPr="00EF21D2" w:rsidRDefault="00324253" w:rsidP="00324253">
            <w:pPr>
              <w:pStyle w:val="TAL"/>
              <w:keepNext w:val="0"/>
              <w:keepLines w:val="0"/>
            </w:pPr>
            <w:r w:rsidRPr="00EF21D2">
              <w:t>isOrdered: N/A</w:t>
            </w:r>
          </w:p>
          <w:p w14:paraId="622B7B30" w14:textId="549952A5" w:rsidR="00324253" w:rsidRPr="00EF21D2" w:rsidRDefault="00324253" w:rsidP="00324253">
            <w:pPr>
              <w:pStyle w:val="TAL"/>
              <w:keepNext w:val="0"/>
              <w:keepLines w:val="0"/>
            </w:pPr>
            <w:r w:rsidRPr="00EF21D2">
              <w:t>isUnique: N/A</w:t>
            </w:r>
          </w:p>
          <w:p w14:paraId="3921D327" w14:textId="5B5467E0" w:rsidR="00324253" w:rsidRPr="00EF21D2" w:rsidRDefault="00324253" w:rsidP="00324253">
            <w:pPr>
              <w:pStyle w:val="TAL"/>
              <w:keepNext w:val="0"/>
              <w:keepLines w:val="0"/>
            </w:pPr>
            <w:r w:rsidRPr="00EF21D2">
              <w:t>defaultValue: None</w:t>
            </w:r>
          </w:p>
          <w:p w14:paraId="61AE5C87" w14:textId="3C8894A3" w:rsidR="00324253" w:rsidRPr="00EF21D2" w:rsidRDefault="00324253" w:rsidP="00324253">
            <w:pPr>
              <w:pStyle w:val="TAL"/>
              <w:keepNext w:val="0"/>
              <w:keepLines w:val="0"/>
            </w:pPr>
            <w:r w:rsidRPr="00EF21D2">
              <w:t>isNullable: False</w:t>
            </w:r>
          </w:p>
        </w:tc>
      </w:tr>
      <w:tr w:rsidR="00324253" w:rsidRPr="00EF21D2" w14:paraId="52B5CF3E" w14:textId="77777777" w:rsidTr="00ED74D7">
        <w:trPr>
          <w:cantSplit/>
          <w:jc w:val="center"/>
        </w:trPr>
        <w:tc>
          <w:tcPr>
            <w:tcW w:w="1897" w:type="dxa"/>
          </w:tcPr>
          <w:p w14:paraId="70DA5A4D"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324253" w:rsidRPr="00EF21D2" w:rsidRDefault="00324253" w:rsidP="00324253">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0E4251C0" w14:textId="77777777" w:rsidR="00324253" w:rsidRPr="00EF21D2" w:rsidRDefault="00324253" w:rsidP="00324253">
            <w:pPr>
              <w:pStyle w:val="TAL"/>
              <w:keepNext w:val="0"/>
              <w:keepLines w:val="0"/>
              <w:rPr>
                <w:szCs w:val="18"/>
              </w:rPr>
            </w:pPr>
          </w:p>
          <w:p w14:paraId="2146FC55" w14:textId="1C52CD74" w:rsidR="00324253" w:rsidRPr="00EF21D2" w:rsidRDefault="00324253" w:rsidP="00324253">
            <w:pPr>
              <w:pStyle w:val="TAL"/>
              <w:keepNext w:val="0"/>
              <w:keepLines w:val="0"/>
              <w:rPr>
                <w:szCs w:val="18"/>
                <w:lang w:eastAsia="zh-CN"/>
              </w:rPr>
            </w:pPr>
            <w:r w:rsidRPr="00EF21D2">
              <w:rPr>
                <w:szCs w:val="18"/>
                <w:lang w:eastAsia="zh-CN"/>
              </w:rPr>
              <w:t>allowedValues: Not applicable.</w:t>
            </w:r>
          </w:p>
          <w:p w14:paraId="3B4B0A97" w14:textId="77777777" w:rsidR="00324253" w:rsidRPr="00EF21D2" w:rsidRDefault="00324253" w:rsidP="00324253">
            <w:pPr>
              <w:pStyle w:val="TAL"/>
              <w:keepNext w:val="0"/>
              <w:keepLines w:val="0"/>
              <w:rPr>
                <w:lang w:eastAsia="zh-CN"/>
              </w:rPr>
            </w:pPr>
          </w:p>
        </w:tc>
        <w:tc>
          <w:tcPr>
            <w:tcW w:w="2497" w:type="dxa"/>
          </w:tcPr>
          <w:p w14:paraId="48E22829" w14:textId="3D2499BA" w:rsidR="00324253" w:rsidRPr="00EF21D2" w:rsidRDefault="00324253" w:rsidP="00324253">
            <w:pPr>
              <w:pStyle w:val="TAL"/>
              <w:keepNext w:val="0"/>
              <w:keepLines w:val="0"/>
              <w:rPr>
                <w:rFonts w:cs="Arial"/>
              </w:rPr>
            </w:pPr>
            <w:r w:rsidRPr="00EF21D2">
              <w:rPr>
                <w:rFonts w:cs="Arial"/>
              </w:rPr>
              <w:t>type: DN</w:t>
            </w:r>
          </w:p>
          <w:p w14:paraId="272B768D" w14:textId="313A2D63" w:rsidR="00324253" w:rsidRPr="00EF21D2" w:rsidRDefault="00324253" w:rsidP="00324253">
            <w:pPr>
              <w:pStyle w:val="TAL"/>
              <w:keepNext w:val="0"/>
              <w:keepLines w:val="0"/>
              <w:rPr>
                <w:rFonts w:cs="Arial"/>
              </w:rPr>
            </w:pPr>
            <w:r w:rsidRPr="00EF21D2">
              <w:rPr>
                <w:rFonts w:cs="Arial"/>
              </w:rPr>
              <w:t>multiplicity: *</w:t>
            </w:r>
          </w:p>
          <w:p w14:paraId="496FC7E7" w14:textId="10C21D83" w:rsidR="00324253" w:rsidRPr="00EF21D2" w:rsidRDefault="00324253" w:rsidP="00324253">
            <w:pPr>
              <w:pStyle w:val="TAL"/>
              <w:keepNext w:val="0"/>
              <w:keepLines w:val="0"/>
              <w:rPr>
                <w:rFonts w:cs="Arial"/>
              </w:rPr>
            </w:pPr>
            <w:r w:rsidRPr="00EF21D2">
              <w:rPr>
                <w:rFonts w:cs="Arial"/>
              </w:rPr>
              <w:t xml:space="preserve">isOrdered: </w:t>
            </w:r>
            <w:r w:rsidRPr="00CD3748">
              <w:rPr>
                <w:rFonts w:cs="Arial"/>
              </w:rPr>
              <w:t>False</w:t>
            </w:r>
          </w:p>
          <w:p w14:paraId="6054CA19" w14:textId="5CEA5122" w:rsidR="00324253" w:rsidRPr="00EF21D2" w:rsidRDefault="00324253" w:rsidP="00324253">
            <w:pPr>
              <w:pStyle w:val="TAL"/>
              <w:keepNext w:val="0"/>
              <w:keepLines w:val="0"/>
              <w:rPr>
                <w:rFonts w:cs="Arial"/>
                <w:lang w:eastAsia="zh-CN"/>
              </w:rPr>
            </w:pPr>
            <w:r w:rsidRPr="00EF21D2">
              <w:rPr>
                <w:rFonts w:cs="Arial"/>
              </w:rPr>
              <w:t>isUnique: T</w:t>
            </w:r>
            <w:r w:rsidRPr="00EF21D2">
              <w:rPr>
                <w:rFonts w:cs="Arial" w:hint="eastAsia"/>
                <w:lang w:eastAsia="zh-CN"/>
              </w:rPr>
              <w:t>rue</w:t>
            </w:r>
          </w:p>
          <w:p w14:paraId="2FDA117A" w14:textId="7E9306B5" w:rsidR="00324253" w:rsidRPr="00EF21D2" w:rsidRDefault="00324253" w:rsidP="00324253">
            <w:pPr>
              <w:pStyle w:val="TAL"/>
              <w:keepNext w:val="0"/>
              <w:keepLines w:val="0"/>
              <w:rPr>
                <w:rFonts w:cs="Arial"/>
              </w:rPr>
            </w:pPr>
            <w:r w:rsidRPr="00EF21D2">
              <w:rPr>
                <w:rFonts w:cs="Arial"/>
              </w:rPr>
              <w:t>defaultValue: None</w:t>
            </w:r>
          </w:p>
          <w:p w14:paraId="5BDD3A7A" w14:textId="520EDAD7" w:rsidR="00324253" w:rsidRPr="00EF21D2" w:rsidRDefault="00324253" w:rsidP="00324253">
            <w:pPr>
              <w:pStyle w:val="TAL"/>
              <w:keepNext w:val="0"/>
              <w:keepLines w:val="0"/>
              <w:rPr>
                <w:rFonts w:cs="Arial"/>
                <w:szCs w:val="18"/>
              </w:rPr>
            </w:pPr>
            <w:r w:rsidRPr="00EF21D2">
              <w:rPr>
                <w:rFonts w:cs="Arial"/>
              </w:rPr>
              <w:t xml:space="preserve">isNullable: </w:t>
            </w:r>
            <w:r w:rsidRPr="00EF21D2">
              <w:rPr>
                <w:rFonts w:cs="Arial"/>
                <w:szCs w:val="18"/>
              </w:rPr>
              <w:t>False</w:t>
            </w:r>
          </w:p>
          <w:p w14:paraId="51194D42" w14:textId="77777777" w:rsidR="00324253" w:rsidRPr="00EF21D2" w:rsidRDefault="00324253" w:rsidP="00324253">
            <w:pPr>
              <w:pStyle w:val="TAL"/>
              <w:keepNext w:val="0"/>
              <w:keepLines w:val="0"/>
            </w:pPr>
          </w:p>
        </w:tc>
      </w:tr>
      <w:tr w:rsidR="00324253" w:rsidRPr="00EF21D2" w14:paraId="78C4808E" w14:textId="77777777" w:rsidTr="00ED74D7">
        <w:trPr>
          <w:cantSplit/>
          <w:jc w:val="center"/>
        </w:trPr>
        <w:tc>
          <w:tcPr>
            <w:tcW w:w="1897" w:type="dxa"/>
          </w:tcPr>
          <w:p w14:paraId="23DC5770"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324253" w:rsidRPr="00EF21D2" w:rsidRDefault="00324253" w:rsidP="00324253">
            <w:pPr>
              <w:pStyle w:val="TAL"/>
              <w:keepNext w:val="0"/>
              <w:keepLines w:val="0"/>
            </w:pPr>
            <w:r w:rsidRPr="00EF21D2">
              <w:t>This indicates if EN-DC is allowed or prohibited.</w:t>
            </w:r>
          </w:p>
          <w:p w14:paraId="17FE37C9" w14:textId="77777777" w:rsidR="00324253" w:rsidRPr="00EF21D2" w:rsidRDefault="00324253" w:rsidP="00324253">
            <w:pPr>
              <w:pStyle w:val="TAL"/>
              <w:keepNext w:val="0"/>
              <w:keepLines w:val="0"/>
            </w:pPr>
          </w:p>
          <w:p w14:paraId="0EAEE89F" w14:textId="7A950354" w:rsidR="00324253" w:rsidRPr="00EF21D2" w:rsidRDefault="00324253" w:rsidP="00324253">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1EE3FE" w14:textId="77777777" w:rsidR="00324253" w:rsidRPr="00EF21D2" w:rsidRDefault="00324253" w:rsidP="00324253">
            <w:pPr>
              <w:pStyle w:val="TAL"/>
              <w:keepNext w:val="0"/>
              <w:keepLines w:val="0"/>
            </w:pPr>
          </w:p>
          <w:p w14:paraId="271D6503" w14:textId="56A9A4D0" w:rsidR="00324253" w:rsidRPr="00EF21D2" w:rsidRDefault="00324253" w:rsidP="00324253">
            <w:pPr>
              <w:pStyle w:val="TAL"/>
              <w:keepNext w:val="0"/>
              <w:keepLines w:val="0"/>
              <w:rPr>
                <w:lang w:eastAsia="zh-CN"/>
              </w:rPr>
            </w:pPr>
            <w:r w:rsidRPr="00EF21D2">
              <w:t xml:space="preserve">If FALSE, EN-DC </w:t>
            </w:r>
            <w:r w:rsidRPr="001F77D2">
              <w:t>shall</w:t>
            </w:r>
            <w:r w:rsidRPr="00EF21D2">
              <w:t xml:space="preserve"> not be allowed.</w:t>
            </w:r>
          </w:p>
          <w:p w14:paraId="2DB8E07C" w14:textId="77777777" w:rsidR="00324253" w:rsidRPr="00EF21D2" w:rsidRDefault="00324253" w:rsidP="00324253">
            <w:pPr>
              <w:pStyle w:val="TAL"/>
              <w:keepNext w:val="0"/>
              <w:keepLines w:val="0"/>
              <w:rPr>
                <w:lang w:eastAsia="zh-CN"/>
              </w:rPr>
            </w:pPr>
          </w:p>
          <w:p w14:paraId="2888B7F6" w14:textId="419679E4" w:rsidR="00324253" w:rsidRPr="00EF21D2" w:rsidRDefault="00324253" w:rsidP="00324253">
            <w:pPr>
              <w:pStyle w:val="TAL"/>
              <w:keepNext w:val="0"/>
              <w:keepLines w:val="0"/>
              <w:rPr>
                <w:lang w:eastAsia="zh-CN"/>
              </w:rPr>
            </w:pPr>
            <w:r w:rsidRPr="00EF21D2">
              <w:rPr>
                <w:rFonts w:cs="Arial"/>
                <w:szCs w:val="18"/>
              </w:rPr>
              <w:t>allowedValues: TRUE,FALSE</w:t>
            </w:r>
          </w:p>
        </w:tc>
        <w:tc>
          <w:tcPr>
            <w:tcW w:w="2497" w:type="dxa"/>
          </w:tcPr>
          <w:p w14:paraId="200613B6" w14:textId="5366C5A1" w:rsidR="00324253" w:rsidRPr="00EF21D2" w:rsidRDefault="00324253" w:rsidP="00324253">
            <w:pPr>
              <w:pStyle w:val="TAL"/>
              <w:keepNext w:val="0"/>
              <w:keepLines w:val="0"/>
              <w:rPr>
                <w:rFonts w:cs="Arial"/>
              </w:rPr>
            </w:pPr>
            <w:r w:rsidRPr="00EF21D2">
              <w:rPr>
                <w:rFonts w:cs="Arial"/>
              </w:rPr>
              <w:t xml:space="preserve">type: </w:t>
            </w:r>
            <w:r w:rsidRPr="00EF21D2">
              <w:rPr>
                <w:rFonts w:cs="Arial"/>
                <w:szCs w:val="18"/>
              </w:rPr>
              <w:t>Boolean</w:t>
            </w:r>
          </w:p>
          <w:p w14:paraId="242F0190" w14:textId="4AE585C4" w:rsidR="00324253" w:rsidRPr="00EF21D2" w:rsidRDefault="00324253" w:rsidP="00324253">
            <w:pPr>
              <w:pStyle w:val="TAL"/>
              <w:keepNext w:val="0"/>
              <w:keepLines w:val="0"/>
              <w:rPr>
                <w:rFonts w:cs="Arial"/>
              </w:rPr>
            </w:pPr>
            <w:r w:rsidRPr="00EF21D2">
              <w:rPr>
                <w:rFonts w:cs="Arial"/>
              </w:rPr>
              <w:t>multiplicity: 1</w:t>
            </w:r>
          </w:p>
          <w:p w14:paraId="3A5BBFFD" w14:textId="39250679" w:rsidR="00324253" w:rsidRPr="00EF21D2" w:rsidRDefault="00324253" w:rsidP="00324253">
            <w:pPr>
              <w:pStyle w:val="TAL"/>
              <w:keepNext w:val="0"/>
              <w:keepLines w:val="0"/>
              <w:rPr>
                <w:rFonts w:cs="Arial"/>
              </w:rPr>
            </w:pPr>
            <w:r w:rsidRPr="00EF21D2">
              <w:rPr>
                <w:rFonts w:cs="Arial"/>
              </w:rPr>
              <w:t>isOrdered: N/A</w:t>
            </w:r>
          </w:p>
          <w:p w14:paraId="6CE11C1B" w14:textId="3A0381BE" w:rsidR="00324253" w:rsidRPr="00EF21D2" w:rsidRDefault="00324253" w:rsidP="00324253">
            <w:pPr>
              <w:pStyle w:val="TAL"/>
              <w:keepNext w:val="0"/>
              <w:keepLines w:val="0"/>
              <w:rPr>
                <w:rFonts w:cs="Arial"/>
              </w:rPr>
            </w:pPr>
            <w:r w:rsidRPr="00EF21D2">
              <w:rPr>
                <w:rFonts w:cs="Arial"/>
              </w:rPr>
              <w:t>isUnique: N/A</w:t>
            </w:r>
          </w:p>
          <w:p w14:paraId="130037CA" w14:textId="7BBEF573" w:rsidR="00324253" w:rsidRPr="00EF21D2" w:rsidRDefault="00324253" w:rsidP="00324253">
            <w:pPr>
              <w:pStyle w:val="TAL"/>
              <w:keepNext w:val="0"/>
              <w:keepLines w:val="0"/>
              <w:rPr>
                <w:rFonts w:cs="Arial"/>
              </w:rPr>
            </w:pPr>
            <w:r w:rsidRPr="00EF21D2">
              <w:rPr>
                <w:rFonts w:cs="Arial"/>
              </w:rPr>
              <w:t>defaultValue: None</w:t>
            </w:r>
          </w:p>
          <w:p w14:paraId="0A68FD27" w14:textId="5D020612" w:rsidR="00324253" w:rsidRPr="00EF21D2" w:rsidRDefault="00324253" w:rsidP="00324253">
            <w:pPr>
              <w:pStyle w:val="TAL"/>
              <w:keepNext w:val="0"/>
              <w:keepLines w:val="0"/>
            </w:pPr>
            <w:r w:rsidRPr="00EF21D2">
              <w:rPr>
                <w:rFonts w:cs="Arial"/>
                <w:szCs w:val="18"/>
              </w:rPr>
              <w:t>isNullable: False</w:t>
            </w:r>
          </w:p>
        </w:tc>
      </w:tr>
      <w:tr w:rsidR="00324253" w:rsidRPr="00EF21D2" w14:paraId="4E79389A" w14:textId="77777777" w:rsidTr="00ED74D7">
        <w:trPr>
          <w:cantSplit/>
          <w:jc w:val="center"/>
        </w:trPr>
        <w:tc>
          <w:tcPr>
            <w:tcW w:w="1897" w:type="dxa"/>
          </w:tcPr>
          <w:p w14:paraId="2584BB0D"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324253" w:rsidRPr="00EF21D2" w:rsidRDefault="00324253" w:rsidP="00324253">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198C1AF0" w14:textId="77777777" w:rsidR="00324253" w:rsidRPr="00EF21D2" w:rsidRDefault="00324253" w:rsidP="00324253">
            <w:pPr>
              <w:pStyle w:val="TAL"/>
              <w:keepNext w:val="0"/>
              <w:keepLines w:val="0"/>
            </w:pPr>
          </w:p>
          <w:p w14:paraId="2EF219F8" w14:textId="19DB6B58" w:rsidR="00324253" w:rsidRPr="00EF21D2" w:rsidRDefault="00324253" w:rsidP="00324253">
            <w:pPr>
              <w:pStyle w:val="TAL"/>
              <w:keepNext w:val="0"/>
              <w:keepLines w:val="0"/>
              <w:ind w:left="440" w:hanging="440"/>
            </w:pPr>
            <w:r w:rsidRPr="00EF21D2">
              <w:t>1)</w:t>
            </w:r>
            <w:r w:rsidRPr="00EF21D2">
              <w:tab/>
              <w:t>prohibited from sending X2 connection requests to the target node;</w:t>
            </w:r>
          </w:p>
          <w:p w14:paraId="18DAFC17" w14:textId="017A3345" w:rsidR="00324253" w:rsidRPr="00EF21D2" w:rsidRDefault="00324253" w:rsidP="00324253">
            <w:pPr>
              <w:pStyle w:val="TAL"/>
              <w:keepNext w:val="0"/>
              <w:keepLines w:val="0"/>
              <w:ind w:left="440" w:hanging="440"/>
            </w:pPr>
            <w:r w:rsidRPr="00EF21D2">
              <w:t>2)</w:t>
            </w:r>
            <w:r w:rsidRPr="00EF21D2">
              <w:tab/>
              <w:t>forced to tear down an established X2 connection to the target node;</w:t>
            </w:r>
          </w:p>
          <w:p w14:paraId="2405AC4A" w14:textId="5278D2FF" w:rsidR="00324253" w:rsidRPr="00EF21D2" w:rsidRDefault="00324253" w:rsidP="00324253">
            <w:pPr>
              <w:pStyle w:val="TAL"/>
              <w:keepNext w:val="0"/>
              <w:keepLines w:val="0"/>
              <w:ind w:left="440" w:hanging="440"/>
            </w:pPr>
            <w:r w:rsidRPr="00EF21D2">
              <w:t>3)</w:t>
            </w:r>
            <w:r w:rsidRPr="00EF21D2">
              <w:tab/>
              <w:t>not allowed to accept incoming X2 connection requests from the target node.</w:t>
            </w:r>
          </w:p>
          <w:p w14:paraId="08AF53A0" w14:textId="77777777" w:rsidR="00324253" w:rsidRPr="00EF21D2" w:rsidRDefault="00324253" w:rsidP="00324253">
            <w:pPr>
              <w:pStyle w:val="TAL"/>
              <w:keepNext w:val="0"/>
              <w:keepLines w:val="0"/>
            </w:pPr>
          </w:p>
          <w:p w14:paraId="4927D234" w14:textId="2C50E5B9" w:rsidR="00324253" w:rsidRPr="00EF21D2" w:rsidRDefault="00324253" w:rsidP="00324253">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17B7EDC2" w14:textId="77777777" w:rsidR="00324253" w:rsidRPr="00EF21D2" w:rsidRDefault="00324253" w:rsidP="00324253">
            <w:pPr>
              <w:pStyle w:val="TAL"/>
              <w:keepNext w:val="0"/>
              <w:keepLines w:val="0"/>
            </w:pPr>
          </w:p>
          <w:p w14:paraId="0628EF4A" w14:textId="23BAED7C"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6B70AC1E" w14:textId="77777777" w:rsidR="00324253" w:rsidRPr="00EF21D2" w:rsidRDefault="00324253" w:rsidP="00324253">
            <w:pPr>
              <w:pStyle w:val="TAL"/>
              <w:keepNext w:val="0"/>
              <w:keepLines w:val="0"/>
              <w:rPr>
                <w:lang w:eastAsia="zh-CN"/>
              </w:rPr>
            </w:pPr>
          </w:p>
        </w:tc>
        <w:tc>
          <w:tcPr>
            <w:tcW w:w="2497" w:type="dxa"/>
          </w:tcPr>
          <w:p w14:paraId="5C87EA9D" w14:textId="01F2EBB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654082A4" w14:textId="4DF1B54C" w:rsidR="00324253" w:rsidRPr="00EF21D2" w:rsidRDefault="00324253" w:rsidP="00324253">
            <w:pPr>
              <w:pStyle w:val="TAL"/>
              <w:keepNext w:val="0"/>
              <w:keepLines w:val="0"/>
              <w:rPr>
                <w:lang w:eastAsia="zh-CN"/>
              </w:rPr>
            </w:pPr>
            <w:r w:rsidRPr="00EF21D2">
              <w:t>multiplicity: 0..*</w:t>
            </w:r>
          </w:p>
          <w:p w14:paraId="76E0C636" w14:textId="3B627EF6" w:rsidR="00324253" w:rsidRPr="00EF21D2" w:rsidRDefault="00324253" w:rsidP="00324253">
            <w:pPr>
              <w:pStyle w:val="TAL"/>
              <w:keepNext w:val="0"/>
              <w:keepLines w:val="0"/>
            </w:pPr>
            <w:r w:rsidRPr="00EF21D2">
              <w:t>isOrdered: False</w:t>
            </w:r>
          </w:p>
          <w:p w14:paraId="2820F064" w14:textId="341129CD" w:rsidR="00324253" w:rsidRPr="00EF21D2" w:rsidRDefault="00324253" w:rsidP="00324253">
            <w:pPr>
              <w:pStyle w:val="TAL"/>
              <w:keepNext w:val="0"/>
              <w:keepLines w:val="0"/>
            </w:pPr>
            <w:r w:rsidRPr="00EF21D2">
              <w:t>isUnique: True</w:t>
            </w:r>
          </w:p>
          <w:p w14:paraId="12B30007" w14:textId="1434B6CD" w:rsidR="00324253" w:rsidRPr="00EF21D2" w:rsidRDefault="00324253" w:rsidP="00324253">
            <w:pPr>
              <w:pStyle w:val="TAL"/>
              <w:keepNext w:val="0"/>
              <w:keepLines w:val="0"/>
            </w:pPr>
            <w:r w:rsidRPr="00EF21D2">
              <w:t>defaultValue: None</w:t>
            </w:r>
          </w:p>
          <w:p w14:paraId="7814BBE5" w14:textId="7CAB6BAE" w:rsidR="00324253" w:rsidRPr="00EF21D2" w:rsidRDefault="00324253" w:rsidP="00324253">
            <w:pPr>
              <w:pStyle w:val="TAL"/>
              <w:keepNext w:val="0"/>
              <w:keepLines w:val="0"/>
            </w:pPr>
            <w:r w:rsidRPr="00EF21D2">
              <w:t>isNullable: False</w:t>
            </w:r>
          </w:p>
        </w:tc>
      </w:tr>
      <w:tr w:rsidR="00324253" w:rsidRPr="00EF21D2" w14:paraId="4F1B6E6F" w14:textId="77777777" w:rsidTr="00ED74D7">
        <w:trPr>
          <w:cantSplit/>
          <w:jc w:val="center"/>
        </w:trPr>
        <w:tc>
          <w:tcPr>
            <w:tcW w:w="1897" w:type="dxa"/>
          </w:tcPr>
          <w:p w14:paraId="1B7D41E4"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324253" w:rsidRPr="00EF21D2" w:rsidRDefault="00324253" w:rsidP="00324253">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7F5F3A5F" w14:textId="77777777" w:rsidR="00324253" w:rsidRPr="00EF21D2" w:rsidRDefault="00324253" w:rsidP="00324253">
            <w:pPr>
              <w:pStyle w:val="TAL"/>
              <w:keepNext w:val="0"/>
              <w:keepLines w:val="0"/>
            </w:pPr>
          </w:p>
          <w:p w14:paraId="034F55FC" w14:textId="62296BE0" w:rsidR="00324253" w:rsidRPr="00EF21D2" w:rsidRDefault="00324253" w:rsidP="00324253">
            <w:pPr>
              <w:pStyle w:val="TAL"/>
              <w:keepNext w:val="0"/>
              <w:keepLines w:val="0"/>
              <w:ind w:left="440" w:hanging="440"/>
            </w:pPr>
            <w:r w:rsidRPr="00EF21D2">
              <w:t>1)</w:t>
            </w:r>
            <w:r w:rsidRPr="00EF21D2">
              <w:tab/>
              <w:t>prohibited from sending Xn connection requests to the target node;</w:t>
            </w:r>
          </w:p>
          <w:p w14:paraId="15A2679C" w14:textId="671D82ED" w:rsidR="00324253" w:rsidRPr="00EF21D2" w:rsidRDefault="00324253" w:rsidP="00324253">
            <w:pPr>
              <w:pStyle w:val="TAL"/>
              <w:keepNext w:val="0"/>
              <w:keepLines w:val="0"/>
              <w:ind w:left="440" w:hanging="440"/>
            </w:pPr>
            <w:r w:rsidRPr="00EF21D2">
              <w:t>2)</w:t>
            </w:r>
            <w:r w:rsidRPr="00EF21D2">
              <w:tab/>
              <w:t>forced to tear down an established Xn connection to the target node;</w:t>
            </w:r>
          </w:p>
          <w:p w14:paraId="126D94F5" w14:textId="6D36F150" w:rsidR="00324253" w:rsidRPr="00EF21D2" w:rsidRDefault="00324253" w:rsidP="00324253">
            <w:pPr>
              <w:pStyle w:val="TAL"/>
              <w:keepNext w:val="0"/>
              <w:keepLines w:val="0"/>
              <w:ind w:left="440" w:hanging="440"/>
            </w:pPr>
            <w:r w:rsidRPr="00EF21D2">
              <w:t>3)</w:t>
            </w:r>
            <w:r w:rsidRPr="00EF21D2">
              <w:tab/>
              <w:t>not allowed to accept incoming Xn connection requests from the target node.</w:t>
            </w:r>
          </w:p>
          <w:p w14:paraId="10F837D9" w14:textId="77777777" w:rsidR="00324253" w:rsidRPr="00EF21D2" w:rsidRDefault="00324253" w:rsidP="00324253">
            <w:pPr>
              <w:pStyle w:val="TAL"/>
              <w:keepNext w:val="0"/>
              <w:keepLines w:val="0"/>
            </w:pPr>
          </w:p>
          <w:p w14:paraId="1D834631" w14:textId="5D1EDE72" w:rsidR="00324253" w:rsidRPr="00EF21D2" w:rsidRDefault="00324253" w:rsidP="00324253">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50288EC8" w14:textId="77777777" w:rsidR="00324253" w:rsidRPr="00EF21D2" w:rsidRDefault="00324253" w:rsidP="00324253">
            <w:pPr>
              <w:pStyle w:val="TAL"/>
              <w:keepNext w:val="0"/>
              <w:keepLines w:val="0"/>
            </w:pPr>
          </w:p>
          <w:p w14:paraId="3EFA6559" w14:textId="7B699EC3"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270EE73E" w14:textId="5F4A853E" w:rsidR="00324253" w:rsidRPr="00EF21D2" w:rsidRDefault="00324253" w:rsidP="00324253">
            <w:pPr>
              <w:pStyle w:val="TAL"/>
              <w:keepNext w:val="0"/>
              <w:keepLines w:val="0"/>
              <w:rPr>
                <w:lang w:eastAsia="zh-CN"/>
              </w:rPr>
            </w:pPr>
            <w:r w:rsidRPr="00EF21D2">
              <w:t xml:space="preserve">type: </w:t>
            </w:r>
            <w:r w:rsidRPr="00690194">
              <w:rPr>
                <w:lang w:eastAsia="zh-CN"/>
              </w:rPr>
              <w:t>DN</w:t>
            </w:r>
          </w:p>
          <w:p w14:paraId="01C9FC2F" w14:textId="7C390DF8"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3CDC5591" w14:textId="46680995" w:rsidR="00324253" w:rsidRPr="00EF21D2" w:rsidRDefault="00324253" w:rsidP="00324253">
            <w:pPr>
              <w:pStyle w:val="TAL"/>
              <w:keepNext w:val="0"/>
              <w:keepLines w:val="0"/>
            </w:pPr>
            <w:r w:rsidRPr="00EF21D2">
              <w:t>isOrdered: False</w:t>
            </w:r>
          </w:p>
          <w:p w14:paraId="6BCB61E2" w14:textId="7F8DA825" w:rsidR="00324253" w:rsidRPr="00EF21D2" w:rsidRDefault="00324253" w:rsidP="00324253">
            <w:pPr>
              <w:pStyle w:val="TAL"/>
              <w:keepNext w:val="0"/>
              <w:keepLines w:val="0"/>
            </w:pPr>
            <w:r w:rsidRPr="00EF21D2">
              <w:t>isUnique: True</w:t>
            </w:r>
          </w:p>
          <w:p w14:paraId="74771382" w14:textId="4700F907" w:rsidR="00324253" w:rsidRPr="00EF21D2" w:rsidRDefault="00324253" w:rsidP="00324253">
            <w:pPr>
              <w:pStyle w:val="TAL"/>
              <w:keepNext w:val="0"/>
              <w:keepLines w:val="0"/>
            </w:pPr>
            <w:r w:rsidRPr="00EF21D2">
              <w:t>defaultValue: None</w:t>
            </w:r>
          </w:p>
          <w:p w14:paraId="17345E89" w14:textId="3DC211D3" w:rsidR="00324253" w:rsidRPr="00EF21D2" w:rsidRDefault="00324253" w:rsidP="00324253">
            <w:pPr>
              <w:pStyle w:val="TAL"/>
              <w:keepNext w:val="0"/>
              <w:keepLines w:val="0"/>
            </w:pPr>
            <w:r w:rsidRPr="00EF21D2">
              <w:t>isNullable: False</w:t>
            </w:r>
          </w:p>
        </w:tc>
      </w:tr>
      <w:tr w:rsidR="00324253" w:rsidRPr="00EF21D2" w14:paraId="5BF737E6" w14:textId="77777777" w:rsidTr="00ED74D7">
        <w:trPr>
          <w:cantSplit/>
          <w:jc w:val="center"/>
        </w:trPr>
        <w:tc>
          <w:tcPr>
            <w:tcW w:w="1897" w:type="dxa"/>
          </w:tcPr>
          <w:p w14:paraId="6A6868CC"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324253" w:rsidRPr="00EF21D2" w:rsidRDefault="00324253" w:rsidP="00324253">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5137D85" w14:textId="77777777" w:rsidR="00324253" w:rsidRPr="00EF21D2" w:rsidRDefault="00324253" w:rsidP="00324253">
            <w:pPr>
              <w:pStyle w:val="TAL"/>
              <w:keepNext w:val="0"/>
              <w:keepLines w:val="0"/>
              <w:ind w:left="440" w:hanging="440"/>
              <w:rPr>
                <w:rFonts w:eastAsia="SimSun" w:cs="Arial"/>
              </w:rPr>
            </w:pPr>
          </w:p>
          <w:p w14:paraId="5D67ECE5" w14:textId="1555F339"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77C31D12" w14:textId="1D609FEF"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133F3FDE" w14:textId="714D5C5E" w:rsidR="00324253" w:rsidRPr="00EF21D2" w:rsidRDefault="00324253" w:rsidP="00324253">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7C81D2BB" w14:textId="77777777" w:rsidR="00324253" w:rsidRPr="00EF21D2" w:rsidRDefault="00324253" w:rsidP="00324253">
            <w:pPr>
              <w:pStyle w:val="TAL"/>
              <w:keepNext w:val="0"/>
              <w:keepLines w:val="0"/>
              <w:rPr>
                <w:rFonts w:eastAsia="SimSun"/>
              </w:rPr>
            </w:pPr>
          </w:p>
          <w:p w14:paraId="1B7E3AC9" w14:textId="1D146A87"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54A1E565" w14:textId="77777777" w:rsidR="00324253" w:rsidRPr="00EF21D2" w:rsidRDefault="00324253" w:rsidP="00324253">
            <w:pPr>
              <w:pStyle w:val="TAL"/>
              <w:keepNext w:val="0"/>
              <w:keepLines w:val="0"/>
              <w:rPr>
                <w:lang w:eastAsia="zh-CN"/>
              </w:rPr>
            </w:pPr>
          </w:p>
        </w:tc>
        <w:tc>
          <w:tcPr>
            <w:tcW w:w="2497" w:type="dxa"/>
          </w:tcPr>
          <w:p w14:paraId="61EA2C41" w14:textId="58FBF5BC"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6FB0AE46" w14:textId="3D9CEF5C"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681AAC83" w14:textId="759DDA23" w:rsidR="00324253" w:rsidRPr="00EF21D2" w:rsidRDefault="00324253" w:rsidP="00324253">
            <w:pPr>
              <w:pStyle w:val="TAL"/>
              <w:keepNext w:val="0"/>
              <w:keepLines w:val="0"/>
            </w:pPr>
            <w:r w:rsidRPr="00EF21D2">
              <w:t>isOrdered: False</w:t>
            </w:r>
          </w:p>
          <w:p w14:paraId="62590BCF" w14:textId="2F7392B5" w:rsidR="00324253" w:rsidRPr="00EF21D2" w:rsidRDefault="00324253" w:rsidP="00324253">
            <w:pPr>
              <w:pStyle w:val="TAL"/>
              <w:keepNext w:val="0"/>
              <w:keepLines w:val="0"/>
            </w:pPr>
            <w:r w:rsidRPr="00EF21D2">
              <w:t>isUnique: True</w:t>
            </w:r>
          </w:p>
          <w:p w14:paraId="0D26E576" w14:textId="68916220" w:rsidR="00324253" w:rsidRPr="00EF21D2" w:rsidRDefault="00324253" w:rsidP="00324253">
            <w:pPr>
              <w:pStyle w:val="TAL"/>
              <w:keepNext w:val="0"/>
              <w:keepLines w:val="0"/>
            </w:pPr>
            <w:r w:rsidRPr="00EF21D2">
              <w:t>defaultValue: None</w:t>
            </w:r>
          </w:p>
          <w:p w14:paraId="283D8A81" w14:textId="1D4EC0DA" w:rsidR="00324253" w:rsidRPr="00EF21D2" w:rsidRDefault="00324253" w:rsidP="00324253">
            <w:pPr>
              <w:pStyle w:val="TAL"/>
              <w:keepNext w:val="0"/>
              <w:keepLines w:val="0"/>
            </w:pPr>
            <w:r w:rsidRPr="00EF21D2">
              <w:t>isNullable: False</w:t>
            </w:r>
          </w:p>
        </w:tc>
      </w:tr>
      <w:tr w:rsidR="00324253" w:rsidRPr="00EF21D2" w14:paraId="5AB253DB" w14:textId="77777777" w:rsidTr="00ED74D7">
        <w:trPr>
          <w:cantSplit/>
          <w:jc w:val="center"/>
        </w:trPr>
        <w:tc>
          <w:tcPr>
            <w:tcW w:w="1897" w:type="dxa"/>
          </w:tcPr>
          <w:p w14:paraId="362865DF"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324253" w:rsidRPr="00EF21D2" w:rsidRDefault="00324253" w:rsidP="00324253">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483C994F" w14:textId="644565E7" w:rsidR="00324253" w:rsidRPr="00EF21D2" w:rsidRDefault="00324253" w:rsidP="00324253">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09BEBC01" w14:textId="556349CD" w:rsidR="00324253" w:rsidRPr="00EF21D2" w:rsidRDefault="00324253" w:rsidP="00324253">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753F2683" w14:textId="2CAE2D2C" w:rsidR="00324253" w:rsidRPr="00EF21D2" w:rsidRDefault="00324253" w:rsidP="00324253">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12B5599E" w14:textId="77777777" w:rsidR="00324253" w:rsidRPr="00EF21D2" w:rsidRDefault="00324253" w:rsidP="00324253">
            <w:pPr>
              <w:pStyle w:val="TAL"/>
              <w:keepNext w:val="0"/>
              <w:keepLines w:val="0"/>
              <w:rPr>
                <w:rFonts w:eastAsia="SimSun"/>
              </w:rPr>
            </w:pPr>
          </w:p>
          <w:p w14:paraId="523BB6C6" w14:textId="315CB918"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7DFA27E" w14:textId="1D78757D" w:rsidR="00324253" w:rsidRPr="00EF21D2" w:rsidRDefault="00324253" w:rsidP="00324253">
            <w:pPr>
              <w:pStyle w:val="TAL"/>
              <w:keepNext w:val="0"/>
              <w:keepLines w:val="0"/>
              <w:rPr>
                <w:lang w:eastAsia="zh-CN"/>
              </w:rPr>
            </w:pPr>
            <w:r w:rsidRPr="00EF21D2">
              <w:t xml:space="preserve">type: </w:t>
            </w:r>
            <w:r w:rsidRPr="00EF21D2">
              <w:rPr>
                <w:rFonts w:hint="eastAsia"/>
                <w:lang w:eastAsia="zh-CN"/>
              </w:rPr>
              <w:t>String</w:t>
            </w:r>
          </w:p>
          <w:p w14:paraId="3969B070" w14:textId="7CF3E85B"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26A28B69" w14:textId="2FB92454" w:rsidR="00324253" w:rsidRPr="00EF21D2" w:rsidRDefault="00324253" w:rsidP="00324253">
            <w:pPr>
              <w:pStyle w:val="TAL"/>
              <w:keepNext w:val="0"/>
              <w:keepLines w:val="0"/>
            </w:pPr>
            <w:r w:rsidRPr="00EF21D2">
              <w:t>isOrdered: False</w:t>
            </w:r>
          </w:p>
          <w:p w14:paraId="44CB0300" w14:textId="39ADB97D" w:rsidR="00324253" w:rsidRPr="00EF21D2" w:rsidRDefault="00324253" w:rsidP="00324253">
            <w:pPr>
              <w:pStyle w:val="TAL"/>
              <w:keepNext w:val="0"/>
              <w:keepLines w:val="0"/>
            </w:pPr>
            <w:r w:rsidRPr="00EF21D2">
              <w:t>isUnique: True</w:t>
            </w:r>
          </w:p>
          <w:p w14:paraId="3B3EF842" w14:textId="34B7ACCE" w:rsidR="00324253" w:rsidRPr="00EF21D2" w:rsidRDefault="00324253" w:rsidP="00324253">
            <w:pPr>
              <w:pStyle w:val="TAL"/>
              <w:keepNext w:val="0"/>
              <w:keepLines w:val="0"/>
            </w:pPr>
            <w:r w:rsidRPr="00EF21D2">
              <w:t>defaultValue: None</w:t>
            </w:r>
          </w:p>
          <w:p w14:paraId="79C6CCF9" w14:textId="4A4E19BA" w:rsidR="00324253" w:rsidRPr="00EF21D2" w:rsidRDefault="00324253" w:rsidP="00324253">
            <w:pPr>
              <w:pStyle w:val="TAL"/>
              <w:keepNext w:val="0"/>
              <w:keepLines w:val="0"/>
            </w:pPr>
            <w:r w:rsidRPr="00EF21D2">
              <w:t>isNullable: False</w:t>
            </w:r>
          </w:p>
        </w:tc>
      </w:tr>
      <w:tr w:rsidR="00324253" w:rsidRPr="00EF21D2" w14:paraId="0B25457D" w14:textId="77777777" w:rsidTr="00ED74D7">
        <w:trPr>
          <w:cantSplit/>
          <w:jc w:val="center"/>
        </w:trPr>
        <w:tc>
          <w:tcPr>
            <w:tcW w:w="1897" w:type="dxa"/>
          </w:tcPr>
          <w:p w14:paraId="0647EBE1"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324253" w:rsidRPr="00EF21D2" w:rsidRDefault="00324253" w:rsidP="00324253">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382CAFC9" w14:textId="77777777" w:rsidR="00324253" w:rsidRPr="00EF21D2" w:rsidRDefault="00324253" w:rsidP="00324253">
            <w:pPr>
              <w:pStyle w:val="TAL"/>
              <w:keepNext w:val="0"/>
              <w:keepLines w:val="0"/>
            </w:pPr>
          </w:p>
          <w:p w14:paraId="25608C89" w14:textId="41B59EF0"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03FC276F" w14:textId="77777777" w:rsidR="00324253" w:rsidRPr="00EF21D2" w:rsidRDefault="00324253" w:rsidP="00324253">
            <w:pPr>
              <w:pStyle w:val="TAL"/>
              <w:keepNext w:val="0"/>
              <w:keepLines w:val="0"/>
              <w:rPr>
                <w:lang w:eastAsia="zh-CN"/>
              </w:rPr>
            </w:pPr>
          </w:p>
        </w:tc>
        <w:tc>
          <w:tcPr>
            <w:tcW w:w="2497" w:type="dxa"/>
          </w:tcPr>
          <w:p w14:paraId="7B81819F" w14:textId="48D58750"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3256A8B9" w14:textId="2E908082" w:rsidR="00324253" w:rsidRPr="00EF21D2" w:rsidRDefault="00324253" w:rsidP="00324253">
            <w:pPr>
              <w:pStyle w:val="TAL"/>
              <w:keepNext w:val="0"/>
              <w:keepLines w:val="0"/>
              <w:rPr>
                <w:lang w:eastAsia="zh-CN"/>
              </w:rPr>
            </w:pPr>
            <w:r w:rsidRPr="00EF21D2">
              <w:t>multiplicity: 0</w:t>
            </w:r>
            <w:r w:rsidRPr="00EF21D2">
              <w:rPr>
                <w:rFonts w:hint="eastAsia"/>
                <w:lang w:eastAsia="zh-CN"/>
              </w:rPr>
              <w:t>..*</w:t>
            </w:r>
          </w:p>
          <w:p w14:paraId="419393B4" w14:textId="7DAEDDE2" w:rsidR="00324253" w:rsidRPr="00EF21D2" w:rsidRDefault="00324253" w:rsidP="00324253">
            <w:pPr>
              <w:pStyle w:val="TAL"/>
              <w:keepNext w:val="0"/>
              <w:keepLines w:val="0"/>
            </w:pPr>
            <w:r w:rsidRPr="00EF21D2">
              <w:t>isOrdered: False</w:t>
            </w:r>
          </w:p>
          <w:p w14:paraId="559639B4" w14:textId="193A3C16" w:rsidR="00324253" w:rsidRPr="00EF21D2" w:rsidRDefault="00324253" w:rsidP="00324253">
            <w:pPr>
              <w:pStyle w:val="TAL"/>
              <w:keepNext w:val="0"/>
              <w:keepLines w:val="0"/>
            </w:pPr>
            <w:r w:rsidRPr="00EF21D2">
              <w:t>isUnique: True</w:t>
            </w:r>
          </w:p>
          <w:p w14:paraId="7F309C02" w14:textId="646E027E" w:rsidR="00324253" w:rsidRPr="00EF21D2" w:rsidRDefault="00324253" w:rsidP="00324253">
            <w:pPr>
              <w:pStyle w:val="TAL"/>
              <w:keepNext w:val="0"/>
              <w:keepLines w:val="0"/>
            </w:pPr>
            <w:r w:rsidRPr="00EF21D2">
              <w:t>defaultValue: None</w:t>
            </w:r>
          </w:p>
          <w:p w14:paraId="06DDEEF8" w14:textId="3CF32670" w:rsidR="00324253" w:rsidRPr="00EF21D2" w:rsidRDefault="00324253" w:rsidP="00324253">
            <w:pPr>
              <w:pStyle w:val="TAL"/>
              <w:keepNext w:val="0"/>
              <w:keepLines w:val="0"/>
            </w:pPr>
            <w:r w:rsidRPr="00EF21D2">
              <w:t>isNullable: False</w:t>
            </w:r>
          </w:p>
        </w:tc>
      </w:tr>
      <w:tr w:rsidR="00324253" w:rsidRPr="00EF21D2" w14:paraId="6427F476" w14:textId="77777777" w:rsidTr="00ED74D7">
        <w:trPr>
          <w:cantSplit/>
          <w:jc w:val="center"/>
        </w:trPr>
        <w:tc>
          <w:tcPr>
            <w:tcW w:w="1897" w:type="dxa"/>
          </w:tcPr>
          <w:p w14:paraId="2FE77207" w14:textId="77777777" w:rsidR="00324253" w:rsidRPr="00EF21D2" w:rsidRDefault="00324253" w:rsidP="00324253">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324253" w:rsidRPr="00EF21D2" w:rsidRDefault="00324253" w:rsidP="00324253">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047D0756" w14:textId="77777777" w:rsidR="00324253" w:rsidRPr="00EF21D2" w:rsidRDefault="00324253" w:rsidP="00324253">
            <w:pPr>
              <w:pStyle w:val="TAL"/>
              <w:keepNext w:val="0"/>
              <w:keepLines w:val="0"/>
            </w:pPr>
          </w:p>
          <w:p w14:paraId="4B8F1D86" w14:textId="76865F83" w:rsidR="00324253" w:rsidRPr="00EF21D2" w:rsidRDefault="00324253" w:rsidP="00324253">
            <w:pPr>
              <w:pStyle w:val="TAL"/>
              <w:keepNext w:val="0"/>
              <w:keepLines w:val="0"/>
              <w:rPr>
                <w:lang w:eastAsia="zh-CN"/>
              </w:rPr>
            </w:pPr>
            <w:r w:rsidRPr="00EF21D2">
              <w:rPr>
                <w:rFonts w:cs="Arial"/>
                <w:szCs w:val="18"/>
              </w:rPr>
              <w:t>allowedValues: See</w:t>
            </w:r>
            <w:r w:rsidRPr="00EF21D2">
              <w:rPr>
                <w:lang w:eastAsia="zh-CN"/>
              </w:rPr>
              <w:t xml:space="preserve"> NOTE 5.</w:t>
            </w:r>
          </w:p>
          <w:p w14:paraId="4C6C68C2" w14:textId="77777777" w:rsidR="00324253" w:rsidRPr="00EF21D2" w:rsidRDefault="00324253" w:rsidP="00324253">
            <w:pPr>
              <w:pStyle w:val="TAL"/>
              <w:keepNext w:val="0"/>
              <w:keepLines w:val="0"/>
              <w:rPr>
                <w:lang w:eastAsia="zh-CN"/>
              </w:rPr>
            </w:pPr>
          </w:p>
        </w:tc>
        <w:tc>
          <w:tcPr>
            <w:tcW w:w="2497" w:type="dxa"/>
          </w:tcPr>
          <w:p w14:paraId="75FBB476" w14:textId="70088EAA" w:rsidR="00324253" w:rsidRPr="00EF21D2" w:rsidRDefault="00324253" w:rsidP="00324253">
            <w:pPr>
              <w:pStyle w:val="TAL"/>
              <w:keepNext w:val="0"/>
              <w:keepLines w:val="0"/>
              <w:rPr>
                <w:lang w:eastAsia="zh-CN"/>
              </w:rPr>
            </w:pPr>
            <w:r w:rsidRPr="00EF21D2">
              <w:t xml:space="preserve">type: </w:t>
            </w:r>
            <w:r w:rsidRPr="00EF21D2">
              <w:rPr>
                <w:lang w:eastAsia="zh-CN"/>
              </w:rPr>
              <w:t>String</w:t>
            </w:r>
          </w:p>
          <w:p w14:paraId="544718D7" w14:textId="64EEE1DF" w:rsidR="00324253" w:rsidRPr="00EF21D2" w:rsidRDefault="00324253" w:rsidP="00324253">
            <w:pPr>
              <w:pStyle w:val="TAL"/>
              <w:keepNext w:val="0"/>
              <w:keepLines w:val="0"/>
              <w:rPr>
                <w:lang w:eastAsia="zh-CN"/>
              </w:rPr>
            </w:pPr>
            <w:r w:rsidRPr="00EF21D2">
              <w:t>multiplicity: 0..*</w:t>
            </w:r>
          </w:p>
          <w:p w14:paraId="4690C141" w14:textId="5799CD82" w:rsidR="00324253" w:rsidRPr="00EF21D2" w:rsidRDefault="00324253" w:rsidP="00324253">
            <w:pPr>
              <w:pStyle w:val="TAL"/>
              <w:keepNext w:val="0"/>
              <w:keepLines w:val="0"/>
            </w:pPr>
            <w:r w:rsidRPr="00EF21D2">
              <w:t>isOrdered: False</w:t>
            </w:r>
          </w:p>
          <w:p w14:paraId="3A52A997" w14:textId="0A590A69" w:rsidR="00324253" w:rsidRPr="00EF21D2" w:rsidRDefault="00324253" w:rsidP="00324253">
            <w:pPr>
              <w:pStyle w:val="TAL"/>
              <w:keepNext w:val="0"/>
              <w:keepLines w:val="0"/>
            </w:pPr>
            <w:r w:rsidRPr="00EF21D2">
              <w:t>isUnique: True</w:t>
            </w:r>
          </w:p>
          <w:p w14:paraId="1040CA91" w14:textId="001568BD" w:rsidR="00324253" w:rsidRPr="00EF21D2" w:rsidRDefault="00324253" w:rsidP="00324253">
            <w:pPr>
              <w:pStyle w:val="TAL"/>
              <w:keepNext w:val="0"/>
              <w:keepLines w:val="0"/>
            </w:pPr>
            <w:r w:rsidRPr="00EF21D2">
              <w:t>defaultValue: None</w:t>
            </w:r>
          </w:p>
          <w:p w14:paraId="20A7E5CF" w14:textId="060F4AEB" w:rsidR="00324253" w:rsidRPr="00EF21D2" w:rsidRDefault="00324253" w:rsidP="00324253">
            <w:pPr>
              <w:pStyle w:val="TAL"/>
              <w:keepNext w:val="0"/>
              <w:keepLines w:val="0"/>
            </w:pPr>
            <w:r w:rsidRPr="00EF21D2">
              <w:t>isNullable: False</w:t>
            </w:r>
          </w:p>
        </w:tc>
      </w:tr>
      <w:tr w:rsidR="00324253" w:rsidRPr="00EF21D2" w14:paraId="76AB86BE" w14:textId="77777777" w:rsidTr="00ED74D7">
        <w:trPr>
          <w:cantSplit/>
          <w:jc w:val="center"/>
        </w:trPr>
        <w:tc>
          <w:tcPr>
            <w:tcW w:w="1897" w:type="dxa"/>
          </w:tcPr>
          <w:p w14:paraId="6BDA50E5"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324253" w:rsidRPr="00EF21D2" w:rsidRDefault="00324253" w:rsidP="00324253">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0A081142" w14:textId="77777777" w:rsidR="00324253" w:rsidRPr="00EF21D2" w:rsidRDefault="00324253" w:rsidP="00324253">
            <w:pPr>
              <w:pStyle w:val="TAL"/>
              <w:keepNext w:val="0"/>
              <w:keepLines w:val="0"/>
            </w:pPr>
          </w:p>
          <w:p w14:paraId="728AB4F0" w14:textId="09507B85" w:rsidR="00324253" w:rsidRPr="00EF21D2" w:rsidRDefault="00324253" w:rsidP="00324253">
            <w:pPr>
              <w:pStyle w:val="TAL"/>
              <w:keepNext w:val="0"/>
              <w:keepLines w:val="0"/>
            </w:pPr>
            <w:r w:rsidRPr="00EF21D2">
              <w:t>allowedValues: Not applicable</w:t>
            </w:r>
          </w:p>
        </w:tc>
        <w:tc>
          <w:tcPr>
            <w:tcW w:w="2497" w:type="dxa"/>
          </w:tcPr>
          <w:p w14:paraId="4E4C6295" w14:textId="4D1976DC"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636ED0A8" w14:textId="25F968A3" w:rsidR="00324253" w:rsidRPr="00EF21D2" w:rsidRDefault="00324253" w:rsidP="00324253">
            <w:pPr>
              <w:pStyle w:val="TAL"/>
              <w:keepNext w:val="0"/>
              <w:keepLines w:val="0"/>
            </w:pPr>
            <w:r w:rsidRPr="00EF21D2">
              <w:t xml:space="preserve">multiplicity: </w:t>
            </w:r>
            <w:r w:rsidRPr="00EF21D2">
              <w:rPr>
                <w:szCs w:val="18"/>
              </w:rPr>
              <w:t>1..*</w:t>
            </w:r>
          </w:p>
          <w:p w14:paraId="2D47B7C4" w14:textId="48E679F9" w:rsidR="00324253" w:rsidRPr="00EF21D2" w:rsidRDefault="00324253" w:rsidP="00324253">
            <w:pPr>
              <w:pStyle w:val="TAL"/>
              <w:keepNext w:val="0"/>
              <w:keepLines w:val="0"/>
            </w:pPr>
            <w:r w:rsidRPr="00EF21D2">
              <w:t xml:space="preserve">isOrdered: </w:t>
            </w:r>
            <w:r w:rsidRPr="00CD3748">
              <w:t>False</w:t>
            </w:r>
          </w:p>
          <w:p w14:paraId="3361A1E9" w14:textId="4CE22178" w:rsidR="00324253" w:rsidRPr="00EF21D2" w:rsidRDefault="00324253" w:rsidP="00324253">
            <w:pPr>
              <w:pStyle w:val="TAL"/>
              <w:keepNext w:val="0"/>
              <w:keepLines w:val="0"/>
            </w:pPr>
            <w:r w:rsidRPr="00EF21D2">
              <w:t xml:space="preserve">isUnique: </w:t>
            </w:r>
            <w:r w:rsidRPr="00CD3748">
              <w:t>True</w:t>
            </w:r>
          </w:p>
          <w:p w14:paraId="438D3AF7" w14:textId="22D54E7F" w:rsidR="00324253" w:rsidRPr="00EF21D2" w:rsidRDefault="00324253" w:rsidP="00324253">
            <w:pPr>
              <w:pStyle w:val="TAL"/>
              <w:keepNext w:val="0"/>
              <w:keepLines w:val="0"/>
            </w:pPr>
            <w:r w:rsidRPr="00EF21D2">
              <w:t>defaultValue: None</w:t>
            </w:r>
          </w:p>
          <w:p w14:paraId="1C1BEEF9" w14:textId="365A2DB6" w:rsidR="00324253" w:rsidRPr="00EF21D2" w:rsidRDefault="00324253" w:rsidP="00324253">
            <w:pPr>
              <w:pStyle w:val="TAL"/>
              <w:keepNext w:val="0"/>
              <w:keepLines w:val="0"/>
            </w:pPr>
            <w:r w:rsidRPr="00EF21D2">
              <w:t>isNullable: False</w:t>
            </w:r>
          </w:p>
        </w:tc>
      </w:tr>
      <w:tr w:rsidR="00324253" w:rsidRPr="00EF21D2" w14:paraId="1D3DA900" w14:textId="77777777" w:rsidTr="00ED74D7">
        <w:trPr>
          <w:cantSplit/>
          <w:jc w:val="center"/>
        </w:trPr>
        <w:tc>
          <w:tcPr>
            <w:tcW w:w="1897" w:type="dxa"/>
          </w:tcPr>
          <w:p w14:paraId="2D5D2162"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324253" w:rsidRPr="00EF21D2" w:rsidRDefault="00324253" w:rsidP="00324253">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6C2C7D1" w14:textId="0F1DA4CE"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797849CE" w14:textId="0C7A0DAE" w:rsidR="00324253" w:rsidRPr="00EF21D2" w:rsidRDefault="00324253" w:rsidP="00324253">
            <w:pPr>
              <w:pStyle w:val="TAL"/>
              <w:keepNext w:val="0"/>
              <w:keepLines w:val="0"/>
            </w:pPr>
            <w:r w:rsidRPr="00EF21D2">
              <w:t xml:space="preserve">multiplicity: </w:t>
            </w:r>
            <w:r w:rsidRPr="00EF21D2">
              <w:rPr>
                <w:szCs w:val="18"/>
              </w:rPr>
              <w:t>1</w:t>
            </w:r>
          </w:p>
          <w:p w14:paraId="16B45C79" w14:textId="546A5078" w:rsidR="00324253" w:rsidRPr="00EF21D2" w:rsidRDefault="00324253" w:rsidP="00324253">
            <w:pPr>
              <w:pStyle w:val="TAL"/>
              <w:keepNext w:val="0"/>
              <w:keepLines w:val="0"/>
            </w:pPr>
            <w:r w:rsidRPr="00EF21D2">
              <w:t>isOrdered: N/A</w:t>
            </w:r>
          </w:p>
          <w:p w14:paraId="204C5285" w14:textId="00A24088" w:rsidR="00324253" w:rsidRPr="00EF21D2" w:rsidRDefault="00324253" w:rsidP="00324253">
            <w:pPr>
              <w:pStyle w:val="TAL"/>
              <w:keepNext w:val="0"/>
              <w:keepLines w:val="0"/>
            </w:pPr>
            <w:r w:rsidRPr="00EF21D2">
              <w:t>isUnique: N/A</w:t>
            </w:r>
          </w:p>
          <w:p w14:paraId="2B067383" w14:textId="660EC7F3" w:rsidR="00324253" w:rsidRPr="00EF21D2" w:rsidRDefault="00324253" w:rsidP="00324253">
            <w:pPr>
              <w:pStyle w:val="TAL"/>
              <w:keepNext w:val="0"/>
              <w:keepLines w:val="0"/>
            </w:pPr>
            <w:r w:rsidRPr="00EF21D2">
              <w:t>defaultValue: None</w:t>
            </w:r>
          </w:p>
          <w:p w14:paraId="318A2F19" w14:textId="4FD94077" w:rsidR="00324253" w:rsidRPr="00EF21D2" w:rsidRDefault="00324253" w:rsidP="00324253">
            <w:pPr>
              <w:pStyle w:val="TAL"/>
              <w:keepNext w:val="0"/>
              <w:keepLines w:val="0"/>
            </w:pPr>
            <w:r w:rsidRPr="00EF21D2">
              <w:t>isNullable: False</w:t>
            </w:r>
          </w:p>
        </w:tc>
      </w:tr>
      <w:tr w:rsidR="00324253" w:rsidRPr="00EF21D2" w14:paraId="59841426" w14:textId="77777777" w:rsidTr="00ED74D7">
        <w:trPr>
          <w:cantSplit/>
          <w:jc w:val="center"/>
        </w:trPr>
        <w:tc>
          <w:tcPr>
            <w:tcW w:w="1897" w:type="dxa"/>
          </w:tcPr>
          <w:p w14:paraId="61893373"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324253" w:rsidRPr="00EF21D2" w:rsidRDefault="00324253" w:rsidP="00324253">
            <w:pPr>
              <w:pStyle w:val="TAL"/>
              <w:keepNext w:val="0"/>
              <w:keepLines w:val="0"/>
            </w:pPr>
            <w:r w:rsidRPr="00EF21D2">
              <w:t>This attribute indicates TCE Id. (See subclause 4.1.1.9.2 in 3GPP TS 32.422 [68])</w:t>
            </w:r>
          </w:p>
        </w:tc>
        <w:tc>
          <w:tcPr>
            <w:tcW w:w="2497" w:type="dxa"/>
          </w:tcPr>
          <w:p w14:paraId="5995BF4D" w14:textId="06EEDBD7" w:rsidR="00324253" w:rsidRPr="00EF21D2" w:rsidRDefault="00324253" w:rsidP="00324253">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60D8CEFA" w14:textId="51F18A6C" w:rsidR="00324253" w:rsidRPr="00EF21D2" w:rsidRDefault="00324253" w:rsidP="00324253">
            <w:pPr>
              <w:pStyle w:val="TAL"/>
              <w:keepNext w:val="0"/>
              <w:keepLines w:val="0"/>
            </w:pPr>
            <w:r w:rsidRPr="00EF21D2">
              <w:t xml:space="preserve">multiplicity: </w:t>
            </w:r>
            <w:r w:rsidRPr="00EF21D2">
              <w:rPr>
                <w:szCs w:val="18"/>
              </w:rPr>
              <w:t>1</w:t>
            </w:r>
          </w:p>
          <w:p w14:paraId="78893D22" w14:textId="6619EB4F" w:rsidR="00324253" w:rsidRPr="00EF21D2" w:rsidRDefault="00324253" w:rsidP="00324253">
            <w:pPr>
              <w:pStyle w:val="TAL"/>
              <w:keepNext w:val="0"/>
              <w:keepLines w:val="0"/>
            </w:pPr>
            <w:r w:rsidRPr="00EF21D2">
              <w:t>isOrdered: N/A</w:t>
            </w:r>
          </w:p>
          <w:p w14:paraId="43FB4C45" w14:textId="43F73A6B" w:rsidR="00324253" w:rsidRPr="00EF21D2" w:rsidRDefault="00324253" w:rsidP="00324253">
            <w:pPr>
              <w:pStyle w:val="TAL"/>
              <w:keepNext w:val="0"/>
              <w:keepLines w:val="0"/>
            </w:pPr>
            <w:r w:rsidRPr="00EF21D2">
              <w:t>isUnique: N/A</w:t>
            </w:r>
          </w:p>
          <w:p w14:paraId="1AA9C3EB" w14:textId="6800F1B3" w:rsidR="00324253" w:rsidRPr="00EF21D2" w:rsidRDefault="00324253" w:rsidP="00324253">
            <w:pPr>
              <w:pStyle w:val="TAL"/>
              <w:keepNext w:val="0"/>
              <w:keepLines w:val="0"/>
            </w:pPr>
            <w:r w:rsidRPr="00EF21D2">
              <w:t>defaultValue: None</w:t>
            </w:r>
          </w:p>
          <w:p w14:paraId="7DCDC178" w14:textId="094AA2F9" w:rsidR="00324253" w:rsidRPr="00EF21D2" w:rsidRDefault="00324253" w:rsidP="00324253">
            <w:pPr>
              <w:pStyle w:val="TAL"/>
              <w:keepNext w:val="0"/>
              <w:keepLines w:val="0"/>
            </w:pPr>
            <w:r w:rsidRPr="00EF21D2">
              <w:t>isNullable: False</w:t>
            </w:r>
          </w:p>
        </w:tc>
      </w:tr>
      <w:tr w:rsidR="00324253" w:rsidRPr="00EF21D2" w14:paraId="6D625BBD" w14:textId="77777777" w:rsidTr="00ED74D7">
        <w:trPr>
          <w:cantSplit/>
          <w:jc w:val="center"/>
        </w:trPr>
        <w:tc>
          <w:tcPr>
            <w:tcW w:w="1897" w:type="dxa"/>
          </w:tcPr>
          <w:p w14:paraId="3B05E3E0" w14:textId="77777777" w:rsidR="00324253" w:rsidRPr="00EF21D2" w:rsidRDefault="00324253" w:rsidP="00324253">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324253" w:rsidRPr="00EF21D2" w:rsidRDefault="00324253" w:rsidP="00324253">
            <w:pPr>
              <w:pStyle w:val="TAL"/>
              <w:keepNext w:val="0"/>
              <w:keepLines w:val="0"/>
            </w:pPr>
            <w:r w:rsidRPr="00EF21D2">
              <w:t>This attribute indicates PLMN where TCE resides. (See subclauses 4.1.1.9.2 and 4.9.2 in 3GPP TS 32.422 [68])</w:t>
            </w:r>
          </w:p>
        </w:tc>
        <w:tc>
          <w:tcPr>
            <w:tcW w:w="2497" w:type="dxa"/>
          </w:tcPr>
          <w:p w14:paraId="6B1014E7" w14:textId="2D2C0524" w:rsidR="00324253" w:rsidRPr="00EF21D2" w:rsidRDefault="00324253" w:rsidP="00324253">
            <w:pPr>
              <w:pStyle w:val="TAL"/>
              <w:keepNext w:val="0"/>
              <w:keepLines w:val="0"/>
            </w:pPr>
            <w:r w:rsidRPr="00EF21D2">
              <w:t>Type: PLMNId</w:t>
            </w:r>
          </w:p>
          <w:p w14:paraId="62FEC8A5" w14:textId="58371CB0" w:rsidR="00324253" w:rsidRPr="00EF21D2" w:rsidRDefault="00324253" w:rsidP="00324253">
            <w:pPr>
              <w:pStyle w:val="TAL"/>
              <w:keepNext w:val="0"/>
              <w:keepLines w:val="0"/>
            </w:pPr>
            <w:r w:rsidRPr="00EF21D2">
              <w:t>multiplicity: 1</w:t>
            </w:r>
          </w:p>
          <w:p w14:paraId="63643CFA" w14:textId="24D6922E" w:rsidR="00324253" w:rsidRPr="00EF21D2" w:rsidRDefault="00324253" w:rsidP="00324253">
            <w:pPr>
              <w:pStyle w:val="TAL"/>
              <w:keepNext w:val="0"/>
              <w:keepLines w:val="0"/>
            </w:pPr>
            <w:r w:rsidRPr="00EF21D2">
              <w:t>isOrdered: N/A</w:t>
            </w:r>
          </w:p>
          <w:p w14:paraId="17843743" w14:textId="1E8BF709" w:rsidR="00324253" w:rsidRPr="00EF21D2" w:rsidRDefault="00324253" w:rsidP="00324253">
            <w:pPr>
              <w:pStyle w:val="TAL"/>
              <w:keepNext w:val="0"/>
              <w:keepLines w:val="0"/>
            </w:pPr>
            <w:r w:rsidRPr="00EF21D2">
              <w:t>isUnique: N/A</w:t>
            </w:r>
          </w:p>
          <w:p w14:paraId="4648C328" w14:textId="1EF2A012" w:rsidR="00324253" w:rsidRPr="00EF21D2" w:rsidRDefault="00324253" w:rsidP="00324253">
            <w:pPr>
              <w:pStyle w:val="TAL"/>
              <w:keepNext w:val="0"/>
              <w:keepLines w:val="0"/>
            </w:pPr>
            <w:r w:rsidRPr="00EF21D2">
              <w:t>defaultValue: None</w:t>
            </w:r>
          </w:p>
          <w:p w14:paraId="7073A9BF" w14:textId="074083EB" w:rsidR="00324253" w:rsidRPr="00EF21D2" w:rsidRDefault="00324253" w:rsidP="00324253">
            <w:pPr>
              <w:pStyle w:val="TAL"/>
              <w:keepNext w:val="0"/>
              <w:keepLines w:val="0"/>
            </w:pPr>
            <w:r w:rsidRPr="00EF21D2">
              <w:t>isNullable: False</w:t>
            </w:r>
          </w:p>
          <w:p w14:paraId="20440AE3" w14:textId="77777777" w:rsidR="00324253" w:rsidRPr="00EF21D2" w:rsidRDefault="00324253" w:rsidP="00324253">
            <w:pPr>
              <w:pStyle w:val="TAL"/>
              <w:keepNext w:val="0"/>
              <w:keepLines w:val="0"/>
            </w:pPr>
          </w:p>
        </w:tc>
      </w:tr>
      <w:tr w:rsidR="00324253" w:rsidRPr="00EF21D2" w14:paraId="3155CB91" w14:textId="77777777" w:rsidTr="00ED74D7">
        <w:trPr>
          <w:cantSplit/>
          <w:jc w:val="center"/>
        </w:trPr>
        <w:tc>
          <w:tcPr>
            <w:tcW w:w="9835" w:type="dxa"/>
            <w:gridSpan w:val="3"/>
          </w:tcPr>
          <w:p w14:paraId="7166411E" w14:textId="58ADBD5E" w:rsidR="00324253" w:rsidRPr="00EF21D2" w:rsidRDefault="00324253" w:rsidP="00324253">
            <w:pPr>
              <w:pStyle w:val="TAN"/>
            </w:pPr>
            <w:r w:rsidRPr="00EF21D2">
              <w:t>NOTE 1:</w:t>
            </w:r>
            <w:r w:rsidRPr="00EF21D2">
              <w:tab/>
              <w:t>Void.</w:t>
            </w:r>
          </w:p>
          <w:p w14:paraId="7ADD059E" w14:textId="1C46A0C8" w:rsidR="00324253" w:rsidRPr="00EF21D2" w:rsidRDefault="00324253" w:rsidP="00324253">
            <w:pPr>
              <w:pStyle w:val="TAN"/>
            </w:pPr>
            <w:r w:rsidRPr="00EF21D2">
              <w:t>NOTE 2:</w:t>
            </w:r>
            <w:r w:rsidRPr="00EF21D2">
              <w:tab/>
              <w:t xml:space="preserve">The radio resource can be signaling resources (e.g. RRC connected users) or user plane resources (e.g. PRB, DRB). </w:t>
            </w:r>
            <w:bookmarkStart w:id="51" w:name="OLE_LINK9"/>
            <w:r w:rsidRPr="00EF21D2">
              <w:rPr>
                <w:rFonts w:eastAsia="DengXian" w:cs="Arial"/>
              </w:rPr>
              <w:t>Different RRM Policy maybe applied for different types of radio resource</w:t>
            </w:r>
            <w:bookmarkEnd w:id="51"/>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0C2D89FE" w14:textId="5C92E621" w:rsidR="00324253" w:rsidRPr="00EF21D2" w:rsidRDefault="00324253" w:rsidP="00324253">
            <w:pPr>
              <w:pStyle w:val="TAN"/>
            </w:pPr>
            <w:r w:rsidRPr="00EF21D2">
              <w:t>NOTE 3:</w:t>
            </w:r>
            <w:r w:rsidRPr="00EF21D2">
              <w:tab/>
              <w:t>Void.</w:t>
            </w:r>
          </w:p>
          <w:p w14:paraId="4A139809" w14:textId="0A937927" w:rsidR="00324253" w:rsidRPr="00EF21D2" w:rsidRDefault="00324253" w:rsidP="00324253">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6CBC6509" w14:textId="569B75A1" w:rsidR="00324253" w:rsidRPr="00EF21D2" w:rsidRDefault="00324253" w:rsidP="00324253">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27D0D52" w14:textId="24FC7EA0" w:rsidR="00324253" w:rsidRPr="00EF21D2" w:rsidRDefault="00324253" w:rsidP="00324253">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6274D0CA" w14:textId="0FD2526B" w:rsidR="00324253" w:rsidRPr="00EF21D2" w:rsidRDefault="00324253" w:rsidP="00324253">
            <w:pPr>
              <w:pStyle w:val="TAN"/>
            </w:pPr>
            <w:r w:rsidRPr="00EF21D2">
              <w:t xml:space="preserve">NOTE 7: </w:t>
            </w:r>
          </w:p>
          <w:p w14:paraId="367AB298" w14:textId="05929180" w:rsidR="00324253" w:rsidRPr="00EF21D2" w:rsidRDefault="00324253" w:rsidP="00324253">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1C224990" w14:textId="62E49904" w:rsidR="00324253" w:rsidRPr="00EF21D2" w:rsidRDefault="00324253" w:rsidP="00324253">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6A6CD2B5" w14:textId="76CF0D29" w:rsidR="00324253" w:rsidRPr="00EF21D2" w:rsidRDefault="00324253" w:rsidP="00324253">
            <w:pPr>
              <w:pStyle w:val="TAN"/>
              <w:ind w:left="1203" w:hanging="425"/>
            </w:pPr>
            <w:r w:rsidRPr="00EF21D2">
              <w:t>3.</w:t>
            </w:r>
            <w:r w:rsidRPr="00EF21D2">
              <w:tab/>
              <w:t>The maximum number of consecutive uplink-downlink switching periods is 2 with near-far functionality only and without repetition.</w:t>
            </w:r>
          </w:p>
          <w:p w14:paraId="6BDC48D6" w14:textId="55FF3E04" w:rsidR="00324253" w:rsidRPr="00EF21D2" w:rsidRDefault="00324253" w:rsidP="00324253">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34EE3C4" w14:textId="0038CE84" w:rsidR="00324253" w:rsidRPr="00EF21D2" w:rsidRDefault="00324253" w:rsidP="00324253">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7CE326D6" w14:textId="1E5751BB" w:rsidR="00324253" w:rsidRPr="00EF21D2" w:rsidRDefault="00324253" w:rsidP="00324253">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8" type="#_x0000_t75" style="width:482.25pt;height:396pt" o:ole="">
            <v:imagedata r:id="rId48" o:title=""/>
          </v:shape>
          <o:OLEObject Type="Embed" ProgID="Visio.Drawing.11" ShapeID="_x0000_i1038" DrawAspect="Content" ObjectID="_1788782393" r:id="rId49"/>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p w14:paraId="7D60E05D" w14:textId="4EA8B584" w:rsidR="00CC502D" w:rsidRPr="00EF21D2" w:rsidRDefault="005F0ECF" w:rsidP="00CC502D">
      <w:pPr>
        <w:jc w:val="center"/>
      </w:pPr>
      <w:r>
        <w:rPr>
          <w:noProof/>
          <w:lang w:val="en-US" w:eastAsia="zh-CN"/>
        </w:rPr>
        <w:lastRenderedPageBreak/>
        <w:drawing>
          <wp:inline distT="0" distB="0" distL="0" distR="0" wp14:anchorId="57F769DA" wp14:editId="49A4AA7C">
            <wp:extent cx="4962418" cy="4016997"/>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67078" cy="4020770"/>
                    </a:xfrm>
                    <a:prstGeom prst="rect">
                      <a:avLst/>
                    </a:prstGeom>
                    <a:noFill/>
                  </pic:spPr>
                </pic:pic>
              </a:graphicData>
            </a:graphic>
          </wp:inline>
        </w:drawing>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51">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t>Figure 5.2.1.1-4 shows the transport view of UPF NRM.</w:t>
      </w:r>
    </w:p>
    <w:p w14:paraId="41311428" w14:textId="106D55FC" w:rsidR="00CC502D" w:rsidRPr="00EF21D2" w:rsidRDefault="00CC502D" w:rsidP="00084A7E">
      <w:pPr>
        <w:pStyle w:val="TH"/>
      </w:pPr>
      <w:r w:rsidRPr="00EF21D2">
        <w:rPr>
          <w:noProof/>
        </w:rPr>
        <w:lastRenderedPageBreak/>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9" type="#_x0000_t75" style="width:460.9pt;height:1in" o:ole="">
            <v:imagedata r:id="rId53" o:title=""/>
          </v:shape>
          <o:OLEObject Type="Embed" ProgID="Visio.Drawing.11" ShapeID="_x0000_i1039" DrawAspect="Content" ObjectID="_1788782394" r:id="rId54"/>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6">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7">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52" w:name="_MON_1699772003"/>
    <w:bookmarkEnd w:id="52"/>
    <w:p w14:paraId="2B76A5EF" w14:textId="77736BB1" w:rsidR="00CC502D" w:rsidRPr="00EF21D2" w:rsidRDefault="000271A2" w:rsidP="00084A7E">
      <w:pPr>
        <w:pStyle w:val="TH"/>
      </w:pPr>
      <w:r w:rsidRPr="00EF21D2">
        <w:object w:dxaOrig="9645" w:dyaOrig="1111" w14:anchorId="487A602A">
          <v:shape id="_x0000_i1040" type="#_x0000_t75" style="width:482.25pt;height:54.75pt" o:ole="">
            <v:imagedata r:id="rId58" o:title=""/>
          </v:shape>
          <o:OLEObject Type="Embed" ProgID="Word.Document.8" ShapeID="_x0000_i1040" DrawAspect="Content" ObjectID="_1788782395" r:id="rId59">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p w14:paraId="2635AA54" w14:textId="29830291" w:rsidR="00CC502D" w:rsidRPr="00EF21D2" w:rsidRDefault="00CC502D" w:rsidP="00084A7E">
      <w:pPr>
        <w:pStyle w:val="TH"/>
      </w:pPr>
    </w:p>
    <w:p w14:paraId="245391F0" w14:textId="77777777" w:rsidR="006D652C" w:rsidRDefault="006D652C" w:rsidP="00CC502D">
      <w:pPr>
        <w:pStyle w:val="TF"/>
      </w:pPr>
      <w:r>
        <w:object w:dxaOrig="9026" w:dyaOrig="2323" w14:anchorId="4605DCE1">
          <v:shape id="_x0000_i1041" type="#_x0000_t75" style="width:451.9pt;height:116.25pt" o:ole="">
            <v:imagedata r:id="rId60" o:title=""/>
          </v:shape>
          <o:OLEObject Type="Embed" ProgID="Word.Document.12" ShapeID="_x0000_i1041" DrawAspect="Content" ObjectID="_1788782396" r:id="rId61">
            <o:FieldCodes>\s</o:FieldCodes>
          </o:OLEObject>
        </w:object>
      </w:r>
    </w:p>
    <w:p w14:paraId="73D4272E" w14:textId="33822F0B"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42" type="#_x0000_t75" style="width:482.25pt;height:107.25pt" o:ole="">
            <v:imagedata r:id="rId62" o:title=""/>
          </v:shape>
          <o:OLEObject Type="Embed" ProgID="Visio.Drawing.11" ShapeID="_x0000_i1042" DrawAspect="Content" ObjectID="_1788782397" r:id="rId63"/>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188BF0EE" w14:textId="394872C1" w:rsidR="00CC502D" w:rsidRPr="00EF21D2" w:rsidRDefault="005F0ECF" w:rsidP="00084A7E">
      <w:pPr>
        <w:pStyle w:val="TH"/>
        <w:rPr>
          <w:color w:val="000000"/>
        </w:rPr>
      </w:pPr>
      <w:r w:rsidRPr="00EF21D2">
        <w:object w:dxaOrig="9252" w:dyaOrig="1020" w14:anchorId="1EDF6E51">
          <v:shape id="_x0000_i1043" type="#_x0000_t75" style="width:460.15pt;height:49.9pt" o:ole="">
            <v:imagedata r:id="rId64" o:title=""/>
          </v:shape>
          <o:OLEObject Type="Embed" ProgID="Visio.Drawing.11" ShapeID="_x0000_i1043" DrawAspect="Content" ObjectID="_1788782398" r:id="rId65"/>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4" type="#_x0000_t75" style="width:460.15pt;height:49.9pt" o:ole="">
            <v:imagedata r:id="rId66" o:title=""/>
          </v:shape>
          <o:OLEObject Type="Embed" ProgID="Visio.Drawing.11" ShapeID="_x0000_i1044" DrawAspect="Content" ObjectID="_1788782399" r:id="rId67"/>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5" type="#_x0000_t75" style="width:420.4pt;height:45.75pt" o:ole="">
            <v:imagedata r:id="rId69" o:title=""/>
          </v:shape>
          <o:OLEObject Type="Embed" ProgID="Visio.Drawing.11" ShapeID="_x0000_i1045" DrawAspect="Content" ObjectID="_1788782400" r:id="rId70"/>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6" type="#_x0000_t75" style="width:420.4pt;height:45.75pt" o:ole="">
            <v:imagedata r:id="rId71" o:title=""/>
          </v:shape>
          <o:OLEObject Type="Embed" ProgID="Visio.Drawing.11" ShapeID="_x0000_i1046" DrawAspect="Content" ObjectID="_1788782401" r:id="rId72"/>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7" type="#_x0000_t75" style="width:480.75pt;height:131.65pt" o:ole="">
            <v:imagedata r:id="rId73" o:title=""/>
          </v:shape>
          <o:OLEObject Type="Embed" ProgID="Visio.Drawing.15" ShapeID="_x0000_i1047" DrawAspect="Content" ObjectID="_1788782402" r:id="rId74"/>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8" type="#_x0000_t75" style="width:381pt;height:65.25pt" o:ole="">
            <v:imagedata r:id="rId75" o:title=""/>
          </v:shape>
          <o:OLEObject Type="Embed" ProgID="Visio.Drawing.15" ShapeID="_x0000_i1048" DrawAspect="Content" ObjectID="_1788782403" r:id="rId76"/>
        </w:object>
      </w:r>
    </w:p>
    <w:p w14:paraId="2220BD1D" w14:textId="77777777" w:rsidR="00CC502D" w:rsidRPr="00EF21D2" w:rsidRDefault="00CC502D" w:rsidP="00CC502D">
      <w:pPr>
        <w:pStyle w:val="TF"/>
      </w:pPr>
      <w:r w:rsidRPr="00EF21D2">
        <w:t>Figure 5.2.1.1-18: NRM fragment for 5QI and DSCP mapping.</w:t>
      </w:r>
    </w:p>
    <w:p w14:paraId="384A1A66" w14:textId="77777777" w:rsidR="00141C61" w:rsidRPr="00EF21D2" w:rsidRDefault="00CC502D" w:rsidP="00141C61">
      <w:r w:rsidRPr="00EF21D2">
        <w:rPr>
          <w:color w:val="000000"/>
        </w:rPr>
        <w:t xml:space="preserve">Figure 5.2.1.1-19 shows the NRM fragment for predefined </w:t>
      </w:r>
      <w:r w:rsidR="00141C61" w:rsidRPr="00EF21D2">
        <w:rPr>
          <w:color w:val="000000"/>
        </w:rPr>
        <w:t>PCC rule.</w:t>
      </w:r>
    </w:p>
    <w:p w14:paraId="0DE3859D" w14:textId="3772AD9C" w:rsidR="00141C61" w:rsidRDefault="00141C61" w:rsidP="00141C61">
      <w:pPr>
        <w:pStyle w:val="TH"/>
      </w:pPr>
    </w:p>
    <w:p w14:paraId="6C89813E" w14:textId="77777777" w:rsidR="00141C61" w:rsidRPr="00EF21D2" w:rsidRDefault="00141C61" w:rsidP="00141C61">
      <w:pPr>
        <w:pStyle w:val="TH"/>
      </w:pPr>
      <w:r w:rsidRPr="00EF21D2">
        <w:object w:dxaOrig="6732" w:dyaOrig="3108" w14:anchorId="6A78D32B">
          <v:shape id="_x0000_i1049" type="#_x0000_t75" style="width:338.25pt;height:156pt" o:ole="">
            <v:imagedata r:id="rId77" o:title=""/>
          </v:shape>
          <o:OLEObject Type="Embed" ProgID="Visio.Drawing.15" ShapeID="_x0000_i1049" DrawAspect="Content" ObjectID="_1788782404" r:id="rId78"/>
        </w:object>
      </w:r>
    </w:p>
    <w:p w14:paraId="28D1325B" w14:textId="723023FA" w:rsidR="00CC502D" w:rsidRPr="00EF21D2" w:rsidRDefault="00141C61" w:rsidP="00141C61">
      <w:pPr>
        <w:pStyle w:val="TF"/>
        <w:overflowPunct/>
        <w:autoSpaceDE/>
        <w:autoSpaceDN/>
        <w:adjustRightInd/>
        <w:textAlignment w:val="auto"/>
      </w:pPr>
      <w:r w:rsidRPr="00141C61">
        <w:rPr>
          <w:rFonts w:eastAsiaTheme="minorEastAsia"/>
        </w:rPr>
        <w:t>Figure</w:t>
      </w:r>
      <w:r w:rsidRPr="00EF21D2">
        <w:t xml:space="preserv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50" type="#_x0000_t75" style="width:480.75pt;height:131.65pt" o:ole="">
            <v:imagedata r:id="rId79" o:title=""/>
          </v:shape>
          <o:OLEObject Type="Embed" ProgID="Visio.Drawing.15" ShapeID="_x0000_i1050" DrawAspect="Content" ObjectID="_1788782405" r:id="rId80"/>
        </w:object>
      </w:r>
    </w:p>
    <w:p w14:paraId="2F3B3DED" w14:textId="77777777" w:rsidR="00CC502D" w:rsidRDefault="00CC502D" w:rsidP="00CC502D">
      <w:pPr>
        <w:pStyle w:val="TF"/>
      </w:pPr>
      <w:r w:rsidRPr="00EF21D2">
        <w:t>Figure 5.2.1.1-20: NRM fragment for dynamically assigned 5QIs in 5GC</w:t>
      </w:r>
    </w:p>
    <w:p w14:paraId="0075483B" w14:textId="77777777" w:rsidR="006D652C" w:rsidRDefault="006D652C" w:rsidP="006D652C">
      <w:pPr>
        <w:pStyle w:val="TF"/>
      </w:pPr>
    </w:p>
    <w:p w14:paraId="2E60BCE0" w14:textId="02E7B3D9" w:rsidR="006D652C" w:rsidRDefault="006D652C"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503AB51E" w14:textId="77777777" w:rsidR="006D652C" w:rsidRPr="00167BFF" w:rsidRDefault="006D652C" w:rsidP="006D652C">
      <w:pPr>
        <w:jc w:val="center"/>
        <w:rPr>
          <w:color w:val="000000"/>
        </w:rPr>
      </w:pPr>
      <w:r>
        <w:rPr>
          <w:noProof/>
          <w:color w:val="000000"/>
        </w:rPr>
        <w:drawing>
          <wp:inline distT="0" distB="0" distL="0" distR="0" wp14:anchorId="6440A93A" wp14:editId="1FA91048">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5421095" cy="500674"/>
                    </a:xfrm>
                    <a:prstGeom prst="rect">
                      <a:avLst/>
                    </a:prstGeom>
                  </pic:spPr>
                </pic:pic>
              </a:graphicData>
            </a:graphic>
          </wp:inline>
        </w:drawing>
      </w:r>
    </w:p>
    <w:p w14:paraId="774319C6" w14:textId="0F86101A" w:rsidR="006D652C" w:rsidRPr="00EF21D2" w:rsidRDefault="006D652C" w:rsidP="006D652C">
      <w:pPr>
        <w:pStyle w:val="TF"/>
      </w:pPr>
      <w:r w:rsidRPr="00EF21D2">
        <w:t>Figure 5.2.1.1-</w:t>
      </w:r>
      <w:r>
        <w:t>21</w:t>
      </w:r>
      <w:r w:rsidRPr="00EF21D2">
        <w:t xml:space="preserve">: Transport view of </w:t>
      </w:r>
      <w:r>
        <w:t>NWDAFFunction</w:t>
      </w:r>
      <w:r w:rsidRPr="00EF21D2">
        <w:t xml:space="preserve"> NRM</w:t>
      </w:r>
    </w:p>
    <w:p w14:paraId="39197229" w14:textId="77777777" w:rsidR="006D652C" w:rsidRPr="00EF21D2" w:rsidRDefault="006D652C" w:rsidP="00CC502D">
      <w:pPr>
        <w:pStyle w:val="TF"/>
      </w:pPr>
    </w:p>
    <w:p w14:paraId="0EC376FB" w14:textId="77777777" w:rsidR="00CC502D" w:rsidRPr="00EF21D2" w:rsidRDefault="00CC502D" w:rsidP="00CC502D">
      <w:pPr>
        <w:pStyle w:val="Heading4"/>
        <w:rPr>
          <w:rFonts w:cs="Arial"/>
          <w:lang w:eastAsia="zh-CN"/>
        </w:rPr>
      </w:pPr>
      <w:r w:rsidRPr="00EF21D2">
        <w:rPr>
          <w:rFonts w:cs="Arial"/>
          <w:lang w:eastAsia="zh-CN"/>
        </w:rPr>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1224EA32" w:rsidR="00CC502D" w:rsidRPr="00EF21D2" w:rsidRDefault="00062861" w:rsidP="00084A7E">
      <w:pPr>
        <w:pStyle w:val="TH"/>
      </w:pPr>
      <w:r>
        <w:rPr>
          <w:noProof/>
        </w:rPr>
        <w:drawing>
          <wp:inline distT="0" distB="0" distL="0" distR="0" wp14:anchorId="40AFE13B" wp14:editId="36607445">
            <wp:extent cx="5467350" cy="5124450"/>
            <wp:effectExtent l="0" t="0" r="0" b="0"/>
            <wp:docPr id="56007368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73684" name="Graphic 560073684"/>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5467350" cy="5124450"/>
                    </a:xfrm>
                    <a:prstGeom prst="rect">
                      <a:avLst/>
                    </a:prstGeom>
                  </pic:spPr>
                </pic:pic>
              </a:graphicData>
            </a:graphic>
          </wp:inline>
        </w:drawing>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51" type="#_x0000_t75" style="width:159.75pt;height:171.75pt" o:ole="">
            <v:imagedata r:id="rId86" o:title=""/>
          </v:shape>
          <o:OLEObject Type="Embed" ProgID="Visio.Drawing.15" ShapeID="_x0000_i1051" DrawAspect="Content" ObjectID="_1788782406" r:id="rId87"/>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2" type="#_x0000_t75" style="width:350.25pt;height:207pt" o:ole="">
            <v:imagedata r:id="rId88" o:title=""/>
          </v:shape>
          <o:OLEObject Type="Embed" ProgID="Visio.Drawing.15" ShapeID="_x0000_i1052" DrawAspect="Content" ObjectID="_1788782407" r:id="rId89"/>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3" type="#_x0000_t75" style="width:172.5pt;height:182.25pt" o:ole="">
            <v:imagedata r:id="rId90" o:title=""/>
          </v:shape>
          <o:OLEObject Type="Embed" ProgID="Visio.Drawing.15" ShapeID="_x0000_i1053" DrawAspect="Content" ObjectID="_1788782408" r:id="rId91"/>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4" type="#_x0000_t75" style="width:159.4pt;height:171.75pt" o:ole="">
            <v:imagedata r:id="rId92" o:title=""/>
          </v:shape>
          <o:OLEObject Type="Embed" ProgID="Visio.Drawing.15" ShapeID="_x0000_i1054" DrawAspect="Content" ObjectID="_1788782409" r:id="rId93"/>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5" type="#_x0000_t75" style="width:159.75pt;height:168.75pt" o:ole="">
            <v:imagedata r:id="rId94" o:title=""/>
          </v:shape>
          <o:OLEObject Type="Embed" ProgID="Visio.Drawing.15" ShapeID="_x0000_i1055" DrawAspect="Content" ObjectID="_1788782410" r:id="rId95"/>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6" type="#_x0000_t75" style="width:159.4pt;height:168.75pt" o:ole="">
            <v:imagedata r:id="rId96" o:title=""/>
          </v:shape>
          <o:OLEObject Type="Embed" ProgID="Visio.Drawing.15" ShapeID="_x0000_i1056" DrawAspect="Content" ObjectID="_1788782411" r:id="rId97"/>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7" type="#_x0000_t75" style="width:303.75pt;height:204pt" o:ole="">
            <v:imagedata r:id="rId98" o:title=""/>
          </v:shape>
          <o:OLEObject Type="Embed" ProgID="Visio.Drawing.11" ShapeID="_x0000_i1057" DrawAspect="Content" ObjectID="_1788782412" r:id="rId99"/>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8" type="#_x0000_t75" style="width:302.25pt;height:114.75pt" o:ole="">
            <v:imagedata r:id="rId100" o:title=""/>
          </v:shape>
          <o:OLEObject Type="Embed" ProgID="Visio.Drawing.11" ShapeID="_x0000_i1058" DrawAspect="Content" ObjectID="_1788782413" r:id="rId101"/>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05E652E0" w14:textId="77777777" w:rsidR="00141C61" w:rsidRPr="00EF21D2" w:rsidRDefault="00CC502D" w:rsidP="00141C61">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141C61" w:rsidRPr="00EF21D2" w14:paraId="58421250" w14:textId="77777777" w:rsidTr="000E27E5">
        <w:trPr>
          <w:cantSplit/>
          <w:jc w:val="center"/>
        </w:trPr>
        <w:tc>
          <w:tcPr>
            <w:tcW w:w="3507" w:type="dxa"/>
            <w:shd w:val="pct10" w:color="auto" w:fill="FFFFFF"/>
          </w:tcPr>
          <w:p w14:paraId="700618BD" w14:textId="77777777" w:rsidR="00141C61" w:rsidRPr="00EF21D2" w:rsidRDefault="00141C61" w:rsidP="000E27E5">
            <w:pPr>
              <w:pStyle w:val="TAH"/>
            </w:pPr>
            <w:r w:rsidRPr="00EF21D2">
              <w:t>Attribute name</w:t>
            </w:r>
          </w:p>
        </w:tc>
        <w:tc>
          <w:tcPr>
            <w:tcW w:w="1204" w:type="dxa"/>
            <w:shd w:val="pct10" w:color="auto" w:fill="FFFFFF"/>
          </w:tcPr>
          <w:p w14:paraId="34F001CC" w14:textId="77777777" w:rsidR="00141C61" w:rsidRPr="00EF21D2" w:rsidRDefault="00141C61" w:rsidP="000E27E5">
            <w:pPr>
              <w:pStyle w:val="TAH"/>
            </w:pPr>
            <w:r w:rsidRPr="00EF21D2">
              <w:t>S</w:t>
            </w:r>
          </w:p>
        </w:tc>
        <w:tc>
          <w:tcPr>
            <w:tcW w:w="1232" w:type="dxa"/>
            <w:shd w:val="pct10" w:color="auto" w:fill="FFFFFF"/>
          </w:tcPr>
          <w:p w14:paraId="7681C1C1" w14:textId="77777777" w:rsidR="00141C61" w:rsidRPr="00EF21D2" w:rsidRDefault="00141C61" w:rsidP="000E27E5">
            <w:pPr>
              <w:pStyle w:val="TAH"/>
            </w:pPr>
            <w:r w:rsidRPr="00EF21D2">
              <w:t>isReadable</w:t>
            </w:r>
          </w:p>
        </w:tc>
        <w:tc>
          <w:tcPr>
            <w:tcW w:w="1221" w:type="dxa"/>
            <w:shd w:val="pct10" w:color="auto" w:fill="FFFFFF"/>
          </w:tcPr>
          <w:p w14:paraId="6AF2F05D" w14:textId="77777777" w:rsidR="00141C61" w:rsidRPr="00EF21D2" w:rsidRDefault="00141C61" w:rsidP="000E27E5">
            <w:pPr>
              <w:pStyle w:val="TAH"/>
            </w:pPr>
            <w:r w:rsidRPr="00EF21D2">
              <w:t>isWritable</w:t>
            </w:r>
          </w:p>
        </w:tc>
        <w:tc>
          <w:tcPr>
            <w:tcW w:w="1226" w:type="dxa"/>
            <w:shd w:val="pct10" w:color="auto" w:fill="FFFFFF"/>
          </w:tcPr>
          <w:p w14:paraId="04FC0551" w14:textId="77777777" w:rsidR="00141C61" w:rsidRPr="00EF21D2" w:rsidRDefault="00141C61" w:rsidP="000E27E5">
            <w:pPr>
              <w:pStyle w:val="TAH"/>
            </w:pPr>
            <w:r w:rsidRPr="00EF21D2">
              <w:rPr>
                <w:rFonts w:cs="Arial"/>
                <w:bCs/>
                <w:szCs w:val="18"/>
              </w:rPr>
              <w:t>isInvariant</w:t>
            </w:r>
          </w:p>
        </w:tc>
        <w:tc>
          <w:tcPr>
            <w:tcW w:w="1241" w:type="dxa"/>
            <w:shd w:val="pct10" w:color="auto" w:fill="FFFFFF"/>
          </w:tcPr>
          <w:p w14:paraId="5364ACB2" w14:textId="77777777" w:rsidR="00141C61" w:rsidRPr="00EF21D2" w:rsidRDefault="00141C61" w:rsidP="000E27E5">
            <w:pPr>
              <w:pStyle w:val="TAH"/>
            </w:pPr>
            <w:r w:rsidRPr="00EF21D2">
              <w:t>isNotifyable</w:t>
            </w:r>
          </w:p>
        </w:tc>
      </w:tr>
      <w:tr w:rsidR="00141C61" w:rsidRPr="00EF21D2" w14:paraId="1A188B8C" w14:textId="77777777" w:rsidTr="000E27E5">
        <w:trPr>
          <w:cantSplit/>
          <w:jc w:val="center"/>
        </w:trPr>
        <w:tc>
          <w:tcPr>
            <w:tcW w:w="3507" w:type="dxa"/>
          </w:tcPr>
          <w:p w14:paraId="79C5653F"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4CA0817" w14:textId="77777777" w:rsidR="00141C61" w:rsidRPr="00EF21D2" w:rsidRDefault="00141C61" w:rsidP="000E27E5">
            <w:pPr>
              <w:pStyle w:val="TAL"/>
              <w:jc w:val="center"/>
            </w:pPr>
            <w:r w:rsidRPr="00EF21D2">
              <w:t>M</w:t>
            </w:r>
          </w:p>
        </w:tc>
        <w:tc>
          <w:tcPr>
            <w:tcW w:w="1232" w:type="dxa"/>
          </w:tcPr>
          <w:p w14:paraId="75A52AE7" w14:textId="77777777" w:rsidR="00141C61" w:rsidRPr="00EF21D2" w:rsidRDefault="00141C61" w:rsidP="000E27E5">
            <w:pPr>
              <w:pStyle w:val="TAL"/>
              <w:jc w:val="center"/>
            </w:pPr>
            <w:r w:rsidRPr="00EF21D2">
              <w:rPr>
                <w:rFonts w:cs="Arial"/>
              </w:rPr>
              <w:t>T</w:t>
            </w:r>
          </w:p>
        </w:tc>
        <w:tc>
          <w:tcPr>
            <w:tcW w:w="1221" w:type="dxa"/>
          </w:tcPr>
          <w:p w14:paraId="5C6BC3DF" w14:textId="77777777" w:rsidR="00141C61" w:rsidRPr="00EF21D2" w:rsidRDefault="00141C61" w:rsidP="000E27E5">
            <w:pPr>
              <w:pStyle w:val="TAL"/>
              <w:jc w:val="center"/>
            </w:pPr>
            <w:r w:rsidRPr="00EF21D2">
              <w:rPr>
                <w:rFonts w:cs="Arial"/>
                <w:lang w:eastAsia="zh-CN"/>
              </w:rPr>
              <w:t>T</w:t>
            </w:r>
          </w:p>
        </w:tc>
        <w:tc>
          <w:tcPr>
            <w:tcW w:w="1226" w:type="dxa"/>
          </w:tcPr>
          <w:p w14:paraId="2D4627D7" w14:textId="77777777" w:rsidR="00141C61" w:rsidRPr="00EF21D2" w:rsidRDefault="00141C61" w:rsidP="000E27E5">
            <w:pPr>
              <w:pStyle w:val="TAL"/>
              <w:jc w:val="center"/>
              <w:rPr>
                <w:lang w:eastAsia="zh-CN"/>
              </w:rPr>
            </w:pPr>
            <w:r w:rsidRPr="00EF21D2">
              <w:rPr>
                <w:rFonts w:cs="Arial"/>
              </w:rPr>
              <w:t>F</w:t>
            </w:r>
          </w:p>
        </w:tc>
        <w:tc>
          <w:tcPr>
            <w:tcW w:w="1241" w:type="dxa"/>
          </w:tcPr>
          <w:p w14:paraId="7773372C" w14:textId="77777777" w:rsidR="00141C61" w:rsidRPr="00EF21D2" w:rsidRDefault="00141C61" w:rsidP="000E27E5">
            <w:pPr>
              <w:pStyle w:val="TAL"/>
              <w:jc w:val="center"/>
            </w:pPr>
            <w:r w:rsidRPr="00EF21D2">
              <w:rPr>
                <w:rFonts w:cs="Arial"/>
                <w:lang w:eastAsia="zh-CN"/>
              </w:rPr>
              <w:t>T</w:t>
            </w:r>
          </w:p>
        </w:tc>
      </w:tr>
      <w:tr w:rsidR="00141C61" w:rsidRPr="00EF21D2" w14:paraId="6E35EA57" w14:textId="77777777" w:rsidTr="000E27E5">
        <w:trPr>
          <w:cantSplit/>
          <w:jc w:val="center"/>
        </w:trPr>
        <w:tc>
          <w:tcPr>
            <w:tcW w:w="3507" w:type="dxa"/>
          </w:tcPr>
          <w:p w14:paraId="3AAE376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488F3C96" w14:textId="77777777" w:rsidR="00141C61" w:rsidRPr="00EF21D2" w:rsidRDefault="00141C61" w:rsidP="000E27E5">
            <w:pPr>
              <w:pStyle w:val="TAL"/>
              <w:jc w:val="center"/>
            </w:pPr>
            <w:r w:rsidRPr="00EF21D2">
              <w:t>M</w:t>
            </w:r>
          </w:p>
        </w:tc>
        <w:tc>
          <w:tcPr>
            <w:tcW w:w="1232" w:type="dxa"/>
          </w:tcPr>
          <w:p w14:paraId="3A1410BF" w14:textId="77777777" w:rsidR="00141C61" w:rsidRPr="00EF21D2" w:rsidRDefault="00141C61" w:rsidP="000E27E5">
            <w:pPr>
              <w:pStyle w:val="TAL"/>
              <w:jc w:val="center"/>
            </w:pPr>
            <w:r w:rsidRPr="00EF21D2">
              <w:rPr>
                <w:rFonts w:cs="Arial"/>
              </w:rPr>
              <w:t>T</w:t>
            </w:r>
          </w:p>
        </w:tc>
        <w:tc>
          <w:tcPr>
            <w:tcW w:w="1221" w:type="dxa"/>
          </w:tcPr>
          <w:p w14:paraId="2ED34974" w14:textId="77777777" w:rsidR="00141C61" w:rsidRPr="00EF21D2" w:rsidRDefault="00141C61" w:rsidP="000E27E5">
            <w:pPr>
              <w:pStyle w:val="TAL"/>
              <w:jc w:val="center"/>
            </w:pPr>
            <w:r w:rsidRPr="00EF21D2">
              <w:rPr>
                <w:rFonts w:cs="Arial"/>
                <w:lang w:eastAsia="zh-CN"/>
              </w:rPr>
              <w:t>T</w:t>
            </w:r>
          </w:p>
        </w:tc>
        <w:tc>
          <w:tcPr>
            <w:tcW w:w="1226" w:type="dxa"/>
          </w:tcPr>
          <w:p w14:paraId="7AB5A75A" w14:textId="77777777" w:rsidR="00141C61" w:rsidRPr="00EF21D2" w:rsidRDefault="00141C61" w:rsidP="000E27E5">
            <w:pPr>
              <w:pStyle w:val="TAL"/>
              <w:jc w:val="center"/>
              <w:rPr>
                <w:lang w:eastAsia="zh-CN"/>
              </w:rPr>
            </w:pPr>
            <w:r w:rsidRPr="00EF21D2">
              <w:rPr>
                <w:rFonts w:cs="Arial"/>
              </w:rPr>
              <w:t>F</w:t>
            </w:r>
          </w:p>
        </w:tc>
        <w:tc>
          <w:tcPr>
            <w:tcW w:w="1241" w:type="dxa"/>
          </w:tcPr>
          <w:p w14:paraId="25E21B16" w14:textId="77777777" w:rsidR="00141C61" w:rsidRPr="00EF21D2" w:rsidRDefault="00141C61" w:rsidP="000E27E5">
            <w:pPr>
              <w:pStyle w:val="TAL"/>
              <w:jc w:val="center"/>
            </w:pPr>
            <w:r w:rsidRPr="00EF21D2">
              <w:rPr>
                <w:rFonts w:cs="Arial"/>
                <w:lang w:eastAsia="zh-CN"/>
              </w:rPr>
              <w:t>T</w:t>
            </w:r>
          </w:p>
        </w:tc>
      </w:tr>
      <w:tr w:rsidR="00141C61" w:rsidRPr="00EF21D2" w14:paraId="16A4F28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56BF32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395C2092" w14:textId="77777777" w:rsidR="00141C61" w:rsidRPr="00EF21D2" w:rsidRDefault="00141C61"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1E5A4F1E" w14:textId="77777777" w:rsidR="00141C61" w:rsidRPr="00EF21D2" w:rsidRDefault="00141C61"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99EFB8" w14:textId="77777777" w:rsidR="00141C61" w:rsidRPr="00EF21D2" w:rsidRDefault="00141C61"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8E13B2" w14:textId="77777777" w:rsidR="00141C61" w:rsidRPr="00EF21D2" w:rsidRDefault="00141C61"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969A28" w14:textId="77777777" w:rsidR="00141C61" w:rsidRPr="00EF21D2" w:rsidRDefault="00141C61" w:rsidP="000E27E5">
            <w:pPr>
              <w:pStyle w:val="TAC"/>
            </w:pPr>
            <w:r w:rsidRPr="00EF21D2">
              <w:rPr>
                <w:rFonts w:cs="Arial"/>
                <w:lang w:eastAsia="zh-CN"/>
              </w:rPr>
              <w:t>T</w:t>
            </w:r>
          </w:p>
        </w:tc>
      </w:tr>
      <w:tr w:rsidR="00141C61" w:rsidRPr="00EF21D2" w14:paraId="58BFE39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0F92AF0"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01F129BC"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BDABE08"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B8FD3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D8172E"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FE0985"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6C7953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48A30FA"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485D7F6" w14:textId="77777777" w:rsidR="00141C61" w:rsidRPr="00EF21D2" w:rsidRDefault="00141C61"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2DBADCD9"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B73A8F"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E75F6"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103B81"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3181CD29"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1B502AD"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2834858F"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01F48935" w14:textId="77777777" w:rsidR="00141C61" w:rsidRPr="00EF21D2" w:rsidRDefault="00141C61"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D4069F5" w14:textId="77777777" w:rsidR="00141C61" w:rsidRPr="00EF21D2" w:rsidRDefault="00141C61"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2D9C38" w14:textId="77777777" w:rsidR="00141C61" w:rsidRPr="00EF21D2" w:rsidRDefault="00141C61"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CEF460" w14:textId="77777777" w:rsidR="00141C61" w:rsidRPr="00EF21D2" w:rsidRDefault="00141C61" w:rsidP="000E27E5">
            <w:pPr>
              <w:pStyle w:val="TAC"/>
              <w:rPr>
                <w:rFonts w:cs="Arial"/>
                <w:lang w:eastAsia="zh-CN"/>
              </w:rPr>
            </w:pPr>
            <w:r w:rsidRPr="00EF21D2">
              <w:rPr>
                <w:rFonts w:cs="Arial"/>
                <w:lang w:eastAsia="zh-CN"/>
              </w:rPr>
              <w:t>T</w:t>
            </w:r>
          </w:p>
        </w:tc>
      </w:tr>
      <w:tr w:rsidR="00141C61" w:rsidRPr="00EF21D2" w14:paraId="2174C8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BA85FE8" w14:textId="77777777" w:rsidR="00141C61" w:rsidRPr="00EF21D2" w:rsidRDefault="00141C61"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742218" w14:textId="77777777" w:rsidR="00141C61" w:rsidRPr="00EF21D2" w:rsidRDefault="00141C61"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334CD241" w14:textId="77777777" w:rsidR="00141C61" w:rsidRPr="00EF21D2" w:rsidRDefault="00141C61"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252AD1CB" w14:textId="77777777" w:rsidR="00141C61" w:rsidRPr="00EF21D2" w:rsidRDefault="00141C61"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BF2BD7" w14:textId="77777777" w:rsidR="00141C61" w:rsidRPr="00EF21D2" w:rsidRDefault="00141C61"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F01C1CE" w14:textId="77777777" w:rsidR="00141C61" w:rsidRPr="00EF21D2" w:rsidRDefault="00141C61" w:rsidP="000E27E5">
            <w:pPr>
              <w:pStyle w:val="TAC"/>
              <w:rPr>
                <w:rFonts w:cs="Arial"/>
                <w:lang w:eastAsia="zh-CN"/>
              </w:rPr>
            </w:pPr>
          </w:p>
        </w:tc>
      </w:tr>
      <w:tr w:rsidR="00141C61" w:rsidRPr="00EF21D2" w14:paraId="172F352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183C3649" w14:textId="77777777" w:rsidR="00141C61" w:rsidRPr="00EF21D2" w:rsidRDefault="00141C61"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58FB3DF3"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39846C4B" w14:textId="77777777" w:rsidR="00141C61" w:rsidRPr="00EF21D2" w:rsidRDefault="00141C61"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83B4AFF" w14:textId="77777777" w:rsidR="00141C61" w:rsidRPr="00EF21D2" w:rsidRDefault="00141C61"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05B8D2A3" w14:textId="77777777" w:rsidR="00141C61" w:rsidRPr="00EF21D2" w:rsidRDefault="00141C61"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E755AF5" w14:textId="77777777" w:rsidR="00141C61" w:rsidRPr="00EF21D2" w:rsidRDefault="00141C61" w:rsidP="000E27E5">
            <w:pPr>
              <w:pStyle w:val="TAC"/>
              <w:rPr>
                <w:rFonts w:cs="Arial"/>
                <w:lang w:eastAsia="zh-CN"/>
              </w:rPr>
            </w:pPr>
            <w:r w:rsidRPr="00EF21D2">
              <w:rPr>
                <w:lang w:eastAsia="zh-CN"/>
              </w:rPr>
              <w:t>T</w:t>
            </w:r>
          </w:p>
        </w:tc>
      </w:tr>
      <w:tr w:rsidR="00141C61" w:rsidRPr="00EF21D2" w14:paraId="50B50FA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5DD9C944" w14:textId="77777777" w:rsidR="00141C61" w:rsidRPr="00EF21D2" w:rsidRDefault="00141C61"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070B0D26"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E041D4E"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0EE52383" w14:textId="77777777" w:rsidR="00141C61" w:rsidRPr="00EF21D2" w:rsidRDefault="00141C61"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07901AD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E62005F" w14:textId="77777777" w:rsidR="00141C61" w:rsidRPr="00EF21D2" w:rsidRDefault="00141C61" w:rsidP="000E27E5">
            <w:pPr>
              <w:pStyle w:val="TAC"/>
              <w:rPr>
                <w:lang w:eastAsia="zh-CN"/>
              </w:rPr>
            </w:pPr>
            <w:r w:rsidRPr="00EF21D2">
              <w:rPr>
                <w:lang w:eastAsia="zh-CN"/>
              </w:rPr>
              <w:t>T</w:t>
            </w:r>
          </w:p>
        </w:tc>
      </w:tr>
      <w:tr w:rsidR="00141C61" w:rsidRPr="00EF21D2" w14:paraId="5C8FBAA6"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D2777E0" w14:textId="77777777" w:rsidR="00141C61" w:rsidRPr="00EF21D2" w:rsidRDefault="00141C61"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7E2EBB44" w14:textId="77777777" w:rsidR="00141C61" w:rsidRPr="00EF21D2" w:rsidRDefault="00141C61"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1D3194F" w14:textId="77777777" w:rsidR="00141C61" w:rsidRPr="00EF21D2" w:rsidRDefault="00141C61"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7A7EE468" w14:textId="77777777" w:rsidR="00141C61" w:rsidRPr="00EF21D2" w:rsidRDefault="00141C61"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710D5B85" w14:textId="77777777" w:rsidR="00141C61" w:rsidRPr="00EF21D2" w:rsidRDefault="00141C61"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87CF355" w14:textId="77777777" w:rsidR="00141C61" w:rsidRPr="00EF21D2" w:rsidRDefault="00141C61" w:rsidP="000E27E5">
            <w:pPr>
              <w:pStyle w:val="TAC"/>
              <w:rPr>
                <w:lang w:eastAsia="zh-CN"/>
              </w:rPr>
            </w:pPr>
            <w:r w:rsidRPr="00EF21D2">
              <w:rPr>
                <w:lang w:eastAsia="zh-CN"/>
              </w:rPr>
              <w:t>T</w:t>
            </w:r>
          </w:p>
        </w:tc>
      </w:tr>
    </w:tbl>
    <w:p w14:paraId="2D9D38D1" w14:textId="10F86A0B" w:rsidR="00CC502D" w:rsidRPr="00EF21D2" w:rsidRDefault="00CC502D" w:rsidP="00141C61"/>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2B671BE0"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sidR="005F0ECF">
        <w:rPr>
          <w:rFonts w:ascii="Courier New" w:hAnsi="Courier New"/>
          <w:lang w:eastAsia="zh-CN"/>
        </w:rPr>
        <w:t>1</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2DA517F9" w:rsidR="00CC502D" w:rsidRPr="00EF21D2" w:rsidRDefault="00CC502D" w:rsidP="00CC502D">
      <w:r w:rsidRPr="00EF21D2">
        <w:t>This IOC represents the NL</w:t>
      </w:r>
      <w:r w:rsidR="005F0ECF">
        <w:rPr>
          <w:rFonts w:ascii="Courier New" w:hAnsi="Courier New"/>
          <w:lang w:eastAsia="zh-CN"/>
        </w:rPr>
        <w:t>1</w:t>
      </w:r>
      <w:r w:rsidRPr="00EF21D2">
        <w:t xml:space="preserve">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31957CC1" w:rsidR="00CC502D" w:rsidRPr="00EF21D2" w:rsidRDefault="00CC502D" w:rsidP="00CC502D">
      <w:r w:rsidRPr="00EF21D2">
        <w:t>The EP_NL</w:t>
      </w:r>
      <w:r w:rsidR="005F0ECF">
        <w:rPr>
          <w:rFonts w:ascii="Courier New" w:hAnsi="Courier New"/>
          <w:lang w:eastAsia="zh-CN"/>
        </w:rPr>
        <w:t>1</w:t>
      </w:r>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4EDFD506"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sidR="005F0ECF">
        <w:rPr>
          <w:rFonts w:ascii="Courier New" w:hAnsi="Courier New"/>
          <w:lang w:eastAsia="zh-CN"/>
        </w:rPr>
        <w:t>2</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BFC2A02" w:rsidR="00CC502D" w:rsidRPr="00EF21D2" w:rsidRDefault="00CC502D" w:rsidP="00CC502D">
      <w:r w:rsidRPr="00EF21D2">
        <w:t>This IOC represents the NL</w:t>
      </w:r>
      <w:r w:rsidR="005F0ECF">
        <w:t>2</w:t>
      </w:r>
      <w:r w:rsidRPr="00EF21D2">
        <w:t xml:space="preserve">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13E47EF9" w:rsidR="00CC502D" w:rsidRPr="00EF21D2" w:rsidRDefault="00CC502D" w:rsidP="00CC502D">
      <w:r w:rsidRPr="00EF21D2">
        <w:t>The EP_NL</w:t>
      </w:r>
      <w:r w:rsidR="005F0ECF">
        <w:t>2</w:t>
      </w:r>
      <w:r w:rsidRPr="00EF21D2">
        <w:t xml:space="preserve">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3">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54FF282B" w:rsidR="00CC502D" w:rsidRPr="00EF21D2" w:rsidRDefault="00CC502D" w:rsidP="00CC502D">
      <w:pPr>
        <w:pStyle w:val="Heading3"/>
      </w:pPr>
      <w:r w:rsidRPr="00EF21D2">
        <w:lastRenderedPageBreak/>
        <w:t>5.3.71</w:t>
      </w:r>
      <w:r w:rsidRPr="00EF21D2">
        <w:tab/>
      </w:r>
      <w:r w:rsidRPr="00EF21D2">
        <w:rPr>
          <w:rFonts w:ascii="Courier New" w:hAnsi="Courier New"/>
        </w:rPr>
        <w:t>QF</w:t>
      </w:r>
      <w:r w:rsidR="00414820">
        <w:rPr>
          <w:rFonts w:ascii="Courier New" w:hAnsi="Courier New"/>
        </w:rPr>
        <w:t>P</w:t>
      </w:r>
      <w:r w:rsidR="00414820">
        <w:rPr>
          <w:rFonts w:ascii="Courier New" w:hAnsi="Courier New" w:cs="Courier New"/>
          <w:lang w:eastAsia="zh-CN"/>
        </w:rPr>
        <w:t>acket</w:t>
      </w:r>
      <w:r w:rsidRPr="00EF21D2">
        <w:rPr>
          <w:rFonts w:ascii="Courier New" w:hAnsi="Courier New"/>
        </w:rPr>
        <w:t>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1E7C60A8" w14:textId="7670A43C" w:rsidR="006D652C" w:rsidRDefault="006D652C" w:rsidP="006D652C">
      <w:pPr>
        <w:pStyle w:val="Heading3"/>
        <w:rPr>
          <w:lang w:eastAsia="zh-CN"/>
        </w:rPr>
      </w:pPr>
      <w:bookmarkStart w:id="53" w:name="_Toc59182919"/>
      <w:bookmarkStart w:id="54" w:name="_Toc59184385"/>
      <w:bookmarkStart w:id="55" w:name="_Toc59195320"/>
      <w:bookmarkStart w:id="56" w:name="_Toc59439747"/>
      <w:bookmarkStart w:id="57" w:name="_Toc67990170"/>
      <w:r>
        <w:rPr>
          <w:lang w:eastAsia="zh-CN"/>
        </w:rPr>
        <w:t>5.3.95</w:t>
      </w:r>
      <w:r>
        <w:rPr>
          <w:lang w:eastAsia="zh-CN"/>
        </w:rPr>
        <w:tab/>
      </w:r>
      <w:r>
        <w:rPr>
          <w:rFonts w:ascii="Courier New" w:hAnsi="Courier New"/>
          <w:lang w:eastAsia="zh-CN"/>
        </w:rPr>
        <w:t>EP_N34</w:t>
      </w:r>
      <w:bookmarkEnd w:id="53"/>
      <w:bookmarkEnd w:id="54"/>
      <w:bookmarkEnd w:id="55"/>
      <w:bookmarkEnd w:id="56"/>
      <w:bookmarkEnd w:id="57"/>
    </w:p>
    <w:p w14:paraId="2494C288" w14:textId="5BBF6178" w:rsidR="006D652C" w:rsidRDefault="006D652C" w:rsidP="006D652C">
      <w:pPr>
        <w:pStyle w:val="Heading4"/>
      </w:pPr>
      <w:bookmarkStart w:id="58" w:name="_Toc59182920"/>
      <w:bookmarkStart w:id="59" w:name="_Toc59184386"/>
      <w:bookmarkStart w:id="60" w:name="_Toc59195321"/>
      <w:bookmarkStart w:id="61" w:name="_Toc59439748"/>
      <w:bookmarkStart w:id="62" w:name="_Toc67990171"/>
      <w:r>
        <w:rPr>
          <w:lang w:eastAsia="zh-CN"/>
        </w:rPr>
        <w:t>5.3.95</w:t>
      </w:r>
      <w:r>
        <w:t>.1</w:t>
      </w:r>
      <w:r>
        <w:tab/>
        <w:t>Definition</w:t>
      </w:r>
      <w:bookmarkEnd w:id="58"/>
      <w:bookmarkEnd w:id="59"/>
      <w:bookmarkEnd w:id="60"/>
      <w:bookmarkEnd w:id="61"/>
      <w:bookmarkEnd w:id="62"/>
    </w:p>
    <w:p w14:paraId="79F7A967" w14:textId="77777777" w:rsidR="006D652C" w:rsidRDefault="006D652C" w:rsidP="006D652C">
      <w:r>
        <w:t>This IOC represents the N34 interface between NWDAF and NSSF, which is defined in 3GPP TS 23.501 [2].</w:t>
      </w:r>
    </w:p>
    <w:p w14:paraId="2D2AD7FE" w14:textId="1B802F6D" w:rsidR="006D652C" w:rsidRDefault="006D652C" w:rsidP="006D652C">
      <w:pPr>
        <w:pStyle w:val="Heading4"/>
      </w:pPr>
      <w:bookmarkStart w:id="63" w:name="_Toc59182921"/>
      <w:bookmarkStart w:id="64" w:name="_Toc59184387"/>
      <w:bookmarkStart w:id="65" w:name="_Toc59195322"/>
      <w:bookmarkStart w:id="66" w:name="_Toc59439749"/>
      <w:bookmarkStart w:id="67" w:name="_Toc67990172"/>
      <w:r>
        <w:rPr>
          <w:lang w:eastAsia="zh-CN"/>
        </w:rPr>
        <w:t>5.3.95</w:t>
      </w:r>
      <w:r>
        <w:t>.2</w:t>
      </w:r>
      <w:r>
        <w:tab/>
        <w:t>Attributes</w:t>
      </w:r>
      <w:bookmarkEnd w:id="63"/>
      <w:bookmarkEnd w:id="64"/>
      <w:bookmarkEnd w:id="65"/>
      <w:bookmarkEnd w:id="66"/>
      <w:bookmarkEnd w:id="67"/>
    </w:p>
    <w:p w14:paraId="5FAD039D" w14:textId="77777777" w:rsidR="006D652C" w:rsidRDefault="006D652C"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0B707DCC" w14:textId="77777777" w:rsidR="006D652C" w:rsidRDefault="006D652C"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652C" w14:paraId="78FE7FB4"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6B3D4" w14:textId="77777777" w:rsidR="006D652C" w:rsidRDefault="006D652C"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7DB91D" w14:textId="77777777" w:rsidR="006D652C" w:rsidRDefault="006D652C"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3352FE" w14:textId="77777777" w:rsidR="006D652C" w:rsidRDefault="006D652C"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03C2BA" w14:textId="77777777" w:rsidR="006D652C" w:rsidRDefault="006D652C"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E5214FD" w14:textId="77777777" w:rsidR="006D652C" w:rsidRDefault="006D652C"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C0952" w14:textId="77777777" w:rsidR="006D652C" w:rsidRDefault="006D652C" w:rsidP="002C1B03">
            <w:pPr>
              <w:pStyle w:val="TAH"/>
            </w:pPr>
            <w:r>
              <w:t>isNotifyable</w:t>
            </w:r>
          </w:p>
        </w:tc>
      </w:tr>
      <w:tr w:rsidR="006D652C" w14:paraId="74EF80FD"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761267"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AACD68F"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AFD6F6"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BD658E3"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1CB4CF"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5159D1" w14:textId="77777777" w:rsidR="006D652C" w:rsidRDefault="006D652C" w:rsidP="002C1B03">
            <w:pPr>
              <w:pStyle w:val="TAL"/>
              <w:jc w:val="center"/>
            </w:pPr>
            <w:r>
              <w:rPr>
                <w:rFonts w:cs="Arial"/>
                <w:lang w:eastAsia="zh-CN"/>
              </w:rPr>
              <w:t>T</w:t>
            </w:r>
          </w:p>
        </w:tc>
      </w:tr>
      <w:tr w:rsidR="006D652C" w14:paraId="49E78329"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334507D" w14:textId="77777777" w:rsidR="006D652C" w:rsidRDefault="006D652C"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9009883" w14:textId="77777777" w:rsidR="006D652C" w:rsidRDefault="006D652C"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E7AFE9" w14:textId="77777777" w:rsidR="006D652C" w:rsidRDefault="006D652C"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543AB6" w14:textId="77777777" w:rsidR="006D652C" w:rsidRDefault="006D652C"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5D3362" w14:textId="77777777" w:rsidR="006D652C" w:rsidRDefault="006D652C"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88F338" w14:textId="77777777" w:rsidR="006D652C" w:rsidRDefault="006D652C" w:rsidP="002C1B03">
            <w:pPr>
              <w:pStyle w:val="TAL"/>
              <w:jc w:val="center"/>
            </w:pPr>
            <w:r>
              <w:rPr>
                <w:rFonts w:cs="Arial"/>
                <w:lang w:eastAsia="zh-CN"/>
              </w:rPr>
              <w:t>T</w:t>
            </w:r>
          </w:p>
        </w:tc>
      </w:tr>
    </w:tbl>
    <w:p w14:paraId="519F913D" w14:textId="77777777" w:rsidR="006D652C" w:rsidRDefault="006D652C" w:rsidP="006D652C">
      <w:bookmarkStart w:id="68" w:name="_Toc59182922"/>
      <w:bookmarkStart w:id="69" w:name="_Toc59184388"/>
      <w:bookmarkStart w:id="70" w:name="_Toc59195323"/>
      <w:bookmarkStart w:id="71" w:name="_Toc59439750"/>
      <w:bookmarkStart w:id="72" w:name="_Toc67990173"/>
    </w:p>
    <w:p w14:paraId="7193A6BA" w14:textId="24C495F2" w:rsidR="006D652C" w:rsidRDefault="006D652C" w:rsidP="006D652C">
      <w:pPr>
        <w:pStyle w:val="Heading4"/>
      </w:pPr>
      <w:r>
        <w:rPr>
          <w:lang w:eastAsia="zh-CN"/>
        </w:rPr>
        <w:t>5</w:t>
      </w:r>
      <w:r>
        <w:t>.3.95.3</w:t>
      </w:r>
      <w:r>
        <w:tab/>
        <w:t>Attribute constraints</w:t>
      </w:r>
      <w:bookmarkEnd w:id="68"/>
      <w:bookmarkEnd w:id="69"/>
      <w:bookmarkEnd w:id="70"/>
      <w:bookmarkEnd w:id="71"/>
      <w:bookmarkEnd w:id="72"/>
    </w:p>
    <w:p w14:paraId="4870180B" w14:textId="77777777" w:rsidR="006D652C" w:rsidRDefault="006D652C" w:rsidP="006D652C">
      <w:r>
        <w:t>None.</w:t>
      </w:r>
    </w:p>
    <w:p w14:paraId="0F573C2F" w14:textId="7E27E4D1" w:rsidR="006D652C" w:rsidRDefault="006D652C" w:rsidP="006D652C">
      <w:pPr>
        <w:pStyle w:val="Heading4"/>
      </w:pPr>
      <w:bookmarkStart w:id="73" w:name="_Toc59182923"/>
      <w:bookmarkStart w:id="74" w:name="_Toc59184389"/>
      <w:bookmarkStart w:id="75" w:name="_Toc59195324"/>
      <w:bookmarkStart w:id="76" w:name="_Toc59439751"/>
      <w:bookmarkStart w:id="77" w:name="_Toc67990174"/>
      <w:r>
        <w:rPr>
          <w:lang w:eastAsia="zh-CN"/>
        </w:rPr>
        <w:t>5</w:t>
      </w:r>
      <w:r>
        <w:t>.3.95.4</w:t>
      </w:r>
      <w:r>
        <w:tab/>
        <w:t>Notifications</w:t>
      </w:r>
      <w:bookmarkEnd w:id="73"/>
      <w:bookmarkEnd w:id="74"/>
      <w:bookmarkEnd w:id="75"/>
      <w:bookmarkEnd w:id="76"/>
      <w:bookmarkEnd w:id="77"/>
    </w:p>
    <w:p w14:paraId="20AC96EA" w14:textId="77777777" w:rsidR="006D652C" w:rsidRDefault="006D652C" w:rsidP="006D652C">
      <w:r>
        <w:t xml:space="preserve">The common notifications defined in subclause </w:t>
      </w:r>
      <w:r>
        <w:rPr>
          <w:lang w:eastAsia="zh-CN"/>
        </w:rPr>
        <w:t>5.5</w:t>
      </w:r>
      <w:r>
        <w:t xml:space="preserve"> are valid for this IOC, without exceptions or additions.</w:t>
      </w:r>
    </w:p>
    <w:p w14:paraId="27D4A48E" w14:textId="77777777" w:rsidR="0007128F" w:rsidRDefault="0007128F" w:rsidP="006D652C">
      <w:pPr>
        <w:rPr>
          <w:lang w:eastAsia="zh-CN"/>
        </w:rPr>
      </w:pPr>
    </w:p>
    <w:p w14:paraId="5073C274" w14:textId="1B806CB1" w:rsidR="0007128F" w:rsidRDefault="0007128F" w:rsidP="0007128F">
      <w:pPr>
        <w:pStyle w:val="Heading3"/>
      </w:pPr>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p>
    <w:p w14:paraId="03F7C50B" w14:textId="02CEC415" w:rsidR="0007128F" w:rsidRDefault="0007128F" w:rsidP="0007128F">
      <w:pPr>
        <w:pStyle w:val="Heading4"/>
      </w:pPr>
      <w:r>
        <w:rPr>
          <w:rFonts w:hint="eastAsia"/>
          <w:lang w:eastAsia="zh-CN"/>
        </w:rPr>
        <w:t>5</w:t>
      </w:r>
      <w:r>
        <w:t>.3.</w:t>
      </w:r>
      <w:r>
        <w:rPr>
          <w:lang w:eastAsia="zh-CN"/>
        </w:rPr>
        <w:t>96</w:t>
      </w:r>
      <w:r>
        <w:t>.1</w:t>
      </w:r>
      <w:r>
        <w:tab/>
        <w:t>Definition</w:t>
      </w:r>
    </w:p>
    <w:p w14:paraId="534EF5DC" w14:textId="77777777" w:rsidR="0007128F" w:rsidRDefault="0007128F"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173AE1F9" w14:textId="242D6FFD" w:rsidR="0007128F" w:rsidRDefault="0007128F" w:rsidP="0007128F">
      <w:pPr>
        <w:pStyle w:val="Heading4"/>
        <w:rPr>
          <w:lang w:eastAsia="zh-CN"/>
        </w:rPr>
      </w:pPr>
      <w:r>
        <w:rPr>
          <w:rFonts w:hint="eastAsia"/>
          <w:lang w:eastAsia="zh-CN"/>
        </w:rPr>
        <w:lastRenderedPageBreak/>
        <w:t>5</w:t>
      </w:r>
      <w:r>
        <w:rPr>
          <w:lang w:eastAsia="zh-CN"/>
        </w:rPr>
        <w:t>.3.96.2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2D10D10"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8FBDA42" w14:textId="77777777" w:rsidR="0007128F" w:rsidRDefault="0007128F"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0F0F6CA" w14:textId="77777777" w:rsidR="0007128F" w:rsidRDefault="0007128F"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384A92" w14:textId="77777777" w:rsidR="0007128F" w:rsidRDefault="0007128F"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919CCF" w14:textId="77777777" w:rsidR="0007128F" w:rsidRDefault="0007128F"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396101" w14:textId="77777777" w:rsidR="0007128F" w:rsidRDefault="0007128F"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A4B38DB" w14:textId="77777777" w:rsidR="0007128F" w:rsidRDefault="0007128F" w:rsidP="009C5170">
            <w:pPr>
              <w:pStyle w:val="TAH"/>
            </w:pPr>
            <w:r>
              <w:t>isNotifyable</w:t>
            </w:r>
          </w:p>
        </w:tc>
      </w:tr>
      <w:tr w:rsidR="0007128F" w14:paraId="696E54C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EF010B"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6407E1EE"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D73469F" w14:textId="77777777" w:rsidR="0007128F" w:rsidRDefault="0007128F"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690F76" w14:textId="77777777" w:rsidR="0007128F" w:rsidRDefault="0007128F"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B830991" w14:textId="77777777" w:rsidR="0007128F" w:rsidRDefault="0007128F"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4D12E880" w14:textId="77777777" w:rsidR="0007128F" w:rsidRDefault="0007128F" w:rsidP="009C5170">
            <w:pPr>
              <w:pStyle w:val="TAL"/>
              <w:jc w:val="center"/>
              <w:rPr>
                <w:lang w:eastAsia="zh-CN"/>
              </w:rPr>
            </w:pPr>
            <w:r>
              <w:rPr>
                <w:rFonts w:cs="Arial"/>
                <w:lang w:eastAsia="zh-CN"/>
              </w:rPr>
              <w:t>T</w:t>
            </w:r>
          </w:p>
        </w:tc>
      </w:tr>
      <w:tr w:rsidR="0007128F" w14:paraId="71E757E0"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8B683A6"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1CE543BC"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644144"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28897E"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2FA50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DAD9EF" w14:textId="77777777" w:rsidR="0007128F" w:rsidRDefault="0007128F" w:rsidP="009C5170">
            <w:pPr>
              <w:pStyle w:val="TAL"/>
              <w:jc w:val="center"/>
              <w:rPr>
                <w:rFonts w:cs="Arial"/>
                <w:lang w:eastAsia="zh-CN"/>
              </w:rPr>
            </w:pPr>
            <w:r>
              <w:rPr>
                <w:rFonts w:cs="Arial"/>
                <w:lang w:eastAsia="zh-CN"/>
              </w:rPr>
              <w:t>T</w:t>
            </w:r>
          </w:p>
        </w:tc>
      </w:tr>
      <w:tr w:rsidR="0007128F" w14:paraId="4835B1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323131A"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03A0A77D"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5460E1F"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989F71"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929864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910E532" w14:textId="77777777" w:rsidR="0007128F" w:rsidRDefault="0007128F" w:rsidP="009C5170">
            <w:pPr>
              <w:pStyle w:val="TAL"/>
              <w:jc w:val="center"/>
              <w:rPr>
                <w:rFonts w:cs="Arial"/>
                <w:lang w:eastAsia="zh-CN"/>
              </w:rPr>
            </w:pPr>
            <w:r>
              <w:rPr>
                <w:rFonts w:cs="Arial"/>
                <w:lang w:eastAsia="zh-CN"/>
              </w:rPr>
              <w:t>T</w:t>
            </w:r>
          </w:p>
        </w:tc>
      </w:tr>
      <w:tr w:rsidR="0007128F" w14:paraId="2F6AEF2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ED797D8"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3FE9272A" w14:textId="77777777" w:rsidR="0007128F" w:rsidRDefault="0007128F"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6E904D1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0EAA5EE"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4EC5A0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A468BB8" w14:textId="77777777" w:rsidR="0007128F" w:rsidRDefault="0007128F" w:rsidP="009C5170">
            <w:pPr>
              <w:pStyle w:val="TAL"/>
              <w:jc w:val="center"/>
              <w:rPr>
                <w:rFonts w:cs="Arial"/>
                <w:lang w:eastAsia="zh-CN"/>
              </w:rPr>
            </w:pPr>
            <w:r>
              <w:rPr>
                <w:rFonts w:cs="Arial"/>
                <w:lang w:eastAsia="zh-CN"/>
              </w:rPr>
              <w:t>T</w:t>
            </w:r>
          </w:p>
        </w:tc>
      </w:tr>
      <w:tr w:rsidR="0007128F" w14:paraId="17C1963A"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64A44C"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13FFD340"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857F758"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1B8D48B"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BEAFB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067C371" w14:textId="77777777" w:rsidR="0007128F" w:rsidRDefault="0007128F" w:rsidP="009C5170">
            <w:pPr>
              <w:pStyle w:val="TAL"/>
              <w:jc w:val="center"/>
              <w:rPr>
                <w:rFonts w:cs="Arial"/>
                <w:lang w:eastAsia="zh-CN"/>
              </w:rPr>
            </w:pPr>
            <w:r>
              <w:rPr>
                <w:rFonts w:cs="Arial"/>
                <w:lang w:eastAsia="zh-CN"/>
              </w:rPr>
              <w:t>T</w:t>
            </w:r>
          </w:p>
        </w:tc>
      </w:tr>
      <w:tr w:rsidR="0007128F" w14:paraId="3043840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ACF02E"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1D870EFF"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15710E5"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4300D3C"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78B427"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A41197" w14:textId="77777777" w:rsidR="0007128F" w:rsidRDefault="0007128F" w:rsidP="009C5170">
            <w:pPr>
              <w:pStyle w:val="TAL"/>
              <w:jc w:val="center"/>
              <w:rPr>
                <w:rFonts w:cs="Arial"/>
                <w:lang w:eastAsia="zh-CN"/>
              </w:rPr>
            </w:pPr>
            <w:r>
              <w:rPr>
                <w:rFonts w:cs="Arial"/>
                <w:lang w:eastAsia="zh-CN"/>
              </w:rPr>
              <w:t>T</w:t>
            </w:r>
          </w:p>
        </w:tc>
      </w:tr>
      <w:tr w:rsidR="0007128F" w14:paraId="7A1D155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92CE6E6"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3AA2BDAD" w14:textId="77777777" w:rsidR="0007128F" w:rsidRDefault="0007128F"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053719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38616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9FC8554"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793BF41" w14:textId="77777777" w:rsidR="0007128F" w:rsidRDefault="0007128F" w:rsidP="009C5170">
            <w:pPr>
              <w:pStyle w:val="TAL"/>
              <w:jc w:val="center"/>
              <w:rPr>
                <w:rFonts w:cs="Arial"/>
                <w:lang w:eastAsia="zh-CN"/>
              </w:rPr>
            </w:pPr>
            <w:r>
              <w:rPr>
                <w:rFonts w:cs="Arial"/>
                <w:lang w:eastAsia="zh-CN"/>
              </w:rPr>
              <w:t>T</w:t>
            </w:r>
          </w:p>
        </w:tc>
      </w:tr>
      <w:tr w:rsidR="0007128F" w14:paraId="1F25C79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C8F789"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60CD1484"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98EC5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AE832B"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EAD4BF"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3F09234" w14:textId="77777777" w:rsidR="0007128F" w:rsidRDefault="0007128F" w:rsidP="009C5170">
            <w:pPr>
              <w:pStyle w:val="TAL"/>
              <w:jc w:val="center"/>
              <w:rPr>
                <w:rFonts w:cs="Arial"/>
                <w:lang w:eastAsia="zh-CN"/>
              </w:rPr>
            </w:pPr>
            <w:r>
              <w:rPr>
                <w:rFonts w:cs="Arial"/>
                <w:lang w:eastAsia="zh-CN"/>
              </w:rPr>
              <w:t>T</w:t>
            </w:r>
          </w:p>
        </w:tc>
      </w:tr>
    </w:tbl>
    <w:p w14:paraId="076762AC" w14:textId="77777777" w:rsidR="0007128F" w:rsidRDefault="0007128F" w:rsidP="0007128F"/>
    <w:p w14:paraId="24412066" w14:textId="1111093B" w:rsidR="0007128F" w:rsidRDefault="0007128F" w:rsidP="0007128F">
      <w:pPr>
        <w:pStyle w:val="Heading4"/>
      </w:pPr>
      <w:r>
        <w:rPr>
          <w:rFonts w:hint="eastAsia"/>
          <w:lang w:eastAsia="zh-CN"/>
        </w:rPr>
        <w:t>5</w:t>
      </w:r>
      <w:r>
        <w:t>.3.</w:t>
      </w:r>
      <w:r>
        <w:rPr>
          <w:lang w:eastAsia="zh-CN"/>
        </w:rPr>
        <w:t>96</w:t>
      </w:r>
      <w:r>
        <w:t>.3</w:t>
      </w:r>
      <w:r>
        <w:tab/>
        <w:t>Attribute constraints</w:t>
      </w:r>
    </w:p>
    <w:tbl>
      <w:tblPr>
        <w:tblW w:w="0" w:type="auto"/>
        <w:tblInd w:w="-5" w:type="dxa"/>
        <w:tblLayout w:type="fixed"/>
        <w:tblLook w:val="01E0" w:firstRow="1" w:lastRow="1" w:firstColumn="1" w:lastColumn="1" w:noHBand="0" w:noVBand="0"/>
      </w:tblPr>
      <w:tblGrid>
        <w:gridCol w:w="3149"/>
        <w:gridCol w:w="5701"/>
      </w:tblGrid>
      <w:tr w:rsidR="0007128F" w14:paraId="0248D125"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184C091" w14:textId="77777777" w:rsidR="0007128F" w:rsidRDefault="0007128F"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0CDC80E0" w14:textId="77777777" w:rsidR="0007128F" w:rsidRDefault="0007128F" w:rsidP="009C5170">
            <w:pPr>
              <w:pStyle w:val="TAH"/>
            </w:pPr>
            <w:r>
              <w:t>Definition</w:t>
            </w:r>
          </w:p>
        </w:tc>
      </w:tr>
      <w:tr w:rsidR="0007128F" w14:paraId="4FF4DC1D"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3E8C1BA8" w14:textId="77777777" w:rsidR="0007128F" w:rsidRDefault="0007128F"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200DE41C" w14:textId="77777777" w:rsidR="0007128F" w:rsidRDefault="0007128F"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07128F" w14:paraId="4FF0A930"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7FAD2B7C" w14:textId="77777777" w:rsidR="0007128F" w:rsidRPr="00DF0AA5"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316A23EB" w14:textId="77777777" w:rsidR="0007128F" w:rsidRDefault="0007128F"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5E9786D4" w14:textId="170C571E" w:rsidR="0007128F" w:rsidRDefault="0007128F" w:rsidP="0007128F">
      <w:pPr>
        <w:pStyle w:val="Heading4"/>
      </w:pPr>
      <w:r>
        <w:rPr>
          <w:rFonts w:hint="eastAsia"/>
          <w:lang w:eastAsia="zh-CN"/>
        </w:rPr>
        <w:t>5</w:t>
      </w:r>
      <w:r>
        <w:t>.3.</w:t>
      </w:r>
      <w:r>
        <w:rPr>
          <w:lang w:eastAsia="zh-CN"/>
        </w:rPr>
        <w:t>96</w:t>
      </w:r>
      <w:r>
        <w:t>.4</w:t>
      </w:r>
      <w:r>
        <w:tab/>
        <w:t>Notifications</w:t>
      </w:r>
    </w:p>
    <w:p w14:paraId="761C5E89" w14:textId="77777777" w:rsidR="0007128F" w:rsidRDefault="0007128F" w:rsidP="0007128F">
      <w:r>
        <w:t xml:space="preserve">The subclause 4.5 of the &lt;&lt;IOC&gt;&gt; using this </w:t>
      </w:r>
      <w:r>
        <w:rPr>
          <w:lang w:eastAsia="zh-CN"/>
        </w:rPr>
        <w:t>&lt;&lt;dataType&gt;&gt; as one of its attributes, shall be applicable</w:t>
      </w:r>
      <w:r>
        <w:t>.</w:t>
      </w:r>
    </w:p>
    <w:p w14:paraId="3963A0B6" w14:textId="02409C47" w:rsidR="0007128F" w:rsidRDefault="0007128F" w:rsidP="0007128F">
      <w:pPr>
        <w:pStyle w:val="Heading3"/>
      </w:pPr>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p>
    <w:p w14:paraId="3E19322B" w14:textId="5A3D38D7" w:rsidR="0007128F" w:rsidRDefault="0007128F" w:rsidP="0007128F">
      <w:pPr>
        <w:pStyle w:val="Heading4"/>
      </w:pPr>
      <w:r>
        <w:rPr>
          <w:rFonts w:hint="eastAsia"/>
          <w:lang w:eastAsia="zh-CN"/>
        </w:rPr>
        <w:t>5</w:t>
      </w:r>
      <w:r>
        <w:t>.3.</w:t>
      </w:r>
      <w:r>
        <w:rPr>
          <w:lang w:eastAsia="zh-CN"/>
        </w:rPr>
        <w:t>97</w:t>
      </w:r>
      <w:r>
        <w:t>.1</w:t>
      </w:r>
      <w:r>
        <w:tab/>
        <w:t>Definition</w:t>
      </w:r>
    </w:p>
    <w:p w14:paraId="67A68378" w14:textId="77777777" w:rsidR="0007128F" w:rsidRDefault="0007128F"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7A0E895A" w14:textId="45C3F1BA" w:rsidR="0007128F" w:rsidRDefault="0007128F" w:rsidP="0007128F">
      <w:pPr>
        <w:pStyle w:val="Heading4"/>
        <w:rPr>
          <w:lang w:eastAsia="zh-CN"/>
        </w:rPr>
      </w:pPr>
      <w:r>
        <w:rPr>
          <w:rFonts w:hint="eastAsia"/>
          <w:lang w:eastAsia="zh-CN"/>
        </w:rPr>
        <w:t>5</w:t>
      </w:r>
      <w:r>
        <w:rPr>
          <w:lang w:eastAsia="zh-CN"/>
        </w:rPr>
        <w:t>.3.97.2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7128F" w14:paraId="7CB80FD4"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AB83E14" w14:textId="77777777" w:rsidR="0007128F" w:rsidRDefault="0007128F"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324CD3" w14:textId="77777777" w:rsidR="0007128F" w:rsidRDefault="0007128F"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BA000A" w14:textId="77777777" w:rsidR="0007128F" w:rsidRDefault="0007128F"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FA03AC0" w14:textId="77777777" w:rsidR="0007128F" w:rsidRDefault="0007128F"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0FABDA8" w14:textId="77777777" w:rsidR="0007128F" w:rsidRDefault="0007128F"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E4A8AB5" w14:textId="77777777" w:rsidR="0007128F" w:rsidRDefault="0007128F" w:rsidP="009C5170">
            <w:pPr>
              <w:pStyle w:val="TAH"/>
            </w:pPr>
            <w:r>
              <w:t>isNotifyable</w:t>
            </w:r>
          </w:p>
        </w:tc>
      </w:tr>
      <w:tr w:rsidR="0007128F" w14:paraId="3A7BE804"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4427B2" w14:textId="77777777" w:rsidR="0007128F" w:rsidRDefault="0007128F"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1DB3BAA6"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0C23C3" w14:textId="77777777" w:rsidR="0007128F" w:rsidRDefault="0007128F"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3C49ED2" w14:textId="77777777" w:rsidR="0007128F" w:rsidRDefault="0007128F"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0DB3DC" w14:textId="77777777" w:rsidR="0007128F" w:rsidRDefault="0007128F"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5DB9C308" w14:textId="77777777" w:rsidR="0007128F" w:rsidRDefault="0007128F" w:rsidP="009C5170">
            <w:pPr>
              <w:pStyle w:val="TAL"/>
              <w:jc w:val="center"/>
              <w:rPr>
                <w:lang w:eastAsia="zh-CN"/>
              </w:rPr>
            </w:pPr>
            <w:r>
              <w:rPr>
                <w:rFonts w:cs="Arial"/>
                <w:lang w:eastAsia="zh-CN"/>
              </w:rPr>
              <w:t>T</w:t>
            </w:r>
          </w:p>
        </w:tc>
      </w:tr>
      <w:tr w:rsidR="0007128F" w14:paraId="11AB9DE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E80C0B0"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6C6CF49B"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AF0C1E4"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4B0ABD"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E7D65D" w14:textId="77777777" w:rsidR="0007128F" w:rsidRDefault="0007128F"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6717A897" w14:textId="77777777" w:rsidR="0007128F" w:rsidRDefault="0007128F" w:rsidP="009C5170">
            <w:pPr>
              <w:pStyle w:val="TAL"/>
              <w:jc w:val="center"/>
              <w:rPr>
                <w:rFonts w:cs="Arial"/>
                <w:lang w:eastAsia="zh-CN"/>
              </w:rPr>
            </w:pPr>
            <w:r>
              <w:rPr>
                <w:rFonts w:cs="Arial"/>
                <w:lang w:eastAsia="zh-CN"/>
              </w:rPr>
              <w:t>T</w:t>
            </w:r>
          </w:p>
        </w:tc>
      </w:tr>
      <w:tr w:rsidR="0007128F" w14:paraId="0491071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FD52963"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2FA1BAF2"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8D92AE"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44102F6" w14:textId="77777777" w:rsidR="0007128F" w:rsidRDefault="0007128F"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D1B8AD5"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4A9E3B3" w14:textId="77777777" w:rsidR="0007128F" w:rsidRDefault="0007128F" w:rsidP="009C5170">
            <w:pPr>
              <w:pStyle w:val="TAL"/>
              <w:jc w:val="center"/>
              <w:rPr>
                <w:rFonts w:cs="Arial"/>
                <w:lang w:eastAsia="zh-CN"/>
              </w:rPr>
            </w:pPr>
            <w:r>
              <w:rPr>
                <w:rFonts w:cs="Arial"/>
                <w:lang w:eastAsia="zh-CN"/>
              </w:rPr>
              <w:t>T</w:t>
            </w:r>
          </w:p>
        </w:tc>
      </w:tr>
      <w:tr w:rsidR="0007128F" w14:paraId="69663E2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AC9FEFB" w14:textId="77777777" w:rsidR="0007128F" w:rsidRPr="00C0602E" w:rsidRDefault="0007128F"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4247C62A" w14:textId="77777777" w:rsidR="0007128F" w:rsidRDefault="0007128F"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68A1113"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9BDDB4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90D574"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59AD9C" w14:textId="77777777" w:rsidR="0007128F" w:rsidRDefault="0007128F" w:rsidP="009C5170">
            <w:pPr>
              <w:pStyle w:val="TAL"/>
              <w:jc w:val="center"/>
              <w:rPr>
                <w:rFonts w:cs="Arial"/>
                <w:lang w:eastAsia="zh-CN"/>
              </w:rPr>
            </w:pPr>
            <w:r>
              <w:rPr>
                <w:rFonts w:cs="Arial"/>
                <w:lang w:eastAsia="zh-CN"/>
              </w:rPr>
              <w:t>T</w:t>
            </w:r>
          </w:p>
        </w:tc>
      </w:tr>
      <w:tr w:rsidR="0007128F" w14:paraId="11AF6D4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26AF0AE"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2B9FF185"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01388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E2A29A"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884EF0C"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ED377FF" w14:textId="77777777" w:rsidR="0007128F" w:rsidRDefault="0007128F" w:rsidP="009C5170">
            <w:pPr>
              <w:pStyle w:val="TAL"/>
              <w:jc w:val="center"/>
              <w:rPr>
                <w:rFonts w:cs="Arial"/>
                <w:lang w:eastAsia="zh-CN"/>
              </w:rPr>
            </w:pPr>
            <w:r>
              <w:rPr>
                <w:rFonts w:cs="Arial"/>
                <w:lang w:eastAsia="zh-CN"/>
              </w:rPr>
              <w:t>T</w:t>
            </w:r>
          </w:p>
        </w:tc>
      </w:tr>
      <w:tr w:rsidR="0007128F" w14:paraId="5F63290A"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1FFBED2" w14:textId="77777777" w:rsidR="0007128F" w:rsidRPr="00C0602E" w:rsidRDefault="0007128F"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B482E19"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B1D2436"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8030F1F"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867FA7E"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80192A2" w14:textId="77777777" w:rsidR="0007128F" w:rsidRDefault="0007128F" w:rsidP="009C5170">
            <w:pPr>
              <w:pStyle w:val="TAL"/>
              <w:jc w:val="center"/>
              <w:rPr>
                <w:rFonts w:cs="Arial"/>
                <w:lang w:eastAsia="zh-CN"/>
              </w:rPr>
            </w:pPr>
            <w:r>
              <w:rPr>
                <w:rFonts w:cs="Arial"/>
                <w:lang w:eastAsia="zh-CN"/>
              </w:rPr>
              <w:t>T</w:t>
            </w:r>
          </w:p>
        </w:tc>
      </w:tr>
      <w:tr w:rsidR="0007128F" w14:paraId="0C0747F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2A5CD1" w14:textId="77777777" w:rsidR="0007128F" w:rsidRDefault="0007128F"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4637A540"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FCB74AB"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B47BDF5"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A4F20D2"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AD056" w14:textId="77777777" w:rsidR="0007128F" w:rsidRDefault="0007128F" w:rsidP="009C5170">
            <w:pPr>
              <w:pStyle w:val="TAL"/>
              <w:jc w:val="center"/>
              <w:rPr>
                <w:rFonts w:cs="Arial"/>
                <w:lang w:eastAsia="zh-CN"/>
              </w:rPr>
            </w:pPr>
            <w:r>
              <w:rPr>
                <w:rFonts w:cs="Arial"/>
                <w:lang w:eastAsia="zh-CN"/>
              </w:rPr>
              <w:t>T</w:t>
            </w:r>
          </w:p>
        </w:tc>
      </w:tr>
      <w:tr w:rsidR="0007128F" w14:paraId="0EA90C5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0E617919"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4C6F72CC"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A93D738"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4B47AC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D5F7CF"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D9094CB" w14:textId="77777777" w:rsidR="0007128F" w:rsidRDefault="0007128F" w:rsidP="009C5170">
            <w:pPr>
              <w:pStyle w:val="TAL"/>
              <w:jc w:val="center"/>
              <w:rPr>
                <w:rFonts w:cs="Arial"/>
                <w:lang w:eastAsia="zh-CN"/>
              </w:rPr>
            </w:pPr>
            <w:r>
              <w:rPr>
                <w:rFonts w:cs="Arial"/>
                <w:lang w:eastAsia="zh-CN"/>
              </w:rPr>
              <w:t>T</w:t>
            </w:r>
          </w:p>
        </w:tc>
      </w:tr>
      <w:tr w:rsidR="0007128F" w14:paraId="62073ED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064BEC62"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29B81F9A"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7A13309"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E2F9CD0"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39FA86A"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F0C9D9C" w14:textId="77777777" w:rsidR="0007128F" w:rsidRDefault="0007128F" w:rsidP="009C5170">
            <w:pPr>
              <w:pStyle w:val="TAL"/>
              <w:jc w:val="center"/>
              <w:rPr>
                <w:rFonts w:cs="Arial"/>
                <w:lang w:eastAsia="zh-CN"/>
              </w:rPr>
            </w:pPr>
            <w:r>
              <w:rPr>
                <w:rFonts w:cs="Arial"/>
                <w:lang w:eastAsia="zh-CN"/>
              </w:rPr>
              <w:t>T</w:t>
            </w:r>
          </w:p>
        </w:tc>
      </w:tr>
      <w:tr w:rsidR="0007128F" w14:paraId="311242EC"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B039248"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630FA082"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98D7896"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7F8C4"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0EF7516"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D6B8676" w14:textId="77777777" w:rsidR="0007128F" w:rsidRDefault="0007128F" w:rsidP="009C5170">
            <w:pPr>
              <w:pStyle w:val="TAL"/>
              <w:jc w:val="center"/>
              <w:rPr>
                <w:rFonts w:cs="Arial"/>
                <w:lang w:eastAsia="zh-CN"/>
              </w:rPr>
            </w:pPr>
            <w:r>
              <w:rPr>
                <w:rFonts w:cs="Arial"/>
                <w:lang w:eastAsia="zh-CN"/>
              </w:rPr>
              <w:t>T</w:t>
            </w:r>
          </w:p>
        </w:tc>
      </w:tr>
      <w:tr w:rsidR="0007128F" w14:paraId="21CB9FB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9E1A59" w14:textId="77777777" w:rsidR="0007128F" w:rsidRPr="008F3BED" w:rsidRDefault="0007128F"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60658E2A" w14:textId="77777777" w:rsidR="0007128F" w:rsidRDefault="0007128F"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30BC630" w14:textId="77777777" w:rsidR="0007128F" w:rsidRDefault="0007128F"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5BEEC9D" w14:textId="77777777" w:rsidR="0007128F" w:rsidRDefault="0007128F"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882052" w14:textId="77777777" w:rsidR="0007128F" w:rsidRDefault="0007128F"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94CC919" w14:textId="77777777" w:rsidR="0007128F" w:rsidRDefault="0007128F" w:rsidP="009C5170">
            <w:pPr>
              <w:pStyle w:val="TAL"/>
              <w:jc w:val="center"/>
              <w:rPr>
                <w:rFonts w:cs="Arial"/>
                <w:lang w:eastAsia="zh-CN"/>
              </w:rPr>
            </w:pPr>
            <w:r>
              <w:rPr>
                <w:rFonts w:cs="Arial"/>
                <w:lang w:eastAsia="zh-CN"/>
              </w:rPr>
              <w:t>T</w:t>
            </w:r>
          </w:p>
        </w:tc>
      </w:tr>
    </w:tbl>
    <w:p w14:paraId="1BBB354E" w14:textId="77777777" w:rsidR="0007128F" w:rsidRDefault="0007128F" w:rsidP="0007128F"/>
    <w:p w14:paraId="77F8B48B" w14:textId="5E2C13BE" w:rsidR="0007128F" w:rsidRDefault="0007128F" w:rsidP="0007128F">
      <w:pPr>
        <w:pStyle w:val="Heading4"/>
      </w:pPr>
      <w:r>
        <w:rPr>
          <w:rFonts w:hint="eastAsia"/>
          <w:lang w:eastAsia="zh-CN"/>
        </w:rPr>
        <w:t>5</w:t>
      </w:r>
      <w:r>
        <w:t>.3.</w:t>
      </w:r>
      <w:r>
        <w:rPr>
          <w:lang w:eastAsia="zh-CN"/>
        </w:rPr>
        <w:t>97</w:t>
      </w:r>
      <w:r>
        <w:t>.3</w:t>
      </w:r>
      <w:r>
        <w:tab/>
        <w:t>Attribute constraints</w:t>
      </w:r>
    </w:p>
    <w:p w14:paraId="1B333614" w14:textId="77777777" w:rsidR="0007128F" w:rsidRPr="00AC310B" w:rsidRDefault="0007128F" w:rsidP="0007128F">
      <w:pPr>
        <w:rPr>
          <w:lang w:eastAsia="zh-CN"/>
        </w:rPr>
      </w:pPr>
      <w:r>
        <w:rPr>
          <w:rFonts w:hint="eastAsia"/>
          <w:lang w:eastAsia="zh-CN"/>
        </w:rPr>
        <w:t>None.</w:t>
      </w:r>
    </w:p>
    <w:p w14:paraId="16AE613A" w14:textId="2E479979" w:rsidR="0007128F" w:rsidRDefault="0007128F" w:rsidP="0007128F">
      <w:pPr>
        <w:pStyle w:val="Heading4"/>
      </w:pPr>
      <w:r>
        <w:rPr>
          <w:rFonts w:hint="eastAsia"/>
          <w:lang w:eastAsia="zh-CN"/>
        </w:rPr>
        <w:t>5</w:t>
      </w:r>
      <w:r>
        <w:t>.3.</w:t>
      </w:r>
      <w:r>
        <w:rPr>
          <w:lang w:eastAsia="zh-CN"/>
        </w:rPr>
        <w:t>97</w:t>
      </w:r>
      <w:r>
        <w:t>.4</w:t>
      </w:r>
      <w:r>
        <w:tab/>
        <w:t>Notifications</w:t>
      </w:r>
    </w:p>
    <w:p w14:paraId="3AD4BE3F" w14:textId="77777777" w:rsidR="0007128F" w:rsidRDefault="0007128F" w:rsidP="0007128F">
      <w:r>
        <w:t xml:space="preserve">The subclause 4.5 of the &lt;&lt;IOC&gt;&gt; using this </w:t>
      </w:r>
      <w:r>
        <w:rPr>
          <w:lang w:eastAsia="zh-CN"/>
        </w:rPr>
        <w:t>&lt;&lt;dataType&gt;&gt; as one of its attributes, shall be applicable</w:t>
      </w:r>
      <w:r>
        <w:t>.</w:t>
      </w:r>
    </w:p>
    <w:p w14:paraId="5F501CFB" w14:textId="77777777" w:rsidR="006D652C" w:rsidRPr="00EF21D2" w:rsidRDefault="006D652C" w:rsidP="00CC502D">
      <w:pPr>
        <w:rPr>
          <w:lang w:eastAsia="zh-CN"/>
        </w:rPr>
      </w:pPr>
    </w:p>
    <w:p w14:paraId="39979AA2" w14:textId="77777777" w:rsidR="00CC502D" w:rsidRPr="00EF21D2" w:rsidRDefault="00CC502D" w:rsidP="00CC502D">
      <w:pPr>
        <w:pStyle w:val="Heading2"/>
      </w:pPr>
      <w:r w:rsidRPr="00EF21D2">
        <w:lastRenderedPageBreak/>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26BB02A6" w:rsidR="00204753" w:rsidRPr="002B15AA" w:rsidRDefault="00204753" w:rsidP="00204753">
            <w:pPr>
              <w:pStyle w:val="TAL"/>
              <w:keepNext w:val="0"/>
              <w:widowControl w:val="0"/>
              <w:rPr>
                <w:lang w:eastAsia="zh-CN"/>
              </w:rPr>
            </w:pPr>
            <w:r w:rsidRPr="002B15AA">
              <w:t xml:space="preserve">multiplicity: </w:t>
            </w:r>
            <w:r w:rsidR="002B73A2">
              <w:t>0..</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864EBC1" w:rsidR="00204753" w:rsidRPr="00EF21D2" w:rsidRDefault="00204753" w:rsidP="00204753">
            <w:pPr>
              <w:pStyle w:val="TAL"/>
              <w:keepNext w:val="0"/>
              <w:keepLines w:val="0"/>
            </w:pPr>
            <w:r w:rsidRPr="002B15AA">
              <w:t xml:space="preserve">isNullable: </w:t>
            </w:r>
            <w:r w:rsidR="002B73A2">
              <w:rPr>
                <w:rFonts w:cs="Arial"/>
                <w:szCs w:val="18"/>
                <w:lang w:eastAsia="zh-CN"/>
              </w:rPr>
              <w:t>False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1CE4560D"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55E3618C" w:rsidR="00204753" w:rsidRDefault="00204753" w:rsidP="00204753">
            <w:pPr>
              <w:pStyle w:val="TAL"/>
              <w:keepNext w:val="0"/>
              <w:widowControl w:val="0"/>
            </w:pPr>
            <w:r>
              <w:t xml:space="preserve">multiplicity: </w:t>
            </w:r>
            <w:r w:rsidR="002B73A2">
              <w:t>0..</w:t>
            </w:r>
            <w:r>
              <w:t>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72B516B7" w:rsidR="00204753" w:rsidRPr="00EF21D2" w:rsidRDefault="00204753" w:rsidP="00204753">
            <w:pPr>
              <w:pStyle w:val="TAL"/>
              <w:keepNext w:val="0"/>
              <w:keepLines w:val="0"/>
            </w:pPr>
            <w:r>
              <w:t xml:space="preserve">isNullable: </w:t>
            </w:r>
            <w:r w:rsidR="002B73A2">
              <w:rPr>
                <w:rFonts w:cs="Arial"/>
                <w:szCs w:val="18"/>
                <w:lang w:eastAsia="zh-CN"/>
              </w:rPr>
              <w:t>False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28354EE3" w:rsidR="00204753" w:rsidRPr="00EF21D2" w:rsidRDefault="00204753" w:rsidP="00204753">
            <w:pPr>
              <w:pStyle w:val="TAL"/>
              <w:keepNext w:val="0"/>
              <w:keepLines w:val="0"/>
            </w:pPr>
            <w:r w:rsidRPr="00FE323A">
              <w:rPr>
                <w:rFonts w:cs="Arial"/>
                <w:snapToGrid w:val="0"/>
                <w:szCs w:val="18"/>
              </w:rPr>
              <w:t xml:space="preserve">isNullable: </w:t>
            </w:r>
            <w:r w:rsidR="002B73A2">
              <w:rPr>
                <w:rFonts w:cs="Arial"/>
                <w:szCs w:val="18"/>
                <w:lang w:eastAsia="zh-CN"/>
              </w:rPr>
              <w:t>False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7EC6034A" w:rsidR="00CC502D" w:rsidRPr="00EF21D2" w:rsidRDefault="00CC502D" w:rsidP="000271A2">
            <w:pPr>
              <w:pStyle w:val="TAL"/>
              <w:keepNext w:val="0"/>
              <w:keepLines w:val="0"/>
            </w:pPr>
            <w:r w:rsidRPr="00EF21D2">
              <w:t>isUnique:</w:t>
            </w:r>
            <w:r w:rsidR="000271A2" w:rsidRPr="00EF21D2">
              <w:t xml:space="preserve"> </w:t>
            </w:r>
            <w:r w:rsidR="00BD7989" w:rsidRPr="00BD7989">
              <w:t>True</w:t>
            </w:r>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28FD3678"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lastRenderedPageBreak/>
              <w:t>n</w:t>
            </w:r>
            <w:r w:rsidR="000F096B">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41500C50" w14:textId="77777777" w:rsidR="00CC502D"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p w14:paraId="6A619024" w14:textId="77777777" w:rsidR="000F096B" w:rsidRDefault="000F096B" w:rsidP="000271A2">
            <w:pPr>
              <w:pStyle w:val="TAL"/>
              <w:keepNext w:val="0"/>
              <w:keepLines w:val="0"/>
            </w:pPr>
          </w:p>
          <w:p w14:paraId="2877EACC" w14:textId="77777777" w:rsidR="000F096B" w:rsidRDefault="000F096B" w:rsidP="000271A2">
            <w:pPr>
              <w:pStyle w:val="TAL"/>
              <w:keepNext w:val="0"/>
              <w:keepLines w:val="0"/>
            </w:pPr>
          </w:p>
          <w:p w14:paraId="3594BF61" w14:textId="77777777" w:rsidR="000F096B" w:rsidRPr="00EF21D2" w:rsidRDefault="000F096B" w:rsidP="000F096B">
            <w:pPr>
              <w:pStyle w:val="TAL"/>
              <w:keepNext w:val="0"/>
              <w:keepLines w:val="0"/>
            </w:pPr>
            <w:r w:rsidRPr="00EF21D2">
              <w:t>allowedValues: N/A</w:t>
            </w:r>
          </w:p>
          <w:p w14:paraId="109FE1C8" w14:textId="69DDC6B5" w:rsidR="000F096B" w:rsidRPr="00EF21D2" w:rsidRDefault="000F096B"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A8FB17B" w14:textId="77777777" w:rsidR="000F096B" w:rsidRPr="00EF21D2" w:rsidRDefault="00CC502D" w:rsidP="000F096B">
            <w:pPr>
              <w:pStyle w:val="TAL"/>
              <w:keepNext w:val="0"/>
              <w:keepLines w:val="0"/>
              <w:rPr>
                <w:lang w:eastAsia="zh-CN"/>
              </w:rPr>
            </w:pPr>
            <w:r w:rsidRPr="00EF21D2">
              <w:t>type:</w:t>
            </w:r>
            <w:r w:rsidR="000271A2" w:rsidRPr="00EF21D2">
              <w:t xml:space="preserve"> </w:t>
            </w:r>
            <w:r w:rsidR="000F096B" w:rsidRPr="00A8767E">
              <w:rPr>
                <w:rFonts w:ascii="Courier New" w:hAnsi="Courier New" w:cs="Courier New" w:hint="eastAsia"/>
                <w:lang w:eastAsia="zh-CN"/>
              </w:rPr>
              <w:t>NFProfile</w:t>
            </w:r>
          </w:p>
          <w:p w14:paraId="60A56C21" w14:textId="151F5218" w:rsidR="00CC502D" w:rsidRPr="00EF21D2" w:rsidRDefault="00CC502D" w:rsidP="000271A2">
            <w:pPr>
              <w:pStyle w:val="TAL"/>
              <w:keepNext w:val="0"/>
              <w:keepLines w:val="0"/>
            </w:pP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0D79348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7DE1089D"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3D146C9E"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5F9C3CF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2086B658" w14:textId="5397AD5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0201D3A"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1205FD52" w:rsidR="00CC502D" w:rsidRPr="00EF21D2" w:rsidRDefault="00CC502D" w:rsidP="000271A2">
            <w:pPr>
              <w:pStyle w:val="TAL"/>
              <w:keepNext w:val="0"/>
              <w:keepLines w:val="0"/>
            </w:pPr>
            <w:r w:rsidRPr="00EF21D2">
              <w:t>multiplicity:</w:t>
            </w:r>
            <w:r w:rsidR="000271A2" w:rsidRPr="00EF21D2">
              <w:t xml:space="preserve"> </w:t>
            </w:r>
            <w:r w:rsidR="002B73A2">
              <w:t>0..</w:t>
            </w:r>
            <w:r w:rsidRPr="00EF21D2">
              <w:t>1</w:t>
            </w:r>
          </w:p>
          <w:p w14:paraId="6058A2F3" w14:textId="7CE27297"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B0E0DD8" w:rsidR="00CC502D" w:rsidRPr="00EF21D2" w:rsidRDefault="00CC502D" w:rsidP="000271A2">
            <w:pPr>
              <w:pStyle w:val="TAL"/>
              <w:keepNext w:val="0"/>
              <w:keepLines w:val="0"/>
            </w:pPr>
            <w:r w:rsidRPr="00EF21D2">
              <w:t>isNullable:</w:t>
            </w:r>
            <w:r w:rsidR="000271A2" w:rsidRPr="00EF21D2">
              <w:t xml:space="preserve"> </w:t>
            </w:r>
            <w:r w:rsidR="002B73A2">
              <w:rPr>
                <w:rFonts w:cs="Arial"/>
                <w:szCs w:val="18"/>
                <w:lang w:eastAsia="zh-CN"/>
              </w:rPr>
              <w:t>False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lastRenderedPageBreak/>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165318B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0CE738A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1D7576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E5499B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E98CC4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56E29E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4EDD2BB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5E366CC"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01D5DE0D" w14:textId="4FEB6CFC"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5C0E753" w:rsidR="00CC502D" w:rsidRPr="00EF21D2" w:rsidRDefault="00CC502D" w:rsidP="000271A2">
            <w:pPr>
              <w:pStyle w:val="TAL"/>
              <w:keepNext w:val="0"/>
              <w:keepLines w:val="0"/>
              <w:rPr>
                <w:rFonts w:cs="Arial"/>
                <w:szCs w:val="18"/>
              </w:rPr>
            </w:pPr>
            <w:r w:rsidRPr="00EF21D2">
              <w:t>isNullable:</w:t>
            </w:r>
            <w:r w:rsidR="000271A2" w:rsidRPr="00EF21D2">
              <w:t xml:space="preserve"> </w:t>
            </w:r>
            <w:r w:rsidR="00BD7989" w:rsidRPr="00BD7989">
              <w:t>False</w:t>
            </w:r>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24772496" w:rsidR="00CC502D" w:rsidRPr="00EF21D2" w:rsidRDefault="00CC502D" w:rsidP="000271A2">
            <w:pPr>
              <w:pStyle w:val="TAL"/>
              <w:keepNext w:val="0"/>
              <w:keepLines w:val="0"/>
            </w:pPr>
            <w:r w:rsidRPr="00EF21D2">
              <w:t>isOrdered:</w:t>
            </w:r>
            <w:r w:rsidR="000271A2" w:rsidRPr="00EF21D2">
              <w:t xml:space="preserve"> </w:t>
            </w:r>
            <w:r w:rsidR="00BD7989" w:rsidRPr="00BD7989">
              <w:t>N/A</w:t>
            </w:r>
          </w:p>
          <w:p w14:paraId="67AD8433" w14:textId="09C34245" w:rsidR="00CC502D" w:rsidRPr="00EF21D2" w:rsidRDefault="00CC502D" w:rsidP="000271A2">
            <w:pPr>
              <w:pStyle w:val="TAL"/>
              <w:keepNext w:val="0"/>
              <w:keepLines w:val="0"/>
            </w:pPr>
            <w:r w:rsidRPr="00EF21D2">
              <w:t>isUnique:</w:t>
            </w:r>
            <w:r w:rsidR="000271A2" w:rsidRPr="00EF21D2">
              <w:t xml:space="preserve"> </w:t>
            </w:r>
            <w:r w:rsidR="00BD7989" w:rsidRPr="00BD7989">
              <w:t>N/A</w:t>
            </w:r>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2D21840" w:rsidR="00CC502D" w:rsidRPr="00EF21D2" w:rsidRDefault="00CC502D" w:rsidP="000271A2">
            <w:pPr>
              <w:pStyle w:val="TAL"/>
              <w:keepNext w:val="0"/>
              <w:keepLines w:val="0"/>
            </w:pPr>
            <w:r w:rsidRPr="00EF21D2">
              <w:t>isNullable:</w:t>
            </w:r>
            <w:r w:rsidR="000271A2" w:rsidRPr="00EF21D2">
              <w:t xml:space="preserve"> </w:t>
            </w:r>
            <w:r w:rsidR="00BD7989" w:rsidRPr="00BD7989">
              <w:t>False</w:t>
            </w:r>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70F9182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3535CDC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w:t>
            </w:r>
            <w:r w:rsidR="00A914F2">
              <w:rPr>
                <w:rFonts w:cs="Arial"/>
                <w:szCs w:val="18"/>
              </w:rPr>
              <w:t>ON</w:t>
            </w:r>
            <w:r w:rsidRPr="00EF21D2">
              <w:rPr>
                <w:rFonts w:cs="Arial"/>
                <w:szCs w:val="18"/>
              </w:rPr>
              <w:t>-GBR</w:t>
            </w:r>
            <w:r w:rsidR="00B92FA0" w:rsidRPr="00EF21D2">
              <w:rPr>
                <w:rFonts w:cs="Arial"/>
                <w:szCs w:val="18"/>
              </w:rPr>
              <w:t>"</w:t>
            </w:r>
            <w:r w:rsidR="00A914F2">
              <w:rPr>
                <w:rFonts w:cs="Arial"/>
                <w:szCs w:val="18"/>
              </w:rPr>
              <w:t>, "</w:t>
            </w:r>
            <w:r w:rsidR="00A914F2" w:rsidRPr="00DC56AE">
              <w:t>D</w:t>
            </w:r>
            <w:r w:rsidR="00A914F2">
              <w:t>ELAY_CRITICAL_</w:t>
            </w:r>
            <w:r w:rsidR="00A914F2" w:rsidRPr="00DC56AE">
              <w:t>GBR</w:t>
            </w:r>
            <w:r w:rsidR="00A914F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1F2086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3DCB4F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3BBB333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17A8FA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488ED27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2A2C189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BD7989" w:rsidRPr="00BD7989">
              <w:rPr>
                <w:rFonts w:cs="Arial"/>
                <w:szCs w:val="18"/>
              </w:rPr>
              <w:t>N/A</w:t>
            </w:r>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415C74F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12FF2D8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3985FB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4F5256" w:rsidRPr="00EF21D2" w:rsidDel="004F5256">
              <w:rPr>
                <w:rFonts w:cs="Arial"/>
                <w:szCs w:val="18"/>
                <w:lang w:eastAsia="zh-CN"/>
              </w:rPr>
              <w:t xml:space="preserve"> </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641EB5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3E48FFF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TRUE</w:t>
            </w:r>
            <w:r w:rsidR="004F5256" w:rsidRPr="00EF21D2" w:rsidDel="004F5256">
              <w:rPr>
                <w:rFonts w:cs="Arial"/>
                <w:szCs w:val="18"/>
                <w:lang w:eastAsia="zh-CN"/>
              </w:rPr>
              <w:t xml:space="preserve"> </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4F5256">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118F9A6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4F5256">
              <w:rPr>
                <w:rFonts w:cs="Arial"/>
                <w:szCs w:val="18"/>
                <w:lang w:eastAsia="zh-CN"/>
              </w:rPr>
              <w:t>TRUE</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78B7FCA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BD7989" w:rsidRPr="00BD7989">
              <w:rPr>
                <w:rFonts w:cs="Arial"/>
                <w:szCs w:val="18"/>
              </w:rPr>
              <w:t>N/A</w:t>
            </w:r>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492C9964"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004F5256">
              <w:t>TRUE</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F055F8D" w:rsidR="00CC502D" w:rsidRPr="00EF21D2" w:rsidRDefault="00CC502D" w:rsidP="000271A2">
            <w:pPr>
              <w:pStyle w:val="TAL"/>
              <w:keepNext w:val="0"/>
              <w:keepLines w:val="0"/>
            </w:pPr>
            <w:r w:rsidRPr="00EF21D2">
              <w:t>defaultValue:</w:t>
            </w:r>
            <w:r w:rsidR="000271A2" w:rsidRPr="00EF21D2">
              <w:t xml:space="preserve"> </w:t>
            </w:r>
            <w:r w:rsidR="004F5256">
              <w:t>TRUE</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C2F9657"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68A75395" w:rsidR="00CC502D" w:rsidRPr="00EF21D2" w:rsidRDefault="00CC502D" w:rsidP="000271A2">
            <w:pPr>
              <w:pStyle w:val="TAL"/>
              <w:keepNext w:val="0"/>
              <w:keepLines w:val="0"/>
            </w:pPr>
            <w:r w:rsidRPr="00EF21D2">
              <w:t>defaultValue:</w:t>
            </w:r>
            <w:r w:rsidR="000271A2" w:rsidRPr="00EF21D2">
              <w:t xml:space="preserve"> </w:t>
            </w:r>
            <w:r w:rsidR="004F5256">
              <w:t>TRUE</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515CB39C"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004F5256">
              <w:t>TRUE</w:t>
            </w:r>
            <w:r w:rsidR="00B92FA0" w:rsidRPr="00EF21D2">
              <w:t>"</w:t>
            </w:r>
            <w:r w:rsidRPr="00EF21D2">
              <w:t>,</w:t>
            </w:r>
            <w:r w:rsidR="000271A2" w:rsidRPr="00EF21D2">
              <w:t xml:space="preserve"> </w:t>
            </w:r>
            <w:r w:rsidR="00B92FA0" w:rsidRPr="00EF21D2">
              <w:t>"</w:t>
            </w:r>
            <w:r w:rsidR="004F5256">
              <w:rPr>
                <w:rFonts w:cs="Arial"/>
                <w:szCs w:val="18"/>
                <w:lang w:eastAsia="zh-CN"/>
              </w:rPr>
              <w:t>FALSE</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6C633D50" w:rsidR="00CC502D" w:rsidRPr="00EF21D2" w:rsidRDefault="00CC502D" w:rsidP="000271A2">
            <w:pPr>
              <w:pStyle w:val="TAL"/>
              <w:keepNext w:val="0"/>
              <w:keepLines w:val="0"/>
            </w:pPr>
            <w:r w:rsidRPr="00EF21D2">
              <w:t>defaultValue:</w:t>
            </w:r>
            <w:r w:rsidR="000271A2" w:rsidRPr="00EF21D2">
              <w:t xml:space="preserve"> </w:t>
            </w:r>
            <w:r w:rsidR="004F5256">
              <w:t>TRUE</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lastRenderedPageBreak/>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0D5BA99A"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55279597" w14:textId="7CD29A35" w:rsidR="004F5256" w:rsidRDefault="00CC502D" w:rsidP="004F5256">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p>
          <w:p w14:paraId="7A2AB99E" w14:textId="77777777" w:rsidR="004F5256" w:rsidRPr="00EF21D2" w:rsidRDefault="004F5256" w:rsidP="004F5256">
            <w:pPr>
              <w:pStyle w:val="TAL"/>
              <w:keepNext w:val="0"/>
              <w:keepLines w:val="0"/>
              <w:rPr>
                <w:rFonts w:cs="Arial"/>
                <w:szCs w:val="18"/>
                <w:lang w:eastAsia="zh-CN"/>
              </w:rPr>
            </w:pP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2BD371D5" w14:textId="34E5A00A" w:rsidR="004F5256" w:rsidRDefault="004F5256" w:rsidP="000271A2">
            <w:pPr>
              <w:pStyle w:val="TAL"/>
              <w:keepNext w:val="0"/>
              <w:keepLines w:val="0"/>
              <w:rPr>
                <w:rFonts w:cs="Arial"/>
                <w:szCs w:val="18"/>
                <w:lang w:eastAsia="zh-CN"/>
              </w:rPr>
            </w:pPr>
          </w:p>
          <w:p w14:paraId="6D44B6D9" w14:textId="77777777" w:rsidR="004F5256" w:rsidRPr="00EF21D2" w:rsidRDefault="004F5256" w:rsidP="000271A2">
            <w:pPr>
              <w:pStyle w:val="TAL"/>
              <w:keepNext w:val="0"/>
              <w:keepLines w:val="0"/>
              <w:rPr>
                <w:rFonts w:cs="Arial"/>
                <w:szCs w:val="18"/>
                <w:lang w:eastAsia="zh-CN"/>
              </w:rPr>
            </w:pP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7C019C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6C24B2A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287F22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56E746B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307F9F8E" w14:textId="77777777" w:rsidR="004F5256" w:rsidRDefault="004F5256" w:rsidP="000271A2">
            <w:pPr>
              <w:pStyle w:val="TAL"/>
              <w:keepNext w:val="0"/>
              <w:keepLines w:val="0"/>
              <w:rPr>
                <w:rFonts w:cs="Arial"/>
                <w:szCs w:val="18"/>
                <w:lang w:eastAsia="zh-CN"/>
              </w:rPr>
            </w:pPr>
          </w:p>
          <w:p w14:paraId="182DA0F2" w14:textId="465E737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4E1664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588F447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01912A1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3224AF95" w:rsidR="00CC502D" w:rsidRPr="00EF21D2" w:rsidRDefault="004F5256" w:rsidP="000271A2">
            <w:pPr>
              <w:pStyle w:val="TAL"/>
              <w:keepNext w:val="0"/>
              <w:keepLines w:val="0"/>
              <w:rPr>
                <w:rFonts w:cs="Arial"/>
                <w:szCs w:val="18"/>
                <w:lang w:eastAsia="zh-CN"/>
              </w:rPr>
            </w:pPr>
            <w:r>
              <w:rPr>
                <w:rFonts w:cs="Arial"/>
                <w:szCs w:val="18"/>
                <w:lang w:eastAsia="zh-CN"/>
              </w:rPr>
              <w:t>aallowedValues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362AD1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3909342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4470BA86" w:rsidR="00CC502D" w:rsidRPr="00EF21D2" w:rsidRDefault="004F5256" w:rsidP="000271A2">
            <w:pPr>
              <w:pStyle w:val="TAL"/>
              <w:keepNext w:val="0"/>
              <w:keepLines w:val="0"/>
              <w:rPr>
                <w:rFonts w:cs="Arial"/>
                <w:szCs w:val="18"/>
                <w:lang w:eastAsia="zh-CN"/>
              </w:rPr>
            </w:pPr>
            <w:r>
              <w:rPr>
                <w:rFonts w:cs="Arial"/>
                <w:szCs w:val="18"/>
                <w:lang w:eastAsia="zh-CN"/>
              </w:rPr>
              <w:t>aallowedValues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BIDIRECTIONAL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UNSPECIFIED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B756D2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3122E7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B086E4"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633950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73A68F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23135B6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53E7CF01"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3E51138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38A6CF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7EFD476E"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6F8DC02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72833F1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55AA40A5"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3AE608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301926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7F7ED32D"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2E1F8D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4FD6D8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3F78725D"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0AC82DEF"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3C96DCA0"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"NOT_PREEMPT",</w:t>
            </w:r>
            <w:r w:rsidR="000271A2" w:rsidRPr="00EF21D2">
              <w:rPr>
                <w:rFonts w:cs="Arial"/>
                <w:szCs w:val="18"/>
                <w:lang w:eastAsia="zh-CN"/>
              </w:rPr>
              <w:t xml:space="preserve"> </w:t>
            </w:r>
            <w:r w:rsidR="00CC502D"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029AC5D0"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"NOT_PREEMPTABLE",</w:t>
            </w:r>
            <w:r w:rsidR="000271A2" w:rsidRPr="00EF21D2">
              <w:rPr>
                <w:rFonts w:cs="Arial"/>
                <w:szCs w:val="18"/>
                <w:lang w:eastAsia="zh-CN"/>
              </w:rPr>
              <w:t xml:space="preserve"> </w:t>
            </w:r>
            <w:r w:rsidR="00CC502D"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6BE33C57"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p>
          <w:p w14:paraId="1DBA0684" w14:textId="77777777" w:rsidR="004F5256" w:rsidRDefault="004F5256" w:rsidP="000271A2">
            <w:pPr>
              <w:pStyle w:val="TAL"/>
              <w:keepNext w:val="0"/>
              <w:keepLines w:val="0"/>
              <w:rPr>
                <w:rFonts w:cs="Arial"/>
                <w:szCs w:val="18"/>
                <w:lang w:eastAsia="zh-CN"/>
              </w:rPr>
            </w:pPr>
          </w:p>
          <w:p w14:paraId="765468EE" w14:textId="77777777" w:rsidR="004F5256" w:rsidRPr="00EF21D2" w:rsidRDefault="004F5256" w:rsidP="000271A2">
            <w:pPr>
              <w:pStyle w:val="TAL"/>
              <w:keepNext w:val="0"/>
              <w:keepLines w:val="0"/>
              <w:rPr>
                <w:rFonts w:cs="Arial"/>
                <w:szCs w:val="18"/>
                <w:lang w:eastAsia="zh-CN"/>
              </w:rPr>
            </w:pPr>
          </w:p>
          <w:p w14:paraId="29D65784" w14:textId="078ED42A"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4F3B05A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156340E5" w:rsidR="00CC502D"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p>
          <w:p w14:paraId="4E2ACE1D" w14:textId="77777777" w:rsidR="004F5256" w:rsidRDefault="004F5256" w:rsidP="000271A2">
            <w:pPr>
              <w:pStyle w:val="TAL"/>
              <w:keepNext w:val="0"/>
              <w:keepLines w:val="0"/>
              <w:rPr>
                <w:rFonts w:cs="Arial"/>
                <w:szCs w:val="18"/>
                <w:lang w:eastAsia="zh-CN"/>
              </w:rPr>
            </w:pPr>
          </w:p>
          <w:p w14:paraId="6F876111" w14:textId="77777777" w:rsidR="004F5256" w:rsidRPr="00EF21D2" w:rsidRDefault="004F5256" w:rsidP="000271A2">
            <w:pPr>
              <w:pStyle w:val="TAL"/>
              <w:keepNext w:val="0"/>
              <w:keepLines w:val="0"/>
              <w:rPr>
                <w:rFonts w:cs="Arial"/>
                <w:szCs w:val="18"/>
                <w:lang w:eastAsia="zh-CN"/>
              </w:rPr>
            </w:pPr>
          </w:p>
          <w:p w14:paraId="7AB6DBBB" w14:textId="1BBD5335" w:rsidR="00CC502D" w:rsidRPr="00EF21D2" w:rsidRDefault="004F5256" w:rsidP="000271A2">
            <w:pPr>
              <w:pStyle w:val="TAL"/>
              <w:keepNext w:val="0"/>
              <w:keepLines w:val="0"/>
              <w:rPr>
                <w:rFonts w:cs="Arial"/>
                <w:szCs w:val="18"/>
                <w:lang w:eastAsia="zh-CN"/>
              </w:rPr>
            </w:pPr>
            <w:r>
              <w:rPr>
                <w:rFonts w:cs="Arial"/>
                <w:szCs w:val="18"/>
                <w:lang w:eastAsia="zh-CN"/>
              </w:rPr>
              <w:t>allowedValuesallowedValues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7D12F4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5B4AF24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42123D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04A32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53D610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372CF9E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2B73A2">
              <w:rPr>
                <w:rFonts w:cs="Arial"/>
                <w:szCs w:val="18"/>
              </w:rPr>
              <w:t>0..</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984577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2B73A2">
              <w:rPr>
                <w:rFonts w:cs="Arial"/>
                <w:szCs w:val="18"/>
                <w:lang w:eastAsia="zh-CN"/>
              </w:rPr>
              <w:t>False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7EC08EE7"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12F6907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251C9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3C371EB1"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3244E62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55DD442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29A13FFF"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49DD73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4F98FE1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ENABLED-UPLINK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ENABLED-DOWNLINK</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ENABLED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DISABLED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REMOVED</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DF62C58" w14:textId="77777777" w:rsidR="004F5256" w:rsidRPr="00EF21D2" w:rsidRDefault="004F5256" w:rsidP="000271A2">
            <w:pPr>
              <w:pStyle w:val="TAL"/>
              <w:keepNext w:val="0"/>
              <w:keepLines w:val="0"/>
              <w:rPr>
                <w:rFonts w:cs="Arial"/>
                <w:szCs w:val="18"/>
                <w:lang w:eastAsia="zh-CN"/>
              </w:rPr>
            </w:pPr>
          </w:p>
          <w:p w14:paraId="229A974E" w14:textId="3B5953CF"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6CF10BA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7659159A"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529EB29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IPV4_ADDR",</w:t>
            </w:r>
            <w:r w:rsidR="000271A2" w:rsidRPr="00EF21D2">
              <w:rPr>
                <w:rFonts w:cs="Arial"/>
                <w:szCs w:val="18"/>
                <w:lang w:eastAsia="zh-CN"/>
              </w:rPr>
              <w:t xml:space="preserve"> </w:t>
            </w:r>
            <w:r w:rsidR="00CC502D"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URL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SIP_URI</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2D3688F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37F82E23" w14:textId="77777777" w:rsidR="004F5256"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p>
          <w:p w14:paraId="758FB4C0" w14:textId="77777777" w:rsidR="004F5256" w:rsidRDefault="004F5256" w:rsidP="000271A2">
            <w:pPr>
              <w:pStyle w:val="TAL"/>
              <w:keepNext w:val="0"/>
              <w:keepLines w:val="0"/>
              <w:rPr>
                <w:rFonts w:cs="Arial"/>
                <w:szCs w:val="18"/>
                <w:lang w:eastAsia="zh-CN"/>
              </w:rPr>
            </w:pPr>
          </w:p>
          <w:p w14:paraId="6F8D4381" w14:textId="36BF5FEF" w:rsidR="00CC502D" w:rsidRPr="00EF21D2" w:rsidRDefault="00CC502D" w:rsidP="000271A2">
            <w:pPr>
              <w:pStyle w:val="TAL"/>
              <w:keepNext w:val="0"/>
              <w:keepLines w:val="0"/>
              <w:rPr>
                <w:rFonts w:cs="Arial"/>
                <w:szCs w:val="18"/>
                <w:lang w:eastAsia="zh-CN"/>
              </w:rPr>
            </w:pPr>
          </w:p>
          <w:p w14:paraId="196394C4" w14:textId="66D0237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0F6CA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567E545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4776924E"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2AD7881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092BB88D" w14:textId="77777777" w:rsidR="004F5256" w:rsidRDefault="004F5256" w:rsidP="000271A2">
            <w:pPr>
              <w:pStyle w:val="TAL"/>
              <w:keepNext w:val="0"/>
              <w:keepLines w:val="0"/>
              <w:rPr>
                <w:rFonts w:cs="Arial"/>
                <w:szCs w:val="18"/>
                <w:lang w:eastAsia="zh-CN"/>
              </w:rPr>
            </w:pPr>
          </w:p>
          <w:p w14:paraId="3D7CC78E" w14:textId="77777777" w:rsidR="004F5256" w:rsidRPr="00EF21D2" w:rsidRDefault="004F5256" w:rsidP="000271A2">
            <w:pPr>
              <w:pStyle w:val="TAL"/>
              <w:keepNext w:val="0"/>
              <w:keepLines w:val="0"/>
              <w:rPr>
                <w:rFonts w:cs="Arial"/>
                <w:szCs w:val="18"/>
                <w:lang w:eastAsia="zh-CN"/>
              </w:rPr>
            </w:pPr>
          </w:p>
          <w:p w14:paraId="4F957D1E" w14:textId="298D88D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"TRUE",</w:t>
            </w:r>
            <w:r w:rsidR="000271A2" w:rsidRPr="00EF21D2">
              <w:rPr>
                <w:rFonts w:cs="Arial"/>
                <w:szCs w:val="18"/>
                <w:lang w:eastAsia="zh-CN"/>
              </w:rPr>
              <w:t xml:space="preserve"> </w:t>
            </w:r>
            <w:r w:rsidR="00CC502D"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423ED7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7FEAF00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73071ABA"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729937D8"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7B00576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5726B11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2656827"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07593FA4"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05EB352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2B62B09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041E3C0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EARLY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EARLY_LATE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LATE</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9E001EB" w14:textId="77777777" w:rsidR="008815C4"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w:t>
            </w:r>
          </w:p>
          <w:p w14:paraId="725AD526" w14:textId="77777777" w:rsidR="008815C4" w:rsidRDefault="008815C4" w:rsidP="000271A2">
            <w:pPr>
              <w:pStyle w:val="TAL"/>
              <w:keepNext w:val="0"/>
              <w:keepLines w:val="0"/>
              <w:rPr>
                <w:rFonts w:cs="Arial"/>
                <w:szCs w:val="18"/>
                <w:lang w:eastAsia="zh-CN"/>
              </w:rPr>
            </w:pPr>
          </w:p>
          <w:p w14:paraId="722C839F" w14:textId="251BA339" w:rsidR="00CC502D" w:rsidRPr="00EF21D2" w:rsidRDefault="00CC502D" w:rsidP="000271A2">
            <w:pPr>
              <w:pStyle w:val="TAL"/>
              <w:keepNext w:val="0"/>
              <w:keepLines w:val="0"/>
              <w:rPr>
                <w:rFonts w:cs="Arial"/>
                <w:szCs w:val="18"/>
                <w:lang w:eastAsia="zh-CN"/>
              </w:rPr>
            </w:pPr>
          </w:p>
          <w:p w14:paraId="30C25456" w14:textId="30517FAD"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FALSE</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0E02A7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FALSE</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2CA19E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MPTCP</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ATSSS_LL</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1E50AAB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17B28C6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872B640" w:rsidR="00CC502D"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p>
          <w:p w14:paraId="584CE2E4" w14:textId="77777777" w:rsidR="008815C4" w:rsidRDefault="008815C4" w:rsidP="000271A2">
            <w:pPr>
              <w:pStyle w:val="TAL"/>
              <w:keepNext w:val="0"/>
              <w:keepLines w:val="0"/>
              <w:rPr>
                <w:rFonts w:cs="Arial"/>
                <w:szCs w:val="18"/>
                <w:lang w:eastAsia="zh-CN"/>
              </w:rPr>
            </w:pPr>
          </w:p>
          <w:p w14:paraId="2D437E30" w14:textId="77777777" w:rsidR="008815C4" w:rsidRPr="00EF21D2" w:rsidRDefault="008815C4" w:rsidP="000271A2">
            <w:pPr>
              <w:pStyle w:val="TAL"/>
              <w:keepNext w:val="0"/>
              <w:keepLines w:val="0"/>
              <w:rPr>
                <w:rFonts w:cs="Arial"/>
                <w:szCs w:val="18"/>
                <w:lang w:eastAsia="zh-CN"/>
              </w:rPr>
            </w:pPr>
          </w:p>
          <w:p w14:paraId="2863D748" w14:textId="03C67C8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"ALLOWED",</w:t>
            </w:r>
            <w:r w:rsidR="000271A2" w:rsidRPr="00EF21D2">
              <w:rPr>
                <w:rFonts w:cs="Arial"/>
                <w:szCs w:val="18"/>
                <w:lang w:eastAsia="zh-CN"/>
              </w:rPr>
              <w:t xml:space="preserve"> </w:t>
            </w:r>
            <w:r w:rsidR="00CC502D"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70A3571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ACTIVE_STANDBY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LOAD_BALANCING</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SMALLEST_DELAY</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PRIORITY_BASED</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45514C0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5ADF4CD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43939DD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111AEA65"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509EDB63"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795355B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0D0CCEF0"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3F6B8529"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"3GPP_ACCESS",</w:t>
            </w:r>
            <w:r w:rsidR="000271A2" w:rsidRPr="00EF21D2">
              <w:rPr>
                <w:rFonts w:cs="Arial"/>
                <w:szCs w:val="18"/>
                <w:lang w:eastAsia="zh-CN"/>
              </w:rPr>
              <w:t xml:space="preserve"> </w:t>
            </w:r>
            <w:r w:rsidR="00CC502D"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1AE043AC"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CC502D" w:rsidRPr="00EF21D2">
              <w:rPr>
                <w:rFonts w:cs="Arial"/>
                <w:szCs w:val="18"/>
                <w:lang w:eastAsia="zh-CN"/>
              </w:rPr>
              <w:t>"NR",</w:t>
            </w:r>
            <w:r w:rsidR="000271A2" w:rsidRPr="00EF21D2">
              <w:rPr>
                <w:rFonts w:cs="Arial"/>
                <w:szCs w:val="18"/>
                <w:lang w:eastAsia="zh-CN"/>
              </w:rPr>
              <w:t xml:space="preserve"> </w:t>
            </w:r>
            <w:r w:rsidR="00CC502D"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WLAN</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VIRTUAL</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hint="eastAsia"/>
                <w:szCs w:val="18"/>
                <w:lang w:eastAsia="zh-CN"/>
              </w:rPr>
              <w:t>NBIOT</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WIRELINE_CABLE</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WIRELINE_BBF</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LTE-M</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NR_U</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EUTRA_U</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TRUSTED_N3GA</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TRUSTED_WLAN</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UTRA</w:t>
            </w:r>
            <w:r w:rsidR="00B92FA0" w:rsidRPr="00EF21D2">
              <w:rPr>
                <w:rFonts w:cs="Arial"/>
                <w:szCs w:val="18"/>
                <w:lang w:eastAsia="zh-CN"/>
              </w:rPr>
              <w:t>"</w:t>
            </w:r>
            <w:r w:rsidR="00CC502D"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00CC502D" w:rsidRPr="00EF21D2">
              <w:rPr>
                <w:rFonts w:cs="Arial"/>
                <w:szCs w:val="18"/>
                <w:lang w:eastAsia="zh-CN"/>
              </w:rPr>
              <w:t>GERA</w:t>
            </w:r>
            <w:r w:rsidR="00B92FA0" w:rsidRPr="00EF21D2">
              <w:rPr>
                <w:rFonts w:cs="Arial"/>
                <w:szCs w:val="18"/>
                <w:lang w:eastAsia="zh-CN"/>
              </w:rPr>
              <w:t>"</w:t>
            </w:r>
            <w:r w:rsidR="00CC502D"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2890E5CB"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00CC502D" w:rsidRPr="00EF21D2">
              <w:rPr>
                <w:rFonts w:cs="Arial"/>
                <w:szCs w:val="18"/>
                <w:lang w:eastAsia="zh-CN"/>
              </w:rPr>
              <w:t>29.571</w:t>
            </w:r>
            <w:r w:rsidR="000271A2" w:rsidRPr="00EF21D2">
              <w:rPr>
                <w:rFonts w:cs="Arial"/>
                <w:szCs w:val="18"/>
                <w:lang w:eastAsia="zh-CN"/>
              </w:rPr>
              <w:t xml:space="preserve"> </w:t>
            </w:r>
            <w:r w:rsidR="00CC502D"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59CC5B16" w:rsidR="00CC502D" w:rsidRPr="00EF21D2" w:rsidRDefault="004F5256" w:rsidP="000271A2">
            <w:pPr>
              <w:pStyle w:val="TAL"/>
              <w:keepNext w:val="0"/>
              <w:keepLines w:val="0"/>
              <w:rPr>
                <w:rFonts w:cs="Arial"/>
                <w:szCs w:val="18"/>
                <w:lang w:eastAsia="zh-CN"/>
              </w:rPr>
            </w:pPr>
            <w:r>
              <w:rPr>
                <w:rFonts w:cs="Arial"/>
                <w:szCs w:val="18"/>
                <w:lang w:eastAsia="zh-CN"/>
              </w:rPr>
              <w:t>allowedValues</w:t>
            </w:r>
            <w:r w:rsidR="00CC502D"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00CC502D" w:rsidRPr="00EF21D2">
              <w:rPr>
                <w:rFonts w:cs="Arial"/>
                <w:szCs w:val="18"/>
                <w:lang w:eastAsia="zh-CN"/>
              </w:rPr>
              <w:t>29.571</w:t>
            </w:r>
            <w:r w:rsidR="000271A2" w:rsidRPr="00EF21D2">
              <w:rPr>
                <w:rFonts w:cs="Arial"/>
                <w:szCs w:val="18"/>
                <w:lang w:eastAsia="zh-CN"/>
              </w:rPr>
              <w:t xml:space="preserve"> </w:t>
            </w:r>
            <w:r w:rsidR="00CC502D"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141C61" w:rsidRPr="00EF21D2" w14:paraId="264B11A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09A11" w14:textId="7BB359C7" w:rsidR="00141C61" w:rsidRPr="00EF21D2" w:rsidRDefault="00141C61"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2A882327" w14:textId="77777777" w:rsidR="00141C61" w:rsidRPr="00EF21D2" w:rsidRDefault="00141C61"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43B94C62" w14:textId="77777777" w:rsidR="00141C61" w:rsidRPr="00EF21D2" w:rsidRDefault="00141C61" w:rsidP="00141C61">
            <w:pPr>
              <w:pStyle w:val="TAL"/>
              <w:keepNext w:val="0"/>
              <w:keepLines w:val="0"/>
              <w:rPr>
                <w:rFonts w:cs="Arial"/>
                <w:szCs w:val="18"/>
              </w:rPr>
            </w:pPr>
          </w:p>
          <w:p w14:paraId="01E331E1" w14:textId="36B434CD" w:rsidR="00141C61" w:rsidRPr="00EF21D2" w:rsidRDefault="00141C61"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A5A7736" w14:textId="77777777" w:rsidR="00141C61" w:rsidRPr="00C318E3" w:rsidRDefault="00141C61" w:rsidP="00141C61">
            <w:pPr>
              <w:pStyle w:val="TAL"/>
              <w:keepNext w:val="0"/>
              <w:rPr>
                <w:rFonts w:cs="Arial"/>
                <w:snapToGrid w:val="0"/>
                <w:szCs w:val="18"/>
              </w:rPr>
            </w:pPr>
            <w:r w:rsidRPr="00C318E3">
              <w:rPr>
                <w:rFonts w:cs="Arial"/>
                <w:snapToGrid w:val="0"/>
                <w:szCs w:val="18"/>
              </w:rPr>
              <w:t>type: DN</w:t>
            </w:r>
          </w:p>
          <w:p w14:paraId="3B9C2B2F" w14:textId="77777777" w:rsidR="00141C61" w:rsidRPr="00C318E3" w:rsidRDefault="00141C61" w:rsidP="00141C61">
            <w:pPr>
              <w:pStyle w:val="TAL"/>
              <w:keepNext w:val="0"/>
              <w:rPr>
                <w:rFonts w:cs="Arial"/>
                <w:snapToGrid w:val="0"/>
                <w:szCs w:val="18"/>
              </w:rPr>
            </w:pPr>
            <w:r w:rsidRPr="00C318E3">
              <w:rPr>
                <w:rFonts w:cs="Arial"/>
                <w:snapToGrid w:val="0"/>
                <w:szCs w:val="18"/>
              </w:rPr>
              <w:t>multiplicity: *</w:t>
            </w:r>
          </w:p>
          <w:p w14:paraId="7131785F"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1E3CD99" w14:textId="77777777" w:rsidR="00141C61" w:rsidRPr="00C318E3" w:rsidRDefault="00141C61"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6B532E70" w14:textId="77777777" w:rsidR="00141C61" w:rsidRPr="00C318E3" w:rsidRDefault="00141C61" w:rsidP="00141C61">
            <w:pPr>
              <w:pStyle w:val="TAL"/>
              <w:keepNext w:val="0"/>
              <w:rPr>
                <w:rFonts w:cs="Arial"/>
                <w:snapToGrid w:val="0"/>
                <w:szCs w:val="18"/>
              </w:rPr>
            </w:pPr>
            <w:r w:rsidRPr="00C318E3">
              <w:rPr>
                <w:rFonts w:cs="Arial"/>
                <w:snapToGrid w:val="0"/>
                <w:szCs w:val="18"/>
              </w:rPr>
              <w:t>defaultValue: None</w:t>
            </w:r>
          </w:p>
          <w:p w14:paraId="03FD44F5" w14:textId="71295FF1" w:rsidR="00141C61" w:rsidRPr="00EF21D2" w:rsidRDefault="00141C61"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0F096B" w:rsidRPr="00EF21D2" w14:paraId="4525B393"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6635526"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6BC670C3" w14:textId="77777777" w:rsidR="000F096B" w:rsidRDefault="000F096B"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36E0E080" w14:textId="77777777" w:rsidR="000F096B" w:rsidRDefault="000F096B" w:rsidP="009C5170">
            <w:pPr>
              <w:pStyle w:val="TAL"/>
              <w:rPr>
                <w:lang w:eastAsia="zh-CN"/>
              </w:rPr>
            </w:pPr>
          </w:p>
          <w:p w14:paraId="6C116B7C" w14:textId="77777777" w:rsidR="000F096B" w:rsidRDefault="000F096B" w:rsidP="009C5170">
            <w:pPr>
              <w:pStyle w:val="TAL"/>
              <w:rPr>
                <w:lang w:eastAsia="zh-CN"/>
              </w:rPr>
            </w:pPr>
          </w:p>
          <w:p w14:paraId="73555DD8" w14:textId="77777777" w:rsidR="000F096B" w:rsidRDefault="000F096B" w:rsidP="009C5170">
            <w:pPr>
              <w:pStyle w:val="TAL"/>
              <w:rPr>
                <w:lang w:eastAsia="zh-CN"/>
              </w:rPr>
            </w:pPr>
          </w:p>
          <w:p w14:paraId="2CFE1397" w14:textId="77777777" w:rsidR="000F096B" w:rsidRPr="00EF21D2" w:rsidRDefault="000F096B"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2A4265E4" w14:textId="77777777" w:rsidR="000F096B" w:rsidRDefault="000F096B" w:rsidP="009C5170">
            <w:pPr>
              <w:pStyle w:val="TAL"/>
              <w:rPr>
                <w:lang w:eastAsia="zh-CN"/>
              </w:rPr>
            </w:pPr>
            <w:r>
              <w:t xml:space="preserve">type: </w:t>
            </w:r>
            <w:r>
              <w:rPr>
                <w:rFonts w:hint="eastAsia"/>
                <w:lang w:eastAsia="zh-CN"/>
              </w:rPr>
              <w:t>ENUM</w:t>
            </w:r>
          </w:p>
          <w:p w14:paraId="504BB418" w14:textId="77777777" w:rsidR="000F096B" w:rsidRDefault="000F096B" w:rsidP="009C5170">
            <w:pPr>
              <w:pStyle w:val="TAL"/>
              <w:rPr>
                <w:lang w:eastAsia="zh-CN"/>
              </w:rPr>
            </w:pPr>
            <w:r>
              <w:t xml:space="preserve">multiplicity: </w:t>
            </w:r>
            <w:r>
              <w:rPr>
                <w:lang w:eastAsia="zh-CN"/>
              </w:rPr>
              <w:t>1</w:t>
            </w:r>
          </w:p>
          <w:p w14:paraId="0348D583" w14:textId="77777777" w:rsidR="000F096B" w:rsidRDefault="000F096B" w:rsidP="009C5170">
            <w:pPr>
              <w:pStyle w:val="TAL"/>
            </w:pPr>
            <w:r>
              <w:t>isOrdered: N/A</w:t>
            </w:r>
          </w:p>
          <w:p w14:paraId="1C33BF6F" w14:textId="77777777" w:rsidR="000F096B" w:rsidRDefault="000F096B" w:rsidP="009C5170">
            <w:pPr>
              <w:pStyle w:val="TAL"/>
            </w:pPr>
            <w:r>
              <w:t>isUnique: N/A</w:t>
            </w:r>
          </w:p>
          <w:p w14:paraId="0843CBB0" w14:textId="77777777" w:rsidR="000F096B" w:rsidRDefault="000F096B" w:rsidP="009C5170">
            <w:pPr>
              <w:pStyle w:val="TAL"/>
            </w:pPr>
            <w:r>
              <w:t>defaultValue: None</w:t>
            </w:r>
          </w:p>
          <w:p w14:paraId="2BE9D88F" w14:textId="77777777" w:rsidR="000F096B" w:rsidRPr="00C318E3" w:rsidRDefault="000F096B" w:rsidP="009C5170">
            <w:pPr>
              <w:pStyle w:val="TAL"/>
              <w:keepNext w:val="0"/>
              <w:rPr>
                <w:rFonts w:cs="Arial"/>
                <w:snapToGrid w:val="0"/>
                <w:szCs w:val="18"/>
              </w:rPr>
            </w:pPr>
            <w:r>
              <w:t xml:space="preserve">isNullable: </w:t>
            </w:r>
            <w:r>
              <w:rPr>
                <w:rFonts w:cs="Arial"/>
                <w:szCs w:val="18"/>
              </w:rPr>
              <w:t>False</w:t>
            </w:r>
          </w:p>
        </w:tc>
      </w:tr>
      <w:tr w:rsidR="000F096B" w:rsidRPr="00EF21D2" w14:paraId="2BCF57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266EF22"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lastRenderedPageBreak/>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51F0D84C" w14:textId="77777777" w:rsidR="000F096B" w:rsidRPr="00690A26" w:rsidRDefault="000F096B"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1FA6B97F" w14:textId="77777777" w:rsidR="000F096B" w:rsidRPr="00690A26" w:rsidRDefault="000F096B"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5A270777" w14:textId="77777777" w:rsidR="000F096B" w:rsidRDefault="000F096B" w:rsidP="009C5170">
            <w:pPr>
              <w:pStyle w:val="TAL"/>
              <w:rPr>
                <w:lang w:eastAsia="zh-CN"/>
              </w:rPr>
            </w:pPr>
          </w:p>
          <w:p w14:paraId="26564144"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61289CB" w14:textId="77777777" w:rsidR="000F096B" w:rsidRPr="002A1C02" w:rsidRDefault="000F096B" w:rsidP="009C5170">
            <w:pPr>
              <w:pStyle w:val="TAL"/>
            </w:pPr>
            <w:r w:rsidRPr="002A1C02">
              <w:t xml:space="preserve">type: </w:t>
            </w:r>
            <w:r w:rsidRPr="00073643">
              <w:rPr>
                <w:rFonts w:ascii="Courier New" w:hAnsi="Courier New" w:cs="Courier New"/>
                <w:lang w:eastAsia="zh-CN"/>
              </w:rPr>
              <w:t>PlmnId</w:t>
            </w:r>
          </w:p>
          <w:p w14:paraId="203D2483" w14:textId="77777777" w:rsidR="000F096B" w:rsidRPr="00EB5968" w:rsidRDefault="000F096B" w:rsidP="009C5170">
            <w:pPr>
              <w:pStyle w:val="TAL"/>
            </w:pPr>
            <w:r w:rsidRPr="00EB5968">
              <w:t>multiplicity: 1..*</w:t>
            </w:r>
          </w:p>
          <w:p w14:paraId="64AE816A" w14:textId="77777777" w:rsidR="000F096B" w:rsidRPr="00E2198D" w:rsidRDefault="000F096B" w:rsidP="009C5170">
            <w:pPr>
              <w:pStyle w:val="TAL"/>
            </w:pPr>
            <w:r w:rsidRPr="00E2198D">
              <w:t xml:space="preserve">isOrdered: </w:t>
            </w:r>
            <w:r w:rsidRPr="004037B3">
              <w:t>False</w:t>
            </w:r>
          </w:p>
          <w:p w14:paraId="15A7B8D2" w14:textId="77777777" w:rsidR="000F096B" w:rsidRPr="00264099" w:rsidRDefault="000F096B" w:rsidP="009C5170">
            <w:pPr>
              <w:pStyle w:val="TAL"/>
            </w:pPr>
            <w:r w:rsidRPr="00264099">
              <w:t xml:space="preserve">isUnique: </w:t>
            </w:r>
            <w:r w:rsidRPr="004037B3">
              <w:t>True</w:t>
            </w:r>
          </w:p>
          <w:p w14:paraId="5E6A06AF" w14:textId="77777777" w:rsidR="000F096B" w:rsidRPr="00133008" w:rsidRDefault="000F096B" w:rsidP="009C5170">
            <w:pPr>
              <w:pStyle w:val="TAL"/>
            </w:pPr>
            <w:r w:rsidRPr="00133008">
              <w:t>defaultValue: None</w:t>
            </w:r>
          </w:p>
          <w:p w14:paraId="248F62D5" w14:textId="77777777" w:rsidR="000F096B" w:rsidRPr="00C318E3" w:rsidRDefault="000F096B" w:rsidP="009C5170">
            <w:pPr>
              <w:pStyle w:val="TAL"/>
              <w:keepNext w:val="0"/>
              <w:rPr>
                <w:rFonts w:cs="Arial"/>
                <w:snapToGrid w:val="0"/>
                <w:szCs w:val="18"/>
              </w:rPr>
            </w:pPr>
            <w:r w:rsidRPr="00123371">
              <w:t>isNullable: False</w:t>
            </w:r>
          </w:p>
        </w:tc>
      </w:tr>
      <w:tr w:rsidR="000F096B" w:rsidRPr="00EF21D2" w14:paraId="7135E5F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C5CA656"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19660D1B" w14:textId="77777777" w:rsidR="000F096B" w:rsidRPr="00FA2290" w:rsidRDefault="000F096B"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7B1192CE" w14:textId="77777777" w:rsidR="000F096B" w:rsidRDefault="000F096B" w:rsidP="009C5170">
            <w:pPr>
              <w:pStyle w:val="TAL"/>
            </w:pPr>
          </w:p>
          <w:p w14:paraId="6C39EC68"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52F507D" w14:textId="77777777" w:rsidR="000F096B" w:rsidRDefault="000F096B" w:rsidP="009C5170">
            <w:pPr>
              <w:pStyle w:val="TAL"/>
            </w:pPr>
            <w:r>
              <w:t xml:space="preserve">type: </w:t>
            </w:r>
            <w:r w:rsidRPr="00073643">
              <w:rPr>
                <w:rFonts w:ascii="Courier New" w:hAnsi="Courier New" w:cs="Courier New"/>
                <w:lang w:eastAsia="zh-CN"/>
              </w:rPr>
              <w:t>S-NSSAI</w:t>
            </w:r>
          </w:p>
          <w:p w14:paraId="032F84E2" w14:textId="77777777" w:rsidR="000F096B" w:rsidRDefault="000F096B" w:rsidP="009C5170">
            <w:pPr>
              <w:pStyle w:val="TAL"/>
            </w:pPr>
            <w:r>
              <w:t xml:space="preserve">multiplicity: </w:t>
            </w:r>
            <w:r w:rsidRPr="00F24D16">
              <w:t>*</w:t>
            </w:r>
          </w:p>
          <w:p w14:paraId="510991CA" w14:textId="77777777" w:rsidR="000F096B" w:rsidRDefault="000F096B" w:rsidP="009C5170">
            <w:pPr>
              <w:pStyle w:val="TAL"/>
            </w:pPr>
            <w:r>
              <w:t xml:space="preserve">isOrdered: </w:t>
            </w:r>
            <w:r w:rsidRPr="004037B3">
              <w:t>False</w:t>
            </w:r>
          </w:p>
          <w:p w14:paraId="772ADB5B" w14:textId="77777777" w:rsidR="000F096B" w:rsidRDefault="000F096B" w:rsidP="009C5170">
            <w:pPr>
              <w:pStyle w:val="TAL"/>
            </w:pPr>
            <w:r>
              <w:t>isUnique: True</w:t>
            </w:r>
          </w:p>
          <w:p w14:paraId="422E3542" w14:textId="77777777" w:rsidR="000F096B" w:rsidRDefault="000F096B" w:rsidP="009C5170">
            <w:pPr>
              <w:pStyle w:val="TAL"/>
            </w:pPr>
            <w:r>
              <w:t>defaultValue: None</w:t>
            </w:r>
          </w:p>
          <w:p w14:paraId="01BE00EB" w14:textId="77777777" w:rsidR="000F096B" w:rsidRPr="00C318E3" w:rsidRDefault="000F096B" w:rsidP="009C5170">
            <w:pPr>
              <w:pStyle w:val="TAL"/>
              <w:keepNext w:val="0"/>
              <w:rPr>
                <w:rFonts w:cs="Arial"/>
                <w:snapToGrid w:val="0"/>
                <w:szCs w:val="18"/>
              </w:rPr>
            </w:pPr>
            <w:r>
              <w:t>isNullable: False</w:t>
            </w:r>
          </w:p>
        </w:tc>
      </w:tr>
      <w:tr w:rsidR="000F096B" w:rsidRPr="00EF21D2" w14:paraId="76B7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BC480EA" w14:textId="77777777" w:rsidR="000F096B" w:rsidRDefault="000F096B"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7C925A5C" w14:textId="77777777" w:rsidR="000F096B" w:rsidRDefault="000F096B"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15A174F5" w14:textId="77777777" w:rsidR="000F096B" w:rsidRDefault="000F096B" w:rsidP="009C5170">
            <w:pPr>
              <w:pStyle w:val="TAL"/>
              <w:rPr>
                <w:lang w:eastAsia="zh-CN"/>
              </w:rPr>
            </w:pPr>
          </w:p>
          <w:p w14:paraId="6E10A674" w14:textId="77777777" w:rsidR="000F096B" w:rsidRDefault="000F096B" w:rsidP="009C5170">
            <w:pPr>
              <w:pStyle w:val="TAL"/>
              <w:rPr>
                <w:lang w:eastAsia="zh-CN"/>
              </w:rPr>
            </w:pPr>
          </w:p>
          <w:p w14:paraId="0FCEACF9"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6CE979D" w14:textId="77777777" w:rsidR="000F096B" w:rsidRDefault="000F096B" w:rsidP="009C5170">
            <w:pPr>
              <w:pStyle w:val="TAL"/>
              <w:rPr>
                <w:lang w:eastAsia="zh-CN"/>
              </w:rPr>
            </w:pPr>
            <w:r>
              <w:t xml:space="preserve">type: </w:t>
            </w:r>
            <w:r w:rsidRPr="00073643">
              <w:rPr>
                <w:rFonts w:ascii="Courier New" w:hAnsi="Courier New" w:cs="Courier New" w:hint="eastAsia"/>
                <w:lang w:eastAsia="zh-CN"/>
              </w:rPr>
              <w:t>NFService</w:t>
            </w:r>
          </w:p>
          <w:p w14:paraId="3E9B1CA1" w14:textId="77777777" w:rsidR="000F096B" w:rsidRDefault="000F096B" w:rsidP="009C5170">
            <w:pPr>
              <w:pStyle w:val="TAL"/>
              <w:rPr>
                <w:lang w:eastAsia="zh-CN"/>
              </w:rPr>
            </w:pPr>
            <w:r>
              <w:t xml:space="preserve">multiplicity: </w:t>
            </w:r>
            <w:r>
              <w:rPr>
                <w:rFonts w:hint="eastAsia"/>
                <w:lang w:eastAsia="zh-CN"/>
              </w:rPr>
              <w:t>*</w:t>
            </w:r>
          </w:p>
          <w:p w14:paraId="5FA627F9" w14:textId="77777777" w:rsidR="000F096B" w:rsidRDefault="000F096B" w:rsidP="009C5170">
            <w:pPr>
              <w:pStyle w:val="TAL"/>
            </w:pPr>
            <w:r>
              <w:t xml:space="preserve">isOrdered: </w:t>
            </w:r>
            <w:r w:rsidRPr="004037B3">
              <w:t>False</w:t>
            </w:r>
          </w:p>
          <w:p w14:paraId="04587359" w14:textId="77777777" w:rsidR="000F096B" w:rsidRDefault="000F096B" w:rsidP="009C5170">
            <w:pPr>
              <w:pStyle w:val="TAL"/>
            </w:pPr>
            <w:r>
              <w:t>isUnique: True</w:t>
            </w:r>
          </w:p>
          <w:p w14:paraId="504DC26C" w14:textId="77777777" w:rsidR="000F096B" w:rsidRDefault="000F096B" w:rsidP="009C5170">
            <w:pPr>
              <w:pStyle w:val="TAL"/>
            </w:pPr>
            <w:r>
              <w:t>defaultValue: None</w:t>
            </w:r>
          </w:p>
          <w:p w14:paraId="52287FB3" w14:textId="77777777" w:rsidR="000F096B" w:rsidRPr="00C318E3" w:rsidRDefault="000F096B" w:rsidP="009C5170">
            <w:pPr>
              <w:pStyle w:val="TAL"/>
              <w:keepNext w:val="0"/>
              <w:rPr>
                <w:rFonts w:cs="Arial"/>
                <w:snapToGrid w:val="0"/>
                <w:szCs w:val="18"/>
              </w:rPr>
            </w:pPr>
            <w:r>
              <w:t>isNullable: False</w:t>
            </w:r>
          </w:p>
        </w:tc>
      </w:tr>
      <w:tr w:rsidR="000F096B" w:rsidRPr="00EF21D2" w14:paraId="285E05B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834E0B7"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6F9D89D8" w14:textId="77777777" w:rsidR="000F096B" w:rsidRPr="00073643" w:rsidRDefault="000F096B"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09BE1A9C" w14:textId="77777777" w:rsidR="000F096B" w:rsidRDefault="000F096B" w:rsidP="009C5170">
            <w:pPr>
              <w:pStyle w:val="TAL"/>
              <w:rPr>
                <w:lang w:eastAsia="zh-CN"/>
              </w:rPr>
            </w:pPr>
          </w:p>
          <w:p w14:paraId="5D0F7EF4" w14:textId="77777777" w:rsidR="000F096B" w:rsidRDefault="000F096B" w:rsidP="009C5170">
            <w:pPr>
              <w:pStyle w:val="TAL"/>
              <w:rPr>
                <w:lang w:eastAsia="zh-CN"/>
              </w:rPr>
            </w:pPr>
          </w:p>
          <w:p w14:paraId="36863DE5" w14:textId="77777777" w:rsidR="000F096B" w:rsidRPr="00EF21D2" w:rsidRDefault="000F096B"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7013934" w14:textId="77777777" w:rsidR="000F096B" w:rsidRDefault="000F096B" w:rsidP="009C5170">
            <w:pPr>
              <w:pStyle w:val="TAL"/>
              <w:rPr>
                <w:lang w:eastAsia="zh-CN"/>
              </w:rPr>
            </w:pPr>
            <w:r>
              <w:t xml:space="preserve">type: </w:t>
            </w:r>
            <w:r>
              <w:rPr>
                <w:rFonts w:cs="Arial" w:hint="eastAsia"/>
                <w:szCs w:val="18"/>
                <w:lang w:eastAsia="zh-CN"/>
              </w:rPr>
              <w:t>String</w:t>
            </w:r>
          </w:p>
          <w:p w14:paraId="64FC76E0" w14:textId="77777777" w:rsidR="000F096B" w:rsidRDefault="000F096B" w:rsidP="009C5170">
            <w:pPr>
              <w:pStyle w:val="TAL"/>
              <w:rPr>
                <w:lang w:eastAsia="zh-CN"/>
              </w:rPr>
            </w:pPr>
            <w:r>
              <w:t xml:space="preserve">multiplicity: </w:t>
            </w:r>
            <w:r>
              <w:rPr>
                <w:rFonts w:hint="eastAsia"/>
                <w:lang w:eastAsia="zh-CN"/>
              </w:rPr>
              <w:t>1</w:t>
            </w:r>
          </w:p>
          <w:p w14:paraId="44695A4C" w14:textId="77777777" w:rsidR="000F096B" w:rsidRDefault="000F096B" w:rsidP="009C5170">
            <w:pPr>
              <w:pStyle w:val="TAL"/>
              <w:rPr>
                <w:lang w:eastAsia="zh-CN"/>
              </w:rPr>
            </w:pPr>
            <w:r>
              <w:t xml:space="preserve">isOrdered: </w:t>
            </w:r>
            <w:r>
              <w:rPr>
                <w:rFonts w:hint="eastAsia"/>
                <w:lang w:eastAsia="zh-CN"/>
              </w:rPr>
              <w:t>N/A</w:t>
            </w:r>
          </w:p>
          <w:p w14:paraId="18B9F72B" w14:textId="77777777" w:rsidR="000F096B" w:rsidRDefault="000F096B" w:rsidP="009C5170">
            <w:pPr>
              <w:pStyle w:val="TAL"/>
              <w:rPr>
                <w:lang w:eastAsia="zh-CN"/>
              </w:rPr>
            </w:pPr>
            <w:r>
              <w:t xml:space="preserve">isUnique: </w:t>
            </w:r>
            <w:r>
              <w:rPr>
                <w:rFonts w:hint="eastAsia"/>
                <w:lang w:eastAsia="zh-CN"/>
              </w:rPr>
              <w:t>N/A</w:t>
            </w:r>
          </w:p>
          <w:p w14:paraId="314BF321" w14:textId="77777777" w:rsidR="000F096B" w:rsidRDefault="000F096B" w:rsidP="009C5170">
            <w:pPr>
              <w:pStyle w:val="TAL"/>
            </w:pPr>
            <w:r>
              <w:t>defaultValue: None</w:t>
            </w:r>
          </w:p>
          <w:p w14:paraId="49BB0FE8" w14:textId="77777777" w:rsidR="000F096B" w:rsidRPr="00C318E3" w:rsidRDefault="000F096B" w:rsidP="009C5170">
            <w:pPr>
              <w:pStyle w:val="TAL"/>
              <w:keepNext w:val="0"/>
              <w:rPr>
                <w:rFonts w:cs="Arial"/>
                <w:snapToGrid w:val="0"/>
                <w:szCs w:val="18"/>
              </w:rPr>
            </w:pPr>
            <w:r>
              <w:t>isNullable: False</w:t>
            </w:r>
          </w:p>
        </w:tc>
      </w:tr>
      <w:tr w:rsidR="000F096B" w:rsidRPr="00EF21D2" w14:paraId="3CAB0D7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A0EB797"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61A601D5" w14:textId="77777777" w:rsidR="000F096B" w:rsidRDefault="000F096B"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38A12A63" w14:textId="77777777" w:rsidR="000F096B" w:rsidRDefault="000F096B" w:rsidP="009C5170">
            <w:pPr>
              <w:pStyle w:val="TAL"/>
              <w:rPr>
                <w:lang w:eastAsia="zh-CN"/>
              </w:rPr>
            </w:pPr>
          </w:p>
          <w:p w14:paraId="19E3E1EC" w14:textId="77777777" w:rsidR="000F096B" w:rsidRDefault="000F096B" w:rsidP="009C5170">
            <w:pPr>
              <w:pStyle w:val="TAL"/>
              <w:rPr>
                <w:lang w:eastAsia="zh-CN"/>
              </w:rPr>
            </w:pPr>
          </w:p>
          <w:p w14:paraId="565ED8EC" w14:textId="77777777" w:rsidR="000F096B" w:rsidRPr="00EF21D2" w:rsidRDefault="000F096B"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0FB4CCCC" w14:textId="77777777" w:rsidR="000F096B" w:rsidRDefault="000F096B" w:rsidP="009C5170">
            <w:pPr>
              <w:pStyle w:val="TAL"/>
              <w:rPr>
                <w:lang w:eastAsia="zh-CN"/>
              </w:rPr>
            </w:pPr>
            <w:r>
              <w:t xml:space="preserve">type: </w:t>
            </w:r>
            <w:r>
              <w:rPr>
                <w:rFonts w:cs="Arial" w:hint="eastAsia"/>
                <w:szCs w:val="18"/>
                <w:lang w:eastAsia="zh-CN"/>
              </w:rPr>
              <w:t>String</w:t>
            </w:r>
          </w:p>
          <w:p w14:paraId="262179A4" w14:textId="77777777" w:rsidR="000F096B" w:rsidRDefault="000F096B" w:rsidP="009C5170">
            <w:pPr>
              <w:pStyle w:val="TAL"/>
              <w:rPr>
                <w:lang w:eastAsia="zh-CN"/>
              </w:rPr>
            </w:pPr>
            <w:r>
              <w:t xml:space="preserve">multiplicity: </w:t>
            </w:r>
            <w:r>
              <w:rPr>
                <w:rFonts w:hint="eastAsia"/>
                <w:lang w:eastAsia="zh-CN"/>
              </w:rPr>
              <w:t>1</w:t>
            </w:r>
          </w:p>
          <w:p w14:paraId="6D443FA6" w14:textId="77777777" w:rsidR="000F096B" w:rsidRDefault="000F096B" w:rsidP="009C5170">
            <w:pPr>
              <w:pStyle w:val="TAL"/>
              <w:rPr>
                <w:lang w:eastAsia="zh-CN"/>
              </w:rPr>
            </w:pPr>
            <w:r>
              <w:t xml:space="preserve">isOrdered: </w:t>
            </w:r>
            <w:r>
              <w:rPr>
                <w:rFonts w:hint="eastAsia"/>
                <w:lang w:eastAsia="zh-CN"/>
              </w:rPr>
              <w:t>N/A</w:t>
            </w:r>
          </w:p>
          <w:p w14:paraId="6E4AB08C" w14:textId="77777777" w:rsidR="000F096B" w:rsidRDefault="000F096B" w:rsidP="009C5170">
            <w:pPr>
              <w:pStyle w:val="TAL"/>
              <w:rPr>
                <w:lang w:eastAsia="zh-CN"/>
              </w:rPr>
            </w:pPr>
            <w:r>
              <w:t xml:space="preserve">isUnique: </w:t>
            </w:r>
            <w:r>
              <w:rPr>
                <w:rFonts w:hint="eastAsia"/>
                <w:lang w:eastAsia="zh-CN"/>
              </w:rPr>
              <w:t>N/A</w:t>
            </w:r>
          </w:p>
          <w:p w14:paraId="4263E4C5" w14:textId="77777777" w:rsidR="000F096B" w:rsidRDefault="000F096B" w:rsidP="009C5170">
            <w:pPr>
              <w:pStyle w:val="TAL"/>
            </w:pPr>
            <w:r>
              <w:t>defaultValue: None</w:t>
            </w:r>
          </w:p>
          <w:p w14:paraId="0D4C216D" w14:textId="77777777" w:rsidR="000F096B" w:rsidRPr="00C318E3" w:rsidRDefault="000F096B" w:rsidP="009C5170">
            <w:pPr>
              <w:pStyle w:val="TAL"/>
              <w:keepNext w:val="0"/>
              <w:rPr>
                <w:rFonts w:cs="Arial"/>
                <w:snapToGrid w:val="0"/>
                <w:szCs w:val="18"/>
              </w:rPr>
            </w:pPr>
            <w:r>
              <w:t>isNullable: False</w:t>
            </w:r>
          </w:p>
        </w:tc>
      </w:tr>
      <w:tr w:rsidR="000F096B" w:rsidRPr="00EF21D2" w14:paraId="43A860F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9316BC6"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8004BF8" w14:textId="77777777" w:rsidR="000F096B" w:rsidRDefault="000F096B"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4E6F360B" w14:textId="77777777" w:rsidR="000F096B" w:rsidRDefault="000F096B" w:rsidP="009C5170">
            <w:pPr>
              <w:pStyle w:val="TAL"/>
              <w:rPr>
                <w:lang w:eastAsia="zh-CN"/>
              </w:rPr>
            </w:pPr>
          </w:p>
          <w:p w14:paraId="1B7932BE" w14:textId="77777777" w:rsidR="000F096B" w:rsidRDefault="000F096B" w:rsidP="009C5170">
            <w:pPr>
              <w:pStyle w:val="TAL"/>
              <w:rPr>
                <w:lang w:eastAsia="zh-CN"/>
              </w:rPr>
            </w:pPr>
          </w:p>
          <w:p w14:paraId="139C6856" w14:textId="77777777" w:rsidR="000F096B" w:rsidRPr="00EF21D2" w:rsidRDefault="000F096B"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725B5F64" w14:textId="77777777" w:rsidR="000F096B" w:rsidRDefault="000F096B" w:rsidP="009C5170">
            <w:pPr>
              <w:pStyle w:val="TAL"/>
              <w:rPr>
                <w:lang w:eastAsia="zh-CN"/>
              </w:rPr>
            </w:pPr>
            <w:r>
              <w:t xml:space="preserve">type: </w:t>
            </w:r>
            <w:r>
              <w:rPr>
                <w:rFonts w:cs="Arial" w:hint="eastAsia"/>
                <w:szCs w:val="18"/>
                <w:lang w:eastAsia="zh-CN"/>
              </w:rPr>
              <w:t>String</w:t>
            </w:r>
          </w:p>
          <w:p w14:paraId="3667695A" w14:textId="77777777" w:rsidR="000F096B" w:rsidRDefault="000F096B" w:rsidP="009C5170">
            <w:pPr>
              <w:pStyle w:val="TAL"/>
              <w:rPr>
                <w:lang w:eastAsia="zh-CN"/>
              </w:rPr>
            </w:pPr>
            <w:r>
              <w:t xml:space="preserve">multiplicity: </w:t>
            </w:r>
            <w:r>
              <w:rPr>
                <w:rFonts w:hint="eastAsia"/>
                <w:lang w:eastAsia="zh-CN"/>
              </w:rPr>
              <w:t>1</w:t>
            </w:r>
          </w:p>
          <w:p w14:paraId="38417C6F" w14:textId="77777777" w:rsidR="000F096B" w:rsidRDefault="000F096B" w:rsidP="009C5170">
            <w:pPr>
              <w:pStyle w:val="TAL"/>
              <w:rPr>
                <w:lang w:eastAsia="zh-CN"/>
              </w:rPr>
            </w:pPr>
            <w:r>
              <w:t xml:space="preserve">isOrdered: </w:t>
            </w:r>
            <w:r>
              <w:rPr>
                <w:rFonts w:hint="eastAsia"/>
                <w:lang w:eastAsia="zh-CN"/>
              </w:rPr>
              <w:t>N/A</w:t>
            </w:r>
          </w:p>
          <w:p w14:paraId="434F86E4" w14:textId="77777777" w:rsidR="000F096B" w:rsidRDefault="000F096B" w:rsidP="009C5170">
            <w:pPr>
              <w:pStyle w:val="TAL"/>
              <w:rPr>
                <w:lang w:eastAsia="zh-CN"/>
              </w:rPr>
            </w:pPr>
            <w:r>
              <w:t xml:space="preserve">isUnique: </w:t>
            </w:r>
            <w:r>
              <w:rPr>
                <w:rFonts w:hint="eastAsia"/>
                <w:lang w:eastAsia="zh-CN"/>
              </w:rPr>
              <w:t>N/A</w:t>
            </w:r>
          </w:p>
          <w:p w14:paraId="5CF6A720" w14:textId="77777777" w:rsidR="000F096B" w:rsidRDefault="000F096B" w:rsidP="009C5170">
            <w:pPr>
              <w:pStyle w:val="TAL"/>
            </w:pPr>
            <w:r>
              <w:t>defaultValue: None</w:t>
            </w:r>
          </w:p>
          <w:p w14:paraId="7D766FB5" w14:textId="77777777" w:rsidR="000F096B" w:rsidRPr="00C318E3" w:rsidRDefault="000F096B" w:rsidP="009C5170">
            <w:pPr>
              <w:pStyle w:val="TAL"/>
              <w:keepNext w:val="0"/>
              <w:rPr>
                <w:rFonts w:cs="Arial"/>
                <w:snapToGrid w:val="0"/>
                <w:szCs w:val="18"/>
              </w:rPr>
            </w:pPr>
            <w:r>
              <w:t>isNullable: False</w:t>
            </w:r>
          </w:p>
        </w:tc>
      </w:tr>
      <w:tr w:rsidR="000F096B" w:rsidRPr="00EF21D2" w14:paraId="35A9B9F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2D9D11CA"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7DC04A58" w14:textId="77777777" w:rsidR="000F096B" w:rsidRDefault="000F096B"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4F11B9C" w14:textId="77777777" w:rsidR="000F096B" w:rsidRDefault="000F096B" w:rsidP="009C5170">
            <w:pPr>
              <w:pStyle w:val="TAL"/>
              <w:rPr>
                <w:rFonts w:cs="Arial"/>
                <w:szCs w:val="18"/>
              </w:rPr>
            </w:pPr>
          </w:p>
          <w:p w14:paraId="40BD2370" w14:textId="77777777" w:rsidR="000F096B" w:rsidRPr="00EF21D2" w:rsidRDefault="000F096B"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054B84" w14:textId="77777777" w:rsidR="000F096B" w:rsidRDefault="000F096B" w:rsidP="009C5170">
            <w:pPr>
              <w:pStyle w:val="TAL"/>
            </w:pPr>
            <w:r>
              <w:t xml:space="preserve">type: </w:t>
            </w:r>
            <w:r w:rsidRPr="00073643">
              <w:rPr>
                <w:rFonts w:ascii="Courier New" w:hAnsi="Courier New" w:cs="Courier New"/>
                <w:lang w:eastAsia="zh-CN"/>
              </w:rPr>
              <w:t>IpEndPoint</w:t>
            </w:r>
          </w:p>
          <w:p w14:paraId="6D2ED9E5" w14:textId="77777777" w:rsidR="000F096B" w:rsidRDefault="000F096B" w:rsidP="009C5170">
            <w:pPr>
              <w:pStyle w:val="TAL"/>
              <w:rPr>
                <w:lang w:eastAsia="zh-CN"/>
              </w:rPr>
            </w:pPr>
            <w:r>
              <w:t xml:space="preserve">multiplicity: </w:t>
            </w:r>
            <w:r>
              <w:rPr>
                <w:rFonts w:hint="eastAsia"/>
                <w:lang w:eastAsia="zh-CN"/>
              </w:rPr>
              <w:t>*</w:t>
            </w:r>
          </w:p>
          <w:p w14:paraId="396A2951" w14:textId="77777777" w:rsidR="000F096B" w:rsidRDefault="000F096B" w:rsidP="009C5170">
            <w:pPr>
              <w:pStyle w:val="TAL"/>
            </w:pPr>
            <w:r>
              <w:t xml:space="preserve">isOrdered: </w:t>
            </w:r>
            <w:r w:rsidRPr="004037B3">
              <w:t>False</w:t>
            </w:r>
          </w:p>
          <w:p w14:paraId="38BFDD78" w14:textId="77777777" w:rsidR="000F096B" w:rsidRDefault="000F096B" w:rsidP="009C5170">
            <w:pPr>
              <w:pStyle w:val="TAL"/>
            </w:pPr>
            <w:r>
              <w:t>isUnique: True</w:t>
            </w:r>
          </w:p>
          <w:p w14:paraId="33A024A7" w14:textId="77777777" w:rsidR="000F096B" w:rsidRDefault="000F096B" w:rsidP="009C5170">
            <w:pPr>
              <w:pStyle w:val="TAL"/>
            </w:pPr>
            <w:r>
              <w:t>defaultValue: None</w:t>
            </w:r>
          </w:p>
          <w:p w14:paraId="21AAEF44" w14:textId="77777777" w:rsidR="000F096B" w:rsidRPr="00C318E3" w:rsidRDefault="000F096B" w:rsidP="009C5170">
            <w:pPr>
              <w:pStyle w:val="TAL"/>
              <w:keepNext w:val="0"/>
              <w:rPr>
                <w:rFonts w:cs="Arial"/>
                <w:snapToGrid w:val="0"/>
                <w:szCs w:val="18"/>
              </w:rPr>
            </w:pPr>
            <w:r>
              <w:t>isNullable: False</w:t>
            </w:r>
          </w:p>
        </w:tc>
      </w:tr>
      <w:tr w:rsidR="000F096B" w:rsidRPr="00EF21D2" w14:paraId="196F24F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B4F8C99"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45D1A3F2" w14:textId="77777777" w:rsidR="000F096B" w:rsidRDefault="000F096B"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168B5701" w14:textId="77777777" w:rsidR="000F096B" w:rsidRDefault="000F096B" w:rsidP="009C5170">
            <w:pPr>
              <w:pStyle w:val="TAL"/>
              <w:rPr>
                <w:rFonts w:cs="Arial"/>
                <w:szCs w:val="18"/>
                <w:lang w:eastAsia="zh-CN"/>
              </w:rPr>
            </w:pPr>
          </w:p>
          <w:p w14:paraId="7A957DE7" w14:textId="77777777" w:rsidR="000F096B" w:rsidRPr="00EF21D2" w:rsidRDefault="000F096B"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40BFE21" w14:textId="77777777" w:rsidR="000F096B" w:rsidRDefault="000F096B" w:rsidP="009C5170">
            <w:pPr>
              <w:pStyle w:val="TAL"/>
              <w:rPr>
                <w:lang w:eastAsia="zh-CN"/>
              </w:rPr>
            </w:pPr>
            <w:r>
              <w:t xml:space="preserve">type: </w:t>
            </w:r>
            <w:r>
              <w:rPr>
                <w:rFonts w:cs="Arial" w:hint="eastAsia"/>
                <w:szCs w:val="18"/>
                <w:lang w:eastAsia="zh-CN"/>
              </w:rPr>
              <w:t>String</w:t>
            </w:r>
          </w:p>
          <w:p w14:paraId="6B211186" w14:textId="77777777" w:rsidR="000F096B" w:rsidRDefault="000F096B" w:rsidP="009C5170">
            <w:pPr>
              <w:pStyle w:val="TAL"/>
              <w:rPr>
                <w:lang w:eastAsia="zh-CN"/>
              </w:rPr>
            </w:pPr>
            <w:r>
              <w:t xml:space="preserve">multiplicity: </w:t>
            </w:r>
            <w:r>
              <w:rPr>
                <w:rFonts w:hint="eastAsia"/>
                <w:lang w:eastAsia="zh-CN"/>
              </w:rPr>
              <w:t>0..1</w:t>
            </w:r>
          </w:p>
          <w:p w14:paraId="6EAA4434" w14:textId="77777777" w:rsidR="000F096B" w:rsidRDefault="000F096B" w:rsidP="009C5170">
            <w:pPr>
              <w:pStyle w:val="TAL"/>
              <w:rPr>
                <w:lang w:eastAsia="zh-CN"/>
              </w:rPr>
            </w:pPr>
            <w:r>
              <w:t xml:space="preserve">isOrdered: </w:t>
            </w:r>
            <w:r>
              <w:rPr>
                <w:rFonts w:hint="eastAsia"/>
                <w:lang w:eastAsia="zh-CN"/>
              </w:rPr>
              <w:t>N/A</w:t>
            </w:r>
          </w:p>
          <w:p w14:paraId="150768EB" w14:textId="77777777" w:rsidR="000F096B" w:rsidRDefault="000F096B" w:rsidP="009C5170">
            <w:pPr>
              <w:pStyle w:val="TAL"/>
              <w:rPr>
                <w:lang w:eastAsia="zh-CN"/>
              </w:rPr>
            </w:pPr>
            <w:r>
              <w:t xml:space="preserve">isUnique: </w:t>
            </w:r>
            <w:r>
              <w:rPr>
                <w:rFonts w:hint="eastAsia"/>
                <w:lang w:eastAsia="zh-CN"/>
              </w:rPr>
              <w:t>N/A</w:t>
            </w:r>
          </w:p>
          <w:p w14:paraId="5850B3BF" w14:textId="77777777" w:rsidR="000F096B" w:rsidRDefault="000F096B" w:rsidP="009C5170">
            <w:pPr>
              <w:pStyle w:val="TAL"/>
            </w:pPr>
            <w:r>
              <w:t>defaultValue: None</w:t>
            </w:r>
          </w:p>
          <w:p w14:paraId="2B0C7EF4" w14:textId="77777777" w:rsidR="000F096B" w:rsidRPr="00C318E3" w:rsidRDefault="000F096B" w:rsidP="009C5170">
            <w:pPr>
              <w:pStyle w:val="TAL"/>
              <w:keepNext w:val="0"/>
              <w:rPr>
                <w:rFonts w:cs="Arial"/>
                <w:snapToGrid w:val="0"/>
                <w:szCs w:val="18"/>
              </w:rPr>
            </w:pPr>
            <w:r>
              <w:t>isNullable: False</w:t>
            </w:r>
          </w:p>
        </w:tc>
      </w:tr>
      <w:tr w:rsidR="000F096B" w:rsidRPr="00EF21D2" w14:paraId="061C483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E90445" w14:textId="77777777" w:rsidR="000F096B" w:rsidRPr="00190782" w:rsidRDefault="000F096B"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2155B94A" w14:textId="77777777" w:rsidR="000F096B" w:rsidRDefault="000F096B"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70B206C6" w14:textId="77777777" w:rsidR="000F096B" w:rsidRDefault="000F096B" w:rsidP="009C5170">
            <w:pPr>
              <w:pStyle w:val="TAL"/>
              <w:rPr>
                <w:rFonts w:cs="Arial"/>
                <w:szCs w:val="18"/>
                <w:lang w:eastAsia="zh-CN"/>
              </w:rPr>
            </w:pPr>
          </w:p>
          <w:p w14:paraId="78BAD14A" w14:textId="77777777" w:rsidR="000F096B"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FBEB5C" w14:textId="77777777" w:rsidR="000F096B" w:rsidRPr="002A1C02" w:rsidRDefault="000F096B" w:rsidP="009C5170">
            <w:pPr>
              <w:pStyle w:val="TAL"/>
              <w:rPr>
                <w:rFonts w:cs="Arial"/>
                <w:szCs w:val="18"/>
                <w:lang w:eastAsia="zh-CN"/>
              </w:rPr>
            </w:pPr>
            <w:r w:rsidRPr="002A1C02">
              <w:t>type: String</w:t>
            </w:r>
          </w:p>
          <w:p w14:paraId="2880FC6B" w14:textId="77777777" w:rsidR="000F096B" w:rsidRPr="002A1C02" w:rsidRDefault="000F096B" w:rsidP="009C5170">
            <w:pPr>
              <w:pStyle w:val="TAL"/>
              <w:rPr>
                <w:lang w:eastAsia="zh-CN"/>
              </w:rPr>
            </w:pPr>
            <w:r w:rsidRPr="002A1C02">
              <w:t>multiplicity: 1..*</w:t>
            </w:r>
          </w:p>
          <w:p w14:paraId="77606019" w14:textId="77777777" w:rsidR="000F096B" w:rsidRPr="00EB5968" w:rsidRDefault="000F096B" w:rsidP="009C5170">
            <w:pPr>
              <w:pStyle w:val="TAL"/>
            </w:pPr>
            <w:r w:rsidRPr="00EB5968">
              <w:t xml:space="preserve">isOrdered: </w:t>
            </w:r>
            <w:r w:rsidRPr="00511852">
              <w:t>False</w:t>
            </w:r>
          </w:p>
          <w:p w14:paraId="47538702" w14:textId="77777777" w:rsidR="000F096B" w:rsidRPr="00E2198D" w:rsidRDefault="000F096B" w:rsidP="009C5170">
            <w:pPr>
              <w:pStyle w:val="TAL"/>
            </w:pPr>
            <w:r w:rsidRPr="00E2198D">
              <w:t xml:space="preserve">isUnique: </w:t>
            </w:r>
            <w:r w:rsidRPr="00511852">
              <w:t>True</w:t>
            </w:r>
          </w:p>
          <w:p w14:paraId="6A6F2F2A" w14:textId="77777777" w:rsidR="000F096B" w:rsidRPr="00264099" w:rsidRDefault="000F096B" w:rsidP="009C5170">
            <w:pPr>
              <w:pStyle w:val="TAL"/>
            </w:pPr>
            <w:r w:rsidRPr="00264099">
              <w:t>defaultValue: None</w:t>
            </w:r>
          </w:p>
          <w:p w14:paraId="46715D7C" w14:textId="77777777" w:rsidR="000F096B" w:rsidRDefault="000F096B" w:rsidP="009C5170">
            <w:pPr>
              <w:pStyle w:val="TAL"/>
            </w:pPr>
            <w:r w:rsidRPr="00A6492A">
              <w:t>isNullable: False</w:t>
            </w:r>
          </w:p>
        </w:tc>
      </w:tr>
      <w:tr w:rsidR="000F096B" w:rsidRPr="00EF21D2" w14:paraId="7AE41EA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60B74F3"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00923146" w14:textId="77777777" w:rsidR="000F096B" w:rsidRPr="00E3185B" w:rsidRDefault="000F096B"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0378F73E" w14:textId="77777777" w:rsidR="000F096B" w:rsidRDefault="000F096B" w:rsidP="009C5170">
            <w:pPr>
              <w:pStyle w:val="TAL"/>
              <w:rPr>
                <w:rFonts w:cs="Arial"/>
                <w:szCs w:val="18"/>
              </w:rPr>
            </w:pPr>
            <w:r w:rsidRPr="00E3185B">
              <w:rPr>
                <w:rFonts w:cs="Arial"/>
                <w:szCs w:val="18"/>
              </w:rPr>
              <w:t>If not provided, any PLMN is allowed to access the NF.</w:t>
            </w:r>
          </w:p>
          <w:p w14:paraId="52B1AA77" w14:textId="77777777" w:rsidR="000F096B" w:rsidRDefault="000F096B" w:rsidP="009C5170">
            <w:pPr>
              <w:pStyle w:val="TAL"/>
              <w:rPr>
                <w:rFonts w:cs="Arial"/>
                <w:szCs w:val="18"/>
                <w:lang w:eastAsia="zh-CN"/>
              </w:rPr>
            </w:pPr>
          </w:p>
          <w:p w14:paraId="04E56B43" w14:textId="77777777" w:rsidR="000F096B" w:rsidRDefault="000F096B" w:rsidP="009C5170">
            <w:pPr>
              <w:pStyle w:val="TAL"/>
              <w:rPr>
                <w:rFonts w:cs="Arial"/>
                <w:szCs w:val="18"/>
                <w:lang w:eastAsia="zh-CN"/>
              </w:rPr>
            </w:pPr>
          </w:p>
          <w:p w14:paraId="70509D43" w14:textId="77777777" w:rsidR="000F096B" w:rsidRDefault="000F096B" w:rsidP="009C5170">
            <w:pPr>
              <w:pStyle w:val="TAL"/>
              <w:rPr>
                <w:rFonts w:cs="Arial"/>
                <w:szCs w:val="18"/>
                <w:lang w:eastAsia="zh-CN"/>
              </w:rPr>
            </w:pPr>
          </w:p>
          <w:p w14:paraId="5FAE0ED2" w14:textId="77777777" w:rsidR="000F096B" w:rsidRPr="002A1C02"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7B7551" w14:textId="77777777" w:rsidR="000F096B" w:rsidRDefault="000F096B" w:rsidP="009C5170">
            <w:pPr>
              <w:pStyle w:val="TAL"/>
            </w:pPr>
            <w:r w:rsidRPr="002A1C02">
              <w:t xml:space="preserve">type: </w:t>
            </w:r>
            <w:r w:rsidRPr="002A1C02">
              <w:rPr>
                <w:szCs w:val="18"/>
              </w:rPr>
              <w:t>PLMNId</w:t>
            </w:r>
          </w:p>
          <w:p w14:paraId="225074E7" w14:textId="77777777" w:rsidR="000F096B" w:rsidRDefault="000F096B" w:rsidP="009C5170">
            <w:pPr>
              <w:pStyle w:val="TAL"/>
            </w:pPr>
            <w:r>
              <w:t>multiplicity: *</w:t>
            </w:r>
          </w:p>
          <w:p w14:paraId="03A1788B" w14:textId="77777777" w:rsidR="000F096B" w:rsidRDefault="000F096B" w:rsidP="009C5170">
            <w:pPr>
              <w:pStyle w:val="TAL"/>
            </w:pPr>
            <w:r>
              <w:t>isOrdered: F</w:t>
            </w:r>
            <w:r w:rsidRPr="004037B3">
              <w:t>alse</w:t>
            </w:r>
          </w:p>
          <w:p w14:paraId="649A2FEE" w14:textId="77777777" w:rsidR="000F096B" w:rsidRDefault="000F096B" w:rsidP="009C5170">
            <w:pPr>
              <w:pStyle w:val="TAL"/>
            </w:pPr>
            <w:r>
              <w:t xml:space="preserve">isUnique: </w:t>
            </w:r>
            <w:r w:rsidRPr="004037B3">
              <w:t>True</w:t>
            </w:r>
          </w:p>
          <w:p w14:paraId="0A2DA996" w14:textId="77777777" w:rsidR="000F096B" w:rsidRDefault="000F096B" w:rsidP="009C5170">
            <w:pPr>
              <w:pStyle w:val="TAL"/>
            </w:pPr>
            <w:r>
              <w:t>defaultValue: None</w:t>
            </w:r>
          </w:p>
          <w:p w14:paraId="14CF9718" w14:textId="77777777" w:rsidR="000F096B" w:rsidRPr="002A1C02" w:rsidRDefault="000F096B" w:rsidP="009C5170">
            <w:pPr>
              <w:pStyle w:val="TAL"/>
            </w:pPr>
            <w:r>
              <w:t>isNullable: False</w:t>
            </w:r>
          </w:p>
        </w:tc>
      </w:tr>
      <w:tr w:rsidR="000F096B" w:rsidRPr="00EF21D2" w14:paraId="4664FEE3"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C78C995"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60DA1598" w14:textId="77777777" w:rsidR="000F096B" w:rsidRPr="002A1C02" w:rsidRDefault="000F096B"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7B5877" w14:textId="77777777" w:rsidR="000F096B" w:rsidRPr="002A1C02" w:rsidRDefault="000F096B" w:rsidP="009C5170">
            <w:pPr>
              <w:pStyle w:val="TAL"/>
              <w:rPr>
                <w:rFonts w:cs="Arial"/>
                <w:szCs w:val="18"/>
              </w:rPr>
            </w:pPr>
            <w:r w:rsidRPr="002A1C02">
              <w:rPr>
                <w:rFonts w:cs="Arial"/>
                <w:szCs w:val="18"/>
              </w:rPr>
              <w:t>If not provided, any NF type is allowed to access the NF.</w:t>
            </w:r>
          </w:p>
          <w:p w14:paraId="7BFD8473" w14:textId="77777777" w:rsidR="000F096B" w:rsidRPr="002A1C02" w:rsidRDefault="000F096B" w:rsidP="009C5170">
            <w:pPr>
              <w:pStyle w:val="TAL"/>
              <w:rPr>
                <w:lang w:eastAsia="zh-CN"/>
              </w:rPr>
            </w:pPr>
          </w:p>
          <w:p w14:paraId="47CF2AF6" w14:textId="77777777" w:rsidR="000F096B" w:rsidRPr="002A1C02" w:rsidRDefault="000F096B"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1AFEA84" w14:textId="77777777" w:rsidR="000F096B" w:rsidRPr="002A1C02" w:rsidRDefault="000F096B" w:rsidP="009C5170">
            <w:pPr>
              <w:pStyle w:val="TAL"/>
            </w:pPr>
            <w:r w:rsidRPr="002A1C02">
              <w:t>type: ENUM</w:t>
            </w:r>
          </w:p>
          <w:p w14:paraId="04C4D147" w14:textId="77777777" w:rsidR="000F096B" w:rsidRPr="002A1C02" w:rsidRDefault="000F096B" w:rsidP="009C5170">
            <w:pPr>
              <w:pStyle w:val="TAL"/>
            </w:pPr>
            <w:r w:rsidRPr="002A1C02">
              <w:t>multiplicity: *</w:t>
            </w:r>
          </w:p>
          <w:p w14:paraId="0D9D4612" w14:textId="77777777" w:rsidR="000F096B" w:rsidRPr="00EB5968" w:rsidRDefault="000F096B" w:rsidP="009C5170">
            <w:pPr>
              <w:pStyle w:val="TAL"/>
            </w:pPr>
            <w:r w:rsidRPr="00EB5968">
              <w:t>isOrdered: F</w:t>
            </w:r>
            <w:r w:rsidRPr="00511852">
              <w:t>alse</w:t>
            </w:r>
          </w:p>
          <w:p w14:paraId="6595D9A2" w14:textId="77777777" w:rsidR="000F096B" w:rsidRPr="00E2198D" w:rsidRDefault="000F096B" w:rsidP="009C5170">
            <w:pPr>
              <w:pStyle w:val="TAL"/>
            </w:pPr>
            <w:r w:rsidRPr="00E2198D">
              <w:t xml:space="preserve">isUnique: </w:t>
            </w:r>
            <w:r w:rsidRPr="00511852">
              <w:t>True</w:t>
            </w:r>
          </w:p>
          <w:p w14:paraId="40CB056D" w14:textId="77777777" w:rsidR="000F096B" w:rsidRPr="00264099" w:rsidRDefault="000F096B" w:rsidP="009C5170">
            <w:pPr>
              <w:pStyle w:val="TAL"/>
            </w:pPr>
            <w:r w:rsidRPr="00264099">
              <w:t>defaultValue: None</w:t>
            </w:r>
          </w:p>
          <w:p w14:paraId="479BFDD0" w14:textId="77777777" w:rsidR="000F096B" w:rsidRPr="002A1C02" w:rsidRDefault="000F096B" w:rsidP="009C5170">
            <w:pPr>
              <w:pStyle w:val="TAL"/>
            </w:pPr>
            <w:r w:rsidRPr="00133008">
              <w:t xml:space="preserve">isNullable: </w:t>
            </w:r>
            <w:r>
              <w:t>False</w:t>
            </w:r>
          </w:p>
        </w:tc>
      </w:tr>
      <w:tr w:rsidR="000F096B" w:rsidRPr="00EF21D2" w14:paraId="25DEF56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2B931AA4" w14:textId="77777777" w:rsidR="000F096B" w:rsidRDefault="000F096B" w:rsidP="009C5170">
            <w:pPr>
              <w:pStyle w:val="TAL"/>
              <w:keepNext w:val="0"/>
              <w:keepLines w:val="0"/>
              <w:rPr>
                <w:rFonts w:ascii="Courier New" w:hAnsi="Courier New" w:cs="Courier New"/>
                <w:lang w:eastAsia="zh-CN"/>
              </w:rPr>
            </w:pPr>
            <w:r w:rsidRPr="00190782">
              <w:rPr>
                <w:rFonts w:ascii="Courier New" w:hAnsi="Courier New" w:cs="Courier New"/>
                <w:lang w:eastAsia="zh-CN"/>
              </w:rPr>
              <w:lastRenderedPageBreak/>
              <w:t>allowedNssais</w:t>
            </w:r>
          </w:p>
        </w:tc>
        <w:tc>
          <w:tcPr>
            <w:tcW w:w="5503" w:type="dxa"/>
            <w:tcBorders>
              <w:top w:val="single" w:sz="4" w:space="0" w:color="auto"/>
              <w:left w:val="single" w:sz="4" w:space="0" w:color="auto"/>
              <w:bottom w:val="single" w:sz="4" w:space="0" w:color="auto"/>
              <w:right w:val="single" w:sz="4" w:space="0" w:color="auto"/>
            </w:tcBorders>
          </w:tcPr>
          <w:p w14:paraId="4571C6B1" w14:textId="77777777" w:rsidR="000F096B" w:rsidRPr="002A1C02" w:rsidRDefault="000F096B"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8E04839" w14:textId="77777777" w:rsidR="000F096B" w:rsidRPr="002A1C02" w:rsidRDefault="000F096B" w:rsidP="009C5170">
            <w:pPr>
              <w:pStyle w:val="TAL"/>
              <w:rPr>
                <w:rFonts w:cs="Arial"/>
                <w:szCs w:val="18"/>
              </w:rPr>
            </w:pPr>
          </w:p>
          <w:p w14:paraId="0F3F76F8" w14:textId="77777777" w:rsidR="000F096B" w:rsidRPr="00EB5968" w:rsidRDefault="000F096B" w:rsidP="009C5170">
            <w:pPr>
              <w:pStyle w:val="TAL"/>
              <w:rPr>
                <w:rFonts w:cs="Arial"/>
                <w:szCs w:val="18"/>
              </w:rPr>
            </w:pPr>
            <w:r w:rsidRPr="00EB5968">
              <w:rPr>
                <w:rFonts w:cs="Arial"/>
                <w:szCs w:val="18"/>
              </w:rPr>
              <w:t>If not provided, any slice is allowed to access the NF.</w:t>
            </w:r>
          </w:p>
          <w:p w14:paraId="10C3CDC8" w14:textId="77777777" w:rsidR="000F096B" w:rsidRDefault="000F096B" w:rsidP="009C5170">
            <w:pPr>
              <w:pStyle w:val="TAL"/>
              <w:rPr>
                <w:lang w:eastAsia="zh-CN"/>
              </w:rPr>
            </w:pPr>
          </w:p>
          <w:p w14:paraId="42BA2249" w14:textId="77777777" w:rsidR="000F096B" w:rsidRDefault="000F096B" w:rsidP="009C5170">
            <w:pPr>
              <w:pStyle w:val="TAL"/>
              <w:rPr>
                <w:lang w:eastAsia="zh-CN"/>
              </w:rPr>
            </w:pPr>
          </w:p>
          <w:p w14:paraId="79C21FEF" w14:textId="77777777" w:rsidR="000F096B" w:rsidRPr="002A1C02" w:rsidRDefault="000F096B"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75016BA" w14:textId="77777777" w:rsidR="000F096B" w:rsidRPr="002A1C02" w:rsidRDefault="000F096B" w:rsidP="009C5170">
            <w:pPr>
              <w:pStyle w:val="TAL"/>
            </w:pPr>
            <w:r w:rsidRPr="002A1C02">
              <w:t xml:space="preserve">type: </w:t>
            </w:r>
            <w:r w:rsidRPr="002A1C02">
              <w:rPr>
                <w:rFonts w:cs="Arial"/>
                <w:szCs w:val="18"/>
              </w:rPr>
              <w:t>S-NSSAI</w:t>
            </w:r>
          </w:p>
          <w:p w14:paraId="46849DA2" w14:textId="77777777" w:rsidR="000F096B" w:rsidRPr="002A1C02" w:rsidRDefault="000F096B" w:rsidP="009C5170">
            <w:pPr>
              <w:pStyle w:val="TAL"/>
            </w:pPr>
            <w:r w:rsidRPr="002A1C02">
              <w:t>multiplicity: *</w:t>
            </w:r>
          </w:p>
          <w:p w14:paraId="68A0354D" w14:textId="77777777" w:rsidR="000F096B" w:rsidRPr="00EB5968" w:rsidRDefault="000F096B" w:rsidP="009C5170">
            <w:pPr>
              <w:pStyle w:val="TAL"/>
            </w:pPr>
            <w:r w:rsidRPr="00EB5968">
              <w:t>isOrdered: F</w:t>
            </w:r>
            <w:r w:rsidRPr="00511852">
              <w:t>alse</w:t>
            </w:r>
          </w:p>
          <w:p w14:paraId="6529C8ED" w14:textId="77777777" w:rsidR="000F096B" w:rsidRPr="00E2198D" w:rsidRDefault="000F096B" w:rsidP="009C5170">
            <w:pPr>
              <w:pStyle w:val="TAL"/>
            </w:pPr>
            <w:r w:rsidRPr="00E2198D">
              <w:t xml:space="preserve">isUnique: </w:t>
            </w:r>
            <w:r w:rsidRPr="00511852">
              <w:t>True</w:t>
            </w:r>
          </w:p>
          <w:p w14:paraId="0F0E12E7" w14:textId="77777777" w:rsidR="000F096B" w:rsidRPr="00264099" w:rsidRDefault="000F096B" w:rsidP="009C5170">
            <w:pPr>
              <w:pStyle w:val="TAL"/>
            </w:pPr>
            <w:r w:rsidRPr="00264099">
              <w:t>defaultValue: None</w:t>
            </w:r>
          </w:p>
          <w:p w14:paraId="29F7E37D" w14:textId="77777777" w:rsidR="000F096B" w:rsidRPr="002A1C02" w:rsidRDefault="000F096B" w:rsidP="009C5170">
            <w:pPr>
              <w:pStyle w:val="TAL"/>
            </w:pPr>
            <w:r w:rsidRPr="00133008">
              <w:t xml:space="preserve">isNullable: </w:t>
            </w:r>
            <w: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lastRenderedPageBreak/>
        <w:t>6</w:t>
      </w:r>
      <w:r w:rsidRPr="00EF21D2">
        <w:tab/>
        <w:t>Information model definitions for network slice NRM</w:t>
      </w:r>
    </w:p>
    <w:p w14:paraId="209E0F48" w14:textId="77777777" w:rsidR="00CC502D" w:rsidRPr="00EF21D2" w:rsidRDefault="00CC502D" w:rsidP="00CC502D">
      <w:pPr>
        <w:pStyle w:val="Heading2"/>
      </w:pPr>
      <w:bookmarkStart w:id="78"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r w:rsidR="00A24F07" w:rsidRPr="00EF21D2" w14:paraId="17F747AC"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DE578F1" w14:textId="2799CD3D" w:rsidR="00A24F07" w:rsidRPr="00EF21D2" w:rsidRDefault="00A24F07"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75D78FD" w14:textId="52635B20" w:rsidR="00A24F07" w:rsidRPr="00EF21D2" w:rsidRDefault="00A24F07" w:rsidP="00A24F07">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79" w:name="_MON_1734713495"/>
    <w:bookmarkEnd w:id="79"/>
    <w:p w14:paraId="18FB6657" w14:textId="762D6A03" w:rsidR="00CC502D" w:rsidRPr="00EF21D2" w:rsidRDefault="009374EB" w:rsidP="00CC502D">
      <w:pPr>
        <w:pStyle w:val="TH"/>
      </w:pPr>
      <w:r>
        <w:object w:dxaOrig="9030" w:dyaOrig="5311" w14:anchorId="614D7C48">
          <v:shape id="_x0000_i1059" type="#_x0000_t75" style="width:453.75pt;height:265.9pt" o:ole="">
            <v:imagedata r:id="rId104" o:title=""/>
          </v:shape>
          <o:OLEObject Type="Embed" ProgID="Word.Document.12" ShapeID="_x0000_i1059" DrawAspect="Content" ObjectID="_1788782414" r:id="rId105">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60" type="#_x0000_t75" style="width:454.15pt;height:137.65pt" o:ole="">
            <v:imagedata r:id="rId106" o:title=""/>
          </v:shape>
          <o:OLEObject Type="Embed" ProgID="Word.Document.12" ShapeID="_x0000_i1060" DrawAspect="Content" ObjectID="_1788782415" r:id="rId107">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61" type="#_x0000_t75" style="width:454.15pt;height:2in" o:ole="">
            <v:imagedata r:id="rId108" o:title=""/>
          </v:shape>
          <o:OLEObject Type="Embed" ProgID="Word.Document.12" ShapeID="_x0000_i1061" DrawAspect="Content" ObjectID="_1788782416" r:id="rId109">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2" type="#_x0000_t75" style="width:454.15pt;height:129.4pt" o:ole="">
            <v:imagedata r:id="rId110" o:title=""/>
          </v:shape>
          <o:OLEObject Type="Embed" ProgID="Word.Document.12" ShapeID="_x0000_i1062" DrawAspect="Content" ObjectID="_1788782417" r:id="rId111">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lastRenderedPageBreak/>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lastRenderedPageBreak/>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DC0BAB"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DC0BAB" w:rsidRPr="00EF21D2" w:rsidRDefault="00DC0BAB"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457B1C34" w:rsidR="00DC0BAB" w:rsidRPr="00EF21D2" w:rsidRDefault="00DC0BAB"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25FB8622"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lastRenderedPageBreak/>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lastRenderedPageBreak/>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96A8873" w:rsidR="00CC502D" w:rsidRPr="00EF21D2" w:rsidRDefault="00DC0BAB"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1356FCB6"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w:t>
      </w:r>
      <w:r w:rsidR="00A53FB2">
        <w:rPr>
          <w:rFonts w:ascii="Courier New" w:hAnsi="Courier New" w:cs="Courier New"/>
          <w:lang w:eastAsia="zh-CN"/>
        </w:rPr>
        <w:t>istic</w:t>
      </w:r>
      <w:r w:rsidRPr="00EF21D2">
        <w:rPr>
          <w:rFonts w:ascii="Courier New" w:hAnsi="Courier New" w:cs="Courier New"/>
          <w:lang w:eastAsia="zh-CN"/>
        </w:rPr>
        <w:t>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lastRenderedPageBreak/>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lastRenderedPageBreak/>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lastRenderedPageBreak/>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79B4B99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A82AA23" w14:textId="248BEE0C"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24569D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381B7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343CEC7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00A85290">
              <w:rPr>
                <w:rFonts w:cs="Arial"/>
                <w:szCs w:val="18"/>
              </w:rPr>
              <w:t>0..</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E81E37E"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C7A8350" w14:textId="17C59D9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2100A5D9" w14:textId="15A6E8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773809A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418F1C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4801350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7C4AFCC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2A40B7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715B7E9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128C1DB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0FC55E7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5E136FA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5AA729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21C6C6D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BD7989" w:rsidRPr="00BD7989">
              <w:rPr>
                <w:rFonts w:cs="Arial"/>
                <w:snapToGrid w:val="0"/>
                <w:szCs w:val="18"/>
              </w:rPr>
              <w:t>N/A</w:t>
            </w:r>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AAEE73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13E1C3AC"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F721C6">
              <w:t>CHARACTER</w:t>
            </w:r>
            <w:r w:rsidRPr="00EF21D2">
              <w:t>,</w:t>
            </w:r>
            <w:r w:rsidR="000271A2" w:rsidRPr="00EF21D2">
              <w:t xml:space="preserve"> </w:t>
            </w:r>
            <w:r w:rsidR="00F721C6"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63DA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00F721C6"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61C7E3E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1EFF0AEB" w14:textId="66F68A08" w:rsidR="00CC502D" w:rsidRPr="00EF21D2" w:rsidRDefault="00CC502D" w:rsidP="000271A2">
            <w:pPr>
              <w:pStyle w:val="TAL"/>
              <w:keepNext w:val="0"/>
              <w:keepLines w:val="0"/>
              <w:rPr>
                <w:rFonts w:cs="Arial"/>
                <w:snapToGrid w:val="0"/>
                <w:szCs w:val="18"/>
              </w:rPr>
            </w:pPr>
            <w:r w:rsidRPr="00EF21D2">
              <w:rPr>
                <w:rFonts w:eastAsia="SimSun" w:cs="Arial"/>
                <w:snapToGrid w:val="0"/>
                <w:szCs w:val="18"/>
              </w:rPr>
              <w:t>isNullable:</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369539A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A24F07" w:rsidRPr="00A24F07">
              <w:rPr>
                <w:rFonts w:cs="Arial"/>
                <w:color w:val="000000"/>
                <w:szCs w:val="18"/>
                <w:lang w:eastAsia="zh-CN"/>
              </w:rPr>
              <w:t>.</w:t>
            </w:r>
            <w:r w:rsidR="000271A2" w:rsidRPr="00EF21D2">
              <w:rPr>
                <w:rFonts w:cs="Arial"/>
                <w:color w:val="000000"/>
                <w:szCs w:val="18"/>
                <w:lang w:eastAsia="zh-CN"/>
              </w:rPr>
              <w:t xml:space="preserve"> </w:t>
            </w:r>
            <w:r w:rsidR="00A24F07">
              <w:rPr>
                <w:rFonts w:cs="Arial"/>
                <w:color w:val="000000"/>
                <w:szCs w:val="18"/>
                <w:lang w:eastAsia="zh-CN"/>
              </w:rPr>
              <w:t xml:space="preserve">TAI uniquely identifies a Tracking Area. TAI is defined in </w:t>
            </w:r>
            <w:r w:rsidR="00A24F07" w:rsidRPr="00EF21D2">
              <w:rPr>
                <w:rFonts w:cs="Arial"/>
                <w:szCs w:val="18"/>
              </w:rPr>
              <w:t>clause 9.3.3.1</w:t>
            </w:r>
            <w:r w:rsidR="00A24F07">
              <w:rPr>
                <w:rFonts w:cs="Arial"/>
                <w:szCs w:val="18"/>
              </w:rPr>
              <w:t>1</w:t>
            </w:r>
            <w:r w:rsidR="00A24F07" w:rsidRPr="00EF21D2">
              <w:rPr>
                <w:rFonts w:cs="Arial"/>
                <w:szCs w:val="18"/>
              </w:rPr>
              <w:t xml:space="preserve"> of TS 38.413 [5]</w:t>
            </w:r>
            <w:r w:rsidR="00A24F07" w:rsidRPr="00EF21D2">
              <w:rPr>
                <w:rFonts w:cs="Arial"/>
                <w:color w:val="000000"/>
                <w:szCs w:val="18"/>
                <w:lang w:eastAsia="zh-CN"/>
              </w:rPr>
              <w:t>.</w:t>
            </w:r>
          </w:p>
          <w:p w14:paraId="68A07860" w14:textId="5B564457" w:rsidR="00CC502D" w:rsidRPr="00EF21D2" w:rsidRDefault="00CC502D" w:rsidP="000271A2">
            <w:pPr>
              <w:pStyle w:val="TAL"/>
              <w:keepNext w:val="0"/>
              <w:keepLines w:val="0"/>
              <w:rPr>
                <w:rFonts w:cs="Arial"/>
                <w:szCs w:val="18"/>
              </w:rPr>
            </w:pPr>
            <w:r w:rsidRPr="00EF21D2">
              <w:rPr>
                <w:rFonts w:cs="Arial"/>
                <w:szCs w:val="18"/>
              </w:rPr>
              <w:t>allowedValues:</w:t>
            </w:r>
            <w:r w:rsidR="00A24F07">
              <w:rPr>
                <w:rFonts w:cs="Arial"/>
                <w:szCs w:val="18"/>
              </w:rPr>
              <w:t xml:space="preserve"> N/A</w:t>
            </w:r>
          </w:p>
          <w:p w14:paraId="6F36EC2A" w14:textId="50CF539C" w:rsidR="00CC502D" w:rsidRPr="00EF21D2" w:rsidRDefault="00CC502D"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90EF9AD" w14:textId="3CC76DB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A24F07">
              <w:rPr>
                <w:rFonts w:cs="Arial"/>
                <w:snapToGrid w:val="0"/>
                <w:szCs w:val="18"/>
              </w:rPr>
              <w:t>Tai</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49C93B2E"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47F03FE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02275"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STATIONARY, NOMADIC, RESTRICTED</w:t>
            </w:r>
            <w:r w:rsidR="00F721C6">
              <w:rPr>
                <w:rFonts w:cs="Arial"/>
                <w:color w:val="000000"/>
                <w:szCs w:val="18"/>
                <w:lang w:eastAsia="zh-CN"/>
              </w:rPr>
              <w:t>_</w:t>
            </w:r>
            <w:r w:rsidR="00F721C6" w:rsidRPr="00EF21D2">
              <w:rPr>
                <w:rFonts w:cs="Arial"/>
                <w:color w:val="000000"/>
                <w:szCs w:val="18"/>
                <w:lang w:eastAsia="zh-CN"/>
              </w:rPr>
              <w:t>MOBILITY, FULL</w:t>
            </w:r>
            <w:r w:rsidR="00F721C6">
              <w:rPr>
                <w:rFonts w:cs="Arial"/>
                <w:color w:val="000000"/>
                <w:szCs w:val="18"/>
                <w:lang w:eastAsia="zh-CN"/>
              </w:rPr>
              <w:t>_</w:t>
            </w:r>
            <w:r w:rsidR="00F721C6" w:rsidRPr="00EF21D2">
              <w:rPr>
                <w:rFonts w:cs="Arial"/>
                <w:color w:val="000000"/>
                <w:szCs w:val="18"/>
                <w:lang w:eastAsia="zh-CN"/>
              </w:rPr>
              <w:t>MOBILITY</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E04EF34" w14:textId="67018A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1E599B2C" w14:textId="4124957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12E997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7BAC809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739BA3B0" w14:textId="412871F5"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4E3903F" w14:textId="6699EC8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2667E34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1E72FCD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00F721C6" w:rsidRPr="00EF21D2">
              <w:rPr>
                <w:rFonts w:cs="Arial"/>
                <w:color w:val="000000"/>
                <w:szCs w:val="18"/>
                <w:lang w:eastAsia="zh-CN"/>
              </w:rPr>
              <w:t>SHARED, NON</w:t>
            </w:r>
            <w:r w:rsidR="00F721C6">
              <w:rPr>
                <w:rFonts w:cs="Arial"/>
                <w:color w:val="000000"/>
                <w:szCs w:val="18"/>
                <w:lang w:eastAsia="zh-CN"/>
              </w:rPr>
              <w:t>_</w:t>
            </w:r>
            <w:r w:rsidR="00F721C6" w:rsidRPr="00EF21D2">
              <w:rPr>
                <w:rFonts w:cs="Arial"/>
                <w:color w:val="000000"/>
                <w:szCs w:val="18"/>
                <w:lang w:eastAsia="zh-CN"/>
              </w:rPr>
              <w:t>SHARED</w:t>
            </w:r>
            <w:r w:rsidRPr="00EF21D2">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42F492EC" w14:textId="47A88F3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351032" w:rsidRPr="00EF21D2">
              <w:rPr>
                <w:rFonts w:cs="Arial"/>
                <w:snapToGrid w:val="0"/>
                <w:szCs w:val="18"/>
              </w:rPr>
              <w:t>E</w:t>
            </w:r>
            <w:r w:rsidR="00351032">
              <w:rPr>
                <w:rFonts w:cs="Arial"/>
                <w:snapToGrid w:val="0"/>
                <w:szCs w:val="18"/>
              </w:rPr>
              <w:t>NUM</w:t>
            </w:r>
          </w:p>
          <w:p w14:paraId="3BB545FF" w14:textId="440F546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CD0993" w14:textId="7A85DEB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712C9487"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15EFA87B"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3C3257" w:rsidRPr="003C3257">
              <w:rPr>
                <w:rFonts w:cs="Arial"/>
                <w:snapToGrid w:val="0"/>
                <w:szCs w:val="18"/>
              </w:rPr>
              <w:t>..*</w:t>
            </w:r>
          </w:p>
          <w:p w14:paraId="65A095A2" w14:textId="0EEA978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258AD6D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7CBE3C3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05CC587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29180DA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3BF8ECA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1AD172A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500AC51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4837B6D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7B1F543"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211AD838"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63AE5C69" w14:textId="3BCCBC03"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t xml:space="preserve"> </w:t>
            </w:r>
            <w:r w:rsidR="00D352DB" w:rsidRPr="00D352DB">
              <w:rPr>
                <w:lang w:eastAsia="zh-CN"/>
              </w:rPr>
              <w:t>and how it is supported</w:t>
            </w:r>
            <w:r w:rsidRPr="00EF21D2">
              <w:rPr>
                <w:lang w:eastAsia="zh-CN"/>
              </w:rPr>
              <w:t>.</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73B2570A"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D352DB">
              <w:rPr>
                <w:lang w:eastAsia="zh-CN"/>
              </w:rPr>
              <w:t xml:space="preserve"> and how it is supported</w:t>
            </w:r>
            <w:r w:rsidRPr="00EF21D2">
              <w:rPr>
                <w:lang w:eastAsia="zh-CN"/>
              </w:rPr>
              <w:t>.</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4D88EF04" w:rsidR="00CC502D" w:rsidRPr="00EF21D2" w:rsidRDefault="00CC502D" w:rsidP="000271A2">
            <w:pPr>
              <w:pStyle w:val="TAL"/>
              <w:keepNext w:val="0"/>
              <w:keepLines w:val="0"/>
              <w:rPr>
                <w:rFonts w:cs="Arial"/>
                <w:szCs w:val="18"/>
              </w:rPr>
            </w:pPr>
            <w:r w:rsidRPr="00EF21D2">
              <w:rPr>
                <w:rFonts w:cs="Arial"/>
                <w:szCs w:val="18"/>
              </w:rPr>
              <w:t>"</w:t>
            </w:r>
            <w:r w:rsidR="00F721C6" w:rsidRPr="00EF21D2">
              <w:rPr>
                <w:rFonts w:cs="Arial"/>
                <w:szCs w:val="18"/>
              </w:rPr>
              <w:t>NOT</w:t>
            </w:r>
            <w:r w:rsidR="00F721C6">
              <w:rPr>
                <w:rFonts w:cs="Arial"/>
                <w:szCs w:val="18"/>
              </w:rPr>
              <w:t>_</w:t>
            </w:r>
            <w:r w:rsidRPr="00EF21D2">
              <w:rPr>
                <w:rFonts w:cs="Arial"/>
                <w:szCs w:val="18"/>
              </w:rPr>
              <w:t>SUPPORTED",</w:t>
            </w:r>
            <w:r w:rsidR="000271A2" w:rsidRPr="00EF21D2">
              <w:rPr>
                <w:rFonts w:cs="Arial"/>
                <w:szCs w:val="18"/>
              </w:rPr>
              <w:t xml:space="preserve"> </w:t>
            </w:r>
            <w:r w:rsidRPr="00EF21D2">
              <w:rPr>
                <w:rFonts w:cs="Arial"/>
                <w:szCs w:val="18"/>
              </w:rPr>
              <w:t>"</w:t>
            </w:r>
            <w:r w:rsidR="00F721C6" w:rsidRPr="00EF21D2">
              <w:rPr>
                <w:rFonts w:cs="Arial"/>
                <w:szCs w:val="18"/>
              </w:rPr>
              <w:t>SUPPORTED</w:t>
            </w:r>
            <w:r w:rsidR="00F721C6">
              <w:rPr>
                <w:rFonts w:cs="Arial"/>
                <w:szCs w:val="18"/>
              </w:rPr>
              <w:t>_</w:t>
            </w:r>
            <w:r w:rsidR="00F721C6" w:rsidRPr="00EF21D2">
              <w:rPr>
                <w:rFonts w:cs="Arial"/>
                <w:szCs w:val="18"/>
              </w:rPr>
              <w:t>BY</w:t>
            </w:r>
            <w:r w:rsidR="00F721C6">
              <w:rPr>
                <w:rFonts w:cs="Arial"/>
                <w:szCs w:val="18"/>
              </w:rPr>
              <w:t>_</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6CA0A58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1C6DD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71FF0DC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3D795B1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07B50D6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3A935C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784282A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3D80459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5991E68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7CFAA4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2BF3CE2A"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367CD2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4833E3F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6DB451E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4D8F58C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00A85290">
              <w:rPr>
                <w:rFonts w:cs="Arial"/>
                <w:snapToGrid w:val="0"/>
                <w:szCs w:val="18"/>
              </w:rPr>
              <w:t>0..</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9B7885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00A85290">
              <w:rPr>
                <w:rFonts w:cs="Arial"/>
                <w:szCs w:val="18"/>
                <w:lang w:eastAsia="zh-CN"/>
              </w:rPr>
              <w:t>False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50F5BDFB" w:rsidR="00CC502D" w:rsidRPr="00EF21D2" w:rsidRDefault="00CC502D" w:rsidP="000271A2">
            <w:pPr>
              <w:pStyle w:val="TAL"/>
              <w:keepNext w:val="0"/>
              <w:keepLines w:val="0"/>
            </w:pPr>
            <w:r w:rsidRPr="00EF21D2">
              <w:t>isNullable:</w:t>
            </w:r>
            <w:r w:rsidR="000271A2" w:rsidRPr="00EF21D2">
              <w:t xml:space="preserve"> </w:t>
            </w:r>
            <w:r w:rsidR="00A85290">
              <w:rPr>
                <w:rFonts w:cs="Arial"/>
                <w:szCs w:val="18"/>
                <w:lang w:eastAsia="zh-CN"/>
              </w:rPr>
              <w:t>False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946507C"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7E861A40"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00A85290">
              <w:rPr>
                <w:rFonts w:cs="Arial"/>
                <w:szCs w:val="18"/>
                <w:lang w:eastAsia="zh-CN"/>
              </w:rPr>
              <w:t>False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9AA01CE"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00A85290">
              <w:rPr>
                <w:rFonts w:cs="Arial"/>
                <w:szCs w:val="18"/>
                <w:lang w:eastAsia="zh-CN"/>
              </w:rPr>
              <w:t>False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lastRenderedPageBreak/>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78"/>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D352DB" w:rsidRDefault="00CC502D" w:rsidP="00CC502D">
      <w:pPr>
        <w:pStyle w:val="B1"/>
      </w:pPr>
      <w:r w:rsidRPr="00EF21D2">
        <w:t>-</w:t>
      </w:r>
      <w:r w:rsidRPr="00EF21D2">
        <w:tab/>
      </w:r>
      <w:r w:rsidR="001345ED" w:rsidRPr="00D352DB">
        <w:t>YAML</w:t>
      </w:r>
      <w:r w:rsidRPr="00D352DB">
        <w:t xml:space="preserve"> based 3GPP NR and NG-RAN NRM Solution Set (Annex D).</w:t>
      </w:r>
    </w:p>
    <w:p w14:paraId="1238D6D8" w14:textId="77777777" w:rsidR="00CC502D" w:rsidRPr="00D352DB" w:rsidRDefault="00CC502D" w:rsidP="00CC502D">
      <w:pPr>
        <w:pStyle w:val="B1"/>
      </w:pPr>
      <w:r w:rsidRPr="00D352DB">
        <w:t>-</w:t>
      </w:r>
      <w:r w:rsidRPr="00D352DB">
        <w:tab/>
        <w:t>YANG based 3GPP NR and NG-RAN NRM Solution Set (Annex E).</w:t>
      </w:r>
    </w:p>
    <w:p w14:paraId="2996D677"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5GC:</w:t>
      </w:r>
    </w:p>
    <w:p w14:paraId="1AAE5D56" w14:textId="77777777" w:rsidR="00CC502D" w:rsidRPr="00D352DB" w:rsidRDefault="00CC502D" w:rsidP="00CC502D">
      <w:pPr>
        <w:pStyle w:val="B1"/>
      </w:pPr>
      <w:r w:rsidRPr="00D352DB">
        <w:t>-</w:t>
      </w:r>
      <w:r w:rsidRPr="00D352DB">
        <w:tab/>
        <w:t>XML based 3GPP 5GC NRM Solution Set (Annex F).</w:t>
      </w:r>
    </w:p>
    <w:p w14:paraId="2E3F785F" w14:textId="3B9A5555" w:rsidR="00CC502D" w:rsidRPr="00D352DB" w:rsidRDefault="00CC502D" w:rsidP="00CC502D">
      <w:pPr>
        <w:pStyle w:val="B1"/>
      </w:pPr>
      <w:r w:rsidRPr="00D352DB">
        <w:t>-</w:t>
      </w:r>
      <w:r w:rsidRPr="00D352DB">
        <w:tab/>
      </w:r>
      <w:r w:rsidR="001345ED" w:rsidRPr="00D352DB">
        <w:t>YAML</w:t>
      </w:r>
      <w:r w:rsidRPr="00D352DB">
        <w:t xml:space="preserve"> based 3GPP 5GC NRM Solution Set (Annex G).</w:t>
      </w:r>
    </w:p>
    <w:p w14:paraId="53F99CF7" w14:textId="77777777" w:rsidR="00CC502D" w:rsidRPr="00D352DB" w:rsidRDefault="00CC502D" w:rsidP="00CC502D">
      <w:pPr>
        <w:pStyle w:val="B1"/>
      </w:pPr>
      <w:r w:rsidRPr="00D352DB">
        <w:t>-</w:t>
      </w:r>
      <w:r w:rsidRPr="00D352DB">
        <w:tab/>
        <w:t>YANG based 3GPP 5GC NRM Solution Set (Annex H).</w:t>
      </w:r>
    </w:p>
    <w:p w14:paraId="2A07A25F" w14:textId="77777777" w:rsidR="00CC502D" w:rsidRPr="00D352DB" w:rsidRDefault="00CC502D"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01ECECE8" w14:textId="77777777" w:rsidR="00CC502D" w:rsidRPr="00D352DB" w:rsidRDefault="00CC502D" w:rsidP="00CC502D">
      <w:pPr>
        <w:pStyle w:val="B1"/>
      </w:pPr>
      <w:r w:rsidRPr="00D352DB">
        <w:t>-</w:t>
      </w:r>
      <w:r w:rsidRPr="00D352DB">
        <w:tab/>
        <w:t>XML based 3GPP Network Slice NRM Solution Set (Annex I).</w:t>
      </w:r>
    </w:p>
    <w:p w14:paraId="79494450" w14:textId="2AC86822" w:rsidR="00CC502D" w:rsidRPr="00EF21D2" w:rsidRDefault="00CC502D" w:rsidP="00CC502D">
      <w:pPr>
        <w:pStyle w:val="B1"/>
      </w:pPr>
      <w:r w:rsidRPr="00D352DB">
        <w:t>-</w:t>
      </w:r>
      <w:r w:rsidRPr="00D352DB">
        <w:tab/>
      </w:r>
      <w:r w:rsidR="001345ED" w:rsidRPr="00D352DB">
        <w:t>YAML</w:t>
      </w:r>
      <w:r w:rsidRPr="00D352DB">
        <w:t xml:space="preserve"> b</w:t>
      </w:r>
      <w:r w:rsidRPr="00EF21D2">
        <w:t>ased 3GPP Network Slice NRM Solution Set (Annex J).</w:t>
      </w:r>
    </w:p>
    <w:sectPr w:rsidR="00CC502D" w:rsidRPr="00EF21D2" w:rsidSect="00B02AB2">
      <w:headerReference w:type="even" r:id="rId112"/>
      <w:headerReference w:type="default" r:id="rId113"/>
      <w:footerReference w:type="even" r:id="rId114"/>
      <w:footerReference w:type="default" r:id="rId115"/>
      <w:headerReference w:type="first" r:id="rId116"/>
      <w:footerReference w:type="first" r:id="rId117"/>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5847C" w14:textId="77777777" w:rsidR="00894CAB" w:rsidRDefault="00894CAB">
      <w:r>
        <w:separator/>
      </w:r>
    </w:p>
  </w:endnote>
  <w:endnote w:type="continuationSeparator" w:id="0">
    <w:p w14:paraId="404949DB" w14:textId="77777777" w:rsidR="00894CAB" w:rsidRDefault="00894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5B2F2" w14:textId="77777777" w:rsidR="004C2EB3" w:rsidRDefault="004C2E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51FA80C" w:rsidR="009D6A9F" w:rsidRDefault="004C2EB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82C03" w14:textId="77777777" w:rsidR="004C2EB3" w:rsidRDefault="004C2E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082D5" w14:textId="77777777" w:rsidR="00894CAB" w:rsidRDefault="00894CAB">
      <w:r>
        <w:separator/>
      </w:r>
    </w:p>
  </w:footnote>
  <w:footnote w:type="continuationSeparator" w:id="0">
    <w:p w14:paraId="00FFF6E9" w14:textId="77777777" w:rsidR="00894CAB" w:rsidRDefault="00894C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35048" w14:textId="77777777" w:rsidR="004C2EB3" w:rsidRDefault="004C2E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2FEE38C" w:rsidR="009D6A9F" w:rsidRDefault="004C2EB3">
    <w:pPr>
      <w:framePr w:h="284" w:hRule="exact" w:wrap="around" w:vAnchor="text" w:hAnchor="margin" w:xAlign="right" w:y="1"/>
      <w:rPr>
        <w:rFonts w:ascii="Arial" w:hAnsi="Arial" w:cs="Arial"/>
        <w:b/>
        <w:sz w:val="18"/>
        <w:szCs w:val="18"/>
      </w:rPr>
    </w:pPr>
    <w:r>
      <w:rPr>
        <w:rFonts w:ascii="Arial" w:hAnsi="Arial" w:cs="Arial"/>
        <w:b/>
        <w:sz w:val="18"/>
        <w:szCs w:val="18"/>
      </w:rPr>
      <w:t>3GPP TS 28.541 V16.21.0 (2024-09)</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210D325" w:rsidR="009D6A9F" w:rsidRDefault="004C2EB3">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C1D88" w14:textId="77777777" w:rsidR="004C2EB3" w:rsidRDefault="004C2EB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NKwFAMNQZXwtAAAA"/>
  </w:docVars>
  <w:rsids>
    <w:rsidRoot w:val="004E213A"/>
    <w:rsid w:val="00026AD3"/>
    <w:rsid w:val="000271A2"/>
    <w:rsid w:val="00032998"/>
    <w:rsid w:val="00033397"/>
    <w:rsid w:val="00040095"/>
    <w:rsid w:val="00051834"/>
    <w:rsid w:val="00054A22"/>
    <w:rsid w:val="00062023"/>
    <w:rsid w:val="00062861"/>
    <w:rsid w:val="00062C90"/>
    <w:rsid w:val="000655A6"/>
    <w:rsid w:val="0007038C"/>
    <w:rsid w:val="0007128F"/>
    <w:rsid w:val="000719FD"/>
    <w:rsid w:val="00080512"/>
    <w:rsid w:val="00084A7E"/>
    <w:rsid w:val="000873AC"/>
    <w:rsid w:val="0009344A"/>
    <w:rsid w:val="000A13EF"/>
    <w:rsid w:val="000A7599"/>
    <w:rsid w:val="000C47C3"/>
    <w:rsid w:val="000D10F9"/>
    <w:rsid w:val="000D58AB"/>
    <w:rsid w:val="000D5D29"/>
    <w:rsid w:val="000E4ABF"/>
    <w:rsid w:val="000F096B"/>
    <w:rsid w:val="000F6451"/>
    <w:rsid w:val="001116CF"/>
    <w:rsid w:val="00133525"/>
    <w:rsid w:val="001345ED"/>
    <w:rsid w:val="00140092"/>
    <w:rsid w:val="00141C61"/>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19B1"/>
    <w:rsid w:val="001F77D2"/>
    <w:rsid w:val="00204753"/>
    <w:rsid w:val="0021720C"/>
    <w:rsid w:val="00221BD4"/>
    <w:rsid w:val="002347A2"/>
    <w:rsid w:val="00243290"/>
    <w:rsid w:val="0025281B"/>
    <w:rsid w:val="002675F0"/>
    <w:rsid w:val="0026775C"/>
    <w:rsid w:val="00270100"/>
    <w:rsid w:val="00281E37"/>
    <w:rsid w:val="002A2299"/>
    <w:rsid w:val="002B01AF"/>
    <w:rsid w:val="002B39F8"/>
    <w:rsid w:val="002B6339"/>
    <w:rsid w:val="002B73A2"/>
    <w:rsid w:val="002E00EE"/>
    <w:rsid w:val="002E274C"/>
    <w:rsid w:val="002F3704"/>
    <w:rsid w:val="0031395E"/>
    <w:rsid w:val="003172DC"/>
    <w:rsid w:val="00317E55"/>
    <w:rsid w:val="00324253"/>
    <w:rsid w:val="00350F93"/>
    <w:rsid w:val="00351032"/>
    <w:rsid w:val="0035462D"/>
    <w:rsid w:val="00373F49"/>
    <w:rsid w:val="003765B8"/>
    <w:rsid w:val="00384179"/>
    <w:rsid w:val="003940C5"/>
    <w:rsid w:val="003B0D05"/>
    <w:rsid w:val="003B14C7"/>
    <w:rsid w:val="003C3257"/>
    <w:rsid w:val="003C3971"/>
    <w:rsid w:val="003D1B2A"/>
    <w:rsid w:val="003D37DC"/>
    <w:rsid w:val="003F1D34"/>
    <w:rsid w:val="003F3082"/>
    <w:rsid w:val="00413744"/>
    <w:rsid w:val="00414820"/>
    <w:rsid w:val="0041693A"/>
    <w:rsid w:val="00423334"/>
    <w:rsid w:val="0042403E"/>
    <w:rsid w:val="004345EC"/>
    <w:rsid w:val="00447E78"/>
    <w:rsid w:val="004557EA"/>
    <w:rsid w:val="0045759C"/>
    <w:rsid w:val="00465515"/>
    <w:rsid w:val="00466C3D"/>
    <w:rsid w:val="004710E8"/>
    <w:rsid w:val="004713EC"/>
    <w:rsid w:val="00471994"/>
    <w:rsid w:val="004A4012"/>
    <w:rsid w:val="004C2EB3"/>
    <w:rsid w:val="004D0171"/>
    <w:rsid w:val="004D172C"/>
    <w:rsid w:val="004D3578"/>
    <w:rsid w:val="004D5B4B"/>
    <w:rsid w:val="004E213A"/>
    <w:rsid w:val="004E6CB8"/>
    <w:rsid w:val="004F0988"/>
    <w:rsid w:val="004F3340"/>
    <w:rsid w:val="004F410C"/>
    <w:rsid w:val="004F5256"/>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5F0ECF"/>
    <w:rsid w:val="00602838"/>
    <w:rsid w:val="00602AEA"/>
    <w:rsid w:val="0060399A"/>
    <w:rsid w:val="00614748"/>
    <w:rsid w:val="00614FDF"/>
    <w:rsid w:val="00623622"/>
    <w:rsid w:val="00627803"/>
    <w:rsid w:val="0063543D"/>
    <w:rsid w:val="00644073"/>
    <w:rsid w:val="00647114"/>
    <w:rsid w:val="0065394B"/>
    <w:rsid w:val="00690194"/>
    <w:rsid w:val="006A323F"/>
    <w:rsid w:val="006B30D0"/>
    <w:rsid w:val="006C3D95"/>
    <w:rsid w:val="006D652C"/>
    <w:rsid w:val="006D76B8"/>
    <w:rsid w:val="006E5C86"/>
    <w:rsid w:val="006F053A"/>
    <w:rsid w:val="006F0CE0"/>
    <w:rsid w:val="006F3A5E"/>
    <w:rsid w:val="006F3EA9"/>
    <w:rsid w:val="00701116"/>
    <w:rsid w:val="00713C44"/>
    <w:rsid w:val="0072497A"/>
    <w:rsid w:val="00726AD9"/>
    <w:rsid w:val="00734A5B"/>
    <w:rsid w:val="0074026F"/>
    <w:rsid w:val="0074100F"/>
    <w:rsid w:val="00741AE2"/>
    <w:rsid w:val="007427D5"/>
    <w:rsid w:val="007429F6"/>
    <w:rsid w:val="007447AE"/>
    <w:rsid w:val="00744E76"/>
    <w:rsid w:val="007637F4"/>
    <w:rsid w:val="00774DA4"/>
    <w:rsid w:val="00781F0F"/>
    <w:rsid w:val="007861C2"/>
    <w:rsid w:val="007974A3"/>
    <w:rsid w:val="007B015D"/>
    <w:rsid w:val="007B600E"/>
    <w:rsid w:val="007C4C17"/>
    <w:rsid w:val="007D5518"/>
    <w:rsid w:val="007E094A"/>
    <w:rsid w:val="007F0F4A"/>
    <w:rsid w:val="008028A4"/>
    <w:rsid w:val="008170C0"/>
    <w:rsid w:val="00830747"/>
    <w:rsid w:val="00837E36"/>
    <w:rsid w:val="0085080B"/>
    <w:rsid w:val="008535A9"/>
    <w:rsid w:val="008768CA"/>
    <w:rsid w:val="008815C4"/>
    <w:rsid w:val="00890D68"/>
    <w:rsid w:val="00894CAB"/>
    <w:rsid w:val="008A041A"/>
    <w:rsid w:val="008C384C"/>
    <w:rsid w:val="008D003E"/>
    <w:rsid w:val="008D1AB7"/>
    <w:rsid w:val="0090271F"/>
    <w:rsid w:val="00902E23"/>
    <w:rsid w:val="00910A6D"/>
    <w:rsid w:val="009114D7"/>
    <w:rsid w:val="0091348E"/>
    <w:rsid w:val="00913FC2"/>
    <w:rsid w:val="00917CCB"/>
    <w:rsid w:val="00927E51"/>
    <w:rsid w:val="009374EB"/>
    <w:rsid w:val="00942EC2"/>
    <w:rsid w:val="0095657B"/>
    <w:rsid w:val="00966725"/>
    <w:rsid w:val="009716A1"/>
    <w:rsid w:val="0098145B"/>
    <w:rsid w:val="00997D95"/>
    <w:rsid w:val="009D37BB"/>
    <w:rsid w:val="009D6A9F"/>
    <w:rsid w:val="009F35F2"/>
    <w:rsid w:val="009F37B7"/>
    <w:rsid w:val="00A10F02"/>
    <w:rsid w:val="00A124A5"/>
    <w:rsid w:val="00A164B4"/>
    <w:rsid w:val="00A24F07"/>
    <w:rsid w:val="00A26956"/>
    <w:rsid w:val="00A27486"/>
    <w:rsid w:val="00A34BE2"/>
    <w:rsid w:val="00A3543C"/>
    <w:rsid w:val="00A4695A"/>
    <w:rsid w:val="00A5091A"/>
    <w:rsid w:val="00A52668"/>
    <w:rsid w:val="00A53724"/>
    <w:rsid w:val="00A53FB2"/>
    <w:rsid w:val="00A56066"/>
    <w:rsid w:val="00A71A16"/>
    <w:rsid w:val="00A73129"/>
    <w:rsid w:val="00A82346"/>
    <w:rsid w:val="00A84509"/>
    <w:rsid w:val="00A85290"/>
    <w:rsid w:val="00A912F8"/>
    <w:rsid w:val="00A914F2"/>
    <w:rsid w:val="00A91DDD"/>
    <w:rsid w:val="00A92BA1"/>
    <w:rsid w:val="00AA1F37"/>
    <w:rsid w:val="00AA7E50"/>
    <w:rsid w:val="00AC0FE4"/>
    <w:rsid w:val="00AC6BC6"/>
    <w:rsid w:val="00AD5884"/>
    <w:rsid w:val="00AE659D"/>
    <w:rsid w:val="00AE65E2"/>
    <w:rsid w:val="00AF34C3"/>
    <w:rsid w:val="00B02AB2"/>
    <w:rsid w:val="00B0431B"/>
    <w:rsid w:val="00B15449"/>
    <w:rsid w:val="00B15EF2"/>
    <w:rsid w:val="00B339D6"/>
    <w:rsid w:val="00B372B2"/>
    <w:rsid w:val="00B4172D"/>
    <w:rsid w:val="00B43F79"/>
    <w:rsid w:val="00B512FF"/>
    <w:rsid w:val="00B62995"/>
    <w:rsid w:val="00B92FA0"/>
    <w:rsid w:val="00B93086"/>
    <w:rsid w:val="00B9375B"/>
    <w:rsid w:val="00B946B5"/>
    <w:rsid w:val="00B9668A"/>
    <w:rsid w:val="00BA19ED"/>
    <w:rsid w:val="00BA4B8D"/>
    <w:rsid w:val="00BB2ADE"/>
    <w:rsid w:val="00BC0F7D"/>
    <w:rsid w:val="00BC4AAE"/>
    <w:rsid w:val="00BC4F72"/>
    <w:rsid w:val="00BC70A0"/>
    <w:rsid w:val="00BD7989"/>
    <w:rsid w:val="00BD7D31"/>
    <w:rsid w:val="00BE3255"/>
    <w:rsid w:val="00BF128E"/>
    <w:rsid w:val="00BF4B53"/>
    <w:rsid w:val="00BF7D15"/>
    <w:rsid w:val="00C014BE"/>
    <w:rsid w:val="00C074DD"/>
    <w:rsid w:val="00C1496A"/>
    <w:rsid w:val="00C259C4"/>
    <w:rsid w:val="00C26803"/>
    <w:rsid w:val="00C33079"/>
    <w:rsid w:val="00C369F4"/>
    <w:rsid w:val="00C45231"/>
    <w:rsid w:val="00C72833"/>
    <w:rsid w:val="00C76A15"/>
    <w:rsid w:val="00C80F1D"/>
    <w:rsid w:val="00C93F40"/>
    <w:rsid w:val="00C970E4"/>
    <w:rsid w:val="00CA3B60"/>
    <w:rsid w:val="00CA3D0C"/>
    <w:rsid w:val="00CA6168"/>
    <w:rsid w:val="00CB1B8A"/>
    <w:rsid w:val="00CC502D"/>
    <w:rsid w:val="00CD3748"/>
    <w:rsid w:val="00CF4609"/>
    <w:rsid w:val="00D0097F"/>
    <w:rsid w:val="00D01671"/>
    <w:rsid w:val="00D048BA"/>
    <w:rsid w:val="00D276EF"/>
    <w:rsid w:val="00D352DB"/>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3D9"/>
    <w:rsid w:val="00DB2FE5"/>
    <w:rsid w:val="00DB696F"/>
    <w:rsid w:val="00DC0BAB"/>
    <w:rsid w:val="00DC309B"/>
    <w:rsid w:val="00DC4DA2"/>
    <w:rsid w:val="00DD2852"/>
    <w:rsid w:val="00DD4185"/>
    <w:rsid w:val="00DD4C17"/>
    <w:rsid w:val="00DD73FA"/>
    <w:rsid w:val="00DD74A5"/>
    <w:rsid w:val="00DE6E1D"/>
    <w:rsid w:val="00DF2B1F"/>
    <w:rsid w:val="00DF62CD"/>
    <w:rsid w:val="00E101DA"/>
    <w:rsid w:val="00E11F11"/>
    <w:rsid w:val="00E124D5"/>
    <w:rsid w:val="00E152D4"/>
    <w:rsid w:val="00E16509"/>
    <w:rsid w:val="00E23B63"/>
    <w:rsid w:val="00E317C7"/>
    <w:rsid w:val="00E4184D"/>
    <w:rsid w:val="00E4266F"/>
    <w:rsid w:val="00E44582"/>
    <w:rsid w:val="00E77645"/>
    <w:rsid w:val="00E831AC"/>
    <w:rsid w:val="00EA15B0"/>
    <w:rsid w:val="00EA5EA7"/>
    <w:rsid w:val="00EB657E"/>
    <w:rsid w:val="00EC444E"/>
    <w:rsid w:val="00EC4A25"/>
    <w:rsid w:val="00ED2590"/>
    <w:rsid w:val="00ED74D7"/>
    <w:rsid w:val="00EF21D2"/>
    <w:rsid w:val="00F025A2"/>
    <w:rsid w:val="00F04712"/>
    <w:rsid w:val="00F13360"/>
    <w:rsid w:val="00F16F47"/>
    <w:rsid w:val="00F20176"/>
    <w:rsid w:val="00F22EC7"/>
    <w:rsid w:val="00F244FF"/>
    <w:rsid w:val="00F325C8"/>
    <w:rsid w:val="00F43E24"/>
    <w:rsid w:val="00F46561"/>
    <w:rsid w:val="00F653B8"/>
    <w:rsid w:val="00F721C6"/>
    <w:rsid w:val="00F770AA"/>
    <w:rsid w:val="00F847DB"/>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8"/>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qFormat/>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qFormat/>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footer" Target="footer3.xml"/><Relationship Id="rId21" Type="http://schemas.openxmlformats.org/officeDocument/2006/relationships/image" Target="media/image10.png"/><Relationship Id="rId42" Type="http://schemas.openxmlformats.org/officeDocument/2006/relationships/image" Target="media/image23.emf"/><Relationship Id="rId47" Type="http://schemas.openxmlformats.org/officeDocument/2006/relationships/image" Target="media/image26.png"/><Relationship Id="rId63" Type="http://schemas.openxmlformats.org/officeDocument/2006/relationships/oleObject" Target="embeddings/Microsoft_Visio_2003-2010_Drawing8.vsd"/><Relationship Id="rId68" Type="http://schemas.openxmlformats.org/officeDocument/2006/relationships/image" Target="media/image40.png"/><Relationship Id="rId84" Type="http://schemas.openxmlformats.org/officeDocument/2006/relationships/image" Target="media/image50.svg"/><Relationship Id="rId89" Type="http://schemas.openxmlformats.org/officeDocument/2006/relationships/package" Target="embeddings/Microsoft_Visio_Drawing9.vsdx"/><Relationship Id="rId112" Type="http://schemas.openxmlformats.org/officeDocument/2006/relationships/header" Target="header1.xml"/><Relationship Id="rId16" Type="http://schemas.openxmlformats.org/officeDocument/2006/relationships/image" Target="media/image7.emf"/><Relationship Id="rId107" Type="http://schemas.openxmlformats.org/officeDocument/2006/relationships/package" Target="embeddings/Microsoft_Word_Document12.docx"/><Relationship Id="rId11" Type="http://schemas.openxmlformats.org/officeDocument/2006/relationships/image" Target="media/image3.png"/><Relationship Id="rId24" Type="http://schemas.openxmlformats.org/officeDocument/2006/relationships/image" Target="media/image13.emf"/><Relationship Id="rId32" Type="http://schemas.openxmlformats.org/officeDocument/2006/relationships/image" Target="media/image18.emf"/><Relationship Id="rId37" Type="http://schemas.openxmlformats.org/officeDocument/2006/relationships/package" Target="embeddings/Microsoft_Word_Document5.docx"/><Relationship Id="rId40" Type="http://schemas.openxmlformats.org/officeDocument/2006/relationships/image" Target="media/image22.emf"/><Relationship Id="rId45" Type="http://schemas.openxmlformats.org/officeDocument/2006/relationships/package" Target="embeddings/Microsoft_Word_Document9.docx"/><Relationship Id="rId53" Type="http://schemas.openxmlformats.org/officeDocument/2006/relationships/image" Target="media/image31.emf"/><Relationship Id="rId58" Type="http://schemas.openxmlformats.org/officeDocument/2006/relationships/image" Target="media/image35.emf"/><Relationship Id="rId66" Type="http://schemas.openxmlformats.org/officeDocument/2006/relationships/image" Target="media/image39.emf"/><Relationship Id="rId74" Type="http://schemas.openxmlformats.org/officeDocument/2006/relationships/package" Target="embeddings/Microsoft_Visio_Drawing4.vsdx"/><Relationship Id="rId79" Type="http://schemas.openxmlformats.org/officeDocument/2006/relationships/image" Target="media/image46.emf"/><Relationship Id="rId87" Type="http://schemas.openxmlformats.org/officeDocument/2006/relationships/package" Target="embeddings/Microsoft_Visio_Drawing8.vsdx"/><Relationship Id="rId102" Type="http://schemas.openxmlformats.org/officeDocument/2006/relationships/image" Target="media/image60.emf"/><Relationship Id="rId110" Type="http://schemas.openxmlformats.org/officeDocument/2006/relationships/image" Target="media/image65.emf"/><Relationship Id="rId115"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Word_Document10.docx"/><Relationship Id="rId82" Type="http://schemas.openxmlformats.org/officeDocument/2006/relationships/image" Target="media/image48.svg"/><Relationship Id="rId90" Type="http://schemas.openxmlformats.org/officeDocument/2006/relationships/image" Target="media/image54.emf"/><Relationship Id="rId95" Type="http://schemas.openxmlformats.org/officeDocument/2006/relationships/package" Target="embeddings/Microsoft_Visio_Drawing12.vsdx"/><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package" Target="embeddings/Microsoft_Word_Document2.docx"/><Relationship Id="rId30" Type="http://schemas.openxmlformats.org/officeDocument/2006/relationships/image" Target="media/image17.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7.emf"/><Relationship Id="rId56" Type="http://schemas.openxmlformats.org/officeDocument/2006/relationships/image" Target="media/image33.png"/><Relationship Id="rId64" Type="http://schemas.openxmlformats.org/officeDocument/2006/relationships/image" Target="media/image38.emf"/><Relationship Id="rId69" Type="http://schemas.openxmlformats.org/officeDocument/2006/relationships/image" Target="media/image41.emf"/><Relationship Id="rId77" Type="http://schemas.openxmlformats.org/officeDocument/2006/relationships/image" Target="media/image45.emf"/><Relationship Id="rId100" Type="http://schemas.openxmlformats.org/officeDocument/2006/relationships/image" Target="media/image59.emf"/><Relationship Id="rId105" Type="http://schemas.openxmlformats.org/officeDocument/2006/relationships/package" Target="embeddings/Microsoft_Word_Document11.docx"/><Relationship Id="rId113" Type="http://schemas.openxmlformats.org/officeDocument/2006/relationships/header" Target="header2.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oleObject" Target="embeddings/Microsoft_Visio_2003-2010_Drawing12.vsd"/><Relationship Id="rId80" Type="http://schemas.openxmlformats.org/officeDocument/2006/relationships/package" Target="embeddings/Microsoft_Visio_Drawing7.vsdx"/><Relationship Id="rId85" Type="http://schemas.openxmlformats.org/officeDocument/2006/relationships/image" Target="media/image51.png"/><Relationship Id="rId93" Type="http://schemas.openxmlformats.org/officeDocument/2006/relationships/package" Target="embeddings/Microsoft_Visio_Drawing11.vsdx"/><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package" Target="embeddings/Microsoft_Word_Document1.docx"/><Relationship Id="rId33" Type="http://schemas.openxmlformats.org/officeDocument/2006/relationships/package" Target="embeddings/Microsoft_Word_Document3.docx"/><Relationship Id="rId38" Type="http://schemas.openxmlformats.org/officeDocument/2006/relationships/image" Target="media/image21.emf"/><Relationship Id="rId46" Type="http://schemas.openxmlformats.org/officeDocument/2006/relationships/image" Target="media/image25.png"/><Relationship Id="rId59" Type="http://schemas.openxmlformats.org/officeDocument/2006/relationships/oleObject" Target="embeddings/Microsoft_Word_97_-_2003_Document1.doc"/><Relationship Id="rId67" Type="http://schemas.openxmlformats.org/officeDocument/2006/relationships/oleObject" Target="embeddings/Microsoft_Visio_2003-2010_Drawing10.vsd"/><Relationship Id="rId103" Type="http://schemas.openxmlformats.org/officeDocument/2006/relationships/image" Target="media/image61.emf"/><Relationship Id="rId108" Type="http://schemas.openxmlformats.org/officeDocument/2006/relationships/image" Target="media/image64.emf"/><Relationship Id="rId116" Type="http://schemas.openxmlformats.org/officeDocument/2006/relationships/header" Target="header3.xml"/><Relationship Id="rId20" Type="http://schemas.openxmlformats.org/officeDocument/2006/relationships/package" Target="embeddings/Microsoft_Visio_Drawing.vsdx"/><Relationship Id="rId41" Type="http://schemas.openxmlformats.org/officeDocument/2006/relationships/package" Target="embeddings/Microsoft_Word_Document7.docx"/><Relationship Id="rId54" Type="http://schemas.openxmlformats.org/officeDocument/2006/relationships/oleObject" Target="embeddings/Microsoft_Visio_2003-2010_Drawing5.vsd"/><Relationship Id="rId62" Type="http://schemas.openxmlformats.org/officeDocument/2006/relationships/image" Target="media/image37.emf"/><Relationship Id="rId70" Type="http://schemas.openxmlformats.org/officeDocument/2006/relationships/oleObject" Target="embeddings/Microsoft_Visio_2003-2010_Drawing11.vsd"/><Relationship Id="rId75" Type="http://schemas.openxmlformats.org/officeDocument/2006/relationships/image" Target="media/image44.emf"/><Relationship Id="rId83" Type="http://schemas.openxmlformats.org/officeDocument/2006/relationships/image" Target="media/image49.png"/><Relationship Id="rId88" Type="http://schemas.openxmlformats.org/officeDocument/2006/relationships/image" Target="media/image53.emf"/><Relationship Id="rId91" Type="http://schemas.openxmlformats.org/officeDocument/2006/relationships/package" Target="embeddings/Microsoft_Visio_Drawing10.vsdx"/><Relationship Id="rId96" Type="http://schemas.openxmlformats.org/officeDocument/2006/relationships/image" Target="media/image57.emf"/><Relationship Id="rId111" Type="http://schemas.openxmlformats.org/officeDocument/2006/relationships/package" Target="embeddings/Microsoft_Word_Document14.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0.emf"/><Relationship Id="rId49" Type="http://schemas.openxmlformats.org/officeDocument/2006/relationships/oleObject" Target="embeddings/Microsoft_Visio_2003-2010_Drawing.vsd"/><Relationship Id="rId57" Type="http://schemas.openxmlformats.org/officeDocument/2006/relationships/image" Target="media/image34.png"/><Relationship Id="rId106" Type="http://schemas.openxmlformats.org/officeDocument/2006/relationships/image" Target="media/image63.emf"/><Relationship Id="rId114" Type="http://schemas.openxmlformats.org/officeDocument/2006/relationships/footer" Target="footer1.xm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4.emf"/><Relationship Id="rId52" Type="http://schemas.openxmlformats.org/officeDocument/2006/relationships/image" Target="media/image30.png"/><Relationship Id="rId60" Type="http://schemas.openxmlformats.org/officeDocument/2006/relationships/image" Target="media/image36.emf"/><Relationship Id="rId65" Type="http://schemas.openxmlformats.org/officeDocument/2006/relationships/oleObject" Target="embeddings/Microsoft_Visio_2003-2010___8.vsd"/><Relationship Id="rId73" Type="http://schemas.openxmlformats.org/officeDocument/2006/relationships/image" Target="media/image43.emf"/><Relationship Id="rId78" Type="http://schemas.openxmlformats.org/officeDocument/2006/relationships/package" Target="embeddings/Microsoft_Visio___555.vsdx"/><Relationship Id="rId81" Type="http://schemas.openxmlformats.org/officeDocument/2006/relationships/image" Target="media/image47.png"/><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Microsoft_Visio_2003-2010_Drawing14.vsd"/><Relationship Id="rId101" Type="http://schemas.openxmlformats.org/officeDocument/2006/relationships/oleObject" Target="embeddings/Microsoft_Visio_2003-2010_Drawing15.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package" Target="embeddings/Microsoft_Word_Document6.docx"/><Relationship Id="rId109" Type="http://schemas.openxmlformats.org/officeDocument/2006/relationships/package" Target="embeddings/Microsoft_Word_Document13.docx"/><Relationship Id="rId34" Type="http://schemas.openxmlformats.org/officeDocument/2006/relationships/image" Target="media/image19.emf"/><Relationship Id="rId50" Type="http://schemas.openxmlformats.org/officeDocument/2006/relationships/image" Target="media/image28.png"/><Relationship Id="rId55" Type="http://schemas.openxmlformats.org/officeDocument/2006/relationships/image" Target="media/image32.png"/><Relationship Id="rId76" Type="http://schemas.openxmlformats.org/officeDocument/2006/relationships/package" Target="embeddings/Microsoft_Visio_Drawing5.vsdx"/><Relationship Id="rId97" Type="http://schemas.openxmlformats.org/officeDocument/2006/relationships/package" Target="embeddings/Microsoft_Visio_Drawing13.vsdx"/><Relationship Id="rId104" Type="http://schemas.openxmlformats.org/officeDocument/2006/relationships/image" Target="media/image62.emf"/><Relationship Id="rId7" Type="http://schemas.openxmlformats.org/officeDocument/2006/relationships/footnotes" Target="footnotes.xml"/><Relationship Id="rId71" Type="http://schemas.openxmlformats.org/officeDocument/2006/relationships/image" Target="media/image42.emf"/><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168</Pages>
  <Words>44422</Words>
  <Characters>253208</Characters>
  <Application>Microsoft Office Word</Application>
  <DocSecurity>0</DocSecurity>
  <Lines>2110</Lines>
  <Paragraphs>594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297036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cp:lastPrinted>2019-02-25T14:05:00Z</cp:lastPrinted>
  <dcterms:created xsi:type="dcterms:W3CDTF">2024-09-25T13:10:00Z</dcterms:created>
  <dcterms:modified xsi:type="dcterms:W3CDTF">2024-09-25T13:12:00Z</dcterms:modified>
</cp:coreProperties>
</file>