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r w:rsidR="00CA3B60" w:rsidRPr="00EF21D2" w14:paraId="1798075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pPr>
            <w:r w:rsidRPr="00EF21D2">
              <w:t>3GPP TS 28.622 [</w:t>
            </w:r>
            <w:r w:rsidRPr="00EF21D2">
              <w:rPr>
                <w:lang w:eastAsia="zh-CN"/>
              </w:rPr>
              <w:t>30</w:t>
            </w:r>
            <w:r w:rsidRPr="00EF21D2">
              <w:t xml:space="preserve">], </w:t>
            </w:r>
            <w:proofErr w:type="spellStart"/>
            <w:r w:rsidRPr="00EF21D2">
              <w:t>dataType</w:t>
            </w:r>
            <w:proofErr w:type="spellEnd"/>
            <w:r w:rsidRPr="00EF21D2">
              <w:t>,</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7pt;height:216.45pt" o:ole="">
            <v:imagedata r:id="rId14" o:title=""/>
          </v:shape>
          <o:OLEObject Type="Embed" ProgID="Word.Document.8" ShapeID="_x0000_i1025" DrawAspect="Content" ObjectID="_1756731614"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7pt;height:187.5pt" o:ole="">
            <v:imagedata r:id="rId16" o:title=""/>
          </v:shape>
          <o:OLEObject Type="Embed" ProgID="Word.Document.12" ShapeID="_x0000_i1026" DrawAspect="Content" ObjectID="_1756731615"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55pt;height:134.65pt" o:ole="">
            <v:imagedata r:id="rId19" o:title=""/>
          </v:shape>
          <o:OLEObject Type="Embed" ProgID="Visio.Drawing.15" ShapeID="_x0000_i1027" DrawAspect="Content" ObjectID="_1756731616"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pt;height:106.6pt" o:ole="">
            <v:imagedata r:id="rId23" o:title=""/>
          </v:shape>
          <o:OLEObject Type="Embed" ProgID="Word.Document.8" ShapeID="_x0000_i1028" DrawAspect="Content" ObjectID="_1756731617"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0.7pt;height:109.85pt" o:ole="">
            <v:imagedata r:id="rId25" o:title=""/>
          </v:shape>
          <o:OLEObject Type="Embed" ProgID="Word.Document.12" ShapeID="_x0000_i1029" DrawAspect="Content" ObjectID="_1756731618"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0.7pt;height:114.1pt" o:ole="">
            <v:imagedata r:id="rId27" o:title=""/>
          </v:shape>
          <o:OLEObject Type="Embed" ProgID="Word.Document.12" ShapeID="_x0000_i1030" DrawAspect="Content" ObjectID="_1756731619"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55pt;height:134.65pt" o:ole="">
            <v:imagedata r:id="rId31" o:title=""/>
          </v:shape>
          <o:OLEObject Type="Embed" ProgID="Visio.Drawing.15" ShapeID="_x0000_i1031" DrawAspect="Content" ObjectID="_1756731620"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pPr>
      <w:r w:rsidRPr="00EF21D2">
        <w:t>4.2.1.2</w:t>
      </w:r>
      <w:r w:rsidRPr="00EF21D2">
        <w:tab/>
        <w:t>Inheritance</w:t>
      </w:r>
    </w:p>
    <w:p w14:paraId="408008EE" w14:textId="782EAE3E" w:rsidR="004557EA" w:rsidRPr="004557EA" w:rsidRDefault="004557EA" w:rsidP="004557EA">
      <w:r>
        <w:t>This clause depicts the inheritance relationships.</w:t>
      </w:r>
    </w:p>
    <w:bookmarkStart w:id="2" w:name="_MON_1756649442"/>
    <w:bookmarkEnd w:id="2"/>
    <w:p w14:paraId="51AEFD2D" w14:textId="06415708" w:rsidR="00CC502D" w:rsidRDefault="00AA7E50" w:rsidP="004557EA">
      <w:pPr>
        <w:pStyle w:val="TH"/>
      </w:pPr>
      <w:r>
        <w:object w:dxaOrig="9026" w:dyaOrig="6121" w14:anchorId="5E741C1F">
          <v:shape id="_x0000_i1032" type="#_x0000_t75" style="width:451.15pt;height:306.25pt" o:ole="">
            <v:imagedata r:id="rId33" o:title=""/>
          </v:shape>
          <o:OLEObject Type="Embed" ProgID="Word.Document.12" ShapeID="_x0000_i1032" DrawAspect="Content" ObjectID="_1756731621" r:id="rId34">
            <o:FieldCodes>\s</o:FieldCodes>
          </o:OLEObject>
        </w:object>
      </w:r>
    </w:p>
    <w:p w14:paraId="2329D8D5" w14:textId="77777777" w:rsidR="004557EA" w:rsidRPr="003827CC" w:rsidRDefault="004557EA"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2DBB118D" w14:textId="77777777" w:rsidR="004557EA" w:rsidRPr="00EF21D2" w:rsidRDefault="004557EA" w:rsidP="004557EA">
      <w:pPr>
        <w:pStyle w:val="TH"/>
      </w:pPr>
    </w:p>
    <w:bookmarkStart w:id="3" w:name="_MON_1756649544"/>
    <w:bookmarkEnd w:id="3"/>
    <w:p w14:paraId="05899E80" w14:textId="57373848" w:rsidR="00AA7E50" w:rsidRDefault="00AA7E50" w:rsidP="004557EA">
      <w:pPr>
        <w:pStyle w:val="TH"/>
        <w:rPr>
          <w:rFonts w:eastAsia="SimSun"/>
        </w:rPr>
      </w:pPr>
      <w:r>
        <w:rPr>
          <w:rFonts w:eastAsia="SimSun"/>
        </w:rPr>
        <w:object w:dxaOrig="9026" w:dyaOrig="4268" w14:anchorId="7C46B11D">
          <v:shape id="_x0000_i1033" type="#_x0000_t75" style="width:451.15pt;height:213.2pt" o:ole="">
            <v:imagedata r:id="rId35" o:title=""/>
          </v:shape>
          <o:OLEObject Type="Embed" ProgID="Word.Document.12" ShapeID="_x0000_i1033" DrawAspect="Content" ObjectID="_1756731622" r:id="rId36">
            <o:FieldCodes>\s</o:FieldCodes>
          </o:OLEObject>
        </w:object>
      </w:r>
      <w:r>
        <w:t xml:space="preserve">Figure 4.2.1.2-b:  </w:t>
      </w:r>
      <w:r>
        <w:rPr>
          <w:rFonts w:eastAsia="SimSun"/>
        </w:rPr>
        <w:t>NRM fragment for EPs in all deployment scenarios</w:t>
      </w:r>
    </w:p>
    <w:bookmarkStart w:id="4" w:name="_MON_1756649656"/>
    <w:bookmarkEnd w:id="4"/>
    <w:p w14:paraId="651FA0D4" w14:textId="5F203155" w:rsidR="00AA7E50" w:rsidRDefault="00AA7E50" w:rsidP="004557EA">
      <w:pPr>
        <w:pStyle w:val="TH"/>
        <w:rPr>
          <w:rFonts w:eastAsia="SimSun"/>
        </w:rPr>
      </w:pPr>
      <w:r>
        <w:rPr>
          <w:rFonts w:eastAsia="SimSun"/>
        </w:rPr>
        <w:object w:dxaOrig="9026" w:dyaOrig="2101" w14:anchorId="3A73BB49">
          <v:shape id="_x0000_i1034" type="#_x0000_t75" style="width:451.15pt;height:105.2pt" o:ole="">
            <v:imagedata r:id="rId37" o:title=""/>
          </v:shape>
          <o:OLEObject Type="Embed" ProgID="Word.Document.12" ShapeID="_x0000_i1034" DrawAspect="Content" ObjectID="_1756731623" r:id="rId38">
            <o:FieldCodes>\s</o:FieldCodes>
          </o:OLEObject>
        </w:object>
      </w:r>
    </w:p>
    <w:p w14:paraId="090F4274" w14:textId="46C6205C" w:rsidR="00AA7E50" w:rsidRDefault="00AA7E50" w:rsidP="00AA7E50">
      <w:pPr>
        <w:pStyle w:val="TF"/>
      </w:pPr>
      <w:r>
        <w:t xml:space="preserve">Figure 4.2.1.2-c: NRM </w:t>
      </w:r>
      <w:r w:rsidRPr="00D51DA3">
        <w:rPr>
          <w:noProof/>
        </w:rPr>
        <w:t>fragment</w:t>
      </w:r>
      <w:r>
        <w:rPr>
          <w:noProof/>
        </w:rPr>
        <w:t xml:space="preserve"> for</w:t>
      </w:r>
      <w:r>
        <w:t xml:space="preserve"> NRNetwork, EUtraNetwork</w:t>
      </w:r>
    </w:p>
    <w:bookmarkStart w:id="5" w:name="_MON_1756649729"/>
    <w:bookmarkEnd w:id="5"/>
    <w:p w14:paraId="49945D63" w14:textId="77777777" w:rsidR="0021720C" w:rsidRDefault="00AA7E50" w:rsidP="0021720C">
      <w:pPr>
        <w:pStyle w:val="TH"/>
        <w:rPr>
          <w:rFonts w:eastAsia="SimSun"/>
        </w:rPr>
      </w:pPr>
      <w:r>
        <w:rPr>
          <w:rFonts w:eastAsia="SimSun"/>
        </w:rPr>
        <w:object w:dxaOrig="9646" w:dyaOrig="2521" w14:anchorId="2B71301B">
          <v:shape id="_x0000_i1035" type="#_x0000_t75" style="width:482.5pt;height:126.25pt" o:ole="">
            <v:imagedata r:id="rId39" o:title=""/>
          </v:shape>
          <o:OLEObject Type="Embed" ProgID="Word.Document.12" ShapeID="_x0000_i1035" DrawAspect="Content" ObjectID="_1756731624" r:id="rId40">
            <o:FieldCodes>\s</o:FieldCodes>
          </o:OLEObject>
        </w:object>
      </w:r>
    </w:p>
    <w:p w14:paraId="5A719E0C" w14:textId="1831CD0E" w:rsidR="00AA7E50" w:rsidRDefault="00AA7E50" w:rsidP="0021720C">
      <w:pPr>
        <w:pStyle w:val="TF"/>
      </w:pPr>
      <w:r>
        <w:t xml:space="preserve">Figure 4.2.1.2-d: NRM </w:t>
      </w:r>
      <w:r w:rsidRPr="00D51DA3">
        <w:rPr>
          <w:noProof/>
        </w:rPr>
        <w:t>fragment</w:t>
      </w:r>
      <w:r>
        <w:t xml:space="preserve"> for Beam,</w:t>
      </w:r>
      <w:r w:rsidRPr="008D20F7">
        <w:t xml:space="preserve"> CommonBeamformingFunction</w:t>
      </w:r>
    </w:p>
    <w:bookmarkStart w:id="6" w:name="_MON_1756650236"/>
    <w:bookmarkEnd w:id="6"/>
    <w:p w14:paraId="711184FC" w14:textId="69B15B46" w:rsidR="00AA7E50" w:rsidRDefault="0021720C" w:rsidP="004557EA">
      <w:pPr>
        <w:pStyle w:val="TH"/>
        <w:rPr>
          <w:rFonts w:eastAsia="SimSun"/>
        </w:rPr>
      </w:pPr>
      <w:r>
        <w:rPr>
          <w:rFonts w:eastAsia="SimSun"/>
        </w:rPr>
        <w:object w:dxaOrig="9001" w:dyaOrig="3301" w14:anchorId="340B68BF">
          <v:shape id="_x0000_i1036" type="#_x0000_t75" style="width:450.25pt;height:165.05pt" o:ole="">
            <v:imagedata r:id="rId41" o:title=""/>
          </v:shape>
          <o:OLEObject Type="Embed" ProgID="Word.Document.12" ShapeID="_x0000_i1036" DrawAspect="Content" ObjectID="_1756731625" r:id="rId42">
            <o:FieldCodes>\s</o:FieldCodes>
          </o:OLEObject>
        </w:object>
      </w:r>
    </w:p>
    <w:p w14:paraId="540780DE" w14:textId="1B07E804" w:rsidR="0021720C" w:rsidRDefault="0021720C" w:rsidP="0021720C">
      <w:pPr>
        <w:pStyle w:val="TF"/>
      </w:pPr>
      <w:r>
        <w:t xml:space="preserve">Figure 4.2.1.2-e: </w:t>
      </w:r>
      <w:r w:rsidRPr="00F17312">
        <w:t>NRM fragment for RRM Policies</w:t>
      </w:r>
    </w:p>
    <w:bookmarkStart w:id="7" w:name="_MON_1756650285"/>
    <w:bookmarkEnd w:id="7"/>
    <w:p w14:paraId="195CB500" w14:textId="25010629" w:rsidR="0021720C" w:rsidRDefault="0021720C" w:rsidP="0021720C">
      <w:pPr>
        <w:pStyle w:val="TH"/>
        <w:rPr>
          <w:rFonts w:eastAsia="SimSun"/>
        </w:rPr>
      </w:pPr>
      <w:r>
        <w:rPr>
          <w:rFonts w:eastAsia="SimSun"/>
        </w:rPr>
        <w:object w:dxaOrig="9026" w:dyaOrig="3391" w14:anchorId="20E3B7C6">
          <v:shape id="_x0000_i1037" type="#_x0000_t75" style="width:451.15pt;height:169.7pt" o:ole="">
            <v:imagedata r:id="rId43" o:title=""/>
          </v:shape>
          <o:OLEObject Type="Embed" ProgID="Word.Document.12" ShapeID="_x0000_i1037" DrawAspect="Content" ObjectID="_1756731626" r:id="rId44">
            <o:FieldCodes>\s</o:FieldCodes>
          </o:OLEObject>
        </w:object>
      </w:r>
    </w:p>
    <w:p w14:paraId="33562B63" w14:textId="50EE6D8D" w:rsidR="0021720C" w:rsidRPr="00EF21D2" w:rsidRDefault="0021720C" w:rsidP="0021720C">
      <w:pPr>
        <w:pStyle w:val="TF"/>
        <w:rPr>
          <w:rFonts w:eastAsia="SimSun"/>
        </w:rPr>
      </w:pPr>
      <w:r>
        <w:t>Figure 4.2.1.2-f: NRM fragment for NRFreqRelation, NRFrequency and NRCellRelation</w:t>
      </w:r>
    </w:p>
    <w:p w14:paraId="737C373D" w14:textId="3184035B" w:rsidR="00CC502D" w:rsidRPr="00EF21D2" w:rsidRDefault="00CC502D" w:rsidP="00CC502D">
      <w:pPr>
        <w:pStyle w:val="TH"/>
        <w:rPr>
          <w:lang w:eastAsia="zh-CN"/>
        </w:rPr>
      </w:pPr>
    </w:p>
    <w:p w14:paraId="7F602102" w14:textId="0C0A7D62" w:rsidR="00CC502D" w:rsidRPr="00EF21D2" w:rsidRDefault="00CC502D" w:rsidP="00CC502D">
      <w:pPr>
        <w:pStyle w:val="TH"/>
      </w:pPr>
    </w:p>
    <w:bookmarkStart w:id="8" w:name="_MON_1756650380"/>
    <w:bookmarkEnd w:id="8"/>
    <w:p w14:paraId="58F7748C" w14:textId="50200ABA" w:rsidR="0021720C" w:rsidRDefault="0021720C" w:rsidP="00CC502D">
      <w:pPr>
        <w:pStyle w:val="TF"/>
        <w:rPr>
          <w:rFonts w:eastAsia="SimSun"/>
        </w:rPr>
      </w:pPr>
      <w:r>
        <w:rPr>
          <w:rFonts w:eastAsia="SimSun"/>
        </w:rPr>
        <w:object w:dxaOrig="9026" w:dyaOrig="3310" w14:anchorId="0B852F01">
          <v:shape id="_x0000_i1040" type="#_x0000_t75" style="width:451.15pt;height:165.5pt" o:ole="">
            <v:imagedata r:id="rId45" o:title=""/>
          </v:shape>
          <o:OLEObject Type="Embed" ProgID="Word.Document.12" ShapeID="_x0000_i1040" DrawAspect="Content" ObjectID="_1756731627" r:id="rId46">
            <o:FieldCodes>\s</o:FieldCodes>
          </o:OLEObject>
        </w:object>
      </w:r>
    </w:p>
    <w:p w14:paraId="25DF41B0" w14:textId="33897A22" w:rsidR="00CC502D" w:rsidRPr="00EF21D2" w:rsidRDefault="00CC502D" w:rsidP="00CC502D">
      <w:pPr>
        <w:pStyle w:val="TF"/>
        <w:rPr>
          <w:rFonts w:eastAsia="SimSun"/>
        </w:rPr>
      </w:pPr>
      <w:r w:rsidRPr="00EF21D2">
        <w:rPr>
          <w:rFonts w:eastAsia="SimSun"/>
        </w:rPr>
        <w:t xml:space="preserve">Figure 4.2.1.2-1: </w:t>
      </w:r>
      <w:r w:rsidR="0021720C">
        <w:t>NRM fragment for C-SON, D-SON</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3C1F2CF7" w:rsidR="00CC502D" w:rsidRPr="00EF21D2" w:rsidRDefault="00CC502D" w:rsidP="00CC502D">
      <w:pPr>
        <w:pStyle w:val="TF"/>
      </w:pPr>
      <w:r w:rsidRPr="00EF21D2">
        <w:t xml:space="preserve">Figure 4.2.1.2-2: </w:t>
      </w:r>
      <w:r w:rsidR="0021720C">
        <w:t>NRM fragment for RIM</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9" w:name="OLE_LINK75"/>
      <w:bookmarkStart w:id="10"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9"/>
      <w:bookmarkEnd w:id="10"/>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7859349D" w:rsidR="00CC502D" w:rsidRPr="00EF21D2" w:rsidRDefault="00CC502D" w:rsidP="00CC502D">
      <w:pPr>
        <w:pStyle w:val="B1"/>
      </w:pPr>
      <w:r w:rsidRPr="00EF21D2">
        <w:t>-</w:t>
      </w:r>
      <w:r w:rsidRPr="00EF21D2">
        <w:tab/>
      </w:r>
      <w:bookmarkStart w:id="11"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11"/>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w:t>
      </w:r>
      <w:r w:rsidR="000719FD">
        <w:t>a</w:t>
      </w:r>
      <w:r w:rsidRPr="00EF21D2">
        <w:t>gedEntity can be greater than 100.</w:t>
      </w:r>
    </w:p>
    <w:p w14:paraId="7EEFAF5C" w14:textId="4A5BEC75"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 xml:space="preserve">or equal </w:t>
      </w:r>
      <w:r w:rsidR="000719FD">
        <w:t xml:space="preserve">to </w:t>
      </w:r>
      <w:r w:rsidRPr="001F77D2">
        <w:t>100.</w:t>
      </w:r>
    </w:p>
    <w:p w14:paraId="4C274CF7" w14:textId="2B4CDD8F"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or equ</w:t>
      </w:r>
      <w:r w:rsidRPr="00EF21D2">
        <w:t xml:space="preserve">al </w:t>
      </w:r>
      <w:r w:rsidR="000719FD">
        <w:t xml:space="preserve">to </w:t>
      </w:r>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12" w:name="OLE_LINK10"/>
      <w:bookmarkStart w:id="1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12"/>
      <w:r w:rsidRPr="00EF21D2">
        <w:rPr>
          <w:lang w:eastAsia="zh-CN"/>
        </w:rPr>
        <w:t xml:space="preserve"> </w:t>
      </w:r>
      <w:bookmarkEnd w:id="13"/>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14"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14"/>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6C040A3D"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r w:rsidR="00CA3B60">
        <w:rPr>
          <w:lang w:eastAsia="zh-CN"/>
        </w:rPr>
        <w:t>Void</w:t>
      </w:r>
    </w:p>
    <w:p w14:paraId="1681C562" w14:textId="20705313" w:rsidR="00CC502D" w:rsidRPr="00EF21D2" w:rsidRDefault="00CC502D" w:rsidP="00CC502D">
      <w:pPr>
        <w:keepNext/>
        <w:keepLines/>
      </w:pP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5" w:name="RANGE!D15"/>
            <w:r w:rsidRPr="00EF21D2">
              <w:rPr>
                <w:rFonts w:ascii="Courier New" w:hAnsi="Courier New" w:cs="Courier New"/>
                <w:szCs w:val="18"/>
              </w:rPr>
              <w:t>symbolOffsetOfReferencePoint1</w:t>
            </w:r>
            <w:bookmarkEnd w:id="15"/>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16" w:name="localEndPoint"/>
            <w:r w:rsidRPr="00EF21D2">
              <w:rPr>
                <w:rFonts w:ascii="Courier New" w:hAnsi="Courier New" w:cs="Courier New"/>
              </w:rPr>
              <w:t>local</w:t>
            </w:r>
            <w:bookmarkEnd w:id="16"/>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7" w:name="remoteEndPoint"/>
            <w:r w:rsidRPr="00EF21D2">
              <w:rPr>
                <w:rFonts w:ascii="Courier New" w:hAnsi="Courier New" w:cs="Courier New"/>
              </w:rPr>
              <w:t>remote</w:t>
            </w:r>
            <w:bookmarkEnd w:id="17"/>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102FBFAB" w:rsidR="00CC502D" w:rsidRPr="00EF21D2" w:rsidRDefault="00CC502D" w:rsidP="000271A2">
            <w:pPr>
              <w:pStyle w:val="TAL"/>
              <w:keepNext w:val="0"/>
              <w:keepLines w:val="0"/>
            </w:pPr>
            <w:r w:rsidRPr="00EF21D2">
              <w:t>type:</w:t>
            </w:r>
            <w:r w:rsidR="000271A2" w:rsidRPr="00EF21D2">
              <w:t xml:space="preserve"> </w:t>
            </w:r>
            <w:r w:rsidR="00CA3B60">
              <w:t>String</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0C79A45D" w14:textId="58ED55FE" w:rsidR="00CC502D" w:rsidRPr="00EF21D2" w:rsidRDefault="00CC502D" w:rsidP="000271A2">
            <w:pPr>
              <w:pStyle w:val="TAL"/>
              <w:keepNext w:val="0"/>
              <w:keepLines w:val="0"/>
              <w:rPr>
                <w:szCs w:val="18"/>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50EDA12B" w14:textId="0657FE78"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000719FD">
              <w:t>100</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8" w:name="OLE_LINK18"/>
          </w:p>
          <w:p w14:paraId="1B6B6259" w14:textId="7585A1CD"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r w:rsidR="000271A2" w:rsidRPr="00EF21D2">
              <w:t xml:space="preserve"> </w:t>
            </w:r>
            <w:bookmarkEnd w:id="18"/>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99A5893" w14:textId="16972055"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000719FD">
              <w:t>0</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39067E25" w14:textId="7E809BF6"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049AF39D" w14:textId="110B68CD"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000719FD">
              <w:t>0</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6C5888F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BD7989" w:rsidRPr="00BD7989">
              <w:rPr>
                <w:szCs w:val="18"/>
              </w:rPr>
              <w:t>False</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9" w:name="_Hlk106723459"/>
            <w:r w:rsidRPr="00EF21D2">
              <w:rPr>
                <w:rFonts w:ascii="Courier New" w:hAnsi="Courier New" w:cs="Courier New"/>
                <w:bCs/>
                <w:szCs w:val="18"/>
              </w:rPr>
              <w:t>blackListEntry</w:t>
            </w:r>
            <w:bookmarkEnd w:id="19"/>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20" w:name="_Hlk106723469"/>
            <w:r w:rsidRPr="00EF21D2">
              <w:rPr>
                <w:rFonts w:ascii="Courier New" w:hAnsi="Courier New" w:cs="Courier New"/>
                <w:bCs/>
                <w:szCs w:val="18"/>
              </w:rPr>
              <w:t>blackListEntryIdleMode</w:t>
            </w:r>
            <w:bookmarkEnd w:id="20"/>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357C9C1A"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00B9375B">
              <w:rPr>
                <w:color w:val="000000"/>
              </w:rPr>
              <w:t>r</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B8ABB8E" w:rsidR="00CC502D" w:rsidRPr="00EF21D2" w:rsidRDefault="00CC502D" w:rsidP="000271A2">
            <w:pPr>
              <w:pStyle w:val="TAL"/>
              <w:keepNext w:val="0"/>
              <w:keepLines w:val="0"/>
            </w:pPr>
            <w:r w:rsidRPr="00EF21D2">
              <w:t>isUnique:</w:t>
            </w:r>
            <w:r w:rsidR="000271A2" w:rsidRPr="00EF21D2">
              <w:t xml:space="preserve"> </w:t>
            </w:r>
            <w:r w:rsidR="00BD7989" w:rsidRPr="00BD7989">
              <w:t>False</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B3AAF13" w14:textId="77777777" w:rsidR="00CA3B60" w:rsidRDefault="00CC502D" w:rsidP="000271A2">
            <w:pPr>
              <w:pStyle w:val="TAL"/>
              <w:keepNext w:val="0"/>
              <w:keepLines w:val="0"/>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p>
          <w:p w14:paraId="0B24E4CE" w14:textId="77777777" w:rsidR="00CA3B60" w:rsidRDefault="00CA3B60" w:rsidP="000271A2">
            <w:pPr>
              <w:pStyle w:val="TAL"/>
              <w:keepNext w:val="0"/>
              <w:keepLines w:val="0"/>
            </w:pPr>
          </w:p>
          <w:p w14:paraId="6528AF82" w14:textId="77777777" w:rsidR="00CA3B60" w:rsidRDefault="00CA3B60" w:rsidP="000271A2">
            <w:pPr>
              <w:pStyle w:val="TAL"/>
              <w:keepNext w:val="0"/>
              <w:keepLines w:val="0"/>
            </w:pPr>
          </w:p>
          <w:p w14:paraId="19AD6167" w14:textId="2D099F1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7DC04554"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00CA3B60" w:rsidRPr="00EF21D2">
              <w:rPr>
                <w:lang w:eastAsia="zh-CN"/>
              </w:rPr>
              <w:t>T</w:t>
            </w:r>
            <w:r w:rsidR="00CA3B60">
              <w:rPr>
                <w:lang w:eastAsia="zh-CN"/>
              </w:rPr>
              <w: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6934B473"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CA3B60">
              <w:rPr>
                <w:lang w:eastAsia="zh-CN"/>
              </w:rPr>
              <w:t>shall</w:t>
            </w:r>
            <w:r w:rsidR="00CA3B60"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3449F20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BD7989" w:rsidRPr="00BD7989">
              <w:rPr>
                <w:rFonts w:cs="Arial"/>
                <w:szCs w:val="18"/>
              </w:rPr>
              <w:t>False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0F70413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sidR="00B9375B">
              <w:rPr>
                <w:rFonts w:ascii="Courier New" w:hAnsi="Courier New" w:cs="Courier New"/>
                <w:szCs w:val="18"/>
              </w:rPr>
              <w:t>ba</w:t>
            </w:r>
            <w:r w:rsidRPr="00EF21D2">
              <w:rPr>
                <w:rFonts w:ascii="Courier New" w:hAnsi="Courier New" w:cs="Courier New"/>
                <w:szCs w:val="18"/>
              </w:rPr>
              <w:t>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13D5EBC7"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75A2FBDA" w14:textId="77777777" w:rsidTr="00ED74D7">
        <w:trPr>
          <w:cantSplit/>
          <w:jc w:val="center"/>
        </w:trPr>
        <w:tc>
          <w:tcPr>
            <w:tcW w:w="1897" w:type="dxa"/>
          </w:tcPr>
          <w:p w14:paraId="56D8A691" w14:textId="1FEFFE8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sidR="00B9375B">
              <w:rPr>
                <w:rFonts w:ascii="Courier New" w:hAnsi="Courier New" w:cs="Courier New"/>
                <w:szCs w:val="18"/>
              </w:rPr>
              <w:t>ba</w:t>
            </w:r>
            <w:r w:rsidRPr="00EF21D2">
              <w:rPr>
                <w:rFonts w:ascii="Courier New" w:hAnsi="Courier New" w:cs="Courier New"/>
                <w:szCs w:val="18"/>
              </w:rPr>
              <w:t>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10C2FBD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167202E0" w:rsidR="00CC502D" w:rsidRPr="00EF21D2" w:rsidRDefault="00CC502D" w:rsidP="000271A2">
            <w:pPr>
              <w:pStyle w:val="TAL"/>
              <w:keepNext w:val="0"/>
              <w:keepLines w:val="0"/>
              <w:rPr>
                <w:lang w:eastAsia="zh-CN"/>
              </w:rPr>
            </w:pPr>
            <w:r w:rsidRPr="00EF21D2">
              <w:t>multiplicity:</w:t>
            </w:r>
            <w:r w:rsidR="000271A2" w:rsidRPr="00EF21D2">
              <w:t xml:space="preserve"> </w:t>
            </w:r>
            <w:r w:rsidR="004E6CB8" w:rsidRPr="004E6CB8">
              <w:t>0</w:t>
            </w:r>
            <w:r w:rsidRPr="00EF21D2">
              <w:rPr>
                <w:rFonts w:hint="eastAsia"/>
                <w:lang w:eastAsia="zh-CN"/>
              </w:rPr>
              <w:t>..</w:t>
            </w:r>
            <w:r w:rsidR="004E6CB8" w:rsidRPr="004E6CB8">
              <w:rPr>
                <w:lang w:eastAsia="zh-CN"/>
              </w:rPr>
              <w:t>1007</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2EE519E7"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261F742F"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00000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140B9F0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21"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21"/>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41" type="#_x0000_t75" style="width:482.05pt;height:396pt" o:ole="">
            <v:imagedata r:id="rId49" o:title=""/>
          </v:shape>
          <o:OLEObject Type="Embed" ProgID="Visio.Drawing.11" ShapeID="_x0000_i1041" DrawAspect="Content" ObjectID="_1756731628" r:id="rId50"/>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22" w:name="_MON_1637752245"/>
    <w:bookmarkEnd w:id="22"/>
    <w:p w14:paraId="7D60E05D" w14:textId="02E18221" w:rsidR="00CC502D" w:rsidRPr="00EF21D2" w:rsidRDefault="000271A2" w:rsidP="00CC502D">
      <w:pPr>
        <w:jc w:val="center"/>
      </w:pPr>
      <w:r w:rsidRPr="00EF21D2">
        <w:object w:dxaOrig="9810" w:dyaOrig="8114" w14:anchorId="385E4211">
          <v:shape id="_x0000_i1042" type="#_x0000_t75" style="width:489.5pt;height:405.8pt" o:ole="">
            <v:imagedata r:id="rId51" o:title=""/>
          </v:shape>
          <o:OLEObject Type="Embed" ProgID="Word.Document.8" ShapeID="_x0000_i1042" DrawAspect="Content" ObjectID="_1756731629" r:id="rId52">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3">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43" type="#_x0000_t75" style="width:461.45pt;height:1in" o:ole="">
            <v:imagedata r:id="rId55" o:title=""/>
          </v:shape>
          <o:OLEObject Type="Embed" ProgID="Visio.Drawing.11" ShapeID="_x0000_i1043" DrawAspect="Content" ObjectID="_1756731630" r:id="rId56"/>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8">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9">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23" w:name="_MON_1699772003"/>
    <w:bookmarkEnd w:id="23"/>
    <w:p w14:paraId="2B76A5EF" w14:textId="77736BB1" w:rsidR="00CC502D" w:rsidRPr="00EF21D2" w:rsidRDefault="000271A2" w:rsidP="00084A7E">
      <w:pPr>
        <w:pStyle w:val="TH"/>
      </w:pPr>
      <w:r w:rsidRPr="00EF21D2">
        <w:object w:dxaOrig="9645" w:dyaOrig="1111" w14:anchorId="487A602A">
          <v:shape id="_x0000_i1044" type="#_x0000_t75" style="width:483.45pt;height:55.15pt" o:ole="">
            <v:imagedata r:id="rId60" o:title=""/>
          </v:shape>
          <o:OLEObject Type="Embed" ProgID="Word.Document.8" ShapeID="_x0000_i1044" DrawAspect="Content" ObjectID="_1756731631" r:id="rId61">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24" w:name="_MON_1699772283"/>
    <w:bookmarkEnd w:id="24"/>
    <w:p w14:paraId="2635AA54" w14:textId="521461DF" w:rsidR="00CC502D" w:rsidRPr="00EF21D2" w:rsidRDefault="000271A2" w:rsidP="00084A7E">
      <w:pPr>
        <w:pStyle w:val="TH"/>
      </w:pPr>
      <w:r w:rsidRPr="00EF21D2">
        <w:object w:dxaOrig="9630" w:dyaOrig="2519" w14:anchorId="19C7FB35">
          <v:shape id="_x0000_i1045" type="#_x0000_t75" style="width:481.55pt;height:124.85pt" o:ole="">
            <v:imagedata r:id="rId62" o:title=""/>
          </v:shape>
          <o:OLEObject Type="Embed" ProgID="Word.Document.8" ShapeID="_x0000_i1045" DrawAspect="Content" ObjectID="_1756731632" r:id="rId63">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6" type="#_x0000_t75" style="width:482.5pt;height:106.6pt" o:ole="">
            <v:imagedata r:id="rId64" o:title=""/>
          </v:shape>
          <o:OLEObject Type="Embed" ProgID="Visio.Drawing.11" ShapeID="_x0000_i1046" DrawAspect="Content" ObjectID="_1756731633" r:id="rId65"/>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7" type="#_x0000_t75" style="width:460.5pt;height:49.55pt" o:ole="">
            <v:imagedata r:id="rId66" o:title=""/>
          </v:shape>
          <o:OLEObject Type="Embed" ProgID="Visio.Drawing.11" ShapeID="_x0000_i1047" DrawAspect="Content" ObjectID="_1756731634" r:id="rId67"/>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8" type="#_x0000_t75" style="width:460.5pt;height:49.55pt" o:ole="">
            <v:imagedata r:id="rId68" o:title=""/>
          </v:shape>
          <o:OLEObject Type="Embed" ProgID="Visio.Drawing.11" ShapeID="_x0000_i1048" DrawAspect="Content" ObjectID="_1756731635" r:id="rId69"/>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9" type="#_x0000_t75" style="width:419.85pt;height:45.35pt" o:ole="">
            <v:imagedata r:id="rId71" o:title=""/>
          </v:shape>
          <o:OLEObject Type="Embed" ProgID="Visio.Drawing.11" ShapeID="_x0000_i1049" DrawAspect="Content" ObjectID="_1756731636" r:id="rId72"/>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50" type="#_x0000_t75" style="width:419.85pt;height:45.35pt" o:ole="">
            <v:imagedata r:id="rId73" o:title=""/>
          </v:shape>
          <o:OLEObject Type="Embed" ProgID="Visio.Drawing.11" ShapeID="_x0000_i1050" DrawAspect="Content" ObjectID="_1756731637" r:id="rId74"/>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51" type="#_x0000_t75" style="width:480.6pt;height:132.3pt" o:ole="">
            <v:imagedata r:id="rId75" o:title=""/>
          </v:shape>
          <o:OLEObject Type="Embed" ProgID="Visio.Drawing.15" ShapeID="_x0000_i1051" DrawAspect="Content" ObjectID="_1756731638" r:id="rId76"/>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52" type="#_x0000_t75" style="width:380.1pt;height:64.5pt" o:ole="">
            <v:imagedata r:id="rId77" o:title=""/>
          </v:shape>
          <o:OLEObject Type="Embed" ProgID="Visio.Drawing.15" ShapeID="_x0000_i1052" DrawAspect="Content" ObjectID="_1756731639" r:id="rId78"/>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53" type="#_x0000_t75" style="width:337.55pt;height:155.7pt" o:ole="">
            <v:imagedata r:id="rId79" o:title=""/>
          </v:shape>
          <o:OLEObject Type="Embed" ProgID="Visio.Drawing.15" ShapeID="_x0000_i1053" DrawAspect="Content" ObjectID="_1756731640" r:id="rId80"/>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4" type="#_x0000_t75" style="width:480.6pt;height:132.3pt" o:ole="">
            <v:imagedata r:id="rId81" o:title=""/>
          </v:shape>
          <o:OLEObject Type="Embed" ProgID="Visio.Drawing.15" ShapeID="_x0000_i1054" DrawAspect="Content" ObjectID="_1756731641" r:id="rId82"/>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55" type="#_x0000_t75" style="width:482.5pt;height:325.4pt" o:ole="">
            <v:imagedata r:id="rId83" o:title=""/>
          </v:shape>
          <o:OLEObject Type="Embed" ProgID="Visio.Drawing.11" ShapeID="_x0000_i1055" DrawAspect="Content" ObjectID="_1756731642" r:id="rId84"/>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6" type="#_x0000_t75" style="width:159.9pt;height:171.1pt" o:ole="">
            <v:imagedata r:id="rId86" o:title=""/>
          </v:shape>
          <o:OLEObject Type="Embed" ProgID="Visio.Drawing.15" ShapeID="_x0000_i1056" DrawAspect="Content" ObjectID="_1756731643" r:id="rId87"/>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7" type="#_x0000_t75" style="width:349.7pt;height:205.7pt" o:ole="">
            <v:imagedata r:id="rId88" o:title=""/>
          </v:shape>
          <o:OLEObject Type="Embed" ProgID="Visio.Drawing.15" ShapeID="_x0000_i1057" DrawAspect="Content" ObjectID="_1756731644" r:id="rId89"/>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8" type="#_x0000_t75" style="width:173pt;height:181.4pt" o:ole="">
            <v:imagedata r:id="rId90" o:title=""/>
          </v:shape>
          <o:OLEObject Type="Embed" ProgID="Visio.Drawing.15" ShapeID="_x0000_i1058" DrawAspect="Content" ObjectID="_1756731645" r:id="rId91"/>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9" type="#_x0000_t75" style="width:158.95pt;height:171.1pt" o:ole="">
            <v:imagedata r:id="rId92" o:title=""/>
          </v:shape>
          <o:OLEObject Type="Embed" ProgID="Visio.Drawing.15" ShapeID="_x0000_i1059" DrawAspect="Content" ObjectID="_1756731646" r:id="rId93"/>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60" type="#_x0000_t75" style="width:159.9pt;height:169.25pt" o:ole="">
            <v:imagedata r:id="rId94" o:title=""/>
          </v:shape>
          <o:OLEObject Type="Embed" ProgID="Visio.Drawing.15" ShapeID="_x0000_i1060" DrawAspect="Content" ObjectID="_1756731647" r:id="rId95"/>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61" type="#_x0000_t75" style="width:158.95pt;height:169.25pt" o:ole="">
            <v:imagedata r:id="rId96" o:title=""/>
          </v:shape>
          <o:OLEObject Type="Embed" ProgID="Visio.Drawing.15" ShapeID="_x0000_i1061" DrawAspect="Content" ObjectID="_1756731648" r:id="rId97"/>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62" type="#_x0000_t75" style="width:303.9pt;height:204.3pt" o:ole="">
            <v:imagedata r:id="rId98" o:title=""/>
          </v:shape>
          <o:OLEObject Type="Embed" ProgID="Visio.Drawing.11" ShapeID="_x0000_i1062" DrawAspect="Content" ObjectID="_1756731649" r:id="rId99"/>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63" type="#_x0000_t75" style="width:301.55pt;height:115pt" o:ole="">
            <v:imagedata r:id="rId100" o:title=""/>
          </v:shape>
          <o:OLEObject Type="Embed" ProgID="Visio.Drawing.11" ShapeID="_x0000_i1063" DrawAspect="Content" ObjectID="_1756731650" r:id="rId101"/>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3">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25"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A24F07" w:rsidRPr="00EF21D2" w14:paraId="17F747AC"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26" w:name="_MON_1734713495"/>
    <w:bookmarkEnd w:id="26"/>
    <w:p w14:paraId="18FB6657" w14:textId="762D6A03" w:rsidR="00CC502D" w:rsidRPr="00EF21D2" w:rsidRDefault="009374EB" w:rsidP="00CC502D">
      <w:pPr>
        <w:pStyle w:val="TH"/>
      </w:pPr>
      <w:r>
        <w:object w:dxaOrig="9030" w:dyaOrig="5311" w14:anchorId="614D7C48">
          <v:shape id="_x0000_i1064" type="#_x0000_t75" style="width:451.65pt;height:265.55pt" o:ole="">
            <v:imagedata r:id="rId104" o:title=""/>
          </v:shape>
          <o:OLEObject Type="Embed" ProgID="Word.Document.12" ShapeID="_x0000_i1064" DrawAspect="Content" ObjectID="_1756731651" r:id="rId105">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5" type="#_x0000_t75" style="width:453.05pt;height:136.5pt" o:ole="">
            <v:imagedata r:id="rId106" o:title=""/>
          </v:shape>
          <o:OLEObject Type="Embed" ProgID="Word.Document.12" ShapeID="_x0000_i1065" DrawAspect="Content" ObjectID="_1756731652" r:id="rId107">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6" type="#_x0000_t75" style="width:453.05pt;height:2in" o:ole="">
            <v:imagedata r:id="rId108" o:title=""/>
          </v:shape>
          <o:OLEObject Type="Embed" ProgID="Word.Document.12" ShapeID="_x0000_i1066" DrawAspect="Content" ObjectID="_1756731653" r:id="rId109">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7" type="#_x0000_t75" style="width:453.05pt;height:132.3pt" o:ole="">
            <v:imagedata r:id="rId110" o:title=""/>
          </v:shape>
          <o:OLEObject Type="Embed" ProgID="Word.Document.12" ShapeID="_x0000_i1067" DrawAspect="Content" ObjectID="_1756731654" r:id="rId111">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25FB8622"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w:t>
      </w:r>
      <w:r w:rsidR="00A53FB2">
        <w:rPr>
          <w:rFonts w:ascii="Courier New" w:hAnsi="Courier New" w:cs="Courier New"/>
          <w:lang w:eastAsia="zh-CN"/>
        </w:rPr>
        <w:t>istic</w:t>
      </w:r>
      <w:r w:rsidRPr="00EF21D2">
        <w:rPr>
          <w:rFonts w:ascii="Courier New" w:hAnsi="Courier New" w:cs="Courier New"/>
          <w:lang w:eastAsia="zh-CN"/>
        </w:rPr>
        <w:t>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3E1C3AC" w:rsidR="00CC502D" w:rsidRPr="00EF21D2" w:rsidRDefault="00CC502D" w:rsidP="000271A2">
            <w:pPr>
              <w:pStyle w:val="TAL"/>
              <w:keepNext w:val="0"/>
              <w:keepLines w:val="0"/>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w:t>
            </w:r>
            <w:r w:rsidR="000271A2" w:rsidRPr="00EF21D2">
              <w:rPr>
                <w:rFonts w:cs="Arial"/>
                <w:snapToGrid w:val="0"/>
                <w:szCs w:val="18"/>
                <w:lang w:eastAsia="zh-CN"/>
              </w:rPr>
              <w:t xml:space="preserve"> </w:t>
            </w:r>
            <w:r w:rsidR="00F721C6" w:rsidRPr="00F721C6">
              <w:t>CHARACTER</w:t>
            </w:r>
            <w:r w:rsidRPr="00EF21D2">
              <w:t>,</w:t>
            </w:r>
            <w:r w:rsidR="000271A2" w:rsidRPr="00EF21D2">
              <w:t xml:space="preserve"> </w:t>
            </w:r>
            <w:r w:rsidR="00F721C6"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63DA94F" w:rsidR="00CC502D" w:rsidRPr="00EF21D2" w:rsidRDefault="00CC502D" w:rsidP="000271A2">
            <w:pPr>
              <w:pStyle w:val="TAL"/>
              <w:keepNext w:val="0"/>
              <w:keepLines w:val="0"/>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w:t>
            </w:r>
            <w:r w:rsidR="000271A2" w:rsidRPr="00EF21D2">
              <w:rPr>
                <w:rFonts w:cs="Arial"/>
                <w:snapToGrid w:val="0"/>
                <w:szCs w:val="18"/>
                <w:lang w:eastAsia="zh-CN"/>
              </w:rPr>
              <w:t xml:space="preserve"> </w:t>
            </w:r>
            <w:r w:rsidR="00F721C6"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369539A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A24F07" w:rsidRPr="00A24F07">
              <w:rPr>
                <w:rFonts w:cs="Arial"/>
                <w:color w:val="000000"/>
                <w:szCs w:val="18"/>
                <w:lang w:eastAsia="zh-CN"/>
              </w:rPr>
              <w:t>.</w:t>
            </w:r>
            <w:r w:rsidR="000271A2" w:rsidRPr="00EF21D2">
              <w:rPr>
                <w:rFonts w:cs="Arial"/>
                <w:color w:val="000000"/>
                <w:szCs w:val="18"/>
                <w:lang w:eastAsia="zh-CN"/>
              </w:rPr>
              <w:t xml:space="preserve"> </w:t>
            </w:r>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p>
          <w:p w14:paraId="68A07860" w14:textId="5B564457" w:rsidR="00CC502D" w:rsidRPr="00EF21D2" w:rsidRDefault="00CC502D" w:rsidP="000271A2">
            <w:pPr>
              <w:pStyle w:val="TAL"/>
              <w:keepNext w:val="0"/>
              <w:keepLines w:val="0"/>
              <w:rPr>
                <w:rFonts w:cs="Arial"/>
                <w:szCs w:val="18"/>
              </w:rPr>
            </w:pPr>
            <w:r w:rsidRPr="00EF21D2">
              <w:rPr>
                <w:rFonts w:cs="Arial"/>
                <w:szCs w:val="18"/>
              </w:rPr>
              <w:t>allowedValues:</w:t>
            </w:r>
            <w:r w:rsidR="00A24F07">
              <w:rPr>
                <w:rFonts w:cs="Arial"/>
                <w:szCs w:val="18"/>
              </w:rPr>
              <w:t xml:space="preserve"> N/A</w:t>
            </w:r>
          </w:p>
          <w:p w14:paraId="6F36EC2A" w14:textId="50CF539C" w:rsidR="00CC502D" w:rsidRPr="00EF21D2" w:rsidRDefault="00CC502D"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0EF9AD" w14:textId="3CC76DB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A24F07">
              <w:rPr>
                <w:rFonts w:cs="Arial"/>
                <w:snapToGrid w:val="0"/>
                <w:szCs w:val="18"/>
              </w:rPr>
              <w:t>Tai</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49C93B2E"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47F03FE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02275"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7BAC809F" w:rsidR="00CC502D" w:rsidRPr="00EF21D2" w:rsidRDefault="00CC502D" w:rsidP="000271A2">
            <w:pPr>
              <w:pStyle w:val="TAL"/>
              <w:keepNext w:val="0"/>
              <w:keepLines w:val="0"/>
              <w:rPr>
                <w:rFonts w:cs="Arial"/>
                <w:color w:val="000000"/>
                <w:szCs w:val="18"/>
                <w:lang w:eastAsia="zh-CN"/>
              </w:rPr>
            </w:pPr>
            <w:proofErr w:type="spellStart"/>
            <w:r w:rsidRPr="00EF21D2">
              <w:rPr>
                <w:rFonts w:cs="Arial"/>
                <w:color w:val="000000"/>
                <w:szCs w:val="18"/>
                <w:lang w:eastAsia="zh-CN"/>
              </w:rPr>
              <w:t>allowedValues</w:t>
            </w:r>
            <w:proofErr w:type="spellEnd"/>
            <w:r w:rsidRPr="00EF21D2">
              <w:rPr>
                <w:rFonts w:cs="Arial"/>
                <w:color w:val="000000"/>
                <w:szCs w:val="18"/>
                <w:lang w:eastAsia="zh-CN"/>
              </w:rPr>
              <w:t>:</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1E72FCD6" w:rsidR="00CC502D" w:rsidRPr="00EF21D2" w:rsidRDefault="00CC502D" w:rsidP="000271A2">
            <w:pPr>
              <w:pStyle w:val="TAL"/>
              <w:keepNext w:val="0"/>
              <w:keepLines w:val="0"/>
              <w:rPr>
                <w:rFonts w:cs="Arial"/>
                <w:color w:val="000000"/>
                <w:szCs w:val="18"/>
                <w:lang w:eastAsia="zh-CN"/>
              </w:rPr>
            </w:pPr>
            <w:proofErr w:type="spellStart"/>
            <w:r w:rsidRPr="00EF21D2">
              <w:rPr>
                <w:rFonts w:cs="Arial"/>
                <w:color w:val="000000"/>
                <w:szCs w:val="18"/>
                <w:lang w:eastAsia="zh-CN"/>
              </w:rPr>
              <w:t>allowedValues</w:t>
            </w:r>
            <w:proofErr w:type="spellEnd"/>
            <w:r w:rsidRPr="00EF21D2">
              <w:rPr>
                <w:rFonts w:cs="Arial"/>
                <w:color w:val="000000"/>
                <w:szCs w:val="18"/>
                <w:lang w:eastAsia="zh-CN"/>
              </w:rPr>
              <w:t>:</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712C9487"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15EFA87B"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0FAEC04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7B1F543"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211AD8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t xml:space="preserve"> </w:t>
            </w:r>
            <w:r w:rsidR="00D352DB" w:rsidRPr="00D352DB">
              <w:rPr>
                <w:lang w:eastAsia="zh-CN"/>
              </w:rPr>
              <w:t>and how it is supported</w:t>
            </w:r>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rPr>
                <w:lang w:eastAsia="zh-CN"/>
              </w:rPr>
              <w:t xml:space="preserve"> and how it is supported</w:t>
            </w:r>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4D88EF04"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w:t>
            </w:r>
            <w:r w:rsidR="00F721C6" w:rsidRPr="00EF21D2">
              <w:rPr>
                <w:rFonts w:cs="Arial"/>
                <w:szCs w:val="18"/>
              </w:rPr>
              <w:t>SUPPORTED</w:t>
            </w:r>
            <w:r w:rsidR="00F721C6">
              <w:rPr>
                <w:rFonts w:cs="Arial"/>
                <w:szCs w:val="18"/>
              </w:rPr>
              <w:t>_</w:t>
            </w:r>
            <w:r w:rsidR="00F721C6" w:rsidRPr="00EF21D2">
              <w:rPr>
                <w:rFonts w:cs="Arial"/>
                <w:szCs w:val="18"/>
              </w:rPr>
              <w:t>BY</w:t>
            </w:r>
            <w:r w:rsidR="00F721C6">
              <w:rPr>
                <w:rFonts w:cs="Arial"/>
                <w:szCs w:val="18"/>
              </w:rPr>
              <w:t>_</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946507C"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25"/>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F20176">
      <w:headerReference w:type="default" r:id="rId112"/>
      <w:footerReference w:type="default" r:id="rId113"/>
      <w:footnotePr>
        <w:numRestart w:val="eachSect"/>
      </w:footnotePr>
      <w:pgSz w:w="11907" w:h="16840" w:code="9"/>
      <w:pgMar w:top="1416" w:right="1133" w:bottom="1133" w:left="1133" w:header="850" w:footer="340" w:gutter="0"/>
      <w:pgNumType w:start="27"/>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D295B9" w14:textId="77777777" w:rsidR="000873AC" w:rsidRDefault="000873AC">
      <w:r>
        <w:separator/>
      </w:r>
    </w:p>
  </w:endnote>
  <w:endnote w:type="continuationSeparator" w:id="0">
    <w:p w14:paraId="749A5D30" w14:textId="77777777" w:rsidR="000873AC" w:rsidRDefault="000873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panose1 w:val="02070409020205020404"/>
    <w:charset w:val="00"/>
    <w:family w:val="modern"/>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757A7CA" w:rsidR="009D6A9F" w:rsidRDefault="00F2017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9D4AE" w14:textId="77777777" w:rsidR="000873AC" w:rsidRDefault="000873AC">
      <w:r>
        <w:separator/>
      </w:r>
    </w:p>
  </w:footnote>
  <w:footnote w:type="continuationSeparator" w:id="0">
    <w:p w14:paraId="09E0D62B" w14:textId="77777777" w:rsidR="000873AC" w:rsidRDefault="000873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6FD2CEA3" w:rsidR="009D6A9F" w:rsidRDefault="00F20176">
    <w:pPr>
      <w:framePr w:h="284" w:hRule="exact" w:wrap="around" w:vAnchor="text" w:hAnchor="margin" w:xAlign="right" w:y="1"/>
      <w:rPr>
        <w:rFonts w:ascii="Arial" w:hAnsi="Arial" w:cs="Arial"/>
        <w:b/>
        <w:sz w:val="18"/>
        <w:szCs w:val="18"/>
      </w:rPr>
    </w:pPr>
    <w:r>
      <w:rPr>
        <w:rFonts w:ascii="Arial" w:hAnsi="Arial" w:cs="Arial"/>
        <w:b/>
        <w:sz w:val="18"/>
        <w:szCs w:val="18"/>
      </w:rPr>
      <w:t>3GPP TS 28.541 V16.17.0 (2023-09)</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54E491E" w:rsidR="009D6A9F" w:rsidRDefault="00F20176">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2998"/>
    <w:rsid w:val="00033397"/>
    <w:rsid w:val="00040095"/>
    <w:rsid w:val="00051834"/>
    <w:rsid w:val="00054A22"/>
    <w:rsid w:val="00062023"/>
    <w:rsid w:val="00062C90"/>
    <w:rsid w:val="000655A6"/>
    <w:rsid w:val="0007038C"/>
    <w:rsid w:val="000719FD"/>
    <w:rsid w:val="00080512"/>
    <w:rsid w:val="00084A7E"/>
    <w:rsid w:val="000873AC"/>
    <w:rsid w:val="0009344A"/>
    <w:rsid w:val="000C47C3"/>
    <w:rsid w:val="000D58AB"/>
    <w:rsid w:val="000D5D29"/>
    <w:rsid w:val="000E4ABF"/>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675F0"/>
    <w:rsid w:val="0026775C"/>
    <w:rsid w:val="00281E37"/>
    <w:rsid w:val="002B01AF"/>
    <w:rsid w:val="002B39F8"/>
    <w:rsid w:val="002B6339"/>
    <w:rsid w:val="002E00EE"/>
    <w:rsid w:val="002E274C"/>
    <w:rsid w:val="002F3704"/>
    <w:rsid w:val="003172DC"/>
    <w:rsid w:val="00317E55"/>
    <w:rsid w:val="00350F93"/>
    <w:rsid w:val="0035462D"/>
    <w:rsid w:val="00373F49"/>
    <w:rsid w:val="003765B8"/>
    <w:rsid w:val="003940C5"/>
    <w:rsid w:val="003B0D05"/>
    <w:rsid w:val="003B14C7"/>
    <w:rsid w:val="003C3257"/>
    <w:rsid w:val="003C3971"/>
    <w:rsid w:val="003D37DC"/>
    <w:rsid w:val="003F3082"/>
    <w:rsid w:val="0041693A"/>
    <w:rsid w:val="00423334"/>
    <w:rsid w:val="0042403E"/>
    <w:rsid w:val="004345EC"/>
    <w:rsid w:val="00447E78"/>
    <w:rsid w:val="004557EA"/>
    <w:rsid w:val="00465515"/>
    <w:rsid w:val="00466C3D"/>
    <w:rsid w:val="004710E8"/>
    <w:rsid w:val="004713EC"/>
    <w:rsid w:val="00471994"/>
    <w:rsid w:val="004A4012"/>
    <w:rsid w:val="004D0171"/>
    <w:rsid w:val="004D172C"/>
    <w:rsid w:val="004D3578"/>
    <w:rsid w:val="004D5B4B"/>
    <w:rsid w:val="004E213A"/>
    <w:rsid w:val="004E6CB8"/>
    <w:rsid w:val="004F0988"/>
    <w:rsid w:val="004F3340"/>
    <w:rsid w:val="004F410C"/>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4073"/>
    <w:rsid w:val="00647114"/>
    <w:rsid w:val="0065394B"/>
    <w:rsid w:val="00690194"/>
    <w:rsid w:val="006A323F"/>
    <w:rsid w:val="006B30D0"/>
    <w:rsid w:val="006C3D95"/>
    <w:rsid w:val="006D76B8"/>
    <w:rsid w:val="006E5C86"/>
    <w:rsid w:val="006F053A"/>
    <w:rsid w:val="006F0CE0"/>
    <w:rsid w:val="006F3A5E"/>
    <w:rsid w:val="00701116"/>
    <w:rsid w:val="00713C44"/>
    <w:rsid w:val="0072497A"/>
    <w:rsid w:val="00734A5B"/>
    <w:rsid w:val="0074026F"/>
    <w:rsid w:val="00741AE2"/>
    <w:rsid w:val="007427D5"/>
    <w:rsid w:val="007429F6"/>
    <w:rsid w:val="007447AE"/>
    <w:rsid w:val="00744E76"/>
    <w:rsid w:val="00774DA4"/>
    <w:rsid w:val="00781F0F"/>
    <w:rsid w:val="007861C2"/>
    <w:rsid w:val="007974A3"/>
    <w:rsid w:val="007B015D"/>
    <w:rsid w:val="007B600E"/>
    <w:rsid w:val="007D5518"/>
    <w:rsid w:val="007E094A"/>
    <w:rsid w:val="007F0F4A"/>
    <w:rsid w:val="008028A4"/>
    <w:rsid w:val="008170C0"/>
    <w:rsid w:val="00830747"/>
    <w:rsid w:val="00837E36"/>
    <w:rsid w:val="0085080B"/>
    <w:rsid w:val="008535A9"/>
    <w:rsid w:val="008768CA"/>
    <w:rsid w:val="00890D68"/>
    <w:rsid w:val="008A041A"/>
    <w:rsid w:val="008C384C"/>
    <w:rsid w:val="008D003E"/>
    <w:rsid w:val="008D1AB7"/>
    <w:rsid w:val="0090271F"/>
    <w:rsid w:val="00902E23"/>
    <w:rsid w:val="00910A6D"/>
    <w:rsid w:val="009114D7"/>
    <w:rsid w:val="0091348E"/>
    <w:rsid w:val="00913FC2"/>
    <w:rsid w:val="00917CCB"/>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91DDD"/>
    <w:rsid w:val="00A92BA1"/>
    <w:rsid w:val="00AA1F37"/>
    <w:rsid w:val="00AA7E50"/>
    <w:rsid w:val="00AC0FE4"/>
    <w:rsid w:val="00AC6BC6"/>
    <w:rsid w:val="00AD5884"/>
    <w:rsid w:val="00AE659D"/>
    <w:rsid w:val="00AE65E2"/>
    <w:rsid w:val="00AF34C3"/>
    <w:rsid w:val="00B15449"/>
    <w:rsid w:val="00B15EF2"/>
    <w:rsid w:val="00B339D6"/>
    <w:rsid w:val="00B372B2"/>
    <w:rsid w:val="00B4172D"/>
    <w:rsid w:val="00B43F79"/>
    <w:rsid w:val="00B512FF"/>
    <w:rsid w:val="00B92FA0"/>
    <w:rsid w:val="00B93086"/>
    <w:rsid w:val="00B9375B"/>
    <w:rsid w:val="00B9668A"/>
    <w:rsid w:val="00BA19ED"/>
    <w:rsid w:val="00BA4B8D"/>
    <w:rsid w:val="00BC0F7D"/>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B1B8A"/>
    <w:rsid w:val="00CC502D"/>
    <w:rsid w:val="00CD3748"/>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24D5"/>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847DB"/>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0.png"/><Relationship Id="rId42" Type="http://schemas.openxmlformats.org/officeDocument/2006/relationships/package" Target="embeddings/Microsoft_Word_Document7.docx"/><Relationship Id="rId47" Type="http://schemas.openxmlformats.org/officeDocument/2006/relationships/image" Target="media/image25.png"/><Relationship Id="rId63" Type="http://schemas.openxmlformats.org/officeDocument/2006/relationships/oleObject" Target="embeddings/Microsoft_Word_97_-_2003_Document4.doc"/><Relationship Id="rId68" Type="http://schemas.openxmlformats.org/officeDocument/2006/relationships/image" Target="media/image39.emf"/><Relationship Id="rId84" Type="http://schemas.openxmlformats.org/officeDocument/2006/relationships/oleObject" Target="embeddings/Microsoft_Visio_2003-2010_Drawing13.vsd"/><Relationship Id="rId89" Type="http://schemas.openxmlformats.org/officeDocument/2006/relationships/package" Target="embeddings/Microsoft_Visio_Drawing9.vsdx"/><Relationship Id="rId112" Type="http://schemas.openxmlformats.org/officeDocument/2006/relationships/header" Target="header1.xml"/><Relationship Id="rId16" Type="http://schemas.openxmlformats.org/officeDocument/2006/relationships/image" Target="media/image7.emf"/><Relationship Id="rId107" Type="http://schemas.openxmlformats.org/officeDocument/2006/relationships/package" Target="embeddings/Microsoft_Word_Document11.docx"/><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image" Target="media/image20.emf"/><Relationship Id="rId40" Type="http://schemas.openxmlformats.org/officeDocument/2006/relationships/package" Target="embeddings/Microsoft_Word_Document6.docx"/><Relationship Id="rId45" Type="http://schemas.openxmlformats.org/officeDocument/2006/relationships/image" Target="media/image24.emf"/><Relationship Id="rId53" Type="http://schemas.openxmlformats.org/officeDocument/2006/relationships/image" Target="media/image29.png"/><Relationship Id="rId58" Type="http://schemas.openxmlformats.org/officeDocument/2006/relationships/image" Target="media/image33.png"/><Relationship Id="rId66" Type="http://schemas.openxmlformats.org/officeDocument/2006/relationships/image" Target="media/image38.emf"/><Relationship Id="rId74" Type="http://schemas.openxmlformats.org/officeDocument/2006/relationships/oleObject" Target="embeddings/Microsoft_Visio_2003-2010_Drawing12.vsd"/><Relationship Id="rId79" Type="http://schemas.openxmlformats.org/officeDocument/2006/relationships/image" Target="media/image45.emf"/><Relationship Id="rId87" Type="http://schemas.openxmlformats.org/officeDocument/2006/relationships/package" Target="embeddings/Microsoft_Visio_Drawing8.vsdx"/><Relationship Id="rId102" Type="http://schemas.openxmlformats.org/officeDocument/2006/relationships/image" Target="media/image57.emf"/><Relationship Id="rId110" Type="http://schemas.openxmlformats.org/officeDocument/2006/relationships/image" Target="media/image62.e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Word_97_-_2003_Document3.doc"/><Relationship Id="rId82" Type="http://schemas.openxmlformats.org/officeDocument/2006/relationships/package" Target="embeddings/Microsoft_Visio_Drawing7.vsdx"/><Relationship Id="rId90" Type="http://schemas.openxmlformats.org/officeDocument/2006/relationships/image" Target="media/image51.emf"/><Relationship Id="rId95" Type="http://schemas.openxmlformats.org/officeDocument/2006/relationships/package" Target="embeddings/Microsoft_Visio_Drawing12.vsdx"/><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oleObject" Target="embeddings/Microsoft_Visio_2003-2010_Drawing5.vsd"/><Relationship Id="rId64" Type="http://schemas.openxmlformats.org/officeDocument/2006/relationships/image" Target="media/image37.emf"/><Relationship Id="rId69" Type="http://schemas.openxmlformats.org/officeDocument/2006/relationships/oleObject" Target="embeddings/Microsoft_Visio_2003-2010_Drawing10.vsd"/><Relationship Id="rId77" Type="http://schemas.openxmlformats.org/officeDocument/2006/relationships/image" Target="media/image44.emf"/><Relationship Id="rId100" Type="http://schemas.openxmlformats.org/officeDocument/2006/relationships/image" Target="media/image56.emf"/><Relationship Id="rId105" Type="http://schemas.openxmlformats.org/officeDocument/2006/relationships/package" Target="embeddings/Microsoft_Word_Document10.docx"/><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8.emf"/><Relationship Id="rId72" Type="http://schemas.openxmlformats.org/officeDocument/2006/relationships/oleObject" Target="embeddings/Microsoft_Visio_2003-2010_Drawing11.vsd"/><Relationship Id="rId80" Type="http://schemas.openxmlformats.org/officeDocument/2006/relationships/package" Target="embeddings/Microsoft_Visio_Drawing6.vsdx"/><Relationship Id="rId85" Type="http://schemas.openxmlformats.org/officeDocument/2006/relationships/image" Target="media/image48.png"/><Relationship Id="rId93" Type="http://schemas.openxmlformats.org/officeDocument/2006/relationships/package" Target="embeddings/Microsoft_Visio_Drawing11.vsdx"/><Relationship Id="rId98" Type="http://schemas.openxmlformats.org/officeDocument/2006/relationships/image" Target="media/image55.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package" Target="embeddings/Microsoft_Word_Document5.docx"/><Relationship Id="rId46" Type="http://schemas.openxmlformats.org/officeDocument/2006/relationships/package" Target="embeddings/Microsoft_Word_Document9.docx"/><Relationship Id="rId59" Type="http://schemas.openxmlformats.org/officeDocument/2006/relationships/image" Target="media/image34.png"/><Relationship Id="rId67" Type="http://schemas.openxmlformats.org/officeDocument/2006/relationships/oleObject" Target="embeddings/Microsoft_Visio_2003-2010_Drawing9.vsd"/><Relationship Id="rId103" Type="http://schemas.openxmlformats.org/officeDocument/2006/relationships/image" Target="media/image58.emf"/><Relationship Id="rId108" Type="http://schemas.openxmlformats.org/officeDocument/2006/relationships/image" Target="media/image61.emf"/><Relationship Id="rId20" Type="http://schemas.openxmlformats.org/officeDocument/2006/relationships/package" Target="embeddings/Microsoft_Visio_Drawing.vsdx"/><Relationship Id="rId41" Type="http://schemas.openxmlformats.org/officeDocument/2006/relationships/image" Target="media/image22.emf"/><Relationship Id="rId54" Type="http://schemas.openxmlformats.org/officeDocument/2006/relationships/image" Target="media/image30.png"/><Relationship Id="rId62" Type="http://schemas.openxmlformats.org/officeDocument/2006/relationships/image" Target="media/image36.emf"/><Relationship Id="rId70" Type="http://schemas.openxmlformats.org/officeDocument/2006/relationships/image" Target="media/image40.png"/><Relationship Id="rId75" Type="http://schemas.openxmlformats.org/officeDocument/2006/relationships/image" Target="media/image43.emf"/><Relationship Id="rId83" Type="http://schemas.openxmlformats.org/officeDocument/2006/relationships/image" Target="media/image47.emf"/><Relationship Id="rId88" Type="http://schemas.openxmlformats.org/officeDocument/2006/relationships/image" Target="media/image50.emf"/><Relationship Id="rId91" Type="http://schemas.openxmlformats.org/officeDocument/2006/relationships/package" Target="embeddings/Microsoft_Visio_Drawing10.vsdx"/><Relationship Id="rId96" Type="http://schemas.openxmlformats.org/officeDocument/2006/relationships/image" Target="media/image54.emf"/><Relationship Id="rId111" Type="http://schemas.openxmlformats.org/officeDocument/2006/relationships/package" Target="embeddings/Microsoft_Word_Document13.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package" Target="embeddings/Microsoft_Word_Document4.docx"/><Relationship Id="rId49" Type="http://schemas.openxmlformats.org/officeDocument/2006/relationships/image" Target="media/image27.emf"/><Relationship Id="rId57" Type="http://schemas.openxmlformats.org/officeDocument/2006/relationships/image" Target="media/image32.png"/><Relationship Id="rId106" Type="http://schemas.openxmlformats.org/officeDocument/2006/relationships/image" Target="media/image60.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package" Target="embeddings/Microsoft_Word_Document8.docx"/><Relationship Id="rId52" Type="http://schemas.openxmlformats.org/officeDocument/2006/relationships/oleObject" Target="embeddings/Microsoft_Word_97_-_2003_Document2.doc"/><Relationship Id="rId60" Type="http://schemas.openxmlformats.org/officeDocument/2006/relationships/image" Target="media/image35.emf"/><Relationship Id="rId65" Type="http://schemas.openxmlformats.org/officeDocument/2006/relationships/oleObject" Target="embeddings/Microsoft_Visio_2003-2010_Drawing8.vsd"/><Relationship Id="rId73" Type="http://schemas.openxmlformats.org/officeDocument/2006/relationships/image" Target="media/image42.emf"/><Relationship Id="rId78" Type="http://schemas.openxmlformats.org/officeDocument/2006/relationships/package" Target="embeddings/Microsoft_Visio_Drawing5.vsdx"/><Relationship Id="rId81" Type="http://schemas.openxmlformats.org/officeDocument/2006/relationships/image" Target="media/image46.emf"/><Relationship Id="rId86" Type="http://schemas.openxmlformats.org/officeDocument/2006/relationships/image" Target="media/image49.emf"/><Relationship Id="rId94" Type="http://schemas.openxmlformats.org/officeDocument/2006/relationships/image" Target="media/image53.emf"/><Relationship Id="rId99" Type="http://schemas.openxmlformats.org/officeDocument/2006/relationships/oleObject" Target="embeddings/Microsoft_Visio_2003-2010_Drawing14.vsd"/><Relationship Id="rId101" Type="http://schemas.openxmlformats.org/officeDocument/2006/relationships/oleObject" Target="embeddings/Microsoft_Visio_2003-2010_Drawing15.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1.emf"/><Relationship Id="rId109" Type="http://schemas.openxmlformats.org/officeDocument/2006/relationships/package" Target="embeddings/Microsoft_Word_Document12.docx"/><Relationship Id="rId34" Type="http://schemas.openxmlformats.org/officeDocument/2006/relationships/package" Target="embeddings/Microsoft_Word_Document3.docx"/><Relationship Id="rId50" Type="http://schemas.openxmlformats.org/officeDocument/2006/relationships/oleObject" Target="embeddings/Microsoft_Visio_2003-2010_Drawing.vsd"/><Relationship Id="rId55" Type="http://schemas.openxmlformats.org/officeDocument/2006/relationships/image" Target="media/image31.emf"/><Relationship Id="rId76" Type="http://schemas.openxmlformats.org/officeDocument/2006/relationships/package" Target="embeddings/Microsoft_Visio_Drawing4.vsdx"/><Relationship Id="rId97" Type="http://schemas.openxmlformats.org/officeDocument/2006/relationships/package" Target="embeddings/Microsoft_Visio_Drawing13.vsdx"/><Relationship Id="rId104"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image" Target="media/image52.emf"/><Relationship Id="rId2" Type="http://schemas.openxmlformats.org/officeDocument/2006/relationships/customXml" Target="../customXml/item1.xml"/><Relationship Id="rId2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306</TotalTime>
  <Pages>1</Pages>
  <Words>43114</Words>
  <Characters>245755</Characters>
  <Application>Microsoft Office Word</Application>
  <DocSecurity>0</DocSecurity>
  <Lines>2047</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288293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108</cp:revision>
  <cp:lastPrinted>2019-02-25T14:05:00Z</cp:lastPrinted>
  <dcterms:created xsi:type="dcterms:W3CDTF">2021-06-10T15:35:00Z</dcterms:created>
  <dcterms:modified xsi:type="dcterms:W3CDTF">2023-09-20T14:12:00Z</dcterms:modified>
</cp:coreProperties>
</file>