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B1EF8" w14:textId="6F5D6044" w:rsidR="00B72602" w:rsidRPr="002B15AA" w:rsidRDefault="00B72602" w:rsidP="00B72602">
      <w:pPr>
        <w:pStyle w:val="Heading8"/>
      </w:pPr>
      <w:bookmarkStart w:id="0" w:name="_Toc19888567"/>
      <w:bookmarkStart w:id="1" w:name="_Toc27405545"/>
      <w:bookmarkStart w:id="2" w:name="_Toc35878735"/>
      <w:bookmarkStart w:id="3" w:name="_Toc36220551"/>
      <w:bookmarkStart w:id="4" w:name="_Toc36474649"/>
      <w:bookmarkStart w:id="5" w:name="_Toc36542921"/>
      <w:bookmarkStart w:id="6" w:name="_Toc36543742"/>
      <w:bookmarkStart w:id="7" w:name="_Toc36567980"/>
      <w:bookmarkStart w:id="8" w:name="_Toc44341719"/>
      <w:bookmarkStart w:id="9" w:name="_Toc51676098"/>
      <w:bookmarkStart w:id="10" w:name="_Toc55895547"/>
      <w:bookmarkStart w:id="11" w:name="_Toc58940634"/>
      <w:bookmarkStart w:id="12" w:name="_Toc67928849"/>
      <w:r w:rsidRPr="002B15AA">
        <w:t>Annex A (normative):</w:t>
      </w:r>
      <w:r w:rsidRPr="002B15AA">
        <w:br/>
        <w:t>Cell state handling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B15AA">
        <w:t xml:space="preserve"> </w:t>
      </w:r>
    </w:p>
    <w:p w14:paraId="607FD04E" w14:textId="77777777" w:rsidR="00B72602" w:rsidRPr="002B15AA" w:rsidRDefault="00B72602" w:rsidP="00B72602">
      <w:pPr>
        <w:pStyle w:val="Heading1"/>
      </w:pPr>
      <w:bookmarkStart w:id="13" w:name="_Toc19888568"/>
      <w:bookmarkStart w:id="14" w:name="_Toc27405546"/>
      <w:bookmarkStart w:id="15" w:name="_Toc35878736"/>
      <w:bookmarkStart w:id="16" w:name="_Toc36220552"/>
      <w:bookmarkStart w:id="17" w:name="_Toc36474650"/>
      <w:bookmarkStart w:id="18" w:name="_Toc36542922"/>
      <w:bookmarkStart w:id="19" w:name="_Toc36543743"/>
      <w:bookmarkStart w:id="20" w:name="_Toc36567981"/>
      <w:bookmarkStart w:id="21" w:name="_Toc44341720"/>
      <w:bookmarkStart w:id="22" w:name="_Toc51676099"/>
      <w:bookmarkStart w:id="23" w:name="_Toc55895548"/>
      <w:bookmarkStart w:id="24" w:name="_Toc58940635"/>
      <w:bookmarkStart w:id="25" w:name="_Toc67928850"/>
      <w:r w:rsidRPr="002B15AA">
        <w:t>A.1</w:t>
      </w:r>
      <w:r w:rsidRPr="002B15AA">
        <w:tab/>
        <w:t>Relation between the administrative state and the "Pre-operation state of the gNB-DU Cell"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B15AA">
        <w:t xml:space="preserve"> </w:t>
      </w:r>
    </w:p>
    <w:p w14:paraId="226733BA" w14:textId="77777777" w:rsidR="00B72602" w:rsidRPr="002B15AA" w:rsidRDefault="00B72602" w:rsidP="00B72602">
      <w:r w:rsidRPr="002B15AA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7777777" w:rsidR="00B72602" w:rsidRPr="002B15AA" w:rsidRDefault="00B72602" w:rsidP="00B72602">
      <w:r w:rsidRPr="002B15AA">
        <w:t>The meanings of these values are defined in ITU</w:t>
      </w:r>
      <w:r w:rsidRPr="002B15AA">
        <w:noBreakHyphen/>
        <w:t>T Recommendation X.731 [18].</w:t>
      </w:r>
    </w:p>
    <w:p w14:paraId="43795FEC" w14:textId="77777777" w:rsidR="00B72602" w:rsidRPr="002B15AA" w:rsidRDefault="00B72602" w:rsidP="00B72602">
      <w:r w:rsidRPr="002B15AA">
        <w:rPr>
          <w:sz w:val="18"/>
          <w:szCs w:val="18"/>
        </w:rPr>
        <w:t>The relation between the administrative state and the "Pre-operation state of the gNB-DU Cell" is defined in subclause</w:t>
      </w:r>
      <w:r w:rsidRPr="002B15AA">
        <w:t xml:space="preserve"> 8.5 of TS 38.401</w:t>
      </w:r>
      <w:r w:rsidRPr="002B15AA">
        <w:rPr>
          <w:sz w:val="18"/>
          <w:szCs w:val="18"/>
        </w:rPr>
        <w:t xml:space="preserve"> [4]. See below an extract </w:t>
      </w:r>
      <w:r w:rsidRPr="002B15AA">
        <w:t xml:space="preserve">from subclause 8.5 of TS 38.401 [4] on the F1 startup and cell activation. </w:t>
      </w:r>
    </w:p>
    <w:p w14:paraId="2261BBC6" w14:textId="77777777" w:rsidR="00B72602" w:rsidRPr="002B15AA" w:rsidRDefault="00B72602" w:rsidP="00B72602">
      <w:r w:rsidRPr="002B15AA">
        <w:t xml:space="preserve">If the </w:t>
      </w:r>
      <w:r w:rsidRPr="002B15AA">
        <w:rPr>
          <w:rFonts w:ascii="Courier New" w:hAnsi="Courier New" w:cs="Courier New"/>
        </w:rPr>
        <w:t>operationalState</w:t>
      </w:r>
      <w:r w:rsidRPr="002B15AA">
        <w:t xml:space="preserve"> is "ENABLED" (i.e. the resource is physically installed and working) and if the </w:t>
      </w:r>
      <w:r w:rsidRPr="002B15AA">
        <w:rPr>
          <w:rFonts w:ascii="Courier New" w:hAnsi="Courier New" w:cs="Courier New"/>
        </w:rPr>
        <w:t>administrativeState</w:t>
      </w:r>
      <w:r w:rsidRPr="002B15AA">
        <w:t xml:space="preserve"> is "UNLOCKED", the step "0: Pre-operational state" will exit and the step "1: F1 Setup Request" will be executed."</w:t>
      </w:r>
    </w:p>
    <w:p w14:paraId="1A6D6902" w14:textId="77777777" w:rsidR="00B72602" w:rsidRPr="007322D8" w:rsidRDefault="00B72602" w:rsidP="00B72602">
      <w:pPr>
        <w:rPr>
          <w:sz w:val="24"/>
          <w:szCs w:val="24"/>
        </w:rPr>
      </w:pPr>
      <w:r w:rsidRPr="007322D8">
        <w:rPr>
          <w:sz w:val="24"/>
          <w:szCs w:val="24"/>
        </w:rPr>
        <w:t>8.5</w:t>
      </w:r>
      <w:r w:rsidRPr="007322D8">
        <w:rPr>
          <w:sz w:val="24"/>
          <w:szCs w:val="24"/>
        </w:rPr>
        <w:tab/>
        <w:t>F1 Startup and cells activation</w:t>
      </w:r>
    </w:p>
    <w:p w14:paraId="72622F8A" w14:textId="77777777" w:rsidR="00B72602" w:rsidRPr="002B15AA" w:rsidRDefault="00B72602" w:rsidP="00B72602">
      <w:pPr>
        <w:rPr>
          <w:rFonts w:eastAsia="SimSun"/>
        </w:rPr>
      </w:pPr>
      <w:r w:rsidRPr="002B15AA">
        <w:t>This function allows to setup the F1 interface between a gNB-DU and a gNB-CU and it allows to activate the gNB-DU cells.</w:t>
      </w:r>
    </w:p>
    <w:p w14:paraId="3BC6BBB7" w14:textId="77777777" w:rsidR="00B72602" w:rsidRPr="002B15AA" w:rsidRDefault="00B72602" w:rsidP="00B72602">
      <w:pPr>
        <w:jc w:val="center"/>
      </w:pPr>
      <w:r w:rsidRPr="002B15AA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686057438" r:id="rId10"/>
        </w:object>
      </w:r>
    </w:p>
    <w:p w14:paraId="521C3B9D" w14:textId="77777777" w:rsidR="00B72602" w:rsidRPr="002B15AA" w:rsidRDefault="00B72602" w:rsidP="00B72602">
      <w:pPr>
        <w:pStyle w:val="TF"/>
        <w:rPr>
          <w:rFonts w:eastAsia="SimSun"/>
          <w:lang w:eastAsia="zh-CN"/>
        </w:rPr>
      </w:pPr>
      <w:r w:rsidRPr="002B15AA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2B15AA" w:rsidRDefault="00B72602" w:rsidP="00B72602">
      <w:pPr>
        <w:pStyle w:val="Heading1"/>
      </w:pPr>
      <w:bookmarkStart w:id="26" w:name="_Toc19888569"/>
      <w:bookmarkStart w:id="27" w:name="_Toc27405547"/>
      <w:bookmarkStart w:id="28" w:name="_Toc35878737"/>
      <w:bookmarkStart w:id="29" w:name="_Toc36220553"/>
      <w:bookmarkStart w:id="30" w:name="_Toc36474651"/>
      <w:bookmarkStart w:id="31" w:name="_Toc36542923"/>
      <w:bookmarkStart w:id="32" w:name="_Toc36543744"/>
      <w:bookmarkStart w:id="33" w:name="_Toc36567982"/>
      <w:bookmarkStart w:id="34" w:name="_Toc44341721"/>
      <w:bookmarkStart w:id="35" w:name="_Toc51676100"/>
      <w:bookmarkStart w:id="36" w:name="_Toc55895549"/>
      <w:bookmarkStart w:id="37" w:name="_Toc58940636"/>
      <w:bookmarkStart w:id="38" w:name="_Toc67928851"/>
      <w:r w:rsidRPr="002B15AA">
        <w:t>A.2</w:t>
      </w:r>
      <w:r w:rsidRPr="002B15AA">
        <w:tab/>
        <w:t>Combined state diagram for gNB cell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2A0B313" w14:textId="77777777" w:rsidR="00B72602" w:rsidRPr="002B15AA" w:rsidRDefault="00B72602" w:rsidP="00B72602">
      <w:r w:rsidRPr="002B15AA">
        <w:t>This is the Combined state diagram for gNB cell.</w:t>
      </w:r>
    </w:p>
    <w:p w14:paraId="5A02A73C" w14:textId="5E4A3E84" w:rsidR="00B72602" w:rsidRPr="002B15AA" w:rsidRDefault="00B72602" w:rsidP="00B72602">
      <w:pPr>
        <w:pStyle w:val="TH"/>
      </w:pPr>
      <w:r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2B15AA" w:rsidRDefault="00B72602" w:rsidP="00B72602">
      <w:pPr>
        <w:pStyle w:val="TF"/>
      </w:pPr>
      <w:r w:rsidRPr="002B15AA">
        <w:t>Figure A.2-</w:t>
      </w:r>
      <w:fldSimple w:instr=" SEQ Figure \* ARABIC ">
        <w:r w:rsidRPr="002B15AA">
          <w:t>1</w:t>
        </w:r>
      </w:fldSimple>
      <w:r w:rsidRPr="002B15AA">
        <w:t>: Combined gNB cell state diagram</w:t>
      </w:r>
    </w:p>
    <w:p w14:paraId="69EB7E0F" w14:textId="77777777" w:rsidR="00B72602" w:rsidRPr="002B15AA" w:rsidRDefault="00B72602" w:rsidP="00B72602">
      <w:pPr>
        <w:keepNext/>
      </w:pPr>
      <w:r w:rsidRPr="002B15AA">
        <w:t xml:space="preserve">The gNB-DU maintains cell states. The following table is the gNB cell state transition table. </w:t>
      </w:r>
    </w:p>
    <w:p w14:paraId="0A4FEA3B" w14:textId="77777777" w:rsidR="00B72602" w:rsidRPr="002B15AA" w:rsidRDefault="00B72602" w:rsidP="00B72602">
      <w:r w:rsidRPr="002B15AA">
        <w:t xml:space="preserve">In 3-split and 2-split deployment scenarios, the interactions between gNB-CU and gNB-DU are standardized. The interactions specified under the column "The state transition events and actions" of "The gNB Cell state transition table" below </w:t>
      </w:r>
      <w:r>
        <w:t xml:space="preserve">shall </w:t>
      </w:r>
      <w:r w:rsidRPr="002B15AA">
        <w:t>be present for the state transition.</w:t>
      </w:r>
    </w:p>
    <w:p w14:paraId="36D998AD" w14:textId="77777777" w:rsidR="00B72602" w:rsidRPr="002B15AA" w:rsidRDefault="00B72602" w:rsidP="00B72602">
      <w:r w:rsidRPr="002B15AA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2B15AA" w:rsidRDefault="00B72602" w:rsidP="00B72602">
      <w:pPr>
        <w:pStyle w:val="TH"/>
      </w:pPr>
      <w:r w:rsidRPr="002B15AA">
        <w:lastRenderedPageBreak/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2B15AA" w:rsidDel="0008367C" w14:paraId="3E538D06" w14:textId="77777777" w:rsidTr="00736DE6">
        <w:trPr>
          <w:cantSplit/>
          <w:jc w:val="center"/>
        </w:trPr>
        <w:tc>
          <w:tcPr>
            <w:tcW w:w="1174" w:type="dxa"/>
            <w:shd w:val="clear" w:color="auto" w:fill="F2F2F2"/>
          </w:tcPr>
          <w:p w14:paraId="53B225A6" w14:textId="77777777" w:rsidR="00B72602" w:rsidRPr="002B15AA" w:rsidRDefault="00B72602" w:rsidP="00736DE6">
            <w:pPr>
              <w:pStyle w:val="TAH"/>
            </w:pPr>
            <w:r w:rsidRPr="002B15AA">
              <w:lastRenderedPageBreak/>
              <w:t>Transition number</w:t>
            </w:r>
          </w:p>
          <w:p w14:paraId="745B33FB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7979" w:type="dxa"/>
            <w:shd w:val="clear" w:color="auto" w:fill="F2F2F2"/>
          </w:tcPr>
          <w:p w14:paraId="69E62CDA" w14:textId="77777777" w:rsidR="00B72602" w:rsidRPr="002B15AA" w:rsidRDefault="00B72602" w:rsidP="00736DE6">
            <w:pPr>
              <w:pStyle w:val="TAH"/>
            </w:pPr>
            <w:r w:rsidRPr="002B15AA">
              <w:t>The state transition event and actions</w:t>
            </w:r>
          </w:p>
        </w:tc>
      </w:tr>
      <w:tr w:rsidR="00B72602" w:rsidRPr="002B15AA" w14:paraId="2074D75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7979" w:type="dxa"/>
          </w:tcPr>
          <w:p w14:paraId="4A61B072" w14:textId="77777777" w:rsidR="00B72602" w:rsidRPr="002B15AA" w:rsidRDefault="00B72602" w:rsidP="00736DE6">
            <w:pPr>
              <w:pStyle w:val="TAL"/>
            </w:pPr>
            <w:r w:rsidRPr="002B15AA">
              <w:t xml:space="preserve">Event: Receive request to unlock. </w:t>
            </w:r>
          </w:p>
          <w:p w14:paraId="20BAE939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3D91E11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CE6383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7979" w:type="dxa"/>
          </w:tcPr>
          <w:p w14:paraId="1AE79DD8" w14:textId="77777777" w:rsidR="00B72602" w:rsidRPr="002B15AA" w:rsidRDefault="00B72602" w:rsidP="00736DE6">
            <w:pPr>
              <w:pStyle w:val="TAL"/>
            </w:pPr>
            <w:r w:rsidRPr="002B15AA">
              <w:t>Event: Receive request to lock.</w:t>
            </w:r>
          </w:p>
          <w:p w14:paraId="429F22BD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6E047A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EB5AA25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7979" w:type="dxa"/>
          </w:tcPr>
          <w:p w14:paraId="40AB0A84" w14:textId="77777777" w:rsidR="00B72602" w:rsidRPr="002B15AA" w:rsidRDefault="00B72602" w:rsidP="00736DE6">
            <w:pPr>
              <w:pStyle w:val="TAL"/>
            </w:pPr>
            <w:r w:rsidRPr="002B15AA">
              <w:t>Event: Receive request to lock</w:t>
            </w:r>
          </w:p>
          <w:p w14:paraId="7CBF373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B72602" w:rsidRPr="002B15AA" w14:paraId="05B30BBC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7979" w:type="dxa"/>
          </w:tcPr>
          <w:p w14:paraId="6D22443D" w14:textId="77777777" w:rsidR="00B72602" w:rsidRPr="002B15AA" w:rsidRDefault="00B72602" w:rsidP="00736DE6">
            <w:pPr>
              <w:pStyle w:val="TAL"/>
            </w:pPr>
            <w:r w:rsidRPr="002B15AA">
              <w:t>Event: When the required cell resource is physically installed and working.</w:t>
            </w:r>
          </w:p>
          <w:p w14:paraId="56A0D238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2AD84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1B75FC7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7979" w:type="dxa"/>
          </w:tcPr>
          <w:p w14:paraId="6699B191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not physically installed or is not working. </w:t>
            </w:r>
          </w:p>
          <w:p w14:paraId="313DF825" w14:textId="77777777" w:rsidR="00B72602" w:rsidRPr="002B15AA" w:rsidRDefault="00B72602" w:rsidP="00736DE6">
            <w:pPr>
              <w:pStyle w:val="TAL"/>
            </w:pPr>
            <w:r w:rsidRPr="002B15AA">
              <w:t>Action: Send to gNB-CU the "gNB-DU Configuration update message" with cell to delete.</w:t>
            </w:r>
          </w:p>
          <w:p w14:paraId="31656F9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6F19680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2B15AA" w:rsidRDefault="00B72602" w:rsidP="00736DE6">
            <w:pPr>
              <w:pStyle w:val="TAC"/>
            </w:pPr>
            <w:r w:rsidRPr="002B15AA">
              <w:t>4a</w:t>
            </w:r>
          </w:p>
        </w:tc>
        <w:tc>
          <w:tcPr>
            <w:tcW w:w="7979" w:type="dxa"/>
          </w:tcPr>
          <w:p w14:paraId="5DD398E6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physically uninstalled or is not working. </w:t>
            </w:r>
          </w:p>
          <w:p w14:paraId="199D99F5" w14:textId="77777777" w:rsidR="00B72602" w:rsidRPr="002B15AA" w:rsidRDefault="00B72602" w:rsidP="00736DE6">
            <w:pPr>
              <w:pStyle w:val="TAL"/>
            </w:pPr>
            <w:r w:rsidRPr="002B15AA">
              <w:t>Action: Send to gNB-CU the "GNB-DU Configuration Update message" with served cell to delete.</w:t>
            </w:r>
          </w:p>
          <w:p w14:paraId="4E27FCC8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D95303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7979" w:type="dxa"/>
          </w:tcPr>
          <w:p w14:paraId="7C3309C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AF5B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3880CF2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 or</w:t>
            </w:r>
            <w:r w:rsidRPr="002B15AA">
              <w:t xml:space="preserve"> send gNB-CU the "gNB-DU Configuration Update message" with Cell stated as active'</w:t>
            </w:r>
            <w:r w:rsidRPr="002B15AA">
              <w:br/>
            </w:r>
          </w:p>
          <w:p w14:paraId="409735E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03FB9DA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66DB2AF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Actions: </w:t>
            </w:r>
          </w:p>
          <w:p w14:paraId="010C1A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486BFDF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t>Send to gNB-CU the "gNB-CU Configuration Update Response" to confirm the cell is in active state.</w:t>
            </w:r>
          </w:p>
          <w:p w14:paraId="71FBA78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5E55E7F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20AFC79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287D64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</w:t>
            </w:r>
          </w:p>
          <w:p w14:paraId="00350C89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nothing.</w:t>
            </w:r>
          </w:p>
          <w:p w14:paraId="0E2E9EF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3E203E2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2B15AA" w:rsidRDefault="00B72602" w:rsidP="00736DE6">
            <w:pPr>
              <w:pStyle w:val="TAC"/>
            </w:pPr>
            <w:r w:rsidRPr="002B15AA">
              <w:t>6</w:t>
            </w:r>
          </w:p>
        </w:tc>
        <w:tc>
          <w:tcPr>
            <w:tcW w:w="7979" w:type="dxa"/>
          </w:tcPr>
          <w:p w14:paraId="7607DBEF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268D51A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1681D72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0E26923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78C4D6B1" w14:textId="77777777" w:rsidR="00B72602" w:rsidRPr="002B15AA" w:rsidRDefault="00B72602" w:rsidP="00736DE6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>Event: Event: DU experiences an internal failure and decided to place the cell into inactive state.</w:t>
            </w:r>
          </w:p>
          <w:p w14:paraId="326D4EC5" w14:textId="77777777" w:rsidR="00B72602" w:rsidRPr="002B15AA" w:rsidRDefault="00B72602" w:rsidP="00736DE6">
            <w:pPr>
              <w:pStyle w:val="TAL"/>
              <w:rPr>
                <w:rFonts w:cs="Arial"/>
                <w:color w:val="00B05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>Actions: Send to gNB-CU the "gNB-DU Cell status Update message"</w:t>
            </w:r>
            <w:r w:rsidRPr="002B15AA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4B580176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2B15AA" w:rsidRDefault="00B72602" w:rsidP="00736DE6">
            <w:pPr>
              <w:pStyle w:val="TAC"/>
            </w:pPr>
            <w:r w:rsidRPr="002B15AA">
              <w:t>7</w:t>
            </w:r>
          </w:p>
        </w:tc>
        <w:tc>
          <w:tcPr>
            <w:tcW w:w="7979" w:type="dxa"/>
          </w:tcPr>
          <w:p w14:paraId="36CC6491" w14:textId="77777777" w:rsidR="00B72602" w:rsidRPr="002B15AA" w:rsidRDefault="00B72602" w:rsidP="00736DE6">
            <w:pPr>
              <w:pStyle w:val="TAL"/>
            </w:pPr>
            <w:r w:rsidRPr="002B15AA">
              <w:t>Event: Send to gNB-CU the "F1 Setup request" (identifying the cell that is configured and ready to be activated).</w:t>
            </w:r>
          </w:p>
          <w:p w14:paraId="5A3AEA9D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475E02" w14:textId="77777777" w:rsidR="00B72602" w:rsidRPr="002B15AA" w:rsidRDefault="00B72602" w:rsidP="00736DE6">
            <w:pPr>
              <w:pStyle w:val="TAL"/>
            </w:pPr>
          </w:p>
          <w:p w14:paraId="49EE257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501FABDB" w14:textId="77777777" w:rsidR="00B72602" w:rsidRPr="002B15AA" w:rsidRDefault="00B72602" w:rsidP="00736DE6">
            <w:pPr>
              <w:pStyle w:val="TAL"/>
            </w:pPr>
            <w:r w:rsidRPr="002B15AA">
              <w:t>Send to gNB-CU the "gNB-DU Configuration Update message" with the served cell to add.</w:t>
            </w:r>
          </w:p>
          <w:p w14:paraId="6A10CCCB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8D7897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6BBDF50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2B15AA" w:rsidRDefault="00B72602" w:rsidP="00736DE6">
            <w:pPr>
              <w:pStyle w:val="TAC"/>
            </w:pPr>
            <w:r w:rsidRPr="002B15AA">
              <w:t>8</w:t>
            </w:r>
          </w:p>
        </w:tc>
        <w:tc>
          <w:tcPr>
            <w:tcW w:w="7979" w:type="dxa"/>
          </w:tcPr>
          <w:p w14:paraId="5D5381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67A69A7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None.</w:t>
            </w:r>
          </w:p>
          <w:p w14:paraId="7D7FB125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7D0FF46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2B15AA" w:rsidRDefault="00B72602" w:rsidP="00736DE6">
            <w:pPr>
              <w:pStyle w:val="TAC"/>
            </w:pPr>
            <w:r w:rsidRPr="002B15AA">
              <w:t>9</w:t>
            </w:r>
          </w:p>
        </w:tc>
        <w:tc>
          <w:tcPr>
            <w:tcW w:w="7979" w:type="dxa"/>
          </w:tcPr>
          <w:p w14:paraId="20D947B2" w14:textId="77777777" w:rsidR="00B72602" w:rsidRPr="002B15AA" w:rsidRDefault="00B72602" w:rsidP="00736DE6">
            <w:pPr>
              <w:pStyle w:val="TAL"/>
            </w:pPr>
            <w:r w:rsidRPr="002B15AA">
              <w:t>Event: Receive request to shut down.</w:t>
            </w:r>
          </w:p>
          <w:p w14:paraId="4AA040DE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00E57040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00DF649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2B15AA" w:rsidRDefault="00B72602" w:rsidP="00736DE6">
            <w:pPr>
              <w:pStyle w:val="TAC"/>
            </w:pPr>
            <w:r w:rsidRPr="002B15AA">
              <w:t>10</w:t>
            </w:r>
          </w:p>
        </w:tc>
        <w:tc>
          <w:tcPr>
            <w:tcW w:w="7979" w:type="dxa"/>
          </w:tcPr>
          <w:p w14:paraId="572707A3" w14:textId="77777777" w:rsidR="00B72602" w:rsidRPr="002B15AA" w:rsidRDefault="00B72602" w:rsidP="00736DE6">
            <w:pPr>
              <w:pStyle w:val="TAL"/>
            </w:pPr>
            <w:r w:rsidRPr="002B15AA">
              <w:t>Event: Last user quit.</w:t>
            </w:r>
          </w:p>
          <w:p w14:paraId="0F5CCC4A" w14:textId="77777777" w:rsidR="00B72602" w:rsidRPr="002B15AA" w:rsidRDefault="00B72602" w:rsidP="00736DE6">
            <w:pPr>
              <w:pStyle w:val="TAL"/>
            </w:pPr>
            <w:r w:rsidRPr="002B15AA">
              <w:t>Actions: Send to gNB-CU the "GNB-DU Configuration Update message" with served cell to delete.</w:t>
            </w:r>
          </w:p>
          <w:p w14:paraId="7615DEB7" w14:textId="77777777" w:rsidR="00B72602" w:rsidRPr="002B15AA" w:rsidRDefault="00B72602" w:rsidP="00736DE6">
            <w:pPr>
              <w:pStyle w:val="TAL"/>
              <w:rPr>
                <w:highlight w:val="yellow"/>
              </w:rPr>
            </w:pPr>
          </w:p>
        </w:tc>
      </w:tr>
      <w:tr w:rsidR="00B72602" w:rsidRPr="002B15AA" w14:paraId="4F358B4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2B15AA" w:rsidRDefault="00B72602" w:rsidP="00736DE6">
            <w:pPr>
              <w:pStyle w:val="TAC"/>
            </w:pPr>
            <w:r w:rsidRPr="002B15AA">
              <w:lastRenderedPageBreak/>
              <w:t>11</w:t>
            </w:r>
          </w:p>
        </w:tc>
        <w:tc>
          <w:tcPr>
            <w:tcW w:w="7979" w:type="dxa"/>
          </w:tcPr>
          <w:p w14:paraId="1DFEA6B8" w14:textId="77777777" w:rsidR="00B72602" w:rsidRPr="002B15AA" w:rsidRDefault="00B72602" w:rsidP="00736DE6">
            <w:pPr>
              <w:pStyle w:val="TAL"/>
            </w:pPr>
            <w:r w:rsidRPr="002B15AA">
              <w:t>Event: When a cell is created and is configured.</w:t>
            </w:r>
          </w:p>
          <w:p w14:paraId="4D4E9452" w14:textId="77777777" w:rsidR="00B72602" w:rsidRPr="002B15AA" w:rsidRDefault="00B72602" w:rsidP="00736DE6">
            <w:pPr>
              <w:pStyle w:val="TAL"/>
            </w:pPr>
            <w:r w:rsidRPr="002B15AA">
              <w:t>Actions: None</w:t>
            </w:r>
          </w:p>
          <w:p w14:paraId="5A9CDF7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27A62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2B15AA" w:rsidRDefault="00B72602" w:rsidP="00736DE6">
            <w:pPr>
              <w:pStyle w:val="TAC"/>
            </w:pPr>
            <w:r w:rsidRPr="002B15AA">
              <w:t>12</w:t>
            </w:r>
          </w:p>
        </w:tc>
        <w:tc>
          <w:tcPr>
            <w:tcW w:w="7979" w:type="dxa"/>
          </w:tcPr>
          <w:p w14:paraId="3E6863A5" w14:textId="77777777" w:rsidR="00B72602" w:rsidRPr="002B15AA" w:rsidRDefault="00B72602" w:rsidP="00736DE6">
            <w:pPr>
              <w:pStyle w:val="TAL"/>
            </w:pPr>
            <w:r w:rsidRPr="002B15AA">
              <w:t>Event: When a cell is deleted.</w:t>
            </w:r>
          </w:p>
          <w:p w14:paraId="45C37CEB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79C2440" w14:textId="77777777" w:rsidR="00B72602" w:rsidRPr="002B15AA" w:rsidRDefault="00B72602" w:rsidP="00736DE6">
            <w:pPr>
              <w:pStyle w:val="TAL"/>
            </w:pPr>
          </w:p>
        </w:tc>
      </w:tr>
    </w:tbl>
    <w:p w14:paraId="581D3BFE" w14:textId="77777777" w:rsidR="00B72602" w:rsidRPr="002B15AA" w:rsidRDefault="00B72602" w:rsidP="00B72602"/>
    <w:p w14:paraId="749370B6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39" w:name="_Toc19888570"/>
      <w:bookmarkStart w:id="40" w:name="_Toc27405548"/>
      <w:bookmarkStart w:id="41" w:name="_Toc35878738"/>
      <w:bookmarkStart w:id="42" w:name="_Toc36220554"/>
      <w:bookmarkStart w:id="43" w:name="_Toc36474652"/>
      <w:bookmarkStart w:id="44" w:name="_Toc36542924"/>
      <w:bookmarkStart w:id="45" w:name="_Toc36543745"/>
      <w:bookmarkStart w:id="46" w:name="_Toc36567983"/>
      <w:bookmarkStart w:id="47" w:name="_Toc44341722"/>
      <w:bookmarkStart w:id="48" w:name="_Toc51676101"/>
      <w:bookmarkStart w:id="49" w:name="_Toc55895550"/>
      <w:bookmarkStart w:id="50" w:name="_Toc58940637"/>
      <w:bookmarkStart w:id="51" w:name="_Toc67928852"/>
      <w:r w:rsidRPr="00FD5459">
        <w:lastRenderedPageBreak/>
        <w:t>Annex B (normative):</w:t>
      </w:r>
      <w:r w:rsidRPr="009C20C3">
        <w:t xml:space="preserve"> </w:t>
      </w:r>
      <w:r w:rsidRPr="002B15AA">
        <w:br/>
      </w:r>
      <w:r>
        <w:t>NSI and NSSI state handling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757F678" w14:textId="77777777" w:rsidR="00B72602" w:rsidRPr="002B15AA" w:rsidRDefault="00B72602" w:rsidP="00B72602">
      <w:pPr>
        <w:pStyle w:val="Heading1"/>
      </w:pPr>
      <w:bookmarkStart w:id="52" w:name="_Toc19888571"/>
      <w:bookmarkStart w:id="53" w:name="_Toc27405549"/>
      <w:bookmarkStart w:id="54" w:name="_Toc35878739"/>
      <w:bookmarkStart w:id="55" w:name="_Toc36220555"/>
      <w:bookmarkStart w:id="56" w:name="_Toc36474653"/>
      <w:bookmarkStart w:id="57" w:name="_Toc36542925"/>
      <w:bookmarkStart w:id="58" w:name="_Toc36543746"/>
      <w:bookmarkStart w:id="59" w:name="_Toc36567984"/>
      <w:bookmarkStart w:id="60" w:name="_Toc44341723"/>
      <w:bookmarkStart w:id="61" w:name="_Toc51676102"/>
      <w:bookmarkStart w:id="62" w:name="_Toc55895551"/>
      <w:bookmarkStart w:id="63" w:name="_Toc58940638"/>
      <w:bookmarkStart w:id="64" w:name="_Toc67928853"/>
      <w:r w:rsidRPr="002B15AA">
        <w:t>B.1</w:t>
      </w:r>
      <w:r w:rsidRPr="002B15AA">
        <w:tab/>
        <w:t>NSI state handling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4973946" w14:textId="77777777" w:rsidR="00B72602" w:rsidRPr="002B15AA" w:rsidRDefault="00B72602" w:rsidP="00B72602">
      <w:r w:rsidRPr="002B15AA">
        <w:t xml:space="preserve">An </w:t>
      </w:r>
      <w:r>
        <w:t>NetworkSlice instance</w:t>
      </w:r>
      <w:r w:rsidRPr="002B15AA">
        <w:t xml:space="preserve"> </w:t>
      </w:r>
      <w:r>
        <w:t>(</w:t>
      </w:r>
      <w:r w:rsidRPr="002B15AA">
        <w:t>NSI</w:t>
      </w:r>
      <w:r>
        <w:t>)</w:t>
      </w:r>
      <w:r w:rsidRPr="002B15AA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187D30E9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15CA2580" w14:textId="77777777" w:rsidR="00B72602" w:rsidRPr="002B15AA" w:rsidRDefault="00B72602" w:rsidP="00B72602">
      <w:pPr>
        <w:pStyle w:val="TH"/>
      </w:pPr>
      <w:r>
        <w:t xml:space="preserve"> </w:t>
      </w:r>
      <w:bookmarkStart w:id="65" w:name="_MON_1678537027"/>
      <w:bookmarkEnd w:id="65"/>
      <w:r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686057439" r:id="rId13">
            <o:FieldCodes>\s</o:FieldCodes>
          </o:OLEObject>
        </w:object>
      </w:r>
    </w:p>
    <w:p w14:paraId="070D6496" w14:textId="77777777" w:rsidR="00B72602" w:rsidRPr="002B15AA" w:rsidRDefault="00B72602" w:rsidP="00B72602">
      <w:pPr>
        <w:pStyle w:val="TF"/>
      </w:pPr>
      <w:r w:rsidRPr="002B15AA">
        <w:t>Figure B.1: Combined NSI state diagram</w:t>
      </w:r>
    </w:p>
    <w:p w14:paraId="27D8941A" w14:textId="77777777" w:rsidR="00B72602" w:rsidRPr="002B15AA" w:rsidRDefault="00B72602" w:rsidP="00B72602">
      <w:r w:rsidRPr="002B15AA">
        <w:t xml:space="preserve">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3AB67978" w14:textId="77777777" w:rsidR="00B72602" w:rsidRPr="002B15AA" w:rsidRDefault="00B72602" w:rsidP="00B72602">
      <w:pPr>
        <w:pStyle w:val="TH"/>
      </w:pPr>
      <w:r w:rsidRPr="002B15AA">
        <w:lastRenderedPageBreak/>
        <w:t>Table B.1: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7F79A6F4" w14:textId="77777777" w:rsidTr="00736DE6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055ECA23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207D5684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shd w:val="clear" w:color="auto" w:fill="F2F2F2"/>
          </w:tcPr>
          <w:p w14:paraId="036CC978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2B2BDF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77777777" w:rsidR="00B72602" w:rsidRDefault="00B72602" w:rsidP="00736DE6">
            <w:pPr>
              <w:pStyle w:val="TAC"/>
              <w:jc w:val="left"/>
            </w:pPr>
            <w:r>
              <w:t xml:space="preserve">Operation allocateNsi results in the creation of NSI. The </w:t>
            </w:r>
            <w:r w:rsidRPr="002B15AA">
              <w:t xml:space="preserve">administrative </w:t>
            </w:r>
            <w:r>
              <w:t>state is set to LOCKED and operationalState is set to DISABLED</w:t>
            </w:r>
          </w:p>
          <w:p w14:paraId="69E9DC69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4BB99F94" w14:textId="77777777" w:rsidR="00B72602" w:rsidRPr="002B15AA" w:rsidRDefault="00B72602" w:rsidP="00736DE6">
            <w:pPr>
              <w:pStyle w:val="TAL"/>
            </w:pPr>
            <w:r>
              <w:t>CM operation creates NSI.</w:t>
            </w:r>
            <w:r w:rsidRPr="002B15AA">
              <w:t xml:space="preserve"> </w:t>
            </w:r>
            <w:r>
              <w:t>T</w:t>
            </w:r>
            <w:r w:rsidRPr="002B15AA">
              <w:t xml:space="preserve">he administrative state is set to </w:t>
            </w:r>
            <w:r>
              <w:t>LOCKED</w:t>
            </w:r>
            <w:r w:rsidRPr="002B15AA">
              <w:t xml:space="preserve"> </w:t>
            </w:r>
            <w:r>
              <w:t>and operationalState is set to DISABLED</w:t>
            </w:r>
            <w:r w:rsidRPr="002B15AA">
              <w:t xml:space="preserve"> </w:t>
            </w:r>
          </w:p>
        </w:tc>
      </w:tr>
      <w:tr w:rsidR="00B72602" w:rsidRPr="002B15AA" w14:paraId="2DC02030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7A746BB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</w:p>
        </w:tc>
      </w:tr>
      <w:tr w:rsidR="00B72602" w:rsidRPr="002B15AA" w14:paraId="4FFBE45D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</w:tc>
      </w:tr>
      <w:tr w:rsidR="00B72602" w:rsidRPr="002B15AA" w14:paraId="6A634C97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r w:rsidDel="00685783">
              <w:t>NSI</w:t>
            </w:r>
            <w:r>
              <w:t xml:space="preserve">network slice stops using the </w:t>
            </w:r>
            <w:r w:rsidDel="00685783">
              <w:t>NSI</w:t>
            </w:r>
            <w:r>
              <w:t>network slice</w:t>
            </w:r>
          </w:p>
        </w:tc>
      </w:tr>
      <w:tr w:rsidR="00B72602" w:rsidRPr="002B15AA" w14:paraId="64D4C5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</w:t>
            </w:r>
          </w:p>
        </w:tc>
      </w:tr>
      <w:tr w:rsidR="00B72602" w:rsidRPr="002B15AA" w14:paraId="4A7B9A4E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05AC3C47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3B91266B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6D5A88C4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77777777" w:rsidR="00B72602" w:rsidRDefault="00B72602" w:rsidP="00736DE6">
            <w:pPr>
              <w:pStyle w:val="TAC"/>
              <w:jc w:val="left"/>
            </w:pPr>
            <w:r>
              <w:t>Operation deallocateNsi results in the deletion of NSI</w:t>
            </w:r>
          </w:p>
          <w:p w14:paraId="40863288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774D58F4" w14:textId="77777777" w:rsidR="00B72602" w:rsidRPr="002B15AA" w:rsidRDefault="00B72602" w:rsidP="00736DE6">
            <w:pPr>
              <w:pStyle w:val="TAL"/>
            </w:pPr>
            <w:r>
              <w:t>CM operation deletes NSI</w:t>
            </w:r>
          </w:p>
        </w:tc>
      </w:tr>
    </w:tbl>
    <w:p w14:paraId="453DB86B" w14:textId="77777777" w:rsidR="00B72602" w:rsidRPr="002B15AA" w:rsidRDefault="00B72602" w:rsidP="00B72602"/>
    <w:p w14:paraId="6BD8CC64" w14:textId="77777777" w:rsidR="00B72602" w:rsidRPr="002B15AA" w:rsidRDefault="00B72602" w:rsidP="00B72602">
      <w:pPr>
        <w:pStyle w:val="Heading1"/>
      </w:pPr>
      <w:bookmarkStart w:id="66" w:name="_Toc19888572"/>
      <w:bookmarkStart w:id="67" w:name="_Toc27405550"/>
      <w:bookmarkStart w:id="68" w:name="_Toc35878740"/>
      <w:bookmarkStart w:id="69" w:name="_Toc36220556"/>
      <w:bookmarkStart w:id="70" w:name="_Toc36474654"/>
      <w:bookmarkStart w:id="71" w:name="_Toc36542926"/>
      <w:bookmarkStart w:id="72" w:name="_Toc36543747"/>
      <w:bookmarkStart w:id="73" w:name="_Toc36567985"/>
      <w:bookmarkStart w:id="74" w:name="_Toc44341724"/>
      <w:bookmarkStart w:id="75" w:name="_Toc51676103"/>
      <w:bookmarkStart w:id="76" w:name="_Toc55895552"/>
      <w:bookmarkStart w:id="77" w:name="_Toc58940639"/>
      <w:bookmarkStart w:id="78" w:name="_Toc67928854"/>
      <w:r w:rsidRPr="002B15AA">
        <w:t>B.2</w:t>
      </w:r>
      <w:r w:rsidRPr="002B15AA">
        <w:tab/>
        <w:t>State handling of NSSI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7260B44" w14:textId="77777777" w:rsidR="00B72602" w:rsidRPr="002B15AA" w:rsidRDefault="00B72602" w:rsidP="00B72602">
      <w:r w:rsidRPr="002B15AA">
        <w:t xml:space="preserve">A </w:t>
      </w:r>
      <w:r>
        <w:t>NetworkSliceSubnet instance</w:t>
      </w:r>
      <w:r w:rsidRPr="002B15AA">
        <w:t xml:space="preserve"> </w:t>
      </w:r>
      <w:r>
        <w:t>(</w:t>
      </w:r>
      <w:r w:rsidRPr="002B15AA">
        <w:t>NSSI</w:t>
      </w:r>
      <w:r>
        <w:t>)</w:t>
      </w:r>
      <w:r w:rsidRPr="002B15AA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098B221F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39A8C0D3" w14:textId="77777777" w:rsidR="00B72602" w:rsidRDefault="00B72602" w:rsidP="00B72602">
      <w:pPr>
        <w:pStyle w:val="TH"/>
        <w:rPr>
          <w:noProof/>
        </w:rPr>
      </w:pPr>
    </w:p>
    <w:bookmarkStart w:id="79" w:name="_MON_1678537533"/>
    <w:bookmarkEnd w:id="79"/>
    <w:p w14:paraId="19FA3605" w14:textId="77777777" w:rsidR="00B72602" w:rsidRPr="002B15AA" w:rsidRDefault="00B72602" w:rsidP="00B72602">
      <w:pPr>
        <w:pStyle w:val="TH"/>
      </w:pPr>
      <w:r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686057440" r:id="rId15">
            <o:FieldCodes>\s</o:FieldCodes>
          </o:OLEObject>
        </w:object>
      </w:r>
    </w:p>
    <w:p w14:paraId="2EF72FB7" w14:textId="77777777" w:rsidR="00B72602" w:rsidRPr="002B15AA" w:rsidRDefault="00B72602" w:rsidP="00B72602">
      <w:pPr>
        <w:pStyle w:val="Caption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5BEE4769" w14:textId="77777777" w:rsidR="00B72602" w:rsidRPr="002B15AA" w:rsidRDefault="00B72602" w:rsidP="00B72602">
      <w:r w:rsidRPr="002B15AA">
        <w:t xml:space="preserve">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5F366F5E" w14:textId="77777777" w:rsidR="00B72602" w:rsidRPr="002B15AA" w:rsidRDefault="00B72602" w:rsidP="00B72602">
      <w:pPr>
        <w:jc w:val="center"/>
        <w:rPr>
          <w:rFonts w:ascii="Arial" w:hAnsi="Arial" w:cs="Arial"/>
        </w:rPr>
      </w:pPr>
    </w:p>
    <w:p w14:paraId="465B5C63" w14:textId="77777777" w:rsidR="00B72602" w:rsidRPr="002B15AA" w:rsidRDefault="00B72602" w:rsidP="00B72602">
      <w:pPr>
        <w:pStyle w:val="TH"/>
      </w:pPr>
      <w:r w:rsidRPr="002B15AA">
        <w:t>Table B.2.1: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25E6FC57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66F22773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3564B61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77777777" w:rsidR="00B72602" w:rsidRDefault="00B72602" w:rsidP="00736DE6">
            <w:pPr>
              <w:pStyle w:val="TAC"/>
              <w:jc w:val="left"/>
            </w:pPr>
            <w:r>
              <w:t xml:space="preserve">Operation allocateNssi results in the creation of NSSI. The </w:t>
            </w:r>
            <w:r w:rsidRPr="002B15AA">
              <w:t xml:space="preserve">administrative </w:t>
            </w:r>
            <w:r>
              <w:t>state is set to LOCKED and operationalState is set to DISABLED</w:t>
            </w:r>
          </w:p>
          <w:p w14:paraId="0EE78FE0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64874B68" w14:textId="77777777" w:rsidR="00B72602" w:rsidRPr="002B15AA" w:rsidRDefault="00B72602" w:rsidP="00736DE6">
            <w:pPr>
              <w:pStyle w:val="TAL"/>
            </w:pPr>
            <w:r>
              <w:t>CM operation creates NSSI. T</w:t>
            </w:r>
            <w:r w:rsidRPr="002B15AA">
              <w:t xml:space="preserve">he </w:t>
            </w:r>
            <w:r>
              <w:t xml:space="preserve">administrative </w:t>
            </w:r>
            <w:r w:rsidRPr="002B15AA">
              <w:t xml:space="preserve">state is set to </w:t>
            </w:r>
            <w:r>
              <w:t>LOCKED</w:t>
            </w:r>
            <w:r w:rsidRPr="002B15AA">
              <w:t xml:space="preserve"> </w:t>
            </w:r>
            <w:r>
              <w:t>and operationalState is set to DISABLED</w:t>
            </w:r>
            <w:r w:rsidRPr="002B15AA">
              <w:t xml:space="preserve"> </w:t>
            </w:r>
          </w:p>
        </w:tc>
      </w:tr>
      <w:tr w:rsidR="00B72602" w:rsidRPr="002B15AA" w14:paraId="346D310F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6C55F520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  <w:r w:rsidRPr="002B15AA">
              <w:t xml:space="preserve"> </w:t>
            </w:r>
          </w:p>
          <w:p w14:paraId="348BA56C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9F0E2EC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  <w:p w14:paraId="667036BD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0C35233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r w:rsidDel="00685783">
              <w:t>NSSI</w:t>
            </w:r>
            <w:r>
              <w:t xml:space="preserve">network slice subnet stops using the </w:t>
            </w:r>
            <w:r w:rsidDel="00685783">
              <w:t>NSSI</w:t>
            </w:r>
            <w:r>
              <w:t>network slice subnet</w:t>
            </w:r>
          </w:p>
        </w:tc>
      </w:tr>
      <w:tr w:rsidR="00B72602" w:rsidRPr="002B15AA" w14:paraId="29CE60F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</w:p>
        </w:tc>
      </w:tr>
      <w:tr w:rsidR="00B72602" w:rsidRPr="002B15AA" w14:paraId="5870395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74F46FAD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06D33FC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5678312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77777777" w:rsidR="00B72602" w:rsidRDefault="00B72602" w:rsidP="00736DE6">
            <w:pPr>
              <w:pStyle w:val="TAC"/>
              <w:jc w:val="left"/>
            </w:pPr>
            <w:r>
              <w:t>Operation deallocateNssi results in the deletion of NSSI</w:t>
            </w:r>
          </w:p>
          <w:p w14:paraId="69DC024E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385167D7" w14:textId="77777777" w:rsidR="00B72602" w:rsidRPr="002B15AA" w:rsidRDefault="00B72602" w:rsidP="00736DE6">
            <w:pPr>
              <w:pStyle w:val="TAL"/>
            </w:pPr>
            <w:r>
              <w:t>CM operation deletes NSSI</w:t>
            </w:r>
          </w:p>
          <w:p w14:paraId="26098676" w14:textId="77777777" w:rsidR="00B72602" w:rsidRPr="002B15AA" w:rsidRDefault="00B72602" w:rsidP="00736DE6">
            <w:pPr>
              <w:pStyle w:val="TAL"/>
            </w:pPr>
          </w:p>
        </w:tc>
      </w:tr>
    </w:tbl>
    <w:p w14:paraId="5C02D8FF" w14:textId="77777777" w:rsidR="00B72602" w:rsidRPr="002B15AA" w:rsidRDefault="00B72602" w:rsidP="00B72602"/>
    <w:p w14:paraId="744B8613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80" w:name="_Toc19888573"/>
      <w:bookmarkStart w:id="81" w:name="_Toc27405551"/>
      <w:bookmarkStart w:id="82" w:name="_Toc35878741"/>
      <w:bookmarkStart w:id="83" w:name="_Toc36220557"/>
      <w:bookmarkStart w:id="84" w:name="_Toc36474655"/>
      <w:bookmarkStart w:id="85" w:name="_Toc36542927"/>
      <w:bookmarkStart w:id="86" w:name="_Toc36543748"/>
      <w:bookmarkStart w:id="87" w:name="_Toc36567986"/>
      <w:bookmarkStart w:id="88" w:name="_Toc44341725"/>
      <w:bookmarkStart w:id="89" w:name="_Toc51676104"/>
      <w:bookmarkStart w:id="90" w:name="_Toc55895553"/>
      <w:bookmarkStart w:id="91" w:name="_Toc58940640"/>
      <w:bookmarkStart w:id="92" w:name="_Toc67928855"/>
      <w:r w:rsidRPr="002B15AA">
        <w:lastRenderedPageBreak/>
        <w:t>Annex C (normative):</w:t>
      </w:r>
      <w:r w:rsidRPr="002B15AA">
        <w:br/>
        <w:t>XML definitions for NR NRM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0638622" w14:textId="77777777" w:rsidR="00B72602" w:rsidRPr="002B15AA" w:rsidRDefault="00B72602" w:rsidP="00B72602">
      <w:pPr>
        <w:pStyle w:val="Heading1"/>
      </w:pPr>
      <w:bookmarkStart w:id="93" w:name="_Toc19888574"/>
      <w:bookmarkStart w:id="94" w:name="_Toc27405552"/>
      <w:bookmarkStart w:id="95" w:name="_Toc35878742"/>
      <w:bookmarkStart w:id="96" w:name="_Toc36220558"/>
      <w:bookmarkStart w:id="97" w:name="_Toc36474656"/>
      <w:bookmarkStart w:id="98" w:name="_Toc36542928"/>
      <w:bookmarkStart w:id="99" w:name="_Toc36543749"/>
      <w:bookmarkStart w:id="100" w:name="_Toc36567987"/>
      <w:bookmarkStart w:id="101" w:name="_Toc44341726"/>
      <w:bookmarkStart w:id="102" w:name="_Toc51676105"/>
      <w:bookmarkStart w:id="103" w:name="_Toc55895554"/>
      <w:bookmarkStart w:id="104" w:name="_Toc58940641"/>
      <w:bookmarkStart w:id="105" w:name="_Toc67928856"/>
      <w:r w:rsidRPr="002B15AA">
        <w:t>C.1</w:t>
      </w:r>
      <w:r w:rsidRPr="002B15AA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2B15AA">
        <w:t xml:space="preserve"> </w:t>
      </w:r>
    </w:p>
    <w:p w14:paraId="551D8A50" w14:textId="77777777" w:rsidR="00B72602" w:rsidRPr="002B15AA" w:rsidRDefault="00B72602" w:rsidP="00B72602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694FEF3C" w14:textId="77777777" w:rsidR="00B72602" w:rsidRPr="002B15AA" w:rsidRDefault="00B72602" w:rsidP="00B72602">
      <w:pPr>
        <w:pStyle w:val="Heading1"/>
      </w:pPr>
      <w:bookmarkStart w:id="106" w:name="_Toc19888575"/>
      <w:bookmarkStart w:id="107" w:name="_Toc27405553"/>
      <w:bookmarkStart w:id="108" w:name="_Toc35878743"/>
      <w:bookmarkStart w:id="109" w:name="_Toc36220559"/>
      <w:bookmarkStart w:id="110" w:name="_Toc36474657"/>
      <w:bookmarkStart w:id="111" w:name="_Toc36542929"/>
      <w:bookmarkStart w:id="112" w:name="_Toc36543750"/>
      <w:bookmarkStart w:id="113" w:name="_Toc36567988"/>
      <w:bookmarkStart w:id="114" w:name="_Toc44341727"/>
      <w:bookmarkStart w:id="115" w:name="_Toc51676106"/>
      <w:bookmarkStart w:id="116" w:name="_Toc55895555"/>
      <w:bookmarkStart w:id="117" w:name="_Toc58940642"/>
      <w:bookmarkStart w:id="118" w:name="_Toc67928857"/>
      <w:r w:rsidRPr="002B15AA">
        <w:t>C.2</w:t>
      </w:r>
      <w:r w:rsidRPr="002B15AA">
        <w:tab/>
        <w:t>Architectural features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A99B846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363F295A" w14:textId="77777777" w:rsidR="00B72602" w:rsidRPr="002B15AA" w:rsidRDefault="00B72602" w:rsidP="00B72602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302225F5" w14:textId="77777777" w:rsidR="00B72602" w:rsidRPr="002B15AA" w:rsidRDefault="00B72602" w:rsidP="00B72602">
      <w:pPr>
        <w:pStyle w:val="Heading1"/>
      </w:pPr>
      <w:bookmarkStart w:id="119" w:name="_Toc19888576"/>
      <w:bookmarkStart w:id="120" w:name="_Toc27405554"/>
      <w:bookmarkStart w:id="121" w:name="_Toc35878744"/>
      <w:bookmarkStart w:id="122" w:name="_Toc36220560"/>
      <w:bookmarkStart w:id="123" w:name="_Toc36474658"/>
      <w:bookmarkStart w:id="124" w:name="_Toc36542930"/>
      <w:bookmarkStart w:id="125" w:name="_Toc36543751"/>
      <w:bookmarkStart w:id="126" w:name="_Toc36567989"/>
      <w:bookmarkStart w:id="127" w:name="_Toc44341728"/>
      <w:bookmarkStart w:id="128" w:name="_Toc51676107"/>
      <w:bookmarkStart w:id="129" w:name="_Toc55895556"/>
      <w:bookmarkStart w:id="130" w:name="_Toc58940643"/>
      <w:bookmarkStart w:id="131" w:name="_Toc67928858"/>
      <w:r w:rsidRPr="002B15AA">
        <w:t>C.3</w:t>
      </w:r>
      <w:r w:rsidRPr="002B15AA">
        <w:tab/>
        <w:t>Mapping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916EDB0" w14:textId="77777777" w:rsidR="00B72602" w:rsidRPr="002B15AA" w:rsidRDefault="00B72602" w:rsidP="00B72602">
      <w:pPr>
        <w:pStyle w:val="Heading2"/>
        <w:rPr>
          <w:lang w:eastAsia="zh-CN"/>
        </w:rPr>
      </w:pPr>
      <w:bookmarkStart w:id="132" w:name="_Toc19888577"/>
      <w:bookmarkStart w:id="133" w:name="_Toc27405555"/>
      <w:bookmarkStart w:id="134" w:name="_Toc35878745"/>
      <w:bookmarkStart w:id="135" w:name="_Toc36220561"/>
      <w:bookmarkStart w:id="136" w:name="_Toc36474659"/>
      <w:bookmarkStart w:id="137" w:name="_Toc36542931"/>
      <w:bookmarkStart w:id="138" w:name="_Toc36543752"/>
      <w:bookmarkStart w:id="139" w:name="_Toc36567990"/>
      <w:bookmarkStart w:id="140" w:name="_Toc44341729"/>
      <w:bookmarkStart w:id="141" w:name="_Toc51676108"/>
      <w:bookmarkStart w:id="142" w:name="_Toc55895557"/>
      <w:bookmarkStart w:id="143" w:name="_Toc58940644"/>
      <w:bookmarkStart w:id="144" w:name="_Toc67928859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FA94FED" w14:textId="77777777" w:rsidR="00B72602" w:rsidRPr="002B15AA" w:rsidRDefault="00B72602" w:rsidP="00B72602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2B15AA" w:rsidRDefault="00B72602" w:rsidP="00B72602">
      <w:pPr>
        <w:pStyle w:val="Heading2"/>
      </w:pPr>
      <w:bookmarkStart w:id="145" w:name="_Toc19888578"/>
      <w:bookmarkStart w:id="146" w:name="_Toc27405556"/>
      <w:bookmarkStart w:id="147" w:name="_Toc35878746"/>
      <w:bookmarkStart w:id="148" w:name="_Toc36220562"/>
      <w:bookmarkStart w:id="149" w:name="_Toc36474660"/>
      <w:bookmarkStart w:id="150" w:name="_Toc36542932"/>
      <w:bookmarkStart w:id="151" w:name="_Toc36543753"/>
      <w:bookmarkStart w:id="152" w:name="_Toc36567991"/>
      <w:bookmarkStart w:id="153" w:name="_Toc44341730"/>
      <w:bookmarkStart w:id="154" w:name="_Toc51676109"/>
      <w:bookmarkStart w:id="155" w:name="_Toc55895558"/>
      <w:bookmarkStart w:id="156" w:name="_Toc58940645"/>
      <w:bookmarkStart w:id="157" w:name="_Toc67928860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AE8BE46" w14:textId="77777777" w:rsidR="00B72602" w:rsidRPr="002B15AA" w:rsidRDefault="00B72602" w:rsidP="00B72602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5DD869C8" w14:textId="77777777" w:rsidR="00B72602" w:rsidRPr="002B15AA" w:rsidRDefault="00B72602" w:rsidP="00B72602">
      <w:pPr>
        <w:pStyle w:val="Heading1"/>
      </w:pPr>
      <w:bookmarkStart w:id="158" w:name="_Toc19888579"/>
      <w:bookmarkStart w:id="159" w:name="_Toc27405557"/>
      <w:bookmarkStart w:id="160" w:name="_Toc35878747"/>
      <w:bookmarkStart w:id="161" w:name="_Toc36220563"/>
      <w:bookmarkStart w:id="162" w:name="_Toc36474661"/>
      <w:bookmarkStart w:id="163" w:name="_Toc36542933"/>
      <w:bookmarkStart w:id="164" w:name="_Toc36543754"/>
      <w:bookmarkStart w:id="165" w:name="_Toc36567992"/>
      <w:bookmarkStart w:id="166" w:name="_Toc44341731"/>
      <w:bookmarkStart w:id="167" w:name="_Toc51676110"/>
      <w:bookmarkStart w:id="168" w:name="_Toc55895559"/>
      <w:bookmarkStart w:id="169" w:name="_Toc58940646"/>
      <w:bookmarkStart w:id="170" w:name="_Toc67928861"/>
      <w:r w:rsidRPr="002B15AA">
        <w:t>C.4</w:t>
      </w:r>
      <w:r w:rsidRPr="002B15AA">
        <w:tab/>
        <w:t>Solution Set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25EFC24" w14:textId="77777777" w:rsidR="00B72602" w:rsidRPr="002B15AA" w:rsidRDefault="00B72602" w:rsidP="00B72602">
      <w:pPr>
        <w:pStyle w:val="Heading2"/>
        <w:rPr>
          <w:lang w:eastAsia="zh-CN"/>
        </w:rPr>
      </w:pPr>
      <w:bookmarkStart w:id="171" w:name="_Toc19888580"/>
      <w:bookmarkStart w:id="172" w:name="_Toc27405558"/>
      <w:bookmarkStart w:id="173" w:name="_Toc35878748"/>
      <w:bookmarkStart w:id="174" w:name="_Toc36220564"/>
      <w:bookmarkStart w:id="175" w:name="_Toc36474662"/>
      <w:bookmarkStart w:id="176" w:name="_Toc36542934"/>
      <w:bookmarkStart w:id="177" w:name="_Toc36543755"/>
      <w:bookmarkStart w:id="178" w:name="_Toc36567993"/>
      <w:bookmarkStart w:id="179" w:name="_Toc44341732"/>
      <w:bookmarkStart w:id="180" w:name="_Toc51676111"/>
      <w:bookmarkStart w:id="181" w:name="_Toc55895560"/>
      <w:bookmarkStart w:id="182" w:name="_Toc58940647"/>
      <w:bookmarkStart w:id="183" w:name="_Toc67928862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0FBCCCB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47C49F69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5D244D85" w14:textId="77777777" w:rsidR="00B72602" w:rsidRPr="002B15AA" w:rsidRDefault="00B72602" w:rsidP="00B72602">
      <w:pPr>
        <w:pStyle w:val="Heading2"/>
        <w:rPr>
          <w:lang w:eastAsia="zh-CN"/>
        </w:rPr>
      </w:pPr>
      <w:bookmarkStart w:id="184" w:name="_Toc19888581"/>
      <w:bookmarkStart w:id="185" w:name="_Toc27405559"/>
      <w:bookmarkStart w:id="186" w:name="_Toc35878749"/>
      <w:bookmarkStart w:id="187" w:name="_Toc36220565"/>
      <w:bookmarkStart w:id="188" w:name="_Toc36474663"/>
      <w:bookmarkStart w:id="189" w:name="_Toc36542935"/>
      <w:bookmarkStart w:id="190" w:name="_Toc36543756"/>
      <w:bookmarkStart w:id="191" w:name="_Toc36567994"/>
      <w:bookmarkStart w:id="192" w:name="_Toc44341733"/>
      <w:bookmarkStart w:id="193" w:name="_Toc51676112"/>
      <w:bookmarkStart w:id="194" w:name="_Toc55895561"/>
      <w:bookmarkStart w:id="195" w:name="_Toc58940648"/>
      <w:bookmarkStart w:id="196" w:name="_Toc67928863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4BEC101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34FF2D76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197" w:name="_Toc19888582"/>
      <w:bookmarkStart w:id="198" w:name="_Toc27405560"/>
      <w:bookmarkStart w:id="199" w:name="_Toc35878750"/>
      <w:bookmarkStart w:id="200" w:name="_Toc36220566"/>
      <w:bookmarkStart w:id="201" w:name="_Toc36474664"/>
      <w:bookmarkStart w:id="202" w:name="_Toc36542936"/>
      <w:bookmarkStart w:id="203" w:name="_Toc36543757"/>
      <w:bookmarkStart w:id="204" w:name="_Toc36567995"/>
      <w:bookmarkStart w:id="205" w:name="_Toc44341734"/>
      <w:bookmarkStart w:id="206" w:name="_Toc51676113"/>
      <w:bookmarkStart w:id="207" w:name="_Toc55895562"/>
      <w:bookmarkStart w:id="208" w:name="_Toc58940649"/>
      <w:bookmarkStart w:id="209" w:name="_Toc67928864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C7FE980" w14:textId="77777777" w:rsidR="00B72602" w:rsidRDefault="00B72602" w:rsidP="00B72602">
      <w:pPr>
        <w:pStyle w:val="PL"/>
      </w:pPr>
      <w:r>
        <w:t>&lt;?xml version="1.0" encoding="UTF-8"?&gt;</w:t>
      </w:r>
    </w:p>
    <w:p w14:paraId="122DA0FB" w14:textId="77777777" w:rsidR="00B72602" w:rsidRDefault="00B72602" w:rsidP="00B72602">
      <w:pPr>
        <w:pStyle w:val="PL"/>
      </w:pPr>
      <w:r>
        <w:lastRenderedPageBreak/>
        <w:t>&lt;!--</w:t>
      </w:r>
    </w:p>
    <w:p w14:paraId="7B85699D" w14:textId="77777777" w:rsidR="00B72602" w:rsidRDefault="00B72602" w:rsidP="00B72602">
      <w:pPr>
        <w:pStyle w:val="PL"/>
      </w:pPr>
      <w:r>
        <w:t xml:space="preserve">  3GPP TS 28.541 NR Network Resource Model</w:t>
      </w:r>
    </w:p>
    <w:p w14:paraId="4831A139" w14:textId="77777777" w:rsidR="00B72602" w:rsidRDefault="00B72602" w:rsidP="00B72602">
      <w:pPr>
        <w:pStyle w:val="PL"/>
      </w:pPr>
      <w:r>
        <w:t xml:space="preserve">  XML schema definition</w:t>
      </w:r>
    </w:p>
    <w:p w14:paraId="3302E4D8" w14:textId="77777777" w:rsidR="00B72602" w:rsidRDefault="00B72602" w:rsidP="00B72602">
      <w:pPr>
        <w:pStyle w:val="PL"/>
      </w:pPr>
      <w:r>
        <w:t xml:space="preserve">  nrNrm.xsd</w:t>
      </w:r>
    </w:p>
    <w:p w14:paraId="111203D8" w14:textId="77777777" w:rsidR="00B72602" w:rsidRDefault="00B72602" w:rsidP="00B72602">
      <w:pPr>
        <w:pStyle w:val="PL"/>
      </w:pPr>
      <w:r>
        <w:t>--&gt;</w:t>
      </w:r>
    </w:p>
    <w:p w14:paraId="7B2A32FB" w14:textId="77777777" w:rsidR="00B72602" w:rsidRDefault="00B72602" w:rsidP="00B72602">
      <w:pPr>
        <w:pStyle w:val="PL"/>
      </w:pPr>
      <w:r>
        <w:t xml:space="preserve">&lt;schema xmlns="http://www.w3.org/2001/XMLSchema" </w:t>
      </w:r>
    </w:p>
    <w:p w14:paraId="1CF2CC42" w14:textId="77777777" w:rsidR="00B72602" w:rsidRDefault="00B72602" w:rsidP="00B72602">
      <w:pPr>
        <w:pStyle w:val="PL"/>
      </w:pPr>
      <w:r>
        <w:t xml:space="preserve">xmlns:xn="http://www.3gpp.org/ftp/specs/archive/28_series/28.623#genericNrm" </w:t>
      </w:r>
    </w:p>
    <w:p w14:paraId="2992CA3B" w14:textId="77777777" w:rsidR="00B72602" w:rsidRDefault="00B72602" w:rsidP="00B72602">
      <w:pPr>
        <w:pStyle w:val="PL"/>
      </w:pPr>
      <w:r>
        <w:t xml:space="preserve">xmlns:nn="http://www.3gpp.org/ftp/specs/archive/28_series/28.541#nrNrm" </w:t>
      </w:r>
    </w:p>
    <w:p w14:paraId="7F65137E" w14:textId="77777777" w:rsidR="00B72602" w:rsidRDefault="00B72602" w:rsidP="00B72602">
      <w:pPr>
        <w:pStyle w:val="PL"/>
      </w:pPr>
      <w:r>
        <w:t xml:space="preserve">xmlns:en="http://www.3gpp.org/ftp/specs/archive/28_series/28.659#eutranNrm" </w:t>
      </w:r>
    </w:p>
    <w:p w14:paraId="63A9D5B6" w14:textId="77777777" w:rsidR="00B72602" w:rsidRDefault="00B72602" w:rsidP="00B72602">
      <w:pPr>
        <w:pStyle w:val="PL"/>
      </w:pPr>
      <w:r>
        <w:t xml:space="preserve">xmlns:epc="http://www.3gpp.org/ftp/specs/archive/28_series/28.709#epcNrm" </w:t>
      </w:r>
    </w:p>
    <w:p w14:paraId="05789A96" w14:textId="77777777" w:rsidR="00B72602" w:rsidRDefault="00B72602" w:rsidP="00B72602">
      <w:pPr>
        <w:pStyle w:val="PL"/>
      </w:pPr>
      <w:r>
        <w:t xml:space="preserve">xmlns:sm="http://www.3gpp.org/ftp/specs/archive/28_series/28.626#stateManagementIRP" </w:t>
      </w:r>
    </w:p>
    <w:p w14:paraId="7ECF1C71" w14:textId="77777777" w:rsidR="00B72602" w:rsidRDefault="00B72602" w:rsidP="00B72602">
      <w:pPr>
        <w:pStyle w:val="PL"/>
      </w:pPr>
      <w:r>
        <w:t>xmlns:ngc="http://www.3gpp.org/ftp/specs/archive/28_series/28.541#ngcNrm"</w:t>
      </w:r>
    </w:p>
    <w:p w14:paraId="6A8324D7" w14:textId="77777777" w:rsidR="00B72602" w:rsidRDefault="00B72602" w:rsidP="00B72602">
      <w:pPr>
        <w:pStyle w:val="PL"/>
      </w:pPr>
      <w:r>
        <w:t>xmlns:sp="http://www.3gpp.org/ftp/specs/archive/28_series/28.629#sonPolicyNrm"</w:t>
      </w:r>
    </w:p>
    <w:p w14:paraId="44294DCE" w14:textId="77777777" w:rsidR="00B72602" w:rsidRDefault="00B72602" w:rsidP="00B72602">
      <w:pPr>
        <w:pStyle w:val="PL"/>
      </w:pPr>
      <w:r>
        <w:t>targetNamespace="http://www.3gpp.org/ftp/specs/archive/28_series/28.541#nrNrm" elementFormDefault="qualified"&gt;</w:t>
      </w:r>
    </w:p>
    <w:p w14:paraId="7F9AC1C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8E6D39" w:rsidRDefault="00B72602" w:rsidP="00B72602">
      <w:pPr>
        <w:pStyle w:val="PL"/>
        <w:rPr>
          <w:lang w:val="fr-FR"/>
        </w:rPr>
      </w:pPr>
    </w:p>
    <w:p w14:paraId="658691EC" w14:textId="77777777" w:rsidR="00B72602" w:rsidRDefault="00B72602" w:rsidP="00B72602">
      <w:pPr>
        <w:pStyle w:val="PL"/>
      </w:pPr>
      <w:r>
        <w:t>&lt;simpleType name="GnbId"&gt;</w:t>
      </w:r>
    </w:p>
    <w:p w14:paraId="7698F0A2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4547840" w14:textId="77777777" w:rsidR="00B72602" w:rsidRDefault="00B72602" w:rsidP="00B72602">
      <w:pPr>
        <w:pStyle w:val="PL"/>
      </w:pPr>
      <w:r>
        <w:tab/>
        <w:t>&lt;maxInclusive value="4294967295"/&gt;</w:t>
      </w:r>
    </w:p>
    <w:p w14:paraId="179623C4" w14:textId="77777777" w:rsidR="00B72602" w:rsidRDefault="00B72602" w:rsidP="00B72602">
      <w:pPr>
        <w:pStyle w:val="PL"/>
      </w:pPr>
      <w:r>
        <w:tab/>
        <w:t>&lt;/restriction&gt;</w:t>
      </w:r>
    </w:p>
    <w:p w14:paraId="75E6DAFC" w14:textId="77777777" w:rsidR="00B72602" w:rsidRDefault="00B72602" w:rsidP="00B72602">
      <w:pPr>
        <w:pStyle w:val="PL"/>
      </w:pPr>
      <w:r>
        <w:t>&lt;/simpleType&gt;</w:t>
      </w:r>
    </w:p>
    <w:p w14:paraId="346BEC02" w14:textId="77777777" w:rsidR="00B72602" w:rsidRDefault="00B72602" w:rsidP="00B72602">
      <w:pPr>
        <w:pStyle w:val="PL"/>
      </w:pPr>
      <w:r>
        <w:t>&lt;simpleType name="GnbIdLength"&gt;</w:t>
      </w:r>
    </w:p>
    <w:p w14:paraId="2B49E950" w14:textId="77777777" w:rsidR="00B72602" w:rsidRDefault="00B72602" w:rsidP="00B72602">
      <w:pPr>
        <w:pStyle w:val="PL"/>
      </w:pPr>
      <w:r>
        <w:tab/>
        <w:t>&lt;restriction base="integer"&gt;</w:t>
      </w:r>
    </w:p>
    <w:p w14:paraId="4D885AB5" w14:textId="77777777" w:rsidR="00B72602" w:rsidRDefault="00B72602" w:rsidP="00B72602">
      <w:pPr>
        <w:pStyle w:val="PL"/>
      </w:pPr>
      <w:r>
        <w:tab/>
        <w:t>&lt;minLength value="22"/&gt;</w:t>
      </w:r>
    </w:p>
    <w:p w14:paraId="030CB7E3" w14:textId="77777777" w:rsidR="00B72602" w:rsidRDefault="00B72602" w:rsidP="00B72602">
      <w:pPr>
        <w:pStyle w:val="PL"/>
      </w:pPr>
      <w:r>
        <w:tab/>
        <w:t>&lt;maxLength value="32"/&gt;</w:t>
      </w:r>
    </w:p>
    <w:p w14:paraId="19F722AF" w14:textId="77777777" w:rsidR="00B72602" w:rsidRDefault="00B72602" w:rsidP="00B72602">
      <w:pPr>
        <w:pStyle w:val="PL"/>
      </w:pPr>
      <w:r>
        <w:tab/>
        <w:t>&lt;/restriction&gt;</w:t>
      </w:r>
    </w:p>
    <w:p w14:paraId="38FA554A" w14:textId="77777777" w:rsidR="00B72602" w:rsidRDefault="00B72602" w:rsidP="00B72602">
      <w:pPr>
        <w:pStyle w:val="PL"/>
      </w:pPr>
      <w:r>
        <w:t>&lt;/simpleType&gt;</w:t>
      </w:r>
    </w:p>
    <w:p w14:paraId="76A6CDD3" w14:textId="77777777" w:rsidR="00B72602" w:rsidRDefault="00B72602" w:rsidP="00B72602">
      <w:pPr>
        <w:pStyle w:val="PL"/>
      </w:pPr>
      <w:r>
        <w:t>&lt;simpleType name="Nci"&gt;</w:t>
      </w:r>
    </w:p>
    <w:p w14:paraId="7832FE9A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75E49F6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748517C" w14:textId="77777777" w:rsidR="00B72602" w:rsidRDefault="00B72602" w:rsidP="00B72602">
      <w:pPr>
        <w:pStyle w:val="PL"/>
      </w:pPr>
      <w:r>
        <w:tab/>
        <w:t>&lt;/restriction&gt;</w:t>
      </w:r>
    </w:p>
    <w:p w14:paraId="0C6AEA33" w14:textId="77777777" w:rsidR="00B72602" w:rsidRDefault="00B72602" w:rsidP="00B72602">
      <w:pPr>
        <w:pStyle w:val="PL"/>
      </w:pPr>
      <w:r>
        <w:t xml:space="preserve">&lt;/simpleType&gt;  </w:t>
      </w:r>
    </w:p>
    <w:p w14:paraId="7CA76C6F" w14:textId="77777777" w:rsidR="00B72602" w:rsidRDefault="00B72602" w:rsidP="00B72602">
      <w:pPr>
        <w:pStyle w:val="PL"/>
      </w:pPr>
      <w:r>
        <w:t>&lt;simpleType name="Pci"&gt;</w:t>
      </w:r>
    </w:p>
    <w:p w14:paraId="3DF7CA39" w14:textId="77777777" w:rsidR="00B72602" w:rsidRDefault="00B72602" w:rsidP="00B72602">
      <w:pPr>
        <w:pStyle w:val="PL"/>
      </w:pPr>
      <w:r>
        <w:tab/>
        <w:t>&lt;restriction base="unsignedShort"&gt;</w:t>
      </w:r>
    </w:p>
    <w:p w14:paraId="6615B5C3" w14:textId="77777777" w:rsidR="00B72602" w:rsidRDefault="00B72602" w:rsidP="00B72602">
      <w:pPr>
        <w:pStyle w:val="PL"/>
      </w:pPr>
      <w:r>
        <w:tab/>
        <w:t>&lt;maxInclusive value="503"/&gt;</w:t>
      </w:r>
    </w:p>
    <w:p w14:paraId="69EAD77F" w14:textId="77777777" w:rsidR="00B72602" w:rsidRDefault="00B72602" w:rsidP="00B72602">
      <w:pPr>
        <w:pStyle w:val="PL"/>
      </w:pPr>
      <w:r>
        <w:tab/>
        <w:t>&lt;!-- Minimum value is 0, maximum value is 3x167+2=503 --&gt;</w:t>
      </w:r>
    </w:p>
    <w:p w14:paraId="715A2549" w14:textId="77777777" w:rsidR="00B72602" w:rsidRDefault="00B72602" w:rsidP="00B72602">
      <w:pPr>
        <w:pStyle w:val="PL"/>
      </w:pPr>
      <w:r>
        <w:tab/>
        <w:t>&lt;/restriction&gt;</w:t>
      </w:r>
    </w:p>
    <w:p w14:paraId="2A554EEB" w14:textId="77777777" w:rsidR="00B72602" w:rsidRDefault="00B72602" w:rsidP="00B72602">
      <w:pPr>
        <w:pStyle w:val="PL"/>
      </w:pPr>
      <w:r>
        <w:t>&lt;/simpleType&gt;</w:t>
      </w:r>
    </w:p>
    <w:p w14:paraId="25C14857" w14:textId="77777777" w:rsidR="00B72602" w:rsidRDefault="00B72602" w:rsidP="00B72602">
      <w:pPr>
        <w:pStyle w:val="PL"/>
      </w:pPr>
      <w:r>
        <w:t>&lt;simpleType name="NrTac"&gt;</w:t>
      </w:r>
    </w:p>
    <w:p w14:paraId="030109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9D90951" w14:textId="77777777" w:rsidR="00B72602" w:rsidRDefault="00B72602" w:rsidP="00B72602">
      <w:pPr>
        <w:pStyle w:val="PL"/>
      </w:pPr>
      <w:r>
        <w:tab/>
        <w:t>&lt;maxInclusive value="16777215"/&gt;</w:t>
      </w:r>
    </w:p>
    <w:p w14:paraId="76475C1D" w14:textId="77777777" w:rsidR="00B72602" w:rsidRDefault="00B72602" w:rsidP="00B72602">
      <w:pPr>
        <w:pStyle w:val="PL"/>
      </w:pPr>
      <w:r>
        <w:tab/>
        <w:t>&lt;!--5G TAC is 3-octets length --&gt;</w:t>
      </w:r>
    </w:p>
    <w:p w14:paraId="2AA5C6C3" w14:textId="77777777" w:rsidR="00B72602" w:rsidRDefault="00B72602" w:rsidP="00B72602">
      <w:pPr>
        <w:pStyle w:val="PL"/>
      </w:pPr>
      <w:r>
        <w:tab/>
        <w:t>&lt;/restriction&gt;</w:t>
      </w:r>
    </w:p>
    <w:p w14:paraId="34C6F4FE" w14:textId="77777777" w:rsidR="00B72602" w:rsidRDefault="00B72602" w:rsidP="00B72602">
      <w:pPr>
        <w:pStyle w:val="PL"/>
      </w:pPr>
      <w:r>
        <w:t>&lt;/simpleType&gt;</w:t>
      </w:r>
    </w:p>
    <w:p w14:paraId="4FB1790F" w14:textId="77777777" w:rsidR="00B72602" w:rsidRDefault="00B72602" w:rsidP="00B72602">
      <w:pPr>
        <w:pStyle w:val="PL"/>
      </w:pPr>
      <w:r>
        <w:t>&lt;simpleType name="GnbDuId"&gt;</w:t>
      </w:r>
    </w:p>
    <w:p w14:paraId="667E048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0B814F5F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7ACEA130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640A98AF" w14:textId="77777777" w:rsidR="00B72602" w:rsidRDefault="00B72602" w:rsidP="00B72602">
      <w:pPr>
        <w:pStyle w:val="PL"/>
      </w:pPr>
      <w:r>
        <w:tab/>
        <w:t>&lt;/restriction&gt;</w:t>
      </w:r>
    </w:p>
    <w:p w14:paraId="0590614C" w14:textId="77777777" w:rsidR="00B72602" w:rsidRDefault="00B72602" w:rsidP="00B72602">
      <w:pPr>
        <w:pStyle w:val="PL"/>
      </w:pPr>
      <w:r>
        <w:t>&lt;/simpleType&gt;</w:t>
      </w:r>
    </w:p>
    <w:p w14:paraId="0EF14D6B" w14:textId="77777777" w:rsidR="00B72602" w:rsidRDefault="00B72602" w:rsidP="00B72602">
      <w:pPr>
        <w:pStyle w:val="PL"/>
      </w:pPr>
      <w:r>
        <w:t>&lt;simpleType name="GnbCuupId"&gt;</w:t>
      </w:r>
    </w:p>
    <w:p w14:paraId="5A33CD2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1052FFE2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B2F2DFB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3C03EED2" w14:textId="77777777" w:rsidR="00B72602" w:rsidRDefault="00B72602" w:rsidP="00B72602">
      <w:pPr>
        <w:pStyle w:val="PL"/>
      </w:pPr>
      <w:r>
        <w:tab/>
        <w:t>&lt;/restriction&gt;</w:t>
      </w:r>
    </w:p>
    <w:p w14:paraId="7DEDB2B2" w14:textId="77777777" w:rsidR="00B72602" w:rsidRDefault="00B72602" w:rsidP="00B72602">
      <w:pPr>
        <w:pStyle w:val="PL"/>
      </w:pPr>
      <w:r>
        <w:t>&lt;/simpleType&gt;</w:t>
      </w:r>
    </w:p>
    <w:p w14:paraId="22ED50A6" w14:textId="77777777" w:rsidR="00B72602" w:rsidRDefault="00B72602" w:rsidP="00B72602">
      <w:pPr>
        <w:pStyle w:val="PL"/>
      </w:pPr>
      <w:r>
        <w:t>&lt;simpleType name="GnbName"&gt;</w:t>
      </w:r>
    </w:p>
    <w:p w14:paraId="053BBF0F" w14:textId="77777777" w:rsidR="00B72602" w:rsidRDefault="00B72602" w:rsidP="00B72602">
      <w:pPr>
        <w:pStyle w:val="PL"/>
      </w:pPr>
      <w:r>
        <w:tab/>
        <w:t>&lt;restriction base="string"&gt;</w:t>
      </w:r>
    </w:p>
    <w:p w14:paraId="601D5240" w14:textId="77777777" w:rsidR="00B72602" w:rsidRDefault="00B72602" w:rsidP="00B72602">
      <w:pPr>
        <w:pStyle w:val="PL"/>
      </w:pPr>
      <w:r>
        <w:tab/>
        <w:t>&lt;minLength value="1"/&gt;</w:t>
      </w:r>
    </w:p>
    <w:p w14:paraId="5FE95D1B" w14:textId="77777777" w:rsidR="00B72602" w:rsidRDefault="00B72602" w:rsidP="00B72602">
      <w:pPr>
        <w:pStyle w:val="PL"/>
      </w:pPr>
      <w:r>
        <w:tab/>
        <w:t>&lt;maxLength value="150"/&gt;</w:t>
      </w:r>
    </w:p>
    <w:p w14:paraId="16A5B851" w14:textId="77777777" w:rsidR="00B72602" w:rsidRDefault="00B72602" w:rsidP="00B72602">
      <w:pPr>
        <w:pStyle w:val="PL"/>
      </w:pPr>
      <w:r>
        <w:tab/>
        <w:t>&lt;/restriction&gt;</w:t>
      </w:r>
    </w:p>
    <w:p w14:paraId="6E9CB74A" w14:textId="77777777" w:rsidR="00B72602" w:rsidRDefault="00B72602" w:rsidP="00B72602">
      <w:pPr>
        <w:pStyle w:val="PL"/>
      </w:pPr>
      <w:r>
        <w:t>&lt;/simpleType&gt;</w:t>
      </w:r>
    </w:p>
    <w:p w14:paraId="0D30971C" w14:textId="77777777" w:rsidR="00B72602" w:rsidRDefault="00B72602" w:rsidP="00B72602">
      <w:pPr>
        <w:pStyle w:val="PL"/>
      </w:pPr>
      <w:r>
        <w:t>&lt;simpleType name="CyclicPrefix"&gt;</w:t>
      </w:r>
    </w:p>
    <w:p w14:paraId="1C21BF27" w14:textId="77777777" w:rsidR="00B72602" w:rsidRDefault="00B72602" w:rsidP="00B72602">
      <w:pPr>
        <w:pStyle w:val="PL"/>
      </w:pPr>
      <w:r>
        <w:tab/>
        <w:t>&lt;restriction base="integer"&gt;</w:t>
      </w:r>
    </w:p>
    <w:p w14:paraId="55AEF490" w14:textId="77777777" w:rsidR="00B72602" w:rsidRDefault="00B72602" w:rsidP="00B72602">
      <w:pPr>
        <w:pStyle w:val="PL"/>
      </w:pPr>
      <w:r>
        <w:tab/>
        <w:t>&lt;enumeration value="15"/&gt;</w:t>
      </w:r>
    </w:p>
    <w:p w14:paraId="33E91766" w14:textId="77777777" w:rsidR="00B72602" w:rsidRDefault="00B72602" w:rsidP="00B72602">
      <w:pPr>
        <w:pStyle w:val="PL"/>
      </w:pPr>
      <w:r>
        <w:tab/>
        <w:t>&lt;enumeration value="30"/&gt;</w:t>
      </w:r>
    </w:p>
    <w:p w14:paraId="10336ACA" w14:textId="77777777" w:rsidR="00B72602" w:rsidRDefault="00B72602" w:rsidP="00B72602">
      <w:pPr>
        <w:pStyle w:val="PL"/>
      </w:pPr>
      <w:r>
        <w:tab/>
        <w:t>&lt;enumeration value="60"/&gt;</w:t>
      </w:r>
    </w:p>
    <w:p w14:paraId="1F948CD8" w14:textId="77777777" w:rsidR="00B72602" w:rsidRDefault="00B72602" w:rsidP="00B72602">
      <w:pPr>
        <w:pStyle w:val="PL"/>
      </w:pPr>
      <w:r>
        <w:tab/>
        <w:t>&lt;enumeration value="120"/&gt;</w:t>
      </w:r>
    </w:p>
    <w:p w14:paraId="20EBFC8F" w14:textId="77777777" w:rsidR="00B72602" w:rsidRDefault="00B72602" w:rsidP="00B72602">
      <w:pPr>
        <w:pStyle w:val="PL"/>
      </w:pPr>
      <w:r>
        <w:tab/>
        <w:t>&lt;/restriction&gt;</w:t>
      </w:r>
    </w:p>
    <w:p w14:paraId="1844B55F" w14:textId="77777777" w:rsidR="00B72602" w:rsidRDefault="00B72602" w:rsidP="00B72602">
      <w:pPr>
        <w:pStyle w:val="PL"/>
      </w:pPr>
      <w:r>
        <w:t>&lt;/simpleType&gt;</w:t>
      </w:r>
    </w:p>
    <w:p w14:paraId="1EEEB290" w14:textId="77777777" w:rsidR="00B72602" w:rsidRDefault="00B72602" w:rsidP="00B72602">
      <w:pPr>
        <w:pStyle w:val="PL"/>
      </w:pPr>
      <w:r>
        <w:t>&lt;simpleType name="QuotaType"&gt;</w:t>
      </w:r>
    </w:p>
    <w:p w14:paraId="464508DE" w14:textId="77777777" w:rsidR="00B72602" w:rsidRDefault="00B72602" w:rsidP="00B72602">
      <w:pPr>
        <w:pStyle w:val="PL"/>
      </w:pPr>
      <w:r>
        <w:tab/>
        <w:t>&lt;restriction base="string"&gt;</w:t>
      </w:r>
    </w:p>
    <w:p w14:paraId="6171FC38" w14:textId="77777777" w:rsidR="00B72602" w:rsidRDefault="00B72602" w:rsidP="00B72602">
      <w:pPr>
        <w:pStyle w:val="PL"/>
      </w:pPr>
      <w:r>
        <w:tab/>
        <w:t>&lt;enumeration value="STRICT"/&gt;</w:t>
      </w:r>
    </w:p>
    <w:p w14:paraId="6CE5ECCC" w14:textId="77777777" w:rsidR="00B72602" w:rsidRDefault="00B72602" w:rsidP="00B72602">
      <w:pPr>
        <w:pStyle w:val="PL"/>
      </w:pPr>
      <w:r>
        <w:lastRenderedPageBreak/>
        <w:tab/>
        <w:t>&lt;enumeration value="FLOAT"/&gt;</w:t>
      </w:r>
    </w:p>
    <w:p w14:paraId="4BBA42FF" w14:textId="77777777" w:rsidR="00B72602" w:rsidRDefault="00B72602" w:rsidP="00B72602">
      <w:pPr>
        <w:pStyle w:val="PL"/>
      </w:pPr>
      <w:r>
        <w:tab/>
        <w:t>&lt;/restriction&gt;</w:t>
      </w:r>
    </w:p>
    <w:p w14:paraId="43A91843" w14:textId="77777777" w:rsidR="00B72602" w:rsidRDefault="00B72602" w:rsidP="00B72602">
      <w:pPr>
        <w:pStyle w:val="PL"/>
      </w:pPr>
      <w:r>
        <w:t>&lt;/simpleType&gt;</w:t>
      </w:r>
    </w:p>
    <w:p w14:paraId="4914A432" w14:textId="77777777" w:rsidR="00B72602" w:rsidRDefault="00B72602" w:rsidP="00B72602">
      <w:pPr>
        <w:pStyle w:val="PL"/>
      </w:pPr>
      <w:r>
        <w:t>&lt;simpleType name="CellState"&gt;</w:t>
      </w:r>
    </w:p>
    <w:p w14:paraId="37EBF48C" w14:textId="77777777" w:rsidR="00B72602" w:rsidRDefault="00B72602" w:rsidP="00B72602">
      <w:pPr>
        <w:pStyle w:val="PL"/>
      </w:pPr>
      <w:r>
        <w:tab/>
        <w:t>&lt;restriction base="string"&gt;</w:t>
      </w:r>
    </w:p>
    <w:p w14:paraId="7211654A" w14:textId="77777777" w:rsidR="00B72602" w:rsidRDefault="00B72602" w:rsidP="00B72602">
      <w:pPr>
        <w:pStyle w:val="PL"/>
      </w:pPr>
      <w:r>
        <w:tab/>
        <w:t>&lt;enumeration value="IDLE"/&gt;</w:t>
      </w:r>
    </w:p>
    <w:p w14:paraId="2067BE32" w14:textId="77777777" w:rsidR="00B72602" w:rsidRDefault="00B72602" w:rsidP="00B72602">
      <w:pPr>
        <w:pStyle w:val="PL"/>
      </w:pPr>
      <w:r>
        <w:tab/>
        <w:t>&lt;enumeration value="INACTIVE"/&gt;</w:t>
      </w:r>
    </w:p>
    <w:p w14:paraId="46F856CF" w14:textId="77777777" w:rsidR="00B72602" w:rsidRDefault="00B72602" w:rsidP="00B72602">
      <w:pPr>
        <w:pStyle w:val="PL"/>
      </w:pPr>
      <w:r>
        <w:tab/>
        <w:t>&lt;enumeration value="ACTIVE"/&gt;</w:t>
      </w:r>
    </w:p>
    <w:p w14:paraId="40272A73" w14:textId="77777777" w:rsidR="00B72602" w:rsidRDefault="00B72602" w:rsidP="00B72602">
      <w:pPr>
        <w:pStyle w:val="PL"/>
      </w:pPr>
      <w:r>
        <w:tab/>
        <w:t>&lt;/restriction&gt;</w:t>
      </w:r>
    </w:p>
    <w:p w14:paraId="39946328" w14:textId="77777777" w:rsidR="00B72602" w:rsidRDefault="00B72602" w:rsidP="00B72602">
      <w:pPr>
        <w:pStyle w:val="PL"/>
      </w:pPr>
      <w:r>
        <w:t>&lt;/simpleType&gt;</w:t>
      </w:r>
    </w:p>
    <w:p w14:paraId="0CACC628" w14:textId="77777777" w:rsidR="00B72602" w:rsidRDefault="00B72602" w:rsidP="00B72602">
      <w:pPr>
        <w:pStyle w:val="PL"/>
      </w:pPr>
      <w:r>
        <w:t>&lt;simpleType name="BwpContext"&gt;</w:t>
      </w:r>
    </w:p>
    <w:p w14:paraId="5B3AB117" w14:textId="77777777" w:rsidR="00B72602" w:rsidRDefault="00B72602" w:rsidP="00B72602">
      <w:pPr>
        <w:pStyle w:val="PL"/>
      </w:pPr>
      <w:r>
        <w:tab/>
        <w:t>&lt;restriction base="string"&gt;</w:t>
      </w:r>
    </w:p>
    <w:p w14:paraId="75A8A0E9" w14:textId="77777777" w:rsidR="00B72602" w:rsidRDefault="00B72602" w:rsidP="00B72602">
      <w:pPr>
        <w:pStyle w:val="PL"/>
      </w:pPr>
      <w:r>
        <w:tab/>
        <w:t>&lt;enumeration value="DL"/&gt;</w:t>
      </w:r>
    </w:p>
    <w:p w14:paraId="6131F783" w14:textId="77777777" w:rsidR="00B72602" w:rsidRDefault="00B72602" w:rsidP="00B72602">
      <w:pPr>
        <w:pStyle w:val="PL"/>
      </w:pPr>
      <w:r>
        <w:tab/>
        <w:t>&lt;enumeration value="UL"/&gt;</w:t>
      </w:r>
    </w:p>
    <w:p w14:paraId="54F159F2" w14:textId="77777777" w:rsidR="00B72602" w:rsidRDefault="00B72602" w:rsidP="00B72602">
      <w:pPr>
        <w:pStyle w:val="PL"/>
      </w:pPr>
      <w:r>
        <w:tab/>
        <w:t>&lt;enumeration value="SUL"/&gt;</w:t>
      </w:r>
    </w:p>
    <w:p w14:paraId="4A146E55" w14:textId="77777777" w:rsidR="00B72602" w:rsidRDefault="00B72602" w:rsidP="00B72602">
      <w:pPr>
        <w:pStyle w:val="PL"/>
      </w:pPr>
      <w:r>
        <w:tab/>
        <w:t>&lt;/restriction&gt;</w:t>
      </w:r>
    </w:p>
    <w:p w14:paraId="0CD98F6B" w14:textId="77777777" w:rsidR="00B72602" w:rsidRDefault="00B72602" w:rsidP="00B72602">
      <w:pPr>
        <w:pStyle w:val="PL"/>
      </w:pPr>
      <w:r>
        <w:t>&lt;/simpleType&gt;</w:t>
      </w:r>
    </w:p>
    <w:p w14:paraId="115FBBDD" w14:textId="77777777" w:rsidR="00B72602" w:rsidRDefault="00B72602" w:rsidP="00B72602">
      <w:pPr>
        <w:pStyle w:val="PL"/>
      </w:pPr>
      <w:r>
        <w:t>&lt;simpleType name="IsInitialBwp"&gt;</w:t>
      </w:r>
    </w:p>
    <w:p w14:paraId="20B6C569" w14:textId="77777777" w:rsidR="00B72602" w:rsidRDefault="00B72602" w:rsidP="00B72602">
      <w:pPr>
        <w:pStyle w:val="PL"/>
      </w:pPr>
      <w:r>
        <w:tab/>
        <w:t>&lt;restriction base="string"&gt;</w:t>
      </w:r>
    </w:p>
    <w:p w14:paraId="1EC0027F" w14:textId="77777777" w:rsidR="00B72602" w:rsidRDefault="00B72602" w:rsidP="00B72602">
      <w:pPr>
        <w:pStyle w:val="PL"/>
      </w:pPr>
      <w:r>
        <w:tab/>
        <w:t>&lt;enumeration value="INITIAL"/&gt;</w:t>
      </w:r>
    </w:p>
    <w:p w14:paraId="472C8233" w14:textId="77777777" w:rsidR="00B72602" w:rsidRDefault="00B72602" w:rsidP="00B72602">
      <w:pPr>
        <w:pStyle w:val="PL"/>
      </w:pPr>
      <w:r>
        <w:tab/>
        <w:t>&lt;enumeration value="OTHER"/&gt;</w:t>
      </w:r>
    </w:p>
    <w:p w14:paraId="118BC3FC" w14:textId="77777777" w:rsidR="00B72602" w:rsidRDefault="00B72602" w:rsidP="00B72602">
      <w:pPr>
        <w:pStyle w:val="PL"/>
      </w:pPr>
      <w:r>
        <w:tab/>
        <w:t>&lt;/restriction&gt;</w:t>
      </w:r>
    </w:p>
    <w:p w14:paraId="39EA4BC7" w14:textId="77777777" w:rsidR="00B72602" w:rsidRDefault="00B72602" w:rsidP="00B72602">
      <w:pPr>
        <w:pStyle w:val="PL"/>
      </w:pPr>
      <w:r>
        <w:t>&lt;/simpleType&gt;</w:t>
      </w:r>
    </w:p>
    <w:p w14:paraId="6C69D1BB" w14:textId="77777777" w:rsidR="00B72602" w:rsidRDefault="00B72602" w:rsidP="00B72602">
      <w:pPr>
        <w:pStyle w:val="PL"/>
      </w:pPr>
      <w:r>
        <w:t>&lt;simpleType name="qOffsetRangeList"&gt;</w:t>
      </w:r>
    </w:p>
    <w:p w14:paraId="329FD4DE" w14:textId="77777777" w:rsidR="00B72602" w:rsidRDefault="00B72602" w:rsidP="00B72602">
      <w:pPr>
        <w:pStyle w:val="PL"/>
      </w:pPr>
      <w:r>
        <w:tab/>
        <w:t>&lt;restriction base="string"&gt;</w:t>
      </w:r>
    </w:p>
    <w:p w14:paraId="38B60BB6" w14:textId="77777777" w:rsidR="00B72602" w:rsidRDefault="00B72602" w:rsidP="00B72602">
      <w:pPr>
        <w:pStyle w:val="PL"/>
      </w:pPr>
      <w:r>
        <w:tab/>
        <w:t>&lt;enumeration value="dB-24"/&gt;</w:t>
      </w:r>
    </w:p>
    <w:p w14:paraId="3AEC0E66" w14:textId="77777777" w:rsidR="00B72602" w:rsidRDefault="00B72602" w:rsidP="00B72602">
      <w:pPr>
        <w:pStyle w:val="PL"/>
      </w:pPr>
      <w:r>
        <w:tab/>
        <w:t>&lt;enumeration value="dB-22"/&gt;</w:t>
      </w:r>
    </w:p>
    <w:p w14:paraId="0CF12B43" w14:textId="77777777" w:rsidR="00B72602" w:rsidRDefault="00B72602" w:rsidP="00B72602">
      <w:pPr>
        <w:pStyle w:val="PL"/>
      </w:pPr>
      <w:r>
        <w:tab/>
        <w:t>&lt;enumeration value="dB-20"/&gt;</w:t>
      </w:r>
    </w:p>
    <w:p w14:paraId="1B155267" w14:textId="77777777" w:rsidR="00B72602" w:rsidRDefault="00B72602" w:rsidP="00B72602">
      <w:pPr>
        <w:pStyle w:val="PL"/>
      </w:pPr>
      <w:r>
        <w:tab/>
        <w:t>&lt;enumeration value="dB-18"/&gt;</w:t>
      </w:r>
    </w:p>
    <w:p w14:paraId="1C070194" w14:textId="77777777" w:rsidR="00B72602" w:rsidRDefault="00B72602" w:rsidP="00B72602">
      <w:pPr>
        <w:pStyle w:val="PL"/>
      </w:pPr>
      <w:r>
        <w:tab/>
        <w:t>&lt;enumeration value="dB-16"/&gt;</w:t>
      </w:r>
    </w:p>
    <w:p w14:paraId="53D43B2B" w14:textId="77777777" w:rsidR="00B72602" w:rsidRDefault="00B72602" w:rsidP="00B72602">
      <w:pPr>
        <w:pStyle w:val="PL"/>
      </w:pPr>
      <w:r>
        <w:tab/>
        <w:t>&lt;enumeration value="dB-14"/&gt;</w:t>
      </w:r>
    </w:p>
    <w:p w14:paraId="0FEEC780" w14:textId="77777777" w:rsidR="00B72602" w:rsidRDefault="00B72602" w:rsidP="00B72602">
      <w:pPr>
        <w:pStyle w:val="PL"/>
      </w:pPr>
      <w:r>
        <w:tab/>
        <w:t>&lt;enumeration value="dB-12"/&gt;</w:t>
      </w:r>
    </w:p>
    <w:p w14:paraId="56683C09" w14:textId="77777777" w:rsidR="00B72602" w:rsidRDefault="00B72602" w:rsidP="00B72602">
      <w:pPr>
        <w:pStyle w:val="PL"/>
      </w:pPr>
      <w:r>
        <w:tab/>
        <w:t>&lt;enumeration value="dB-10"/&gt;</w:t>
      </w:r>
    </w:p>
    <w:p w14:paraId="77D40A7F" w14:textId="77777777" w:rsidR="00B72602" w:rsidRDefault="00B72602" w:rsidP="00B72602">
      <w:pPr>
        <w:pStyle w:val="PL"/>
      </w:pPr>
      <w:r>
        <w:tab/>
        <w:t>&lt;enumeration value="dB-8"/&gt;</w:t>
      </w:r>
    </w:p>
    <w:p w14:paraId="1CA39330" w14:textId="77777777" w:rsidR="00B72602" w:rsidRDefault="00B72602" w:rsidP="00B72602">
      <w:pPr>
        <w:pStyle w:val="PL"/>
      </w:pPr>
      <w:r>
        <w:tab/>
        <w:t>&lt;enumeration value="dB-6"/&gt;</w:t>
      </w:r>
    </w:p>
    <w:p w14:paraId="4A526563" w14:textId="77777777" w:rsidR="00B72602" w:rsidRDefault="00B72602" w:rsidP="00B72602">
      <w:pPr>
        <w:pStyle w:val="PL"/>
      </w:pPr>
      <w:r>
        <w:tab/>
        <w:t>&lt;enumeration value="dB-5"/&gt;</w:t>
      </w:r>
    </w:p>
    <w:p w14:paraId="560875B5" w14:textId="77777777" w:rsidR="00B72602" w:rsidRDefault="00B72602" w:rsidP="00B72602">
      <w:pPr>
        <w:pStyle w:val="PL"/>
      </w:pPr>
      <w:r>
        <w:tab/>
        <w:t>&lt;enumeration value="dB-4"/&gt;</w:t>
      </w:r>
    </w:p>
    <w:p w14:paraId="1D988C6E" w14:textId="77777777" w:rsidR="00B72602" w:rsidRDefault="00B72602" w:rsidP="00B72602">
      <w:pPr>
        <w:pStyle w:val="PL"/>
      </w:pPr>
      <w:r>
        <w:tab/>
        <w:t>&lt;enumeration value="dB-3"/&gt;</w:t>
      </w:r>
    </w:p>
    <w:p w14:paraId="00500C1E" w14:textId="77777777" w:rsidR="00B72602" w:rsidRDefault="00B72602" w:rsidP="00B72602">
      <w:pPr>
        <w:pStyle w:val="PL"/>
      </w:pPr>
      <w:r>
        <w:tab/>
        <w:t>&lt;enumeration value="dB-2"/&gt;</w:t>
      </w:r>
    </w:p>
    <w:p w14:paraId="19ED7833" w14:textId="77777777" w:rsidR="00B72602" w:rsidRDefault="00B72602" w:rsidP="00B72602">
      <w:pPr>
        <w:pStyle w:val="PL"/>
      </w:pPr>
      <w:r>
        <w:tab/>
        <w:t>&lt;enumeration value="dB-1"/&gt;</w:t>
      </w:r>
    </w:p>
    <w:p w14:paraId="4628F0D4" w14:textId="77777777" w:rsidR="00B72602" w:rsidRDefault="00B72602" w:rsidP="00B72602">
      <w:pPr>
        <w:pStyle w:val="PL"/>
      </w:pPr>
      <w:r>
        <w:tab/>
        <w:t>&lt;enumeration value="dB0"/&gt;</w:t>
      </w:r>
    </w:p>
    <w:p w14:paraId="2BABD4FB" w14:textId="77777777" w:rsidR="00B72602" w:rsidRDefault="00B72602" w:rsidP="00B72602">
      <w:pPr>
        <w:pStyle w:val="PL"/>
      </w:pPr>
      <w:r>
        <w:tab/>
        <w:t>&lt;enumeration value="dB1"/&gt;</w:t>
      </w:r>
    </w:p>
    <w:p w14:paraId="7A1676AC" w14:textId="77777777" w:rsidR="00B72602" w:rsidRDefault="00B72602" w:rsidP="00B72602">
      <w:pPr>
        <w:pStyle w:val="PL"/>
      </w:pPr>
      <w:r>
        <w:tab/>
        <w:t>&lt;enumeration value="dB2"/&gt;</w:t>
      </w:r>
    </w:p>
    <w:p w14:paraId="4AD3AE5A" w14:textId="77777777" w:rsidR="00B72602" w:rsidRDefault="00B72602" w:rsidP="00B72602">
      <w:pPr>
        <w:pStyle w:val="PL"/>
      </w:pPr>
      <w:r>
        <w:tab/>
        <w:t>&lt;enumeration value="dB3"/&gt;</w:t>
      </w:r>
    </w:p>
    <w:p w14:paraId="35D494ED" w14:textId="77777777" w:rsidR="00B72602" w:rsidRDefault="00B72602" w:rsidP="00B72602">
      <w:pPr>
        <w:pStyle w:val="PL"/>
      </w:pPr>
      <w:r>
        <w:tab/>
        <w:t>&lt;enumeration value="dB4"/&gt;</w:t>
      </w:r>
    </w:p>
    <w:p w14:paraId="376226F5" w14:textId="77777777" w:rsidR="00B72602" w:rsidRDefault="00B72602" w:rsidP="00B72602">
      <w:pPr>
        <w:pStyle w:val="PL"/>
      </w:pPr>
      <w:r>
        <w:tab/>
        <w:t>&lt;enumeration value="dB5"/&gt;</w:t>
      </w:r>
    </w:p>
    <w:p w14:paraId="4B7D5D32" w14:textId="77777777" w:rsidR="00B72602" w:rsidRDefault="00B72602" w:rsidP="00B72602">
      <w:pPr>
        <w:pStyle w:val="PL"/>
      </w:pPr>
      <w:r>
        <w:tab/>
        <w:t>&lt;enumeration value="dB6"/&gt;</w:t>
      </w:r>
    </w:p>
    <w:p w14:paraId="236D18FD" w14:textId="77777777" w:rsidR="00B72602" w:rsidRDefault="00B72602" w:rsidP="00B72602">
      <w:pPr>
        <w:pStyle w:val="PL"/>
      </w:pPr>
      <w:r>
        <w:tab/>
        <w:t>&lt;enumeration value="dB8"/&gt;</w:t>
      </w:r>
    </w:p>
    <w:p w14:paraId="2B6462E0" w14:textId="77777777" w:rsidR="00B72602" w:rsidRDefault="00B72602" w:rsidP="00B72602">
      <w:pPr>
        <w:pStyle w:val="PL"/>
      </w:pPr>
      <w:r>
        <w:tab/>
        <w:t>&lt;enumeration value="dB10"/&gt;</w:t>
      </w:r>
    </w:p>
    <w:p w14:paraId="4531F15C" w14:textId="77777777" w:rsidR="00B72602" w:rsidRDefault="00B72602" w:rsidP="00B72602">
      <w:pPr>
        <w:pStyle w:val="PL"/>
      </w:pPr>
      <w:r>
        <w:tab/>
        <w:t>&lt;enumeration value="dB12"/&gt;</w:t>
      </w:r>
    </w:p>
    <w:p w14:paraId="280522ED" w14:textId="77777777" w:rsidR="00B72602" w:rsidRDefault="00B72602" w:rsidP="00B72602">
      <w:pPr>
        <w:pStyle w:val="PL"/>
      </w:pPr>
      <w:r>
        <w:tab/>
        <w:t>&lt;enumeration value="dB14"/&gt;</w:t>
      </w:r>
    </w:p>
    <w:p w14:paraId="6819A308" w14:textId="77777777" w:rsidR="00B72602" w:rsidRDefault="00B72602" w:rsidP="00B72602">
      <w:pPr>
        <w:pStyle w:val="PL"/>
      </w:pPr>
      <w:r>
        <w:tab/>
        <w:t>&lt;enumeration value="dB16"/&gt;</w:t>
      </w:r>
    </w:p>
    <w:p w14:paraId="3A9047F1" w14:textId="77777777" w:rsidR="00B72602" w:rsidRDefault="00B72602" w:rsidP="00B72602">
      <w:pPr>
        <w:pStyle w:val="PL"/>
      </w:pPr>
      <w:r>
        <w:tab/>
        <w:t>&lt;enumeration value="dB18"/&gt;</w:t>
      </w:r>
    </w:p>
    <w:p w14:paraId="4C24C0D1" w14:textId="77777777" w:rsidR="00B72602" w:rsidRDefault="00B72602" w:rsidP="00B72602">
      <w:pPr>
        <w:pStyle w:val="PL"/>
      </w:pPr>
      <w:r>
        <w:tab/>
        <w:t>&lt;enumeration value="dB20"/&gt;</w:t>
      </w:r>
    </w:p>
    <w:p w14:paraId="3905EAB7" w14:textId="77777777" w:rsidR="00B72602" w:rsidRDefault="00B72602" w:rsidP="00B72602">
      <w:pPr>
        <w:pStyle w:val="PL"/>
      </w:pPr>
      <w:r>
        <w:tab/>
        <w:t>&lt;enumeration value="dB22"/&gt;</w:t>
      </w:r>
    </w:p>
    <w:p w14:paraId="330A51B0" w14:textId="77777777" w:rsidR="00B72602" w:rsidRDefault="00B72602" w:rsidP="00B72602">
      <w:pPr>
        <w:pStyle w:val="PL"/>
      </w:pPr>
      <w:r>
        <w:tab/>
        <w:t>&lt;enumeration value="dB24"/&gt;</w:t>
      </w:r>
    </w:p>
    <w:p w14:paraId="2DEC934C" w14:textId="77777777" w:rsidR="00B72602" w:rsidRDefault="00B72602" w:rsidP="00B72602">
      <w:pPr>
        <w:pStyle w:val="PL"/>
      </w:pPr>
      <w:r>
        <w:tab/>
        <w:t>&lt;/restriction&gt;</w:t>
      </w:r>
    </w:p>
    <w:p w14:paraId="67DB9396" w14:textId="77777777" w:rsidR="00B72602" w:rsidRDefault="00B72602" w:rsidP="00B72602">
      <w:pPr>
        <w:pStyle w:val="PL"/>
      </w:pPr>
      <w:r>
        <w:t>&lt;/simpleType&gt;</w:t>
      </w:r>
    </w:p>
    <w:p w14:paraId="6DB9DE8C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0E9B80C5" w14:textId="77777777" w:rsidR="00B72602" w:rsidRDefault="00B72602" w:rsidP="00B72602">
      <w:pPr>
        <w:pStyle w:val="PL"/>
      </w:pPr>
      <w:r>
        <w:tab/>
        <w:t>&lt;restriction base="string"&gt;</w:t>
      </w:r>
    </w:p>
    <w:p w14:paraId="7EA7CC38" w14:textId="77777777" w:rsidR="00B72602" w:rsidRDefault="00B72602" w:rsidP="00B72602">
      <w:pPr>
        <w:pStyle w:val="PL"/>
      </w:pPr>
      <w:r>
        <w:tab/>
        <w:t>&lt;enumeration value="NO"/&gt;</w:t>
      </w:r>
    </w:p>
    <w:p w14:paraId="06528B90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27C0D9AC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C6B6477" w14:textId="77777777" w:rsidR="00B72602" w:rsidRDefault="00B72602" w:rsidP="00B72602">
      <w:pPr>
        <w:pStyle w:val="PL"/>
      </w:pPr>
      <w:r>
        <w:tab/>
        <w:t>&lt;/restriction&gt;</w:t>
      </w:r>
    </w:p>
    <w:p w14:paraId="2EF9FFED" w14:textId="77777777" w:rsidR="00B72602" w:rsidRDefault="00B72602" w:rsidP="00B72602">
      <w:pPr>
        <w:pStyle w:val="PL"/>
      </w:pPr>
      <w:r>
        <w:t>&lt;/simpleType&gt;</w:t>
      </w:r>
    </w:p>
    <w:p w14:paraId="47DBE0A4" w14:textId="77777777" w:rsidR="00B72602" w:rsidRDefault="00B72602" w:rsidP="00B72602">
      <w:pPr>
        <w:pStyle w:val="PL"/>
      </w:pPr>
      <w:r>
        <w:t>&lt;simpleType name="cellReselectionPriority"&gt;</w:t>
      </w:r>
    </w:p>
    <w:p w14:paraId="5945E099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8C6326F" w14:textId="77777777" w:rsidR="00B72602" w:rsidRDefault="00B72602" w:rsidP="00B72602">
      <w:pPr>
        <w:pStyle w:val="PL"/>
      </w:pPr>
      <w:r>
        <w:tab/>
        <w:t>&lt;minInclusive value="0"/&gt;</w:t>
      </w:r>
    </w:p>
    <w:p w14:paraId="1689B8E6" w14:textId="77777777" w:rsidR="00B72602" w:rsidRDefault="00B72602" w:rsidP="00B72602">
      <w:pPr>
        <w:pStyle w:val="PL"/>
      </w:pPr>
      <w:r>
        <w:tab/>
        <w:t>&lt;maxInclusive value="16"/&gt;</w:t>
      </w:r>
    </w:p>
    <w:p w14:paraId="3C870A99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23AE6E85" w14:textId="77777777" w:rsidR="00B72602" w:rsidRDefault="00B72602" w:rsidP="00B72602">
      <w:pPr>
        <w:pStyle w:val="PL"/>
      </w:pPr>
      <w:r>
        <w:tab/>
        <w:t>&lt;/restriction&gt;</w:t>
      </w:r>
    </w:p>
    <w:p w14:paraId="75D29D1C" w14:textId="77777777" w:rsidR="00B72602" w:rsidRDefault="00B72602" w:rsidP="00B72602">
      <w:pPr>
        <w:pStyle w:val="PL"/>
      </w:pPr>
      <w:r>
        <w:t>&lt;/simpleType&gt;</w:t>
      </w:r>
    </w:p>
    <w:p w14:paraId="2BE22F3D" w14:textId="77777777" w:rsidR="00B72602" w:rsidRDefault="00B72602" w:rsidP="00B72602">
      <w:pPr>
        <w:pStyle w:val="PL"/>
      </w:pPr>
      <w:r>
        <w:t>&lt;simpleType name="cellReselectionSubPriority"&gt;</w:t>
      </w:r>
    </w:p>
    <w:p w14:paraId="1F3AF8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345EE8D5" w14:textId="77777777" w:rsidR="00B72602" w:rsidRDefault="00B72602" w:rsidP="00B72602">
      <w:pPr>
        <w:pStyle w:val="PL"/>
      </w:pPr>
      <w:r>
        <w:tab/>
        <w:t>&lt;minInclusive value="0"/&gt;</w:t>
      </w:r>
    </w:p>
    <w:p w14:paraId="38170D85" w14:textId="77777777" w:rsidR="00B72602" w:rsidRDefault="00B72602" w:rsidP="00B72602">
      <w:pPr>
        <w:pStyle w:val="PL"/>
      </w:pPr>
      <w:r>
        <w:tab/>
        <w:t>&lt;maxInclusive value="16"/&gt;</w:t>
      </w:r>
    </w:p>
    <w:p w14:paraId="676E6E7F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1291ED69" w14:textId="77777777" w:rsidR="00B72602" w:rsidRDefault="00B72602" w:rsidP="00B72602">
      <w:pPr>
        <w:pStyle w:val="PL"/>
      </w:pPr>
      <w:r>
        <w:tab/>
        <w:t>&lt;/restriction&gt;</w:t>
      </w:r>
    </w:p>
    <w:p w14:paraId="034D7E82" w14:textId="77777777" w:rsidR="00B72602" w:rsidRDefault="00B72602" w:rsidP="00B72602">
      <w:pPr>
        <w:pStyle w:val="PL"/>
      </w:pPr>
      <w:r>
        <w:lastRenderedPageBreak/>
        <w:t>&lt;/simpleType&gt;</w:t>
      </w:r>
    </w:p>
    <w:p w14:paraId="4EFAFEE4" w14:textId="77777777" w:rsidR="00B72602" w:rsidRDefault="00B72602" w:rsidP="00B72602">
      <w:pPr>
        <w:pStyle w:val="PL"/>
      </w:pPr>
      <w:r>
        <w:t>&lt;simpleType name="PMaxRangeType"&gt;</w:t>
      </w:r>
    </w:p>
    <w:p w14:paraId="0E115D7B" w14:textId="77777777" w:rsidR="00B72602" w:rsidRDefault="00B72602" w:rsidP="00B72602">
      <w:pPr>
        <w:pStyle w:val="PL"/>
      </w:pPr>
      <w:r>
        <w:tab/>
        <w:t>&lt;restriction base="short"&gt;</w:t>
      </w:r>
    </w:p>
    <w:p w14:paraId="4B3BEA56" w14:textId="77777777" w:rsidR="00B72602" w:rsidRDefault="00B72602" w:rsidP="00B72602">
      <w:pPr>
        <w:pStyle w:val="PL"/>
      </w:pPr>
      <w:r>
        <w:tab/>
        <w:t>&lt;minInclusive value="-30"/&gt;</w:t>
      </w:r>
    </w:p>
    <w:p w14:paraId="5499B6FD" w14:textId="77777777" w:rsidR="00B72602" w:rsidRDefault="00B72602" w:rsidP="00B72602">
      <w:pPr>
        <w:pStyle w:val="PL"/>
      </w:pPr>
      <w:r>
        <w:tab/>
        <w:t>&lt;maxInclusive value="33"/&gt;</w:t>
      </w:r>
    </w:p>
    <w:p w14:paraId="280DE845" w14:textId="77777777" w:rsidR="00B72602" w:rsidRDefault="00B72602" w:rsidP="00B72602">
      <w:pPr>
        <w:pStyle w:val="PL"/>
      </w:pPr>
      <w:r>
        <w:tab/>
        <w:t>&lt;/restriction&gt;</w:t>
      </w:r>
    </w:p>
    <w:p w14:paraId="3894692C" w14:textId="77777777" w:rsidR="00B72602" w:rsidRDefault="00B72602" w:rsidP="00B72602">
      <w:pPr>
        <w:pStyle w:val="PL"/>
      </w:pPr>
      <w:r>
        <w:t>&lt;/simpleType&gt;</w:t>
      </w:r>
    </w:p>
    <w:p w14:paraId="3093891D" w14:textId="77777777" w:rsidR="00B72602" w:rsidRDefault="00B72602" w:rsidP="00B72602">
      <w:pPr>
        <w:pStyle w:val="PL"/>
      </w:pPr>
      <w:r>
        <w:t>&lt;simpleType name="qOffsetFreq"&gt;</w:t>
      </w:r>
    </w:p>
    <w:p w14:paraId="26FFE5FE" w14:textId="77777777" w:rsidR="00B72602" w:rsidRDefault="00B72602" w:rsidP="00B72602">
      <w:pPr>
        <w:pStyle w:val="PL"/>
      </w:pPr>
      <w:r>
        <w:tab/>
        <w:t>&lt;restriction base="short"&gt;</w:t>
      </w:r>
    </w:p>
    <w:p w14:paraId="42270D8D" w14:textId="77777777" w:rsidR="00B72602" w:rsidRDefault="00B72602" w:rsidP="00B72602">
      <w:pPr>
        <w:pStyle w:val="PL"/>
      </w:pPr>
      <w:r>
        <w:tab/>
        <w:t>&lt;minInclusive value="-24"/&gt;</w:t>
      </w:r>
    </w:p>
    <w:p w14:paraId="6F3FB09D" w14:textId="77777777" w:rsidR="00B72602" w:rsidRDefault="00B72602" w:rsidP="00B72602">
      <w:pPr>
        <w:pStyle w:val="PL"/>
      </w:pPr>
      <w:r>
        <w:tab/>
        <w:t>&lt;maxInclusive value="24"/&gt;</w:t>
      </w:r>
    </w:p>
    <w:p w14:paraId="7967616E" w14:textId="77777777" w:rsidR="00B72602" w:rsidRDefault="00B72602" w:rsidP="00B72602">
      <w:pPr>
        <w:pStyle w:val="PL"/>
      </w:pPr>
      <w:r>
        <w:tab/>
        <w:t>&lt;/restriction&gt;</w:t>
      </w:r>
    </w:p>
    <w:p w14:paraId="0E11B678" w14:textId="77777777" w:rsidR="00B72602" w:rsidRDefault="00B72602" w:rsidP="00B72602">
      <w:pPr>
        <w:pStyle w:val="PL"/>
      </w:pPr>
      <w:r>
        <w:t>&lt;/simpleType&gt;</w:t>
      </w:r>
    </w:p>
    <w:p w14:paraId="5891D6A9" w14:textId="77777777" w:rsidR="00B72602" w:rsidRDefault="00B72602" w:rsidP="00B72602">
      <w:pPr>
        <w:pStyle w:val="PL"/>
      </w:pPr>
      <w:r>
        <w:t>&lt;simpleType name="qQualMin"&gt;</w:t>
      </w:r>
    </w:p>
    <w:p w14:paraId="6DE4ECA8" w14:textId="77777777" w:rsidR="00B72602" w:rsidRDefault="00B72602" w:rsidP="00B72602">
      <w:pPr>
        <w:pStyle w:val="PL"/>
      </w:pPr>
      <w:r>
        <w:tab/>
        <w:t>&lt;restriction base="integer"&gt;</w:t>
      </w:r>
    </w:p>
    <w:p w14:paraId="0257CC04" w14:textId="77777777" w:rsidR="00B72602" w:rsidRDefault="00B72602" w:rsidP="00B72602">
      <w:pPr>
        <w:pStyle w:val="PL"/>
      </w:pPr>
      <w:r>
        <w:tab/>
        <w:t>&lt;minInclusive value="-34"/&gt;</w:t>
      </w:r>
    </w:p>
    <w:p w14:paraId="7D3A66FA" w14:textId="77777777" w:rsidR="00B72602" w:rsidRDefault="00B72602" w:rsidP="00B72602">
      <w:pPr>
        <w:pStyle w:val="PL"/>
      </w:pPr>
      <w:r>
        <w:tab/>
        <w:t>&lt;maxInclusive value="0"/&gt;</w:t>
      </w:r>
    </w:p>
    <w:p w14:paraId="448D877F" w14:textId="77777777" w:rsidR="00B72602" w:rsidRDefault="00B72602" w:rsidP="00B72602">
      <w:pPr>
        <w:pStyle w:val="PL"/>
      </w:pPr>
      <w:r>
        <w:tab/>
        <w:t>&lt;/restriction&gt;</w:t>
      </w:r>
    </w:p>
    <w:p w14:paraId="0493FBAA" w14:textId="77777777" w:rsidR="00B72602" w:rsidRDefault="00B72602" w:rsidP="00B72602">
      <w:pPr>
        <w:pStyle w:val="PL"/>
      </w:pPr>
      <w:r>
        <w:t>&lt;/simpleType&gt;</w:t>
      </w:r>
    </w:p>
    <w:p w14:paraId="3C2A6B25" w14:textId="77777777" w:rsidR="00B72602" w:rsidRDefault="00B72602" w:rsidP="00B72602">
      <w:pPr>
        <w:pStyle w:val="PL"/>
      </w:pPr>
      <w:r>
        <w:t>&lt;simpleType name="qRxLevMin"&gt;</w:t>
      </w:r>
    </w:p>
    <w:p w14:paraId="425D41BC" w14:textId="77777777" w:rsidR="00B72602" w:rsidRDefault="00B72602" w:rsidP="00B72602">
      <w:pPr>
        <w:pStyle w:val="PL"/>
      </w:pPr>
      <w:r>
        <w:tab/>
        <w:t>&lt;restriction base="integer"&gt;</w:t>
      </w:r>
    </w:p>
    <w:p w14:paraId="0EAF943A" w14:textId="77777777" w:rsidR="00B72602" w:rsidRDefault="00B72602" w:rsidP="00B72602">
      <w:pPr>
        <w:pStyle w:val="PL"/>
      </w:pPr>
      <w:r>
        <w:tab/>
        <w:t>&lt;minInclusive value="-140"/&gt;</w:t>
      </w:r>
    </w:p>
    <w:p w14:paraId="00D64120" w14:textId="77777777" w:rsidR="00B72602" w:rsidRDefault="00B72602" w:rsidP="00B72602">
      <w:pPr>
        <w:pStyle w:val="PL"/>
      </w:pPr>
      <w:r>
        <w:tab/>
        <w:t>&lt;maxInclusive value="-44"/&gt;</w:t>
      </w:r>
    </w:p>
    <w:p w14:paraId="368D2A1D" w14:textId="77777777" w:rsidR="00B72602" w:rsidRDefault="00B72602" w:rsidP="00B72602">
      <w:pPr>
        <w:pStyle w:val="PL"/>
      </w:pPr>
      <w:r>
        <w:tab/>
        <w:t>&lt;/restriction&gt;</w:t>
      </w:r>
    </w:p>
    <w:p w14:paraId="60956AEF" w14:textId="77777777" w:rsidR="00B72602" w:rsidRDefault="00B72602" w:rsidP="00B72602">
      <w:pPr>
        <w:pStyle w:val="PL"/>
      </w:pPr>
      <w:r>
        <w:t>&lt;/simpleType&gt;</w:t>
      </w:r>
    </w:p>
    <w:p w14:paraId="5F34344E" w14:textId="77777777" w:rsidR="00B72602" w:rsidRDefault="00B72602" w:rsidP="00B72602">
      <w:pPr>
        <w:pStyle w:val="PL"/>
      </w:pPr>
      <w:r>
        <w:t>&lt;simpleType name="Thresxhighp"&gt;</w:t>
      </w:r>
    </w:p>
    <w:p w14:paraId="70C77A3C" w14:textId="77777777" w:rsidR="00B72602" w:rsidRDefault="00B72602" w:rsidP="00B72602">
      <w:pPr>
        <w:pStyle w:val="PL"/>
      </w:pPr>
      <w:r>
        <w:tab/>
        <w:t>&lt;restriction base="integer"&gt;</w:t>
      </w:r>
    </w:p>
    <w:p w14:paraId="2FA95133" w14:textId="77777777" w:rsidR="00B72602" w:rsidRDefault="00B72602" w:rsidP="00B72602">
      <w:pPr>
        <w:pStyle w:val="PL"/>
      </w:pPr>
      <w:r>
        <w:tab/>
        <w:t>&lt;minInclusive value="0"/&gt;</w:t>
      </w:r>
    </w:p>
    <w:p w14:paraId="0D9CDFAE" w14:textId="77777777" w:rsidR="00B72602" w:rsidRDefault="00B72602" w:rsidP="00B72602">
      <w:pPr>
        <w:pStyle w:val="PL"/>
      </w:pPr>
      <w:r>
        <w:tab/>
        <w:t>&lt;maxInclusive value="62"/&gt;</w:t>
      </w:r>
    </w:p>
    <w:p w14:paraId="563DDAFE" w14:textId="77777777" w:rsidR="00B72602" w:rsidRDefault="00B72602" w:rsidP="00B72602">
      <w:pPr>
        <w:pStyle w:val="PL"/>
      </w:pPr>
      <w:r>
        <w:tab/>
        <w:t>&lt;/restriction&gt;</w:t>
      </w:r>
    </w:p>
    <w:p w14:paraId="1E0738BD" w14:textId="77777777" w:rsidR="00B72602" w:rsidRDefault="00B72602" w:rsidP="00B72602">
      <w:pPr>
        <w:pStyle w:val="PL"/>
      </w:pPr>
      <w:r>
        <w:t>&lt;/simpleType&gt;</w:t>
      </w:r>
    </w:p>
    <w:p w14:paraId="161864CF" w14:textId="77777777" w:rsidR="00B72602" w:rsidRDefault="00B72602" w:rsidP="00B72602">
      <w:pPr>
        <w:pStyle w:val="PL"/>
      </w:pPr>
      <w:r>
        <w:t>&lt;simpleType name="Threshxhighq"&gt;</w:t>
      </w:r>
    </w:p>
    <w:p w14:paraId="40E00AE0" w14:textId="77777777" w:rsidR="00B72602" w:rsidRDefault="00B72602" w:rsidP="00B72602">
      <w:pPr>
        <w:pStyle w:val="PL"/>
      </w:pPr>
      <w:r>
        <w:tab/>
        <w:t>&lt;restriction base="integer"&gt;</w:t>
      </w:r>
    </w:p>
    <w:p w14:paraId="6E0E1D9F" w14:textId="77777777" w:rsidR="00B72602" w:rsidRDefault="00B72602" w:rsidP="00B72602">
      <w:pPr>
        <w:pStyle w:val="PL"/>
      </w:pPr>
      <w:r>
        <w:tab/>
        <w:t>&lt;minInclusive value="0"/&gt;</w:t>
      </w:r>
    </w:p>
    <w:p w14:paraId="2E934C55" w14:textId="77777777" w:rsidR="00B72602" w:rsidRDefault="00B72602" w:rsidP="00B72602">
      <w:pPr>
        <w:pStyle w:val="PL"/>
      </w:pPr>
      <w:r>
        <w:tab/>
        <w:t>&lt;maxInclusive value="31"/&gt;</w:t>
      </w:r>
    </w:p>
    <w:p w14:paraId="63E41E30" w14:textId="77777777" w:rsidR="00B72602" w:rsidRDefault="00B72602" w:rsidP="00B72602">
      <w:pPr>
        <w:pStyle w:val="PL"/>
      </w:pPr>
      <w:r>
        <w:tab/>
        <w:t>&lt;/restriction&gt;</w:t>
      </w:r>
    </w:p>
    <w:p w14:paraId="4166F1F3" w14:textId="77777777" w:rsidR="00B72602" w:rsidRDefault="00B72602" w:rsidP="00B72602">
      <w:pPr>
        <w:pStyle w:val="PL"/>
      </w:pPr>
      <w:r>
        <w:t>&lt;/simpleType&gt;</w:t>
      </w:r>
    </w:p>
    <w:p w14:paraId="255CE14E" w14:textId="77777777" w:rsidR="00B72602" w:rsidRDefault="00B72602" w:rsidP="00B72602">
      <w:pPr>
        <w:pStyle w:val="PL"/>
      </w:pPr>
      <w:r>
        <w:t>&lt;simpleType name="Threshxlowp"&gt;</w:t>
      </w:r>
    </w:p>
    <w:p w14:paraId="773C21A2" w14:textId="77777777" w:rsidR="00B72602" w:rsidRDefault="00B72602" w:rsidP="00B72602">
      <w:pPr>
        <w:pStyle w:val="PL"/>
      </w:pPr>
      <w:r>
        <w:tab/>
        <w:t>&lt;restriction base="integer"&gt;</w:t>
      </w:r>
    </w:p>
    <w:p w14:paraId="58E33BD0" w14:textId="77777777" w:rsidR="00B72602" w:rsidRDefault="00B72602" w:rsidP="00B72602">
      <w:pPr>
        <w:pStyle w:val="PL"/>
      </w:pPr>
      <w:r>
        <w:tab/>
        <w:t>&lt;minInclusive value="0"/&gt;</w:t>
      </w:r>
    </w:p>
    <w:p w14:paraId="207A6D10" w14:textId="77777777" w:rsidR="00B72602" w:rsidRDefault="00B72602" w:rsidP="00B72602">
      <w:pPr>
        <w:pStyle w:val="PL"/>
      </w:pPr>
      <w:r>
        <w:tab/>
        <w:t>&lt;maxInclusive value="62"/&gt;</w:t>
      </w:r>
    </w:p>
    <w:p w14:paraId="13B6B1C4" w14:textId="77777777" w:rsidR="00B72602" w:rsidRDefault="00B72602" w:rsidP="00B72602">
      <w:pPr>
        <w:pStyle w:val="PL"/>
      </w:pPr>
      <w:r>
        <w:tab/>
        <w:t>&lt;/restriction&gt;</w:t>
      </w:r>
    </w:p>
    <w:p w14:paraId="62CE7375" w14:textId="77777777" w:rsidR="00B72602" w:rsidRDefault="00B72602" w:rsidP="00B72602">
      <w:pPr>
        <w:pStyle w:val="PL"/>
      </w:pPr>
      <w:r>
        <w:t>&lt;/simpleType&gt;</w:t>
      </w:r>
    </w:p>
    <w:p w14:paraId="253045BE" w14:textId="77777777" w:rsidR="00B72602" w:rsidRDefault="00B72602" w:rsidP="00B72602">
      <w:pPr>
        <w:pStyle w:val="PL"/>
      </w:pPr>
      <w:r>
        <w:t>&lt;simpleType name="Threshxlowq"&gt;</w:t>
      </w:r>
    </w:p>
    <w:p w14:paraId="47F055A0" w14:textId="77777777" w:rsidR="00B72602" w:rsidRDefault="00B72602" w:rsidP="00B72602">
      <w:pPr>
        <w:pStyle w:val="PL"/>
      </w:pPr>
      <w:r>
        <w:tab/>
        <w:t>&lt;restriction base="integer"&gt;</w:t>
      </w:r>
    </w:p>
    <w:p w14:paraId="6A11BF87" w14:textId="77777777" w:rsidR="00B72602" w:rsidRDefault="00B72602" w:rsidP="00B72602">
      <w:pPr>
        <w:pStyle w:val="PL"/>
      </w:pPr>
      <w:r>
        <w:tab/>
        <w:t>&lt;minInclusive value="0"/&gt;</w:t>
      </w:r>
    </w:p>
    <w:p w14:paraId="45ED872B" w14:textId="77777777" w:rsidR="00B72602" w:rsidRDefault="00B72602" w:rsidP="00B72602">
      <w:pPr>
        <w:pStyle w:val="PL"/>
      </w:pPr>
      <w:r>
        <w:tab/>
        <w:t>&lt;maxInclusive value="62"/&gt;</w:t>
      </w:r>
    </w:p>
    <w:p w14:paraId="44675064" w14:textId="77777777" w:rsidR="00B72602" w:rsidRDefault="00B72602" w:rsidP="00B72602">
      <w:pPr>
        <w:pStyle w:val="PL"/>
      </w:pPr>
      <w:r>
        <w:tab/>
        <w:t>&lt;/restriction&gt;</w:t>
      </w:r>
    </w:p>
    <w:p w14:paraId="4A83E904" w14:textId="77777777" w:rsidR="00B72602" w:rsidRDefault="00B72602" w:rsidP="00B72602">
      <w:pPr>
        <w:pStyle w:val="PL"/>
      </w:pPr>
      <w:r>
        <w:t>&lt;/simpleType&gt;</w:t>
      </w:r>
    </w:p>
    <w:p w14:paraId="418F0C61" w14:textId="77777777" w:rsidR="00B72602" w:rsidRDefault="00B72602" w:rsidP="00B72602">
      <w:pPr>
        <w:pStyle w:val="PL"/>
      </w:pPr>
      <w:r>
        <w:t>&lt;simpleType name="Treselectionnr"&gt;</w:t>
      </w:r>
    </w:p>
    <w:p w14:paraId="27DABB7C" w14:textId="77777777" w:rsidR="00B72602" w:rsidRDefault="00B72602" w:rsidP="00B72602">
      <w:pPr>
        <w:pStyle w:val="PL"/>
      </w:pPr>
      <w:r>
        <w:tab/>
        <w:t>&lt;restriction base="integer"&gt;</w:t>
      </w:r>
    </w:p>
    <w:p w14:paraId="0D573A26" w14:textId="77777777" w:rsidR="00B72602" w:rsidRDefault="00B72602" w:rsidP="00B72602">
      <w:pPr>
        <w:pStyle w:val="PL"/>
      </w:pPr>
      <w:r>
        <w:tab/>
        <w:t>&lt;minInclusive value="0"/&gt;</w:t>
      </w:r>
    </w:p>
    <w:p w14:paraId="665E7CD3" w14:textId="77777777" w:rsidR="00B72602" w:rsidRDefault="00B72602" w:rsidP="00B72602">
      <w:pPr>
        <w:pStyle w:val="PL"/>
      </w:pPr>
      <w:r>
        <w:tab/>
        <w:t>&lt;maxInclusive value="7"/&gt;</w:t>
      </w:r>
    </w:p>
    <w:p w14:paraId="51E78D42" w14:textId="77777777" w:rsidR="00B72602" w:rsidRDefault="00B72602" w:rsidP="00B72602">
      <w:pPr>
        <w:pStyle w:val="PL"/>
      </w:pPr>
      <w:r>
        <w:tab/>
        <w:t>&lt;/restriction&gt;</w:t>
      </w:r>
    </w:p>
    <w:p w14:paraId="3B22F851" w14:textId="77777777" w:rsidR="00B72602" w:rsidRDefault="00B72602" w:rsidP="00B72602">
      <w:pPr>
        <w:pStyle w:val="PL"/>
      </w:pPr>
      <w:r>
        <w:t>&lt;/simpleType&gt;</w:t>
      </w:r>
    </w:p>
    <w:p w14:paraId="479CFF03" w14:textId="77777777" w:rsidR="00B72602" w:rsidRDefault="00B72602" w:rsidP="00B72602">
      <w:pPr>
        <w:pStyle w:val="PL"/>
      </w:pPr>
      <w:r>
        <w:t>&lt;simpleType name="Treselectionnrsfhigh"&gt;</w:t>
      </w:r>
    </w:p>
    <w:p w14:paraId="6CEFE9C8" w14:textId="77777777" w:rsidR="00B72602" w:rsidRDefault="00B72602" w:rsidP="00B72602">
      <w:pPr>
        <w:pStyle w:val="PL"/>
      </w:pPr>
      <w:r>
        <w:tab/>
        <w:t>&lt;restriction base="string"&gt;</w:t>
      </w:r>
    </w:p>
    <w:p w14:paraId="4AE899BD" w14:textId="77777777" w:rsidR="00B72602" w:rsidRDefault="00B72602" w:rsidP="00B72602">
      <w:pPr>
        <w:pStyle w:val="PL"/>
      </w:pPr>
      <w:r>
        <w:tab/>
        <w:t>&lt;enumeration value="25"/&gt;</w:t>
      </w:r>
    </w:p>
    <w:p w14:paraId="585EB9B5" w14:textId="77777777" w:rsidR="00B72602" w:rsidRDefault="00B72602" w:rsidP="00B72602">
      <w:pPr>
        <w:pStyle w:val="PL"/>
      </w:pPr>
      <w:r>
        <w:tab/>
        <w:t>&lt;enumeration value="50"/&gt;</w:t>
      </w:r>
    </w:p>
    <w:p w14:paraId="45072A9F" w14:textId="77777777" w:rsidR="00B72602" w:rsidRDefault="00B72602" w:rsidP="00B72602">
      <w:pPr>
        <w:pStyle w:val="PL"/>
      </w:pPr>
      <w:r>
        <w:tab/>
        <w:t>&lt;enumeration value="75"/&gt;</w:t>
      </w:r>
    </w:p>
    <w:p w14:paraId="3EFAF5BF" w14:textId="77777777" w:rsidR="00B72602" w:rsidRDefault="00B72602" w:rsidP="00B72602">
      <w:pPr>
        <w:pStyle w:val="PL"/>
      </w:pPr>
      <w:r>
        <w:tab/>
        <w:t>&lt;enumeration value="100"/&gt;</w:t>
      </w:r>
    </w:p>
    <w:p w14:paraId="3CB26E03" w14:textId="77777777" w:rsidR="00B72602" w:rsidRDefault="00B72602" w:rsidP="00B72602">
      <w:pPr>
        <w:pStyle w:val="PL"/>
      </w:pPr>
      <w:r>
        <w:tab/>
        <w:t>&lt;/restriction&gt;</w:t>
      </w:r>
    </w:p>
    <w:p w14:paraId="243349D3" w14:textId="77777777" w:rsidR="00B72602" w:rsidRDefault="00B72602" w:rsidP="00B72602">
      <w:pPr>
        <w:pStyle w:val="PL"/>
      </w:pPr>
      <w:r>
        <w:t>&lt;/simpleType&gt;</w:t>
      </w:r>
    </w:p>
    <w:p w14:paraId="5EA3EA3C" w14:textId="77777777" w:rsidR="00B72602" w:rsidRDefault="00B72602" w:rsidP="00B72602">
      <w:pPr>
        <w:pStyle w:val="PL"/>
      </w:pPr>
      <w:r>
        <w:t>&lt;simpleType name="Treselectionnrsfmedium"&gt;</w:t>
      </w:r>
    </w:p>
    <w:p w14:paraId="515DDDAE" w14:textId="77777777" w:rsidR="00B72602" w:rsidRDefault="00B72602" w:rsidP="00B72602">
      <w:pPr>
        <w:pStyle w:val="PL"/>
      </w:pPr>
      <w:r>
        <w:tab/>
        <w:t>&lt;restriction base="string"&gt;</w:t>
      </w:r>
    </w:p>
    <w:p w14:paraId="190E4CE8" w14:textId="77777777" w:rsidR="00B72602" w:rsidRDefault="00B72602" w:rsidP="00B72602">
      <w:pPr>
        <w:pStyle w:val="PL"/>
      </w:pPr>
      <w:r>
        <w:tab/>
        <w:t>&lt;enumeration value="25"/&gt;</w:t>
      </w:r>
    </w:p>
    <w:p w14:paraId="54A91AF3" w14:textId="77777777" w:rsidR="00B72602" w:rsidRDefault="00B72602" w:rsidP="00B72602">
      <w:pPr>
        <w:pStyle w:val="PL"/>
      </w:pPr>
      <w:r>
        <w:tab/>
        <w:t>&lt;enumeration value="50"/&gt;</w:t>
      </w:r>
    </w:p>
    <w:p w14:paraId="767BBEBB" w14:textId="77777777" w:rsidR="00B72602" w:rsidRDefault="00B72602" w:rsidP="00B72602">
      <w:pPr>
        <w:pStyle w:val="PL"/>
      </w:pPr>
      <w:r>
        <w:tab/>
        <w:t>&lt;enumeration value="75"/&gt;</w:t>
      </w:r>
    </w:p>
    <w:p w14:paraId="0450FFB4" w14:textId="77777777" w:rsidR="00B72602" w:rsidRDefault="00B72602" w:rsidP="00B72602">
      <w:pPr>
        <w:pStyle w:val="PL"/>
      </w:pPr>
      <w:r>
        <w:tab/>
        <w:t>&lt;enumeration value="100"/&gt;</w:t>
      </w:r>
    </w:p>
    <w:p w14:paraId="326E41EE" w14:textId="77777777" w:rsidR="00B72602" w:rsidRDefault="00B72602" w:rsidP="00B72602">
      <w:pPr>
        <w:pStyle w:val="PL"/>
      </w:pPr>
      <w:r>
        <w:tab/>
        <w:t>&lt;/restriction&gt;</w:t>
      </w:r>
    </w:p>
    <w:p w14:paraId="4AE42160" w14:textId="77777777" w:rsidR="00B72602" w:rsidRDefault="00B72602" w:rsidP="00B72602">
      <w:pPr>
        <w:pStyle w:val="PL"/>
      </w:pPr>
      <w:r>
        <w:t>&lt;/simpleType&gt;</w:t>
      </w:r>
    </w:p>
    <w:p w14:paraId="2CE13884" w14:textId="77777777" w:rsidR="00B72602" w:rsidRDefault="00B72602" w:rsidP="00B72602">
      <w:pPr>
        <w:pStyle w:val="PL"/>
      </w:pPr>
      <w:r>
        <w:t>&lt;simpleType name="Absolutefrequencyssb"&gt;</w:t>
      </w:r>
    </w:p>
    <w:p w14:paraId="5741F538" w14:textId="77777777" w:rsidR="00B72602" w:rsidRDefault="00B72602" w:rsidP="00B72602">
      <w:pPr>
        <w:pStyle w:val="PL"/>
      </w:pPr>
      <w:r>
        <w:tab/>
        <w:t>&lt;restriction base="integer"&gt;</w:t>
      </w:r>
    </w:p>
    <w:p w14:paraId="18695A4F" w14:textId="77777777" w:rsidR="00B72602" w:rsidRDefault="00B72602" w:rsidP="00B72602">
      <w:pPr>
        <w:pStyle w:val="PL"/>
      </w:pPr>
      <w:r>
        <w:tab/>
        <w:t>&lt;minInclusive value="0"/&gt;</w:t>
      </w:r>
    </w:p>
    <w:p w14:paraId="1CBA50EF" w14:textId="77777777" w:rsidR="00B72602" w:rsidRDefault="00B72602" w:rsidP="00B72602">
      <w:pPr>
        <w:pStyle w:val="PL"/>
      </w:pPr>
      <w:r>
        <w:tab/>
        <w:t>&lt;maxInclusive value="3279165"/&gt;</w:t>
      </w:r>
    </w:p>
    <w:p w14:paraId="32BF9833" w14:textId="77777777" w:rsidR="00B72602" w:rsidRDefault="00B72602" w:rsidP="00B72602">
      <w:pPr>
        <w:pStyle w:val="PL"/>
      </w:pPr>
      <w:r>
        <w:tab/>
        <w:t>&lt;/restriction&gt;</w:t>
      </w:r>
    </w:p>
    <w:p w14:paraId="7B3E98EB" w14:textId="77777777" w:rsidR="00B72602" w:rsidRDefault="00B72602" w:rsidP="00B72602">
      <w:pPr>
        <w:pStyle w:val="PL"/>
      </w:pPr>
      <w:r>
        <w:t>&lt;/simpleType&gt;</w:t>
      </w:r>
    </w:p>
    <w:p w14:paraId="2B7D58A6" w14:textId="77777777" w:rsidR="00B72602" w:rsidRDefault="00B72602" w:rsidP="00B72602">
      <w:pPr>
        <w:pStyle w:val="PL"/>
      </w:pPr>
      <w:r>
        <w:t>&lt;simpleType name="Ssbsubcarrierspacing"&gt;</w:t>
      </w:r>
    </w:p>
    <w:p w14:paraId="02BE93BA" w14:textId="77777777" w:rsidR="00B72602" w:rsidRDefault="00B72602" w:rsidP="00B72602">
      <w:pPr>
        <w:pStyle w:val="PL"/>
      </w:pPr>
      <w:r>
        <w:lastRenderedPageBreak/>
        <w:tab/>
        <w:t>&lt;restriction base="string"&gt;</w:t>
      </w:r>
    </w:p>
    <w:p w14:paraId="6435FB9E" w14:textId="77777777" w:rsidR="00B72602" w:rsidRDefault="00B72602" w:rsidP="00B72602">
      <w:pPr>
        <w:pStyle w:val="PL"/>
      </w:pPr>
      <w:r>
        <w:tab/>
        <w:t>&lt;enumeration value="15"/&gt;</w:t>
      </w:r>
    </w:p>
    <w:p w14:paraId="0602CD52" w14:textId="77777777" w:rsidR="00B72602" w:rsidRDefault="00B72602" w:rsidP="00B72602">
      <w:pPr>
        <w:pStyle w:val="PL"/>
      </w:pPr>
      <w:r>
        <w:tab/>
        <w:t>&lt;enumeration value="30"/&gt;</w:t>
      </w:r>
    </w:p>
    <w:p w14:paraId="348B8301" w14:textId="77777777" w:rsidR="00B72602" w:rsidRDefault="00B72602" w:rsidP="00B72602">
      <w:pPr>
        <w:pStyle w:val="PL"/>
      </w:pPr>
      <w:r>
        <w:tab/>
        <w:t>&lt;enumeration value="120"/&gt;</w:t>
      </w:r>
    </w:p>
    <w:p w14:paraId="672D8A63" w14:textId="77777777" w:rsidR="00B72602" w:rsidRDefault="00B72602" w:rsidP="00B72602">
      <w:pPr>
        <w:pStyle w:val="PL"/>
      </w:pPr>
      <w:r>
        <w:tab/>
        <w:t>&lt;enumeration value="240"/&gt;</w:t>
      </w:r>
    </w:p>
    <w:p w14:paraId="5922EDAD" w14:textId="77777777" w:rsidR="00B72602" w:rsidRDefault="00B72602" w:rsidP="00B72602">
      <w:pPr>
        <w:pStyle w:val="PL"/>
      </w:pPr>
      <w:r>
        <w:tab/>
        <w:t>&lt;/restriction&gt;</w:t>
      </w:r>
    </w:p>
    <w:p w14:paraId="2C04ED66" w14:textId="77777777" w:rsidR="00B72602" w:rsidRDefault="00B72602" w:rsidP="00B72602">
      <w:pPr>
        <w:pStyle w:val="PL"/>
      </w:pPr>
      <w:r>
        <w:t>&lt;/simpleType&gt;</w:t>
      </w:r>
    </w:p>
    <w:p w14:paraId="54143CF1" w14:textId="77777777" w:rsidR="00B72602" w:rsidRDefault="00B72602" w:rsidP="00B72602">
      <w:pPr>
        <w:pStyle w:val="PL"/>
      </w:pPr>
      <w:r>
        <w:t>&lt;simpleType name="Multifrequencybandlistnr"&gt;</w:t>
      </w:r>
    </w:p>
    <w:p w14:paraId="2772D00E" w14:textId="77777777" w:rsidR="00B72602" w:rsidRDefault="00B72602" w:rsidP="00B72602">
      <w:pPr>
        <w:pStyle w:val="PL"/>
      </w:pPr>
      <w:r>
        <w:tab/>
        <w:t>&lt;restriction base="integer"&gt;</w:t>
      </w:r>
    </w:p>
    <w:p w14:paraId="7AA46F24" w14:textId="77777777" w:rsidR="00B72602" w:rsidRDefault="00B72602" w:rsidP="00B72602">
      <w:pPr>
        <w:pStyle w:val="PL"/>
      </w:pPr>
      <w:r>
        <w:tab/>
        <w:t>&lt;minInclusive value="1"/&gt;</w:t>
      </w:r>
    </w:p>
    <w:p w14:paraId="1148B1EA" w14:textId="77777777" w:rsidR="00B72602" w:rsidRDefault="00B72602" w:rsidP="00B72602">
      <w:pPr>
        <w:pStyle w:val="PL"/>
      </w:pPr>
      <w:r>
        <w:tab/>
        <w:t>&lt;maxInclusive value="256"/&gt;</w:t>
      </w:r>
    </w:p>
    <w:p w14:paraId="2CDE1EF9" w14:textId="77777777" w:rsidR="00B72602" w:rsidRDefault="00B72602" w:rsidP="00B72602">
      <w:pPr>
        <w:pStyle w:val="PL"/>
      </w:pPr>
      <w:r>
        <w:tab/>
        <w:t>&lt;/restriction&gt;</w:t>
      </w:r>
    </w:p>
    <w:p w14:paraId="6056FC70" w14:textId="77777777" w:rsidR="00B72602" w:rsidRDefault="00B72602" w:rsidP="00B72602">
      <w:pPr>
        <w:pStyle w:val="PL"/>
      </w:pPr>
      <w:r>
        <w:t>&lt;/simpleType&gt;</w:t>
      </w:r>
    </w:p>
    <w:p w14:paraId="041F478E" w14:textId="77777777" w:rsidR="00B72602" w:rsidRDefault="00B72602" w:rsidP="00B72602">
      <w:pPr>
        <w:pStyle w:val="PL"/>
      </w:pPr>
      <w:r>
        <w:t>&lt;simpleType name="beamType"&gt;</w:t>
      </w:r>
    </w:p>
    <w:p w14:paraId="3F08D785" w14:textId="77777777" w:rsidR="00B72602" w:rsidRDefault="00B72602" w:rsidP="00B72602">
      <w:pPr>
        <w:pStyle w:val="PL"/>
      </w:pPr>
      <w:r>
        <w:tab/>
        <w:t>&lt;restriction base="string"&gt;</w:t>
      </w:r>
    </w:p>
    <w:p w14:paraId="5140E75A" w14:textId="77777777" w:rsidR="00B72602" w:rsidRDefault="00B72602" w:rsidP="00B72602">
      <w:pPr>
        <w:pStyle w:val="PL"/>
      </w:pPr>
      <w:r>
        <w:tab/>
        <w:t>&lt;enumeration value="SSB-BEAM"/&gt;</w:t>
      </w:r>
    </w:p>
    <w:p w14:paraId="41F83FF6" w14:textId="77777777" w:rsidR="00B72602" w:rsidRDefault="00B72602" w:rsidP="00B72602">
      <w:pPr>
        <w:pStyle w:val="PL"/>
      </w:pPr>
      <w:r>
        <w:tab/>
        <w:t>&lt;/restriction&gt;</w:t>
      </w:r>
    </w:p>
    <w:p w14:paraId="6BBA9928" w14:textId="77777777" w:rsidR="00B72602" w:rsidRDefault="00B72602" w:rsidP="00B72602">
      <w:pPr>
        <w:pStyle w:val="PL"/>
      </w:pPr>
      <w:r>
        <w:t>&lt;/simpleType&gt;</w:t>
      </w:r>
    </w:p>
    <w:p w14:paraId="709276BC" w14:textId="77777777" w:rsidR="00B72602" w:rsidRDefault="00B72602" w:rsidP="00B72602">
      <w:pPr>
        <w:pStyle w:val="PL"/>
      </w:pPr>
      <w:r>
        <w:t>&lt;simpleType name="beamAzimuth"&gt;</w:t>
      </w:r>
    </w:p>
    <w:p w14:paraId="3DE1F705" w14:textId="77777777" w:rsidR="00B72602" w:rsidRDefault="00B72602" w:rsidP="00B72602">
      <w:pPr>
        <w:pStyle w:val="PL"/>
      </w:pPr>
      <w:r>
        <w:tab/>
        <w:t>&lt;restriction base="integer"&gt;</w:t>
      </w:r>
    </w:p>
    <w:p w14:paraId="20CE43E0" w14:textId="77777777" w:rsidR="00B72602" w:rsidRDefault="00B72602" w:rsidP="00B72602">
      <w:pPr>
        <w:pStyle w:val="PL"/>
      </w:pPr>
      <w:r>
        <w:tab/>
        <w:t>&lt;minInclusive value="-1800"/&gt;</w:t>
      </w:r>
    </w:p>
    <w:p w14:paraId="240E9FAD" w14:textId="77777777" w:rsidR="00B72602" w:rsidRDefault="00B72602" w:rsidP="00B72602">
      <w:pPr>
        <w:pStyle w:val="PL"/>
      </w:pPr>
      <w:r>
        <w:tab/>
        <w:t>&lt;maxInclusive value="1800"/&gt;</w:t>
      </w:r>
    </w:p>
    <w:p w14:paraId="60106545" w14:textId="77777777" w:rsidR="00B72602" w:rsidRDefault="00B72602" w:rsidP="00B72602">
      <w:pPr>
        <w:pStyle w:val="PL"/>
      </w:pPr>
      <w:r>
        <w:tab/>
        <w:t>&lt;/restriction&gt;</w:t>
      </w:r>
    </w:p>
    <w:p w14:paraId="7009F576" w14:textId="77777777" w:rsidR="00B72602" w:rsidRDefault="00B72602" w:rsidP="00B72602">
      <w:pPr>
        <w:pStyle w:val="PL"/>
      </w:pPr>
      <w:r>
        <w:t>&lt;/simpleType&gt;</w:t>
      </w:r>
    </w:p>
    <w:p w14:paraId="491A9133" w14:textId="77777777" w:rsidR="00B72602" w:rsidRDefault="00B72602" w:rsidP="00B72602">
      <w:pPr>
        <w:pStyle w:val="PL"/>
      </w:pPr>
      <w:r>
        <w:t>&lt;simpleType name="beamTilt"&gt;</w:t>
      </w:r>
    </w:p>
    <w:p w14:paraId="1B412992" w14:textId="77777777" w:rsidR="00B72602" w:rsidRDefault="00B72602" w:rsidP="00B72602">
      <w:pPr>
        <w:pStyle w:val="PL"/>
      </w:pPr>
      <w:r>
        <w:tab/>
        <w:t>&lt;restriction base="integer"&gt;</w:t>
      </w:r>
    </w:p>
    <w:p w14:paraId="2DE489ED" w14:textId="77777777" w:rsidR="00B72602" w:rsidRDefault="00B72602" w:rsidP="00B72602">
      <w:pPr>
        <w:pStyle w:val="PL"/>
      </w:pPr>
      <w:r>
        <w:tab/>
        <w:t>&lt;minInclusive value="-900"/&gt;</w:t>
      </w:r>
    </w:p>
    <w:p w14:paraId="338C124E" w14:textId="77777777" w:rsidR="00B72602" w:rsidRDefault="00B72602" w:rsidP="00B72602">
      <w:pPr>
        <w:pStyle w:val="PL"/>
      </w:pPr>
      <w:r>
        <w:tab/>
        <w:t>&lt;maxInclusive value="900"/&gt;</w:t>
      </w:r>
    </w:p>
    <w:p w14:paraId="1FA6FF92" w14:textId="77777777" w:rsidR="00B72602" w:rsidRDefault="00B72602" w:rsidP="00B72602">
      <w:pPr>
        <w:pStyle w:val="PL"/>
      </w:pPr>
      <w:r>
        <w:tab/>
        <w:t>&lt;/restriction&gt;</w:t>
      </w:r>
    </w:p>
    <w:p w14:paraId="64A75795" w14:textId="77777777" w:rsidR="00B72602" w:rsidRDefault="00B72602" w:rsidP="00B72602">
      <w:pPr>
        <w:pStyle w:val="PL"/>
      </w:pPr>
      <w:r>
        <w:t>&lt;/simpleType&gt;</w:t>
      </w:r>
    </w:p>
    <w:p w14:paraId="02D7DD47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2E50A0B8" w14:textId="77777777" w:rsidR="00B72602" w:rsidRDefault="00B72602" w:rsidP="00B72602">
      <w:pPr>
        <w:pStyle w:val="PL"/>
      </w:pPr>
      <w:r>
        <w:tab/>
        <w:t>&lt;restriction base="integer"&gt;</w:t>
      </w:r>
    </w:p>
    <w:p w14:paraId="663287F6" w14:textId="77777777" w:rsidR="00B72602" w:rsidRDefault="00B72602" w:rsidP="00B72602">
      <w:pPr>
        <w:pStyle w:val="PL"/>
      </w:pPr>
      <w:r>
        <w:tab/>
        <w:t>&lt;minInclusive value="0"/&gt;</w:t>
      </w:r>
    </w:p>
    <w:p w14:paraId="3B96E666" w14:textId="77777777" w:rsidR="00B72602" w:rsidRDefault="00B72602" w:rsidP="00B72602">
      <w:pPr>
        <w:pStyle w:val="PL"/>
      </w:pPr>
      <w:r>
        <w:tab/>
        <w:t>&lt;maxInclusive value="3599"/&gt;</w:t>
      </w:r>
    </w:p>
    <w:p w14:paraId="27119E77" w14:textId="77777777" w:rsidR="00B72602" w:rsidRDefault="00B72602" w:rsidP="00B72602">
      <w:pPr>
        <w:pStyle w:val="PL"/>
      </w:pPr>
      <w:r>
        <w:tab/>
        <w:t>&lt;/restriction&gt;</w:t>
      </w:r>
    </w:p>
    <w:p w14:paraId="69F8F2AD" w14:textId="77777777" w:rsidR="00B72602" w:rsidRDefault="00B72602" w:rsidP="00B72602">
      <w:pPr>
        <w:pStyle w:val="PL"/>
      </w:pPr>
      <w:r>
        <w:t>&lt;/simpleType&gt;</w:t>
      </w:r>
    </w:p>
    <w:p w14:paraId="0E82C093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9228631" w14:textId="77777777" w:rsidR="00B72602" w:rsidRDefault="00B72602" w:rsidP="00B72602">
      <w:pPr>
        <w:pStyle w:val="PL"/>
      </w:pPr>
      <w:r>
        <w:tab/>
        <w:t>&lt;restriction base="integer"&gt;</w:t>
      </w:r>
    </w:p>
    <w:p w14:paraId="4C82E7E2" w14:textId="77777777" w:rsidR="00B72602" w:rsidRDefault="00B72602" w:rsidP="00B72602">
      <w:pPr>
        <w:pStyle w:val="PL"/>
      </w:pPr>
      <w:r>
        <w:tab/>
        <w:t>&lt;minInclusive value="0"/&gt;</w:t>
      </w:r>
    </w:p>
    <w:p w14:paraId="55069A06" w14:textId="77777777" w:rsidR="00B72602" w:rsidRDefault="00B72602" w:rsidP="00B72602">
      <w:pPr>
        <w:pStyle w:val="PL"/>
      </w:pPr>
      <w:r>
        <w:tab/>
        <w:t>&lt;maxInclusive value="1800"/&gt;</w:t>
      </w:r>
    </w:p>
    <w:p w14:paraId="794FB89C" w14:textId="77777777" w:rsidR="00B72602" w:rsidRDefault="00B72602" w:rsidP="00B72602">
      <w:pPr>
        <w:pStyle w:val="PL"/>
      </w:pPr>
      <w:r>
        <w:tab/>
        <w:t>&lt;/restriction&gt;</w:t>
      </w:r>
    </w:p>
    <w:p w14:paraId="026A301D" w14:textId="77777777" w:rsidR="00B72602" w:rsidRDefault="00B72602" w:rsidP="00B72602">
      <w:pPr>
        <w:pStyle w:val="PL"/>
      </w:pPr>
      <w:r>
        <w:t>&lt;/simpleType&gt;</w:t>
      </w:r>
    </w:p>
    <w:p w14:paraId="3EC46A54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102FEF4A" w14:textId="77777777" w:rsidR="00B72602" w:rsidRDefault="00B72602" w:rsidP="00B72602">
      <w:pPr>
        <w:pStyle w:val="PL"/>
      </w:pPr>
      <w:r>
        <w:tab/>
        <w:t>&lt;restriction base="integer"&gt;</w:t>
      </w:r>
    </w:p>
    <w:p w14:paraId="19FB9B0A" w14:textId="77777777" w:rsidR="00B72602" w:rsidRDefault="00B72602" w:rsidP="00B72602">
      <w:pPr>
        <w:pStyle w:val="PL"/>
      </w:pPr>
      <w:r>
        <w:tab/>
        <w:t>&lt;minInclusive value="0"/&gt;</w:t>
      </w:r>
    </w:p>
    <w:p w14:paraId="6477881A" w14:textId="77777777" w:rsidR="00B72602" w:rsidRDefault="00B72602" w:rsidP="00B72602">
      <w:pPr>
        <w:pStyle w:val="PL"/>
      </w:pPr>
      <w:r>
        <w:tab/>
        <w:t>&lt;maxInclusive value="65535"/&gt;</w:t>
      </w:r>
    </w:p>
    <w:p w14:paraId="58AD337F" w14:textId="77777777" w:rsidR="00B72602" w:rsidRDefault="00B72602" w:rsidP="00B72602">
      <w:pPr>
        <w:pStyle w:val="PL"/>
      </w:pPr>
      <w:r>
        <w:tab/>
        <w:t>&lt;/restriction&gt;</w:t>
      </w:r>
    </w:p>
    <w:p w14:paraId="079D781D" w14:textId="77777777" w:rsidR="00B72602" w:rsidRDefault="00B72602" w:rsidP="00B72602">
      <w:pPr>
        <w:pStyle w:val="PL"/>
      </w:pPr>
      <w:r>
        <w:t>&lt;/simpleType&gt;</w:t>
      </w:r>
    </w:p>
    <w:p w14:paraId="3F15B65E" w14:textId="77777777" w:rsidR="00B72602" w:rsidRDefault="00B72602" w:rsidP="00B72602">
      <w:pPr>
        <w:pStyle w:val="PL"/>
      </w:pPr>
      <w:r>
        <w:t>&lt;simpleType name="resourceType"&gt;</w:t>
      </w:r>
    </w:p>
    <w:p w14:paraId="3F021914" w14:textId="77777777" w:rsidR="00B72602" w:rsidRDefault="00B72602" w:rsidP="00B72602">
      <w:pPr>
        <w:pStyle w:val="PL"/>
      </w:pPr>
      <w:r>
        <w:tab/>
        <w:t>&lt;restriction base="string"&gt;</w:t>
      </w:r>
    </w:p>
    <w:p w14:paraId="4E88E171" w14:textId="77777777" w:rsidR="00B72602" w:rsidRDefault="00B72602" w:rsidP="00B72602">
      <w:pPr>
        <w:pStyle w:val="PL"/>
      </w:pPr>
      <w:r>
        <w:tab/>
        <w:t>&lt;enumeration value="PRB"/&gt;</w:t>
      </w:r>
    </w:p>
    <w:p w14:paraId="743D8955" w14:textId="77777777" w:rsidR="00B72602" w:rsidRDefault="00B72602" w:rsidP="00B72602">
      <w:pPr>
        <w:pStyle w:val="PL"/>
      </w:pPr>
      <w:r>
        <w:tab/>
        <w:t>&lt;enumeration value="RRC"/&gt;</w:t>
      </w:r>
    </w:p>
    <w:p w14:paraId="77CA878C" w14:textId="77777777" w:rsidR="00B72602" w:rsidRDefault="00B72602" w:rsidP="00B72602">
      <w:pPr>
        <w:pStyle w:val="PL"/>
      </w:pPr>
      <w:r>
        <w:tab/>
        <w:t>&lt;enumeration value="DRB"/&gt;</w:t>
      </w:r>
    </w:p>
    <w:p w14:paraId="2FBF07DC" w14:textId="77777777" w:rsidR="00B72602" w:rsidRDefault="00B72602" w:rsidP="00B72602">
      <w:pPr>
        <w:pStyle w:val="PL"/>
      </w:pPr>
      <w:r>
        <w:tab/>
        <w:t>&lt;/restriction&gt;</w:t>
      </w:r>
    </w:p>
    <w:p w14:paraId="4E9D6274" w14:textId="77777777" w:rsidR="00B72602" w:rsidRDefault="00B72602" w:rsidP="00B72602">
      <w:pPr>
        <w:pStyle w:val="PL"/>
      </w:pPr>
      <w:r>
        <w:t>&lt;/simpleType&gt;</w:t>
      </w:r>
    </w:p>
    <w:p w14:paraId="06D6ECB0" w14:textId="77777777" w:rsidR="00B72602" w:rsidRDefault="00B72602" w:rsidP="00B72602">
      <w:pPr>
        <w:pStyle w:val="PL"/>
      </w:pPr>
      <w:r>
        <w:t>&lt;complexType name="LocalEndPoint"&gt;</w:t>
      </w:r>
    </w:p>
    <w:p w14:paraId="7E42C8AB" w14:textId="77777777" w:rsidR="00B72602" w:rsidRDefault="00B72602" w:rsidP="00B72602">
      <w:pPr>
        <w:pStyle w:val="PL"/>
      </w:pPr>
      <w:r>
        <w:tab/>
        <w:t>&lt;sequence&gt;</w:t>
      </w:r>
    </w:p>
    <w:p w14:paraId="631932D1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58BF6EF1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430FE66C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4079307" w14:textId="77777777" w:rsidR="00B72602" w:rsidRDefault="00B72602" w:rsidP="00B72602">
      <w:pPr>
        <w:pStyle w:val="PL"/>
      </w:pPr>
      <w:r>
        <w:tab/>
        <w:t>&lt;element name="vlanId" type="integer"/&gt;</w:t>
      </w:r>
    </w:p>
    <w:p w14:paraId="41A04C8F" w14:textId="77777777" w:rsidR="00B72602" w:rsidRDefault="00B72602" w:rsidP="00B72602">
      <w:pPr>
        <w:pStyle w:val="PL"/>
      </w:pPr>
      <w:r>
        <w:tab/>
        <w:t>&lt;/sequence&gt;</w:t>
      </w:r>
    </w:p>
    <w:p w14:paraId="3DA5DBB2" w14:textId="77777777" w:rsidR="00B72602" w:rsidRDefault="00B72602" w:rsidP="00B72602">
      <w:pPr>
        <w:pStyle w:val="PL"/>
      </w:pPr>
      <w:r>
        <w:t>&lt;/complexType&gt;</w:t>
      </w:r>
    </w:p>
    <w:p w14:paraId="1EEA1C06" w14:textId="77777777" w:rsidR="00B72602" w:rsidRDefault="00B72602" w:rsidP="00B72602">
      <w:pPr>
        <w:pStyle w:val="PL"/>
      </w:pPr>
      <w:r>
        <w:t>&lt;complexType name="RemoteEndPoint"&gt;</w:t>
      </w:r>
    </w:p>
    <w:p w14:paraId="1641DC49" w14:textId="77777777" w:rsidR="00B72602" w:rsidRDefault="00B72602" w:rsidP="00B72602">
      <w:pPr>
        <w:pStyle w:val="PL"/>
      </w:pPr>
      <w:r>
        <w:tab/>
        <w:t>&lt;sequence&gt;</w:t>
      </w:r>
    </w:p>
    <w:p w14:paraId="77ACA8A5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35CEB0C3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555FF531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D4E3629" w14:textId="77777777" w:rsidR="00B72602" w:rsidRDefault="00B72602" w:rsidP="00B72602">
      <w:pPr>
        <w:pStyle w:val="PL"/>
      </w:pPr>
      <w:r>
        <w:tab/>
        <w:t>&lt;/sequence&gt;</w:t>
      </w:r>
    </w:p>
    <w:p w14:paraId="1C80A92D" w14:textId="77777777" w:rsidR="00B72602" w:rsidRDefault="00B72602" w:rsidP="00B72602">
      <w:pPr>
        <w:pStyle w:val="PL"/>
      </w:pPr>
      <w:r>
        <w:t>&lt;/complexType&gt;</w:t>
      </w:r>
    </w:p>
    <w:p w14:paraId="0EE6D481" w14:textId="77777777" w:rsidR="00B72602" w:rsidRDefault="00B72602" w:rsidP="00B72602">
      <w:pPr>
        <w:pStyle w:val="PL"/>
      </w:pPr>
      <w:r>
        <w:t>&lt;complexType name="blackListEntry"&gt;</w:t>
      </w:r>
    </w:p>
    <w:p w14:paraId="4873125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1932CEF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62F8F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699E8185" w14:textId="77777777" w:rsidR="00B72602" w:rsidRDefault="00B72602" w:rsidP="00B72602">
      <w:pPr>
        <w:pStyle w:val="PL"/>
      </w:pPr>
      <w:r>
        <w:t>&lt;/complexType&gt;</w:t>
      </w:r>
    </w:p>
    <w:p w14:paraId="00DBBBBF" w14:textId="77777777" w:rsidR="00B72602" w:rsidRDefault="00B72602" w:rsidP="00B72602">
      <w:pPr>
        <w:pStyle w:val="PL"/>
      </w:pPr>
      <w:r>
        <w:t>&lt;complexType name="blackListEntryIdleMode"&gt;</w:t>
      </w:r>
    </w:p>
    <w:p w14:paraId="08BE3C3F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519F6A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50187218" w14:textId="77777777" w:rsidR="00B72602" w:rsidRPr="00E00A77" w:rsidRDefault="00B72602" w:rsidP="00B72602">
      <w:pPr>
        <w:pStyle w:val="PL"/>
      </w:pPr>
      <w:r w:rsidRPr="008E6D39">
        <w:rPr>
          <w:lang w:val="fr-FR"/>
        </w:rPr>
        <w:lastRenderedPageBreak/>
        <w:tab/>
      </w:r>
      <w:r w:rsidRPr="00E00A77">
        <w:t>&lt;/sequence&gt;</w:t>
      </w:r>
    </w:p>
    <w:p w14:paraId="54DDE9DB" w14:textId="77777777" w:rsidR="00B72602" w:rsidRPr="00E00A77" w:rsidRDefault="00B72602" w:rsidP="00B72602">
      <w:pPr>
        <w:pStyle w:val="PL"/>
      </w:pPr>
      <w:r w:rsidRPr="00E00A77">
        <w:t>&lt;/complexType&gt;</w:t>
      </w:r>
    </w:p>
    <w:p w14:paraId="606164B4" w14:textId="77777777" w:rsidR="00B72602" w:rsidRDefault="00B72602" w:rsidP="00B72602">
      <w:pPr>
        <w:pStyle w:val="PL"/>
      </w:pPr>
      <w:r>
        <w:t>&lt;complexType name="PLMNIdList"&gt;</w:t>
      </w:r>
    </w:p>
    <w:p w14:paraId="136127AF" w14:textId="77777777" w:rsidR="00B72602" w:rsidRDefault="00B72602" w:rsidP="00B72602">
      <w:pPr>
        <w:pStyle w:val="PL"/>
      </w:pPr>
      <w:r>
        <w:tab/>
        <w:t>&lt;sequence&gt;</w:t>
      </w:r>
    </w:p>
    <w:p w14:paraId="113C1355" w14:textId="77777777" w:rsidR="00B72602" w:rsidRDefault="00B72602" w:rsidP="00B72602">
      <w:pPr>
        <w:pStyle w:val="PL"/>
      </w:pPr>
      <w:r>
        <w:tab/>
        <w:t>&lt;element name="pLMNId" type="en:PLMNId" maxOccurs="6"/&gt;</w:t>
      </w:r>
    </w:p>
    <w:p w14:paraId="48BE648B" w14:textId="77777777" w:rsidR="00B72602" w:rsidRDefault="00B72602" w:rsidP="00B72602">
      <w:pPr>
        <w:pStyle w:val="PL"/>
      </w:pPr>
      <w:r>
        <w:tab/>
        <w:t>&lt;!-- The first pLMNId of the pLMNIdList is primary PLMN id --&gt;</w:t>
      </w:r>
    </w:p>
    <w:p w14:paraId="4B23F8F8" w14:textId="77777777" w:rsidR="00B72602" w:rsidRDefault="00B72602" w:rsidP="00B72602">
      <w:pPr>
        <w:pStyle w:val="PL"/>
      </w:pPr>
      <w:r>
        <w:tab/>
        <w:t>&lt;/sequence&gt;</w:t>
      </w:r>
    </w:p>
    <w:p w14:paraId="3E131F15" w14:textId="77777777" w:rsidR="00B72602" w:rsidRDefault="00B72602" w:rsidP="00B72602">
      <w:pPr>
        <w:pStyle w:val="PL"/>
      </w:pPr>
      <w:r>
        <w:t>&lt;/complexType&gt;</w:t>
      </w:r>
    </w:p>
    <w:p w14:paraId="7E9C2C10" w14:textId="77777777" w:rsidR="00B72602" w:rsidRDefault="00B72602" w:rsidP="00B72602">
      <w:pPr>
        <w:pStyle w:val="PL"/>
      </w:pPr>
      <w:r>
        <w:t>&lt;complexType name="cellIndividualOffset"&gt;</w:t>
      </w:r>
    </w:p>
    <w:p w14:paraId="48534DEF" w14:textId="77777777" w:rsidR="00B72602" w:rsidRDefault="00B72602" w:rsidP="00B72602">
      <w:pPr>
        <w:pStyle w:val="PL"/>
      </w:pPr>
      <w:r>
        <w:tab/>
        <w:t>&lt;sequence&gt;</w:t>
      </w:r>
    </w:p>
    <w:p w14:paraId="3EE1A7DC" w14:textId="77777777" w:rsidR="00B72602" w:rsidRDefault="00B72602" w:rsidP="00B72602">
      <w:pPr>
        <w:pStyle w:val="PL"/>
      </w:pPr>
      <w:r>
        <w:tab/>
        <w:t>&lt;element name="rsrpOffsetSSB" type="qOffsetRangeList"/&gt;</w:t>
      </w:r>
    </w:p>
    <w:p w14:paraId="71F17B2F" w14:textId="77777777" w:rsidR="00B72602" w:rsidRDefault="00B72602" w:rsidP="00B72602">
      <w:pPr>
        <w:pStyle w:val="PL"/>
      </w:pPr>
      <w:r>
        <w:tab/>
        <w:t>&lt;element name="rsrqOffsetSSB" type="qOffsetRangeList"/&gt;</w:t>
      </w:r>
    </w:p>
    <w:p w14:paraId="580FB93A" w14:textId="77777777" w:rsidR="00B72602" w:rsidRDefault="00B72602" w:rsidP="00B72602">
      <w:pPr>
        <w:pStyle w:val="PL"/>
      </w:pPr>
      <w:r>
        <w:tab/>
        <w:t>&lt;element name="sinrOffsetSSB" type="qOffsetRangeList"/&gt;</w:t>
      </w:r>
    </w:p>
    <w:p w14:paraId="6E41C959" w14:textId="77777777" w:rsidR="00B72602" w:rsidRDefault="00B72602" w:rsidP="00B72602">
      <w:pPr>
        <w:pStyle w:val="PL"/>
      </w:pPr>
      <w:r>
        <w:tab/>
        <w:t>&lt;element name="rsrpOffsetCSI-RS" type="qOffsetRangeList"/&gt;</w:t>
      </w:r>
    </w:p>
    <w:p w14:paraId="6CD64F05" w14:textId="77777777" w:rsidR="00B72602" w:rsidRDefault="00B72602" w:rsidP="00B72602">
      <w:pPr>
        <w:pStyle w:val="PL"/>
      </w:pPr>
      <w:r>
        <w:tab/>
        <w:t>&lt;element name="rsrqOffsetCSI-RS" type="qOffsetRangeList"/&gt;</w:t>
      </w:r>
    </w:p>
    <w:p w14:paraId="74A25E09" w14:textId="77777777" w:rsidR="00B72602" w:rsidRDefault="00B72602" w:rsidP="00B72602">
      <w:pPr>
        <w:pStyle w:val="PL"/>
      </w:pPr>
      <w:r>
        <w:tab/>
        <w:t>&lt;element name="sinrOffsetCSI-RS" type="qOffsetRangeList"/&gt;</w:t>
      </w:r>
    </w:p>
    <w:p w14:paraId="13FE7CC7" w14:textId="77777777" w:rsidR="00B72602" w:rsidRDefault="00B72602" w:rsidP="00B72602">
      <w:pPr>
        <w:pStyle w:val="PL"/>
      </w:pPr>
      <w:r>
        <w:tab/>
        <w:t>&lt;/sequence&gt;</w:t>
      </w:r>
    </w:p>
    <w:p w14:paraId="25059B5D" w14:textId="77777777" w:rsidR="00B72602" w:rsidRDefault="00B72602" w:rsidP="00B72602">
      <w:pPr>
        <w:pStyle w:val="PL"/>
      </w:pPr>
      <w:r>
        <w:t xml:space="preserve">  &lt;/complexType&gt;</w:t>
      </w:r>
    </w:p>
    <w:p w14:paraId="6325F3AF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202638E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0B21666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7B1242C2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069808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18A48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100AD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120C498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C6DDE4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1DF5BA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76F51BC1" w14:textId="77777777" w:rsidR="00B72602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436A42A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2F44AC36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788F5BFF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2EC9314F" w14:textId="77777777" w:rsidR="00B72602" w:rsidRDefault="00B72602" w:rsidP="00B72602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77757E49" w14:textId="77777777" w:rsidR="00B72602" w:rsidRDefault="00B72602" w:rsidP="00B72602">
      <w:pPr>
        <w:pStyle w:val="PL"/>
      </w:pPr>
      <w:r>
        <w:tab/>
        <w:t>&lt;/restriction&gt;</w:t>
      </w:r>
    </w:p>
    <w:p w14:paraId="717AA782" w14:textId="77777777" w:rsidR="00B72602" w:rsidRDefault="00B72602" w:rsidP="00B72602">
      <w:pPr>
        <w:pStyle w:val="PL"/>
      </w:pPr>
      <w:r>
        <w:t>&lt;/simpleType&gt;</w:t>
      </w:r>
    </w:p>
    <w:p w14:paraId="09792323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0745A167" w14:textId="77777777" w:rsidR="00B72602" w:rsidRDefault="00B72602" w:rsidP="00B72602">
      <w:pPr>
        <w:pStyle w:val="PL"/>
      </w:pPr>
      <w:r>
        <w:tab/>
        <w:t>&lt;restriction base="integer"&gt;</w:t>
      </w:r>
    </w:p>
    <w:p w14:paraId="154D9BED" w14:textId="77777777" w:rsidR="00B72602" w:rsidRDefault="00B72602" w:rsidP="00B72602">
      <w:pPr>
        <w:pStyle w:val="PL"/>
      </w:pPr>
      <w:r>
        <w:tab/>
        <w:t>&lt;minInclusive value="0"/&gt;</w:t>
      </w:r>
    </w:p>
    <w:p w14:paraId="5D638CB7" w14:textId="77777777" w:rsidR="00B72602" w:rsidRDefault="00B72602" w:rsidP="00B72602">
      <w:pPr>
        <w:pStyle w:val="PL"/>
      </w:pPr>
      <w:r>
        <w:tab/>
        <w:t>&lt;maxInclusive value="604800"/&gt;</w:t>
      </w:r>
    </w:p>
    <w:p w14:paraId="4F1A3C78" w14:textId="77777777" w:rsidR="00B72602" w:rsidRDefault="00B72602" w:rsidP="00B72602">
      <w:pPr>
        <w:pStyle w:val="PL"/>
      </w:pPr>
      <w:r>
        <w:tab/>
        <w:t>&lt;/restriction&gt;</w:t>
      </w:r>
    </w:p>
    <w:p w14:paraId="3C8EA854" w14:textId="77777777" w:rsidR="00B72602" w:rsidRDefault="00B72602" w:rsidP="00B72602">
      <w:pPr>
        <w:pStyle w:val="PL"/>
      </w:pPr>
      <w:r>
        <w:t>&lt;/simpleType&gt;</w:t>
      </w:r>
    </w:p>
    <w:p w14:paraId="47DC6519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6D1F4DF7" w14:textId="77777777" w:rsidR="00B72602" w:rsidRDefault="00B72602" w:rsidP="00B72602">
      <w:pPr>
        <w:pStyle w:val="PL"/>
      </w:pPr>
      <w:r>
        <w:tab/>
        <w:t>&lt;restriction base="integer"&gt;</w:t>
      </w:r>
    </w:p>
    <w:p w14:paraId="64FEED6C" w14:textId="77777777" w:rsidR="00B72602" w:rsidRDefault="00B72602" w:rsidP="00B72602">
      <w:pPr>
        <w:pStyle w:val="PL"/>
      </w:pPr>
      <w:r>
        <w:tab/>
        <w:t>&lt;minInclusive value="0"/&gt;</w:t>
      </w:r>
    </w:p>
    <w:p w14:paraId="22E72945" w14:textId="77777777" w:rsidR="00B72602" w:rsidRDefault="00B72602" w:rsidP="00B72602">
      <w:pPr>
        <w:pStyle w:val="PL"/>
      </w:pPr>
      <w:r>
        <w:tab/>
        <w:t>&lt;maxInclusive value="1023"/&gt;</w:t>
      </w:r>
    </w:p>
    <w:p w14:paraId="1926F829" w14:textId="77777777" w:rsidR="00B72602" w:rsidRDefault="00B72602" w:rsidP="00B72602">
      <w:pPr>
        <w:pStyle w:val="PL"/>
      </w:pPr>
      <w:r>
        <w:tab/>
        <w:t>&lt;/restriction&gt;</w:t>
      </w:r>
    </w:p>
    <w:p w14:paraId="070B0A4D" w14:textId="77777777" w:rsidR="00B72602" w:rsidRDefault="00B72602" w:rsidP="00B72602">
      <w:pPr>
        <w:pStyle w:val="PL"/>
        <w:rPr>
          <w:lang w:val="de-DE"/>
        </w:rPr>
      </w:pPr>
      <w:r>
        <w:t>&lt;/simpleType&gt;</w:t>
      </w:r>
    </w:p>
    <w:p w14:paraId="4D96D170" w14:textId="77777777" w:rsidR="00B72602" w:rsidRDefault="00B72602" w:rsidP="00B72602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2DED88A2" w14:textId="77777777" w:rsidR="00B72602" w:rsidRDefault="00B72602" w:rsidP="00B72602">
      <w:pPr>
        <w:pStyle w:val="PL"/>
      </w:pPr>
      <w:r>
        <w:tab/>
        <w:t>&lt;restriction base="integer"&gt;</w:t>
      </w:r>
    </w:p>
    <w:p w14:paraId="0C9F8B9E" w14:textId="77777777" w:rsidR="00B72602" w:rsidRDefault="00B72602" w:rsidP="00B72602">
      <w:pPr>
        <w:pStyle w:val="PL"/>
      </w:pPr>
      <w:r>
        <w:tab/>
        <w:t>&lt;minInclusive value="0"/&gt;</w:t>
      </w:r>
    </w:p>
    <w:p w14:paraId="5FBBDAED" w14:textId="77777777" w:rsidR="00B72602" w:rsidRDefault="00B72602" w:rsidP="00B72602">
      <w:pPr>
        <w:pStyle w:val="PL"/>
      </w:pPr>
      <w:r>
        <w:tab/>
        <w:t>&lt;maxInclusive value="100"/&gt;</w:t>
      </w:r>
    </w:p>
    <w:p w14:paraId="44CAAE95" w14:textId="77777777" w:rsidR="00B72602" w:rsidRDefault="00B72602" w:rsidP="00B72602">
      <w:pPr>
        <w:pStyle w:val="PL"/>
      </w:pPr>
      <w:r>
        <w:tab/>
        <w:t>&lt;/restriction&gt;</w:t>
      </w:r>
    </w:p>
    <w:p w14:paraId="2E9866F7" w14:textId="77777777" w:rsidR="00B72602" w:rsidRDefault="00B72602" w:rsidP="00B72602">
      <w:pPr>
        <w:pStyle w:val="PL"/>
      </w:pPr>
      <w:r>
        <w:t>&lt;/simpleType&gt;</w:t>
      </w:r>
    </w:p>
    <w:p w14:paraId="27B2ED98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1651AE39" w14:textId="77777777" w:rsidR="00B72602" w:rsidRDefault="00B72602" w:rsidP="00B72602">
      <w:pPr>
        <w:pStyle w:val="PL"/>
      </w:pPr>
      <w:r>
        <w:tab/>
        <w:t>&lt;restriction base="integer"&gt;</w:t>
      </w:r>
    </w:p>
    <w:p w14:paraId="5695778E" w14:textId="77777777" w:rsidR="00B72602" w:rsidRDefault="00B72602" w:rsidP="00B72602">
      <w:pPr>
        <w:pStyle w:val="PL"/>
      </w:pPr>
      <w:r>
        <w:tab/>
        <w:t>&lt;minInclusive value="0"/&gt;</w:t>
      </w:r>
    </w:p>
    <w:p w14:paraId="3F185AED" w14:textId="77777777" w:rsidR="00B72602" w:rsidRDefault="00B72602" w:rsidP="00B72602">
      <w:pPr>
        <w:pStyle w:val="PL"/>
      </w:pPr>
      <w:r>
        <w:tab/>
        <w:t>&lt;maxInclusive value="900"/&gt;</w:t>
      </w:r>
    </w:p>
    <w:p w14:paraId="246515DC" w14:textId="77777777" w:rsidR="00B72602" w:rsidRDefault="00B72602" w:rsidP="00B72602">
      <w:pPr>
        <w:pStyle w:val="PL"/>
      </w:pPr>
      <w:r>
        <w:tab/>
        <w:t>&lt;/restriction&gt;</w:t>
      </w:r>
    </w:p>
    <w:p w14:paraId="550451A4" w14:textId="77777777" w:rsidR="00B72602" w:rsidRDefault="00B72602" w:rsidP="00B72602">
      <w:pPr>
        <w:pStyle w:val="PL"/>
      </w:pPr>
      <w:r>
        <w:t>&lt;/simpleType&gt;</w:t>
      </w:r>
    </w:p>
    <w:p w14:paraId="21BCEDAD" w14:textId="77777777" w:rsidR="00B72602" w:rsidRDefault="00B72602" w:rsidP="00B72602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67F6CB4E" w14:textId="77777777" w:rsidR="00B72602" w:rsidRDefault="00B72602" w:rsidP="00B72602">
      <w:pPr>
        <w:pStyle w:val="PL"/>
      </w:pPr>
      <w:r>
        <w:tab/>
        <w:t>&lt;restriction base="string"&gt;</w:t>
      </w:r>
    </w:p>
    <w:p w14:paraId="01E257CA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634E9BCD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59BBE2E3" w14:textId="77777777" w:rsidR="00B72602" w:rsidRDefault="00B72602" w:rsidP="00B72602">
      <w:pPr>
        <w:pStyle w:val="PL"/>
      </w:pPr>
      <w:r>
        <w:tab/>
        <w:t>&lt;/restriction&gt;</w:t>
      </w:r>
    </w:p>
    <w:p w14:paraId="17FC0006" w14:textId="77777777" w:rsidR="00B72602" w:rsidRDefault="00B72602" w:rsidP="00B72602">
      <w:pPr>
        <w:pStyle w:val="PL"/>
      </w:pPr>
      <w:r>
        <w:t>&lt;/simpleType&gt;</w:t>
      </w:r>
    </w:p>
    <w:p w14:paraId="3999ACB0" w14:textId="77777777" w:rsidR="00B72602" w:rsidRDefault="00B72602" w:rsidP="00B72602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5782B2DA" w14:textId="77777777" w:rsidR="00B72602" w:rsidRDefault="00B72602" w:rsidP="00B72602">
      <w:pPr>
        <w:pStyle w:val="PL"/>
      </w:pPr>
      <w:r>
        <w:tab/>
        <w:t>&lt;restriction base="string"&gt;</w:t>
      </w:r>
    </w:p>
    <w:p w14:paraId="4C144A0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41680F6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50230894" w14:textId="77777777" w:rsidR="00B72602" w:rsidRDefault="00B72602" w:rsidP="00B72602">
      <w:pPr>
        <w:pStyle w:val="PL"/>
      </w:pPr>
      <w:r>
        <w:tab/>
        <w:t>&lt;/restriction&gt;</w:t>
      </w:r>
    </w:p>
    <w:p w14:paraId="6B0CF7C5" w14:textId="77777777" w:rsidR="00B72602" w:rsidRDefault="00B72602" w:rsidP="00B72602">
      <w:pPr>
        <w:pStyle w:val="PL"/>
      </w:pPr>
      <w:r>
        <w:t>&lt;/simpleType&gt;</w:t>
      </w:r>
    </w:p>
    <w:p w14:paraId="6B8A30E2" w14:textId="77777777" w:rsidR="00B72602" w:rsidRDefault="00B72602" w:rsidP="00B72602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2F8232BB" w14:textId="77777777" w:rsidR="00B72602" w:rsidRDefault="00B72602" w:rsidP="00B72602">
      <w:pPr>
        <w:pStyle w:val="PL"/>
      </w:pPr>
      <w:r>
        <w:tab/>
        <w:t>&lt;restriction base="string"&gt;</w:t>
      </w:r>
    </w:p>
    <w:p w14:paraId="30E107AD" w14:textId="77777777" w:rsidR="00B72602" w:rsidRDefault="00B72602" w:rsidP="00B72602">
      <w:pPr>
        <w:pStyle w:val="PL"/>
      </w:pPr>
      <w:r>
        <w:tab/>
        <w:t>&lt;enumeration value="yes"/&gt;</w:t>
      </w:r>
    </w:p>
    <w:p w14:paraId="43F04639" w14:textId="77777777" w:rsidR="00B72602" w:rsidRDefault="00B72602" w:rsidP="00B72602">
      <w:pPr>
        <w:pStyle w:val="PL"/>
      </w:pPr>
      <w:r>
        <w:tab/>
        <w:t>&lt;enumeration value="no"/&gt;</w:t>
      </w:r>
    </w:p>
    <w:p w14:paraId="73C2D265" w14:textId="77777777" w:rsidR="00B72602" w:rsidRDefault="00B72602" w:rsidP="00B72602">
      <w:pPr>
        <w:pStyle w:val="PL"/>
      </w:pPr>
      <w:r>
        <w:tab/>
        <w:t>&lt;/restriction&gt;</w:t>
      </w:r>
    </w:p>
    <w:p w14:paraId="140E56CB" w14:textId="77777777" w:rsidR="00B72602" w:rsidRDefault="00B72602" w:rsidP="00B72602">
      <w:pPr>
        <w:pStyle w:val="PL"/>
      </w:pPr>
      <w:r>
        <w:t>&lt;/simpleType&gt;</w:t>
      </w:r>
    </w:p>
    <w:p w14:paraId="0524650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604417E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&lt;restriction base="unsignedShort"&gt;</w:t>
      </w:r>
    </w:p>
    <w:p w14:paraId="2F56D84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31B32AC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417DD79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3C54D0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132982E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3A8EAA1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0E1FD84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76B7C2F3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02BECAD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6C7900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791B29B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221C25A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2CDC445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19378A7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02C6BEB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1D8E0AC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6D41426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7B9D316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587DEB8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"&gt;</w:t>
      </w:r>
    </w:p>
    <w:p w14:paraId="71C083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0187D56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531245DA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7F0EA4F1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6FDABAAB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5381B8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UeAccDelayProbilityDistlist</w:t>
      </w:r>
      <w:r>
        <w:rPr>
          <w:lang w:val="en-US" w:eastAsia="zh-CN"/>
        </w:rPr>
        <w:t>"&gt;</w:t>
      </w:r>
    </w:p>
    <w:p w14:paraId="44859337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36D7826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9A73B79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0FA1597E" w14:textId="77777777" w:rsidR="00B72602" w:rsidRPr="00E72E1D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BF2E3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rPr>
          <w:lang w:val="en-US" w:eastAsia="zh-CN"/>
        </w:rPr>
        <w:t>"&gt;</w:t>
      </w:r>
    </w:p>
    <w:p w14:paraId="7014764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C0B52B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39723D1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6E9E245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43E53C6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4C4A2B2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t>list</w:t>
      </w:r>
      <w:r>
        <w:rPr>
          <w:lang w:val="en-US" w:eastAsia="zh-CN"/>
        </w:rPr>
        <w:t>"&gt;</w:t>
      </w:r>
    </w:p>
    <w:p w14:paraId="54676A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E73C544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5A637C7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35AA0AD7" w14:textId="77777777" w:rsidR="00B72602" w:rsidRPr="00E92DFF" w:rsidRDefault="00B72602" w:rsidP="00B72602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576EA362" w14:textId="77777777" w:rsidR="00B72602" w:rsidRDefault="00B72602" w:rsidP="00B72602">
      <w:pPr>
        <w:pStyle w:val="PL"/>
      </w:pPr>
      <w:r>
        <w:t>&lt;simpleType name="NRPci"&gt;</w:t>
      </w:r>
    </w:p>
    <w:p w14:paraId="4A7ED92B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7F5E160B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57809284" w14:textId="77777777" w:rsidR="00B72602" w:rsidRDefault="00B72602" w:rsidP="00B72602">
      <w:pPr>
        <w:pStyle w:val="PL"/>
      </w:pPr>
      <w:r>
        <w:t xml:space="preserve">  &lt;/restriction&gt;</w:t>
      </w:r>
    </w:p>
    <w:p w14:paraId="7A81A8CB" w14:textId="77777777" w:rsidR="00B72602" w:rsidRDefault="00B72602" w:rsidP="00B72602">
      <w:pPr>
        <w:pStyle w:val="PL"/>
      </w:pPr>
      <w:r>
        <w:t>&lt;/simpleType&gt;</w:t>
      </w:r>
    </w:p>
    <w:p w14:paraId="5B356197" w14:textId="77777777" w:rsidR="00B72602" w:rsidRDefault="00B72602" w:rsidP="00B72602">
      <w:pPr>
        <w:pStyle w:val="PL"/>
      </w:pPr>
      <w:r>
        <w:t>&lt;complexType name="NRPciList"&gt;</w:t>
      </w:r>
    </w:p>
    <w:p w14:paraId="29EDC2C9" w14:textId="77777777" w:rsidR="00B72602" w:rsidRDefault="00B72602" w:rsidP="00B72602">
      <w:pPr>
        <w:pStyle w:val="PL"/>
      </w:pPr>
      <w:r>
        <w:t xml:space="preserve">  &lt;sequence&gt;</w:t>
      </w:r>
    </w:p>
    <w:p w14:paraId="21566633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A9B6974" w14:textId="77777777" w:rsidR="00B72602" w:rsidRDefault="00B72602" w:rsidP="00B72602">
      <w:pPr>
        <w:pStyle w:val="PL"/>
      </w:pPr>
      <w:r>
        <w:t xml:space="preserve">  &lt;/sequence&gt;</w:t>
      </w:r>
    </w:p>
    <w:p w14:paraId="07294017" w14:textId="77777777" w:rsidR="00B72602" w:rsidRPr="00E92DFF" w:rsidRDefault="00B72602" w:rsidP="00B72602">
      <w:pPr>
        <w:pStyle w:val="PL"/>
      </w:pPr>
      <w:r>
        <w:t>&lt;/complexType&gt;</w:t>
      </w:r>
    </w:p>
    <w:p w14:paraId="548C67A1" w14:textId="77777777" w:rsidR="00B72602" w:rsidRDefault="00B72602" w:rsidP="00B72602">
      <w:pPr>
        <w:pStyle w:val="PL"/>
      </w:pPr>
      <w:r>
        <w:t>&lt;simpleType name="NRPci"&gt;</w:t>
      </w:r>
    </w:p>
    <w:p w14:paraId="29706AF3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58C3AF7D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663025A0" w14:textId="77777777" w:rsidR="00B72602" w:rsidRDefault="00B72602" w:rsidP="00B72602">
      <w:pPr>
        <w:pStyle w:val="PL"/>
      </w:pPr>
      <w:r>
        <w:t xml:space="preserve">  &lt;/restriction&gt;</w:t>
      </w:r>
    </w:p>
    <w:p w14:paraId="60205572" w14:textId="77777777" w:rsidR="00B72602" w:rsidRDefault="00B72602" w:rsidP="00B72602">
      <w:pPr>
        <w:pStyle w:val="PL"/>
      </w:pPr>
      <w:r>
        <w:t>&lt;/simpleType&gt;</w:t>
      </w:r>
    </w:p>
    <w:p w14:paraId="537AECF3" w14:textId="77777777" w:rsidR="00B72602" w:rsidRDefault="00B72602" w:rsidP="00B72602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2DE10DC1" w14:textId="77777777" w:rsidR="00B72602" w:rsidRDefault="00B72602" w:rsidP="00B72602">
      <w:pPr>
        <w:pStyle w:val="PL"/>
      </w:pPr>
      <w:r>
        <w:t xml:space="preserve">  &lt;sequence&gt;</w:t>
      </w:r>
    </w:p>
    <w:p w14:paraId="2DD97909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B051288" w14:textId="77777777" w:rsidR="00B72602" w:rsidRDefault="00B72602" w:rsidP="00B72602">
      <w:pPr>
        <w:pStyle w:val="PL"/>
      </w:pPr>
      <w:r>
        <w:t xml:space="preserve">  &lt;/sequence&gt;</w:t>
      </w:r>
    </w:p>
    <w:p w14:paraId="5CA4B117" w14:textId="77777777" w:rsidR="00B72602" w:rsidRPr="008E6D39" w:rsidRDefault="00B72602" w:rsidP="00B72602">
      <w:pPr>
        <w:pStyle w:val="PL"/>
        <w:rPr>
          <w:lang w:val="de-DE"/>
        </w:rPr>
      </w:pPr>
      <w:r>
        <w:t>&lt;/complexType&gt;</w:t>
      </w:r>
    </w:p>
    <w:p w14:paraId="352A9659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3DD6A9C0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6F3B0749" w14:textId="77777777" w:rsidR="00B72602" w:rsidRPr="00392887" w:rsidRDefault="00B72602" w:rsidP="00B72602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92887">
        <w:rPr>
          <w:lang w:val="fr-FR"/>
        </w:rPr>
        <w:t>&lt;complexContent&gt;</w:t>
      </w:r>
    </w:p>
    <w:p w14:paraId="469361DF" w14:textId="77777777" w:rsidR="00B72602" w:rsidRPr="00392887" w:rsidRDefault="00B72602" w:rsidP="00B72602">
      <w:pPr>
        <w:pStyle w:val="PL"/>
        <w:rPr>
          <w:lang w:val="fr-FR"/>
        </w:rPr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  <w:t>&lt;extension base="xn:NrmClass"&gt;</w:t>
      </w:r>
    </w:p>
    <w:p w14:paraId="1F1E86A6" w14:textId="77777777" w:rsidR="00B72602" w:rsidRDefault="00B72602" w:rsidP="00B72602">
      <w:pPr>
        <w:pStyle w:val="PL"/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</w:r>
      <w:r>
        <w:t>&lt;sequence&gt;</w:t>
      </w:r>
    </w:p>
    <w:p w14:paraId="7120519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E6EC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FA21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F3BF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7FC47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539A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65B7C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ED4EB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694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7D6089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91476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11D75A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2384F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5482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D52D6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3E0680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1A80C5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591B12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7EABD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22010528" w14:textId="77777777" w:rsidR="00B72602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1C2F96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68AD13C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2DC6F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9BCF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6EC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EC5A9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008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507594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9D34C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A19D3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BD035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5DA3CE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02387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1448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B2C32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AC7A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E1D7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7B136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C5B84B" w14:textId="77777777" w:rsidR="00B72602" w:rsidRPr="00392887" w:rsidRDefault="00B72602" w:rsidP="00B72602">
      <w:pPr>
        <w:pStyle w:val="PL"/>
      </w:pPr>
      <w:r>
        <w:tab/>
      </w:r>
      <w:r>
        <w:tab/>
      </w:r>
      <w:r>
        <w:tab/>
      </w:r>
      <w:r w:rsidRPr="00392887">
        <w:t>&lt;/sequence&gt;</w:t>
      </w:r>
    </w:p>
    <w:p w14:paraId="093BEBA4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</w:r>
      <w:r w:rsidRPr="00392887">
        <w:tab/>
        <w:t>&lt;/extension&gt;</w:t>
      </w:r>
    </w:p>
    <w:p w14:paraId="5ACBB69D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  <w:t>&lt;/complexContent&gt;</w:t>
      </w:r>
    </w:p>
    <w:p w14:paraId="54297C2D" w14:textId="77777777" w:rsidR="00B72602" w:rsidRPr="00392887" w:rsidRDefault="00B72602" w:rsidP="00B72602">
      <w:pPr>
        <w:pStyle w:val="PL"/>
      </w:pPr>
      <w:r w:rsidRPr="00392887">
        <w:tab/>
        <w:t>&lt;/complexType&gt;</w:t>
      </w:r>
    </w:p>
    <w:p w14:paraId="568DADB4" w14:textId="77777777" w:rsidR="00B72602" w:rsidRPr="00392887" w:rsidRDefault="00B72602" w:rsidP="00B72602">
      <w:pPr>
        <w:pStyle w:val="PL"/>
      </w:pPr>
      <w:r w:rsidRPr="00392887">
        <w:t>&lt;/element&gt;</w:t>
      </w:r>
    </w:p>
    <w:p w14:paraId="144DA6B0" w14:textId="77777777" w:rsidR="00B72602" w:rsidRDefault="00B72602" w:rsidP="00B72602">
      <w:pPr>
        <w:pStyle w:val="PL"/>
      </w:pPr>
      <w:r>
        <w:t>&lt;element name="GNBCUCPFunction" substitutionGroup="xn:ManagedElementOptionallyContainedNrmClass"&gt;</w:t>
      </w:r>
    </w:p>
    <w:p w14:paraId="02006EAE" w14:textId="77777777" w:rsidR="00B72602" w:rsidRPr="00392887" w:rsidRDefault="00B72602" w:rsidP="00B72602">
      <w:pPr>
        <w:pStyle w:val="PL"/>
      </w:pPr>
      <w:r>
        <w:tab/>
      </w:r>
      <w:r w:rsidRPr="00392887">
        <w:t>&lt;complexType&gt;</w:t>
      </w:r>
    </w:p>
    <w:p w14:paraId="65A2BA49" w14:textId="77777777" w:rsidR="00B72602" w:rsidRPr="008E6D39" w:rsidRDefault="00B72602" w:rsidP="00B72602">
      <w:pPr>
        <w:pStyle w:val="PL"/>
        <w:rPr>
          <w:lang w:val="fr-FR"/>
        </w:rPr>
      </w:pPr>
      <w:r w:rsidRPr="00392887">
        <w:tab/>
      </w:r>
      <w:r w:rsidRPr="00392887">
        <w:tab/>
      </w:r>
      <w:r w:rsidRPr="008E6D39">
        <w:rPr>
          <w:lang w:val="fr-FR"/>
        </w:rPr>
        <w:t>&lt;complexContent&gt;</w:t>
      </w:r>
    </w:p>
    <w:p w14:paraId="2ED181C0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366B7D9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4BCDC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C713B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EF1B5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C0B6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13376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540E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9CC16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59B0A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7E077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954F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CC7A8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28D6A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64ACB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3E6BE9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4CD93F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5700F1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76FF5A0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3D2E21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2DC52CB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005215D9" w14:textId="77777777" w:rsidR="00B72602" w:rsidRPr="001B32F7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681CC8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333FDA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33B2120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51694B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F81CA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14E3D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8F54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B8E7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2A8E569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19D45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98B02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4F7DA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38FD4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0FE6D9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3FCAA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4D147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401730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54A161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4E3016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25E21A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17CB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EE4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E7426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8E37D29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2A45649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4330AE6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3D9F6C13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2801F9C2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6ED74DAF" w14:textId="77777777" w:rsidR="00B72602" w:rsidRDefault="00B72602" w:rsidP="00B72602">
      <w:pPr>
        <w:pStyle w:val="PL"/>
      </w:pPr>
      <w:r>
        <w:t>&lt;element name="GNBCUUPFunction" substitutionGroup="xn:ManagedElementOptionallyContainedNrmClass"&gt;</w:t>
      </w:r>
    </w:p>
    <w:p w14:paraId="54CC13FB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3427631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6612550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855EE26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39E0F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1C5B0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182E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2B121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058AC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E500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4F1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63C3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E4C15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7EFBE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35B52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217A532C" w14:textId="77777777" w:rsidR="00B72602" w:rsidRDefault="00B72602" w:rsidP="00B72602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6CD58D0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7915C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E9B60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29DCBF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14B54C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54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D6063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E809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C8BB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1CBB81F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07692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3FD410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58A44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647F98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DF795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3D12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0B1D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592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CA4984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17248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844569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0BB06E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2054F51" w14:textId="77777777" w:rsidR="00B72602" w:rsidRDefault="00B72602" w:rsidP="00B72602">
      <w:pPr>
        <w:pStyle w:val="PL"/>
      </w:pPr>
      <w:r>
        <w:tab/>
        <w:t>&lt;/complexType&gt;</w:t>
      </w:r>
    </w:p>
    <w:p w14:paraId="00C0D07D" w14:textId="77777777" w:rsidR="00B72602" w:rsidRDefault="00B72602" w:rsidP="00B72602">
      <w:pPr>
        <w:pStyle w:val="PL"/>
      </w:pPr>
      <w:r>
        <w:t>&lt;/element&gt;</w:t>
      </w:r>
    </w:p>
    <w:p w14:paraId="000AFAC5" w14:textId="77777777" w:rsidR="00B72602" w:rsidRDefault="00B72602" w:rsidP="00B72602">
      <w:pPr>
        <w:pStyle w:val="PL"/>
      </w:pPr>
      <w:r>
        <w:t>&lt;element name="NRCellCU"&gt;</w:t>
      </w:r>
    </w:p>
    <w:p w14:paraId="40430340" w14:textId="77777777" w:rsidR="00B72602" w:rsidRDefault="00B72602" w:rsidP="00B72602">
      <w:pPr>
        <w:pStyle w:val="PL"/>
      </w:pPr>
      <w:r>
        <w:tab/>
        <w:t>&lt;complexType&gt;</w:t>
      </w:r>
    </w:p>
    <w:p w14:paraId="65E08F9D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2F27A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4567F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0B225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D66D6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3E3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F7F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20F9F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C639D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499F7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1AB1C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C83C18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5A3DA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9FD13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CEE712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27897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692B27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8A938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EF5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AD32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5898E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35D4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1255B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412609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B3938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0D466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601C28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5B7C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B196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F3C9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D7EBF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282AFB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9C9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97B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8CEA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1A7D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1D59A5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3C57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F15D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2A9B1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63116E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2ED63521" w14:textId="77777777" w:rsidR="00B72602" w:rsidRDefault="00B72602" w:rsidP="00B72602">
      <w:pPr>
        <w:pStyle w:val="PL"/>
      </w:pPr>
      <w:bookmarkStart w:id="210" w:name="_Hlk52457557"/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bookmarkEnd w:id="210"/>
    <w:p w14:paraId="6AC0F2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27DFF5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1FC75D9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E5E74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8B2A0A1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07C90C05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46DED2E3" w14:textId="77777777" w:rsidR="00B72602" w:rsidRDefault="00B72602" w:rsidP="00B72602">
      <w:pPr>
        <w:pStyle w:val="PL"/>
      </w:pPr>
      <w:r>
        <w:t>&lt;element name="NRCellDU"&gt;</w:t>
      </w:r>
    </w:p>
    <w:p w14:paraId="6D4D3BB5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46F88883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4799E9DF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76ADF982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B49E6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298E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43771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3D2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F0E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9A3B6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89112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7122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F42906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7AAB3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AAE9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37E56D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77A73A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6576103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7D5819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37E718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9DEF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40F4A5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047408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728737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87952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714D4C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3D896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AB10F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55B324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4912A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0298C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350AD3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4FD0B2" w14:textId="77777777" w:rsidR="00B72602" w:rsidRDefault="00B72602" w:rsidP="00B72602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40062C3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&lt;/element&gt;</w:t>
      </w:r>
    </w:p>
    <w:p w14:paraId="47DBBF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3F49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AECB8D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7ADE3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AC2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1A0FA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67B878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B00C1D9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719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61D99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838E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9EBC9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55B061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8DB2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F846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47BE2F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6622CB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FE59E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06ED4D8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8C4616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00DA7894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58508168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2381631A" w14:textId="77777777" w:rsidR="00B72602" w:rsidRDefault="00B72602" w:rsidP="00B72602">
      <w:pPr>
        <w:pStyle w:val="PL"/>
      </w:pPr>
      <w:r>
        <w:t>&lt;element name="NRSectorCarrier"&gt;</w:t>
      </w:r>
    </w:p>
    <w:p w14:paraId="35C3A61A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2DC7FC21" w14:textId="77777777" w:rsidR="00B72602" w:rsidRPr="00303177" w:rsidRDefault="00B72602" w:rsidP="00B72602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6C2038C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B30273B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715DC7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5BEDE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67604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8A80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479EF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F687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C3C2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11B90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86CB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331DF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506B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4742C2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73439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59A0E3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C3E71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528D51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281E3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1BEF9D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809B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D31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596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A3CC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3E19E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188D9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150D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4A6A2E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C4688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4EB29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CB0B6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267A2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BFDC4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771912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ADAD34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37E8D8AF" w14:textId="77777777" w:rsidR="00B72602" w:rsidRDefault="00B72602" w:rsidP="00B72602">
      <w:pPr>
        <w:pStyle w:val="PL"/>
      </w:pPr>
      <w:r>
        <w:tab/>
        <w:t>&lt;/complexType&gt;</w:t>
      </w:r>
    </w:p>
    <w:p w14:paraId="7ACD95E6" w14:textId="77777777" w:rsidR="00B72602" w:rsidRDefault="00B72602" w:rsidP="00B72602">
      <w:pPr>
        <w:pStyle w:val="PL"/>
      </w:pPr>
      <w:r>
        <w:t>&lt;/element&gt;</w:t>
      </w:r>
    </w:p>
    <w:p w14:paraId="3BFCA113" w14:textId="77777777" w:rsidR="00B72602" w:rsidRDefault="00B72602" w:rsidP="00B72602">
      <w:pPr>
        <w:pStyle w:val="PL"/>
      </w:pPr>
      <w:r>
        <w:t>&lt;element name="BWP"&gt;</w:t>
      </w:r>
    </w:p>
    <w:p w14:paraId="65BC2DF1" w14:textId="77777777" w:rsidR="00B72602" w:rsidRDefault="00B72602" w:rsidP="00B72602">
      <w:pPr>
        <w:pStyle w:val="PL"/>
      </w:pPr>
      <w:r>
        <w:tab/>
        <w:t>&lt;complexType&gt;</w:t>
      </w:r>
    </w:p>
    <w:p w14:paraId="7F3B60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FD61A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A9915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DDB69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77D4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10E5E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473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AB23C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2CA59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7D465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567C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3027A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1324A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1604A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5628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76CDF8BD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56CC68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ABF36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14ABC5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CC17C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C2D0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DBE18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0BFC4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F0399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5DF02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75D46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5F7CB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A40A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C359C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3D58732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5474231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C31829" w14:textId="77777777" w:rsidR="00B72602" w:rsidRDefault="00B72602" w:rsidP="00B72602">
      <w:pPr>
        <w:pStyle w:val="PL"/>
      </w:pPr>
      <w:r>
        <w:tab/>
        <w:t>&lt;/complexType&gt;</w:t>
      </w:r>
    </w:p>
    <w:p w14:paraId="6C82A5DF" w14:textId="77777777" w:rsidR="00B72602" w:rsidRDefault="00B72602" w:rsidP="00B72602">
      <w:pPr>
        <w:pStyle w:val="PL"/>
      </w:pPr>
      <w:r>
        <w:t>&lt;/element&gt;</w:t>
      </w:r>
    </w:p>
    <w:p w14:paraId="6B22591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1FBFC12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1A620F9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EFD21E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100B1D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156BE56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74D4D6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B9F5B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B7AE4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4A00A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4AB76A69" w14:textId="77777777" w:rsidR="00B72602" w:rsidRPr="00212C3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797A1A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C55CBF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7E1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9D9CA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32A748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1EC42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675BC5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DC6767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51BAD96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0832B3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C16B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2E0BC6B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4D3518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9EC0D0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FBC7C9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D0580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7171D8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CD58A6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572C807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614A3637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770ED10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0E757C05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7B099C" w:rsidRDefault="00B72602" w:rsidP="00B72602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08D1722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61609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689AF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B24B93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09C979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6FFF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DBBF3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E710C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4201903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510554C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4916F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6A77A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B2D3A5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124338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44DADCE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B5854B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6B7CEE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489FBA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C8890F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E2EE07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76756F4" w14:textId="77777777" w:rsidR="00B72602" w:rsidRDefault="00B72602" w:rsidP="00B72602">
      <w:pPr>
        <w:pStyle w:val="PL"/>
      </w:pPr>
      <w:r w:rsidRPr="007B099C">
        <w:rPr>
          <w:color w:val="000000"/>
        </w:rPr>
        <w:lastRenderedPageBreak/>
        <w:t>&lt;/element&gt;</w:t>
      </w:r>
    </w:p>
    <w:p w14:paraId="527FC148" w14:textId="77777777" w:rsidR="00B72602" w:rsidRDefault="00B72602" w:rsidP="00B72602">
      <w:pPr>
        <w:pStyle w:val="PL"/>
      </w:pPr>
      <w:r>
        <w:t>&lt;element name="EP_E1"&gt;</w:t>
      </w:r>
    </w:p>
    <w:p w14:paraId="0A26BDB4" w14:textId="77777777" w:rsidR="00B72602" w:rsidRDefault="00B72602" w:rsidP="00B72602">
      <w:pPr>
        <w:pStyle w:val="PL"/>
      </w:pPr>
      <w:r>
        <w:tab/>
        <w:t>&lt;complexType&gt;</w:t>
      </w:r>
    </w:p>
    <w:p w14:paraId="0B484E0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6FE524E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4C56FA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5597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3B6653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550A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7AFA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CF0CD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D0FD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4F34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0BB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B6C3C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24B62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FF6E6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3BB2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74431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265B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85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96ED4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1199BCE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1E7AED9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CF9F686" w14:textId="77777777" w:rsidR="00B72602" w:rsidRDefault="00B72602" w:rsidP="00B72602">
      <w:pPr>
        <w:pStyle w:val="PL"/>
      </w:pPr>
      <w:r>
        <w:tab/>
        <w:t>&lt;/complexType&gt;</w:t>
      </w:r>
    </w:p>
    <w:p w14:paraId="4C735AC1" w14:textId="77777777" w:rsidR="00B72602" w:rsidRDefault="00B72602" w:rsidP="00B72602">
      <w:pPr>
        <w:pStyle w:val="PL"/>
      </w:pPr>
      <w:r>
        <w:t>&lt;/element&gt;</w:t>
      </w:r>
    </w:p>
    <w:p w14:paraId="006D837F" w14:textId="77777777" w:rsidR="00B72602" w:rsidRDefault="00B72602" w:rsidP="00B72602">
      <w:pPr>
        <w:pStyle w:val="PL"/>
      </w:pPr>
      <w:r>
        <w:t>&lt;element name="EP_XnC"&gt;</w:t>
      </w:r>
    </w:p>
    <w:p w14:paraId="045A4966" w14:textId="77777777" w:rsidR="00B72602" w:rsidRDefault="00B72602" w:rsidP="00B72602">
      <w:pPr>
        <w:pStyle w:val="PL"/>
      </w:pPr>
      <w:r>
        <w:tab/>
        <w:t>&lt;complexType&gt;</w:t>
      </w:r>
    </w:p>
    <w:p w14:paraId="16BE929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80B7E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F105E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487BB71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D2C0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2ACB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DD72D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2EE4D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B29B6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A4A96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8CE0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9992F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BE4F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F1647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A81C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261A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82B6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9A480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6DAC69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20166C0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0ACF89B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6E2697A" w14:textId="77777777" w:rsidR="00B72602" w:rsidRDefault="00B72602" w:rsidP="00B72602">
      <w:pPr>
        <w:pStyle w:val="PL"/>
      </w:pPr>
      <w:r>
        <w:tab/>
        <w:t>&lt;/complexType&gt;</w:t>
      </w:r>
    </w:p>
    <w:p w14:paraId="46F548CC" w14:textId="77777777" w:rsidR="00B72602" w:rsidRDefault="00B72602" w:rsidP="00B72602">
      <w:pPr>
        <w:pStyle w:val="PL"/>
      </w:pPr>
      <w:r>
        <w:t>&lt;/element&gt;</w:t>
      </w:r>
    </w:p>
    <w:p w14:paraId="4AF6A2B5" w14:textId="77777777" w:rsidR="00B72602" w:rsidRDefault="00B72602" w:rsidP="00B72602">
      <w:pPr>
        <w:pStyle w:val="PL"/>
      </w:pPr>
      <w:r>
        <w:t>&lt;element name="EP_XnU"&gt;</w:t>
      </w:r>
    </w:p>
    <w:p w14:paraId="72CCE978" w14:textId="77777777" w:rsidR="00B72602" w:rsidRDefault="00B72602" w:rsidP="00B72602">
      <w:pPr>
        <w:pStyle w:val="PL"/>
      </w:pPr>
      <w:r>
        <w:tab/>
        <w:t>&lt;complexType&gt;</w:t>
      </w:r>
    </w:p>
    <w:p w14:paraId="3A259A2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F96AF7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2D5588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2DB1B1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EC69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A40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B7343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B5BB4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207A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10AAD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1B189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7817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1FF2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468C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8163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D519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E41FD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A627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4B446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38CC3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A35887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C09A64" w14:textId="77777777" w:rsidR="00B72602" w:rsidRDefault="00B72602" w:rsidP="00B72602">
      <w:pPr>
        <w:pStyle w:val="PL"/>
      </w:pPr>
      <w:r>
        <w:tab/>
        <w:t>&lt;/complexType&gt;</w:t>
      </w:r>
    </w:p>
    <w:p w14:paraId="01EFB66A" w14:textId="77777777" w:rsidR="00B72602" w:rsidRDefault="00B72602" w:rsidP="00B72602">
      <w:pPr>
        <w:pStyle w:val="PL"/>
      </w:pPr>
      <w:r>
        <w:tab/>
        <w:t>&lt;/element&gt;</w:t>
      </w:r>
    </w:p>
    <w:p w14:paraId="6435A9F1" w14:textId="77777777" w:rsidR="00B72602" w:rsidRDefault="00B72602" w:rsidP="00B72602">
      <w:pPr>
        <w:pStyle w:val="PL"/>
      </w:pPr>
      <w:r>
        <w:t>&lt;element name="EP_NgC"&gt;</w:t>
      </w:r>
    </w:p>
    <w:p w14:paraId="79C56D8C" w14:textId="77777777" w:rsidR="00B72602" w:rsidRDefault="00B72602" w:rsidP="00B72602">
      <w:pPr>
        <w:pStyle w:val="PL"/>
      </w:pPr>
      <w:r>
        <w:tab/>
        <w:t>&lt;complexType&gt;</w:t>
      </w:r>
    </w:p>
    <w:p w14:paraId="26089364" w14:textId="77777777" w:rsidR="00B72602" w:rsidRDefault="00B72602" w:rsidP="00B72602">
      <w:pPr>
        <w:pStyle w:val="PL"/>
      </w:pPr>
      <w:r>
        <w:lastRenderedPageBreak/>
        <w:tab/>
      </w:r>
      <w:r>
        <w:tab/>
        <w:t>&lt;complexContent&gt;</w:t>
      </w:r>
    </w:p>
    <w:p w14:paraId="320B1CC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F5CA4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5012A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5D8ADE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94FC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9EAC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C3DFE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1697F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4DFE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6316D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140AC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92FD8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B89F5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6A23F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6F67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E3F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5A1BB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E5AF7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78A633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30D2B4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B42AED2" w14:textId="77777777" w:rsidR="00B72602" w:rsidRDefault="00B72602" w:rsidP="00B72602">
      <w:pPr>
        <w:pStyle w:val="PL"/>
      </w:pPr>
      <w:r>
        <w:tab/>
        <w:t>&lt;/complexType&gt;</w:t>
      </w:r>
    </w:p>
    <w:p w14:paraId="18396836" w14:textId="77777777" w:rsidR="00B72602" w:rsidRDefault="00B72602" w:rsidP="00B72602">
      <w:pPr>
        <w:pStyle w:val="PL"/>
      </w:pPr>
      <w:r>
        <w:t>&lt;/element&gt;</w:t>
      </w:r>
    </w:p>
    <w:p w14:paraId="6D5FA2C0" w14:textId="77777777" w:rsidR="00B72602" w:rsidRDefault="00B72602" w:rsidP="00B72602">
      <w:pPr>
        <w:pStyle w:val="PL"/>
      </w:pPr>
      <w:r>
        <w:t>&lt;element name="EP_NgU"&gt;</w:t>
      </w:r>
    </w:p>
    <w:p w14:paraId="08F3965D" w14:textId="77777777" w:rsidR="00B72602" w:rsidRDefault="00B72602" w:rsidP="00B72602">
      <w:pPr>
        <w:pStyle w:val="PL"/>
      </w:pPr>
      <w:r>
        <w:tab/>
        <w:t>&lt;complexType&gt;</w:t>
      </w:r>
    </w:p>
    <w:p w14:paraId="03DC35F2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20E355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6204B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FF5B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FB59D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55E16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589C2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0EF6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C4B47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F14A4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09C0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F3AD6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F4D8C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1C4A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56B0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5C4171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B6A3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9AED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95A9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98CE77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3D98505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4EF578" w14:textId="77777777" w:rsidR="00B72602" w:rsidRDefault="00B72602" w:rsidP="00B72602">
      <w:pPr>
        <w:pStyle w:val="PL"/>
      </w:pPr>
      <w:r>
        <w:tab/>
        <w:t>&lt;/complexType&gt;</w:t>
      </w:r>
    </w:p>
    <w:p w14:paraId="4B2BCA98" w14:textId="77777777" w:rsidR="00B72602" w:rsidRDefault="00B72602" w:rsidP="00B72602">
      <w:pPr>
        <w:pStyle w:val="PL"/>
      </w:pPr>
      <w:r>
        <w:t>&lt;/element&gt;</w:t>
      </w:r>
    </w:p>
    <w:p w14:paraId="6A08066D" w14:textId="77777777" w:rsidR="00B72602" w:rsidRDefault="00B72602" w:rsidP="00B72602">
      <w:pPr>
        <w:pStyle w:val="PL"/>
      </w:pPr>
      <w:r>
        <w:t>&lt;element name="EP_F1C"&gt;</w:t>
      </w:r>
    </w:p>
    <w:p w14:paraId="50EB824D" w14:textId="77777777" w:rsidR="00B72602" w:rsidRDefault="00B72602" w:rsidP="00B72602">
      <w:pPr>
        <w:pStyle w:val="PL"/>
      </w:pPr>
      <w:r>
        <w:tab/>
        <w:t>&lt;complexType&gt;</w:t>
      </w:r>
    </w:p>
    <w:p w14:paraId="75F2A3B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8801C0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5BFB29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63470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4D19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75E2E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21E5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67C6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63D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E3169E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B77F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29D9C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39351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5B087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039E2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7B60D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42EA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3BDF2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ED30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5616AA8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54593A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293E9210" w14:textId="77777777" w:rsidR="00B72602" w:rsidRDefault="00B72602" w:rsidP="00B72602">
      <w:pPr>
        <w:pStyle w:val="PL"/>
      </w:pPr>
      <w:r>
        <w:tab/>
        <w:t>&lt;/complexType&gt;</w:t>
      </w:r>
    </w:p>
    <w:p w14:paraId="60763738" w14:textId="77777777" w:rsidR="00B72602" w:rsidRDefault="00B72602" w:rsidP="00B72602">
      <w:pPr>
        <w:pStyle w:val="PL"/>
      </w:pPr>
      <w:r>
        <w:t>&lt;/element&gt;</w:t>
      </w:r>
    </w:p>
    <w:p w14:paraId="32313D28" w14:textId="77777777" w:rsidR="00B72602" w:rsidRDefault="00B72602" w:rsidP="00B72602">
      <w:pPr>
        <w:pStyle w:val="PL"/>
      </w:pPr>
      <w:r>
        <w:t>&lt;element name="EP_F1U"&gt;</w:t>
      </w:r>
    </w:p>
    <w:p w14:paraId="2603EAE5" w14:textId="77777777" w:rsidR="00B72602" w:rsidRDefault="00B72602" w:rsidP="00B72602">
      <w:pPr>
        <w:pStyle w:val="PL"/>
      </w:pPr>
      <w:r>
        <w:tab/>
        <w:t>&lt;complexType&gt;</w:t>
      </w:r>
    </w:p>
    <w:p w14:paraId="7F5711F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59AC4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327D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450D236E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&lt;element name="attributes" minOccurs="0"&gt;</w:t>
      </w:r>
    </w:p>
    <w:p w14:paraId="2414FF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4AA7C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72C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E47C0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1B989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E066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DA9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9DBB8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3BB45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81C2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0A97C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6D31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1348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6D961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7BA7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EDD901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4EC9053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69AA2E" w14:textId="77777777" w:rsidR="00B72602" w:rsidRDefault="00B72602" w:rsidP="00B72602">
      <w:pPr>
        <w:pStyle w:val="PL"/>
      </w:pPr>
      <w:r>
        <w:tab/>
        <w:t>&lt;/complexType&gt;</w:t>
      </w:r>
    </w:p>
    <w:p w14:paraId="7AB25B02" w14:textId="77777777" w:rsidR="00B72602" w:rsidRDefault="00B72602" w:rsidP="00B72602">
      <w:pPr>
        <w:pStyle w:val="PL"/>
      </w:pPr>
      <w:r>
        <w:t>&lt;/element&gt;</w:t>
      </w:r>
    </w:p>
    <w:p w14:paraId="275A53B0" w14:textId="77777777" w:rsidR="00B72602" w:rsidRDefault="00B72602" w:rsidP="00B72602">
      <w:pPr>
        <w:pStyle w:val="PL"/>
      </w:pPr>
      <w:r>
        <w:t>&lt;element name="EP_S1U"&gt;</w:t>
      </w:r>
    </w:p>
    <w:p w14:paraId="4F49596F" w14:textId="77777777" w:rsidR="00B72602" w:rsidRDefault="00B72602" w:rsidP="00B72602">
      <w:pPr>
        <w:pStyle w:val="PL"/>
      </w:pPr>
      <w:r>
        <w:tab/>
        <w:t>&lt;complexType&gt;</w:t>
      </w:r>
    </w:p>
    <w:p w14:paraId="4BF8D0A3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68EAD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0B05E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BF9EF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791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109C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525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F7791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911774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18CE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8C484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60993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860EE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9C69B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8F6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9DCE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0090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AEC8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497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850A50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8D72CC5" w14:textId="77777777" w:rsidR="00B72602" w:rsidRDefault="00B72602" w:rsidP="00B72602">
      <w:pPr>
        <w:pStyle w:val="PL"/>
      </w:pPr>
      <w:r>
        <w:tab/>
        <w:t xml:space="preserve">  &lt;/complexContent&gt;</w:t>
      </w:r>
    </w:p>
    <w:p w14:paraId="21DD62C0" w14:textId="77777777" w:rsidR="00B72602" w:rsidRDefault="00B72602" w:rsidP="00B72602">
      <w:pPr>
        <w:pStyle w:val="PL"/>
      </w:pPr>
      <w:r>
        <w:tab/>
        <w:t>&lt;/complexType&gt;</w:t>
      </w:r>
    </w:p>
    <w:p w14:paraId="452229C7" w14:textId="77777777" w:rsidR="00B72602" w:rsidRDefault="00B72602" w:rsidP="00B72602">
      <w:pPr>
        <w:pStyle w:val="PL"/>
      </w:pPr>
      <w:r>
        <w:t>&lt;/element&gt;</w:t>
      </w:r>
    </w:p>
    <w:p w14:paraId="4AA9A2D1" w14:textId="77777777" w:rsidR="00B72602" w:rsidRDefault="00B72602" w:rsidP="00B72602">
      <w:pPr>
        <w:pStyle w:val="PL"/>
      </w:pPr>
      <w:r>
        <w:t>&lt;element name="EP_X2C"&gt;</w:t>
      </w:r>
    </w:p>
    <w:p w14:paraId="68D7F880" w14:textId="77777777" w:rsidR="00B72602" w:rsidRDefault="00B72602" w:rsidP="00B72602">
      <w:pPr>
        <w:pStyle w:val="PL"/>
      </w:pPr>
      <w:r>
        <w:tab/>
        <w:t>&lt;complexType&gt;</w:t>
      </w:r>
    </w:p>
    <w:p w14:paraId="406538C4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63F911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FAF048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84DF7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218F9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15FD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9993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7ACE2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793C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C0B82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2E1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DEF10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76499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714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A01B8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121D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506F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84965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2C3687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8AC35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F73D576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D10462" w14:textId="77777777" w:rsidR="00B72602" w:rsidRDefault="00B72602" w:rsidP="00B72602">
      <w:pPr>
        <w:pStyle w:val="PL"/>
      </w:pPr>
      <w:r>
        <w:tab/>
        <w:t>&lt;/complexType&gt;</w:t>
      </w:r>
    </w:p>
    <w:p w14:paraId="02A1E877" w14:textId="77777777" w:rsidR="00B72602" w:rsidRDefault="00B72602" w:rsidP="00B72602">
      <w:pPr>
        <w:pStyle w:val="PL"/>
      </w:pPr>
      <w:r>
        <w:t>&lt;/element&gt;</w:t>
      </w:r>
    </w:p>
    <w:p w14:paraId="185FCDF0" w14:textId="77777777" w:rsidR="00B72602" w:rsidRDefault="00B72602" w:rsidP="00B72602">
      <w:pPr>
        <w:pStyle w:val="PL"/>
      </w:pPr>
      <w:r>
        <w:t>&lt;element name="EP_X2U"&gt;</w:t>
      </w:r>
    </w:p>
    <w:p w14:paraId="2E6C2637" w14:textId="77777777" w:rsidR="00B72602" w:rsidRDefault="00B72602" w:rsidP="00B72602">
      <w:pPr>
        <w:pStyle w:val="PL"/>
      </w:pPr>
      <w:r>
        <w:tab/>
        <w:t>&lt;complexType&gt;</w:t>
      </w:r>
    </w:p>
    <w:p w14:paraId="0602D50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5B397E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5D861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9179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9ACFA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1265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C7F72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A6186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A7F6A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305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9BC02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CBC59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0CA62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2FAC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FE17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CE95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573D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5E54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CB5D3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CC5175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01C921D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31E168A" w14:textId="77777777" w:rsidR="00B72602" w:rsidRDefault="00B72602" w:rsidP="00B72602">
      <w:pPr>
        <w:pStyle w:val="PL"/>
      </w:pPr>
      <w:r>
        <w:tab/>
        <w:t>&lt;/complexType&gt;</w:t>
      </w:r>
    </w:p>
    <w:p w14:paraId="345361DC" w14:textId="77777777" w:rsidR="00B72602" w:rsidRDefault="00B72602" w:rsidP="00B72602">
      <w:pPr>
        <w:pStyle w:val="PL"/>
      </w:pPr>
      <w:r>
        <w:t>&lt;/element&gt;</w:t>
      </w:r>
    </w:p>
    <w:p w14:paraId="7DDDF176" w14:textId="77777777" w:rsidR="00B72602" w:rsidRDefault="00B72602" w:rsidP="00B72602">
      <w:pPr>
        <w:pStyle w:val="PL"/>
      </w:pPr>
      <w:r>
        <w:t>&lt;element name="NRCellRelation"&gt;</w:t>
      </w:r>
    </w:p>
    <w:p w14:paraId="46854A15" w14:textId="77777777" w:rsidR="00B72602" w:rsidRDefault="00B72602" w:rsidP="00B72602">
      <w:pPr>
        <w:pStyle w:val="PL"/>
      </w:pPr>
      <w:r>
        <w:tab/>
        <w:t>&lt;complexType&gt;</w:t>
      </w:r>
    </w:p>
    <w:p w14:paraId="0277D82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AD1A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D6E1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79BA0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74D04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745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8CF11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1AF088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18A895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16805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415AF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5F07AF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44D977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5D863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397D7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1C4297D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41C72F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116B99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</w:p>
    <w:p w14:paraId="67DAE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4DEAA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4FF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8249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5B44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70B9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90FF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5B22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FDC79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82B7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E346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25EC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8E876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06F18D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A6D73AE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3FBC2AA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C67AF2C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0B82CC2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499FF65" w14:textId="77777777" w:rsidR="00B72602" w:rsidRDefault="00B72602" w:rsidP="00B72602">
      <w:pPr>
        <w:pStyle w:val="PL"/>
      </w:pPr>
      <w:r>
        <w:t>&lt;element name="NRFreqRelation"&gt;</w:t>
      </w:r>
    </w:p>
    <w:p w14:paraId="72E79543" w14:textId="77777777" w:rsidR="00B72602" w:rsidRDefault="00B72602" w:rsidP="00B72602">
      <w:pPr>
        <w:pStyle w:val="PL"/>
      </w:pPr>
      <w:r>
        <w:tab/>
        <w:t>&lt;complexType&gt;</w:t>
      </w:r>
    </w:p>
    <w:p w14:paraId="395627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9418BB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22998D5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7D06D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F507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03E1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A33B3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5C8372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39CFE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781DAB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254872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676A5D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76A3F8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0B7A1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654F664B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3214398B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4CF04B5C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2B0EAC63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6CF81B64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053FCB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7B7B7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49C34A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63FE2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27229E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7619F8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D664C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88FFA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7C4EE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EB0E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8867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093FE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AE469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BB361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15D4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7DD1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9DB2B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826DE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6334B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8F421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8AE8A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AFA75B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582DDBA" w14:textId="77777777" w:rsidR="00B72602" w:rsidRDefault="00B72602" w:rsidP="00B72602">
      <w:pPr>
        <w:pStyle w:val="PL"/>
      </w:pPr>
      <w:r>
        <w:tab/>
        <w:t>&lt;/complexType&gt;</w:t>
      </w:r>
    </w:p>
    <w:p w14:paraId="0880DFCC" w14:textId="77777777" w:rsidR="00B72602" w:rsidRDefault="00B72602" w:rsidP="00B72602">
      <w:pPr>
        <w:pStyle w:val="PL"/>
      </w:pPr>
      <w:r>
        <w:t>&lt;/element&gt;</w:t>
      </w:r>
    </w:p>
    <w:p w14:paraId="53164390" w14:textId="77777777" w:rsidR="00B72602" w:rsidRDefault="00B72602" w:rsidP="00B72602">
      <w:pPr>
        <w:pStyle w:val="PL"/>
      </w:pPr>
      <w:r>
        <w:t>&lt;element name="ExternalNRCellCU"&gt;</w:t>
      </w:r>
    </w:p>
    <w:p w14:paraId="182ADCD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F6691F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CFAD8F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E618D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F7BCD2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B79B4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1029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22D66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D873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9390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62871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8A976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43A2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5BD40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868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2A44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36BD9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3B947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8DEA6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0A0C59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C89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F24B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13CA3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E60C3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3305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64D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0B126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2F8A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5F243E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A22B9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139D8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2F7D8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FEF478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999168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71027197" w14:textId="77777777" w:rsidR="00B72602" w:rsidRDefault="00B72602" w:rsidP="00B72602">
      <w:pPr>
        <w:pStyle w:val="PL"/>
      </w:pPr>
      <w:r>
        <w:tab/>
        <w:t>&lt;/complexType&gt;</w:t>
      </w:r>
    </w:p>
    <w:p w14:paraId="05CC964F" w14:textId="77777777" w:rsidR="00B72602" w:rsidRDefault="00B72602" w:rsidP="00B72602">
      <w:pPr>
        <w:pStyle w:val="PL"/>
      </w:pPr>
      <w:r>
        <w:t>&lt;/element&gt;</w:t>
      </w:r>
    </w:p>
    <w:p w14:paraId="14AF1045" w14:textId="77777777" w:rsidR="00B72602" w:rsidRDefault="00B72602" w:rsidP="00B72602">
      <w:pPr>
        <w:pStyle w:val="PL"/>
      </w:pPr>
      <w:r>
        <w:t>&lt;element name="ExternalGNBCUCPFunction" substitutionGroup="xn:SubNetworkOptionallyContainedNrmClass "&gt;</w:t>
      </w:r>
    </w:p>
    <w:p w14:paraId="1B0FEA0E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4C92DD6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944626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F7EF24A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421CC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FB175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5EEAF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DAD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D94DF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91E8F6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A2D7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6238B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C9CC2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4F103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D12E5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08FD52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94471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1D0F5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7128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3D27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D13EF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D587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BF4E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352E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495F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8F3B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9C33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875EF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F5F87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EBAB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290B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B54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104FECC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AFCB94" w14:textId="77777777" w:rsidR="00B72602" w:rsidRDefault="00B72602" w:rsidP="00B72602">
      <w:pPr>
        <w:pStyle w:val="PL"/>
      </w:pPr>
      <w:r>
        <w:tab/>
        <w:t>&lt;/complexType&gt;</w:t>
      </w:r>
    </w:p>
    <w:p w14:paraId="4E219CB8" w14:textId="77777777" w:rsidR="00B72602" w:rsidRDefault="00B72602" w:rsidP="00B72602">
      <w:pPr>
        <w:pStyle w:val="PL"/>
      </w:pPr>
      <w:r>
        <w:t>&lt;/element&gt;</w:t>
      </w:r>
    </w:p>
    <w:p w14:paraId="7A862245" w14:textId="77777777" w:rsidR="00B72602" w:rsidRDefault="00B72602" w:rsidP="00B72602">
      <w:pPr>
        <w:pStyle w:val="PL"/>
      </w:pPr>
      <w:r>
        <w:t>&lt;element name="RRMPolicy_"&gt;</w:t>
      </w:r>
    </w:p>
    <w:p w14:paraId="06DDB2B2" w14:textId="77777777" w:rsidR="00B72602" w:rsidRPr="00865D99" w:rsidRDefault="00B72602" w:rsidP="00B72602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021D136F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307F48B7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1E156196" w14:textId="77777777" w:rsidR="00B72602" w:rsidRDefault="00B72602" w:rsidP="00B72602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354D7E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F8DC2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222D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2B87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0F0070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334B5A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CC9EB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94D2A8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6433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F0F651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CA6BFD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41B28D9" w14:textId="77777777" w:rsidR="00B72602" w:rsidRDefault="00B72602" w:rsidP="00B72602">
      <w:pPr>
        <w:pStyle w:val="PL"/>
      </w:pPr>
      <w:r>
        <w:tab/>
        <w:t>&lt;/complexType&gt;</w:t>
      </w:r>
    </w:p>
    <w:p w14:paraId="30FAE313" w14:textId="77777777" w:rsidR="00B72602" w:rsidRDefault="00B72602" w:rsidP="00B72602">
      <w:pPr>
        <w:pStyle w:val="PL"/>
      </w:pPr>
      <w:r>
        <w:t>&lt;/element&gt;</w:t>
      </w:r>
    </w:p>
    <w:p w14:paraId="23E62C5E" w14:textId="77777777" w:rsidR="00B72602" w:rsidRDefault="00B72602" w:rsidP="00B72602">
      <w:pPr>
        <w:pStyle w:val="PL"/>
      </w:pPr>
      <w:r>
        <w:t>&lt;element name="RRMPolicyRatio"&gt;</w:t>
      </w:r>
    </w:p>
    <w:p w14:paraId="5040CB2B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60BF133A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1D517369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8C546BB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23374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AC3C1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2D7E04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C4BFD8" w14:textId="77777777" w:rsidR="00B72602" w:rsidRDefault="00B72602" w:rsidP="00B72602">
      <w:pPr>
        <w:pStyle w:val="PL"/>
      </w:pPr>
    </w:p>
    <w:p w14:paraId="2D007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067EE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EA2F3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5C7444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8622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BE75F5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42A0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15D7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E6FB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5DE7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E8D14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55AA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2D05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E430EC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9A62B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6CB28CE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4AE94492" w14:textId="77777777" w:rsidR="00B72602" w:rsidRDefault="00B72602" w:rsidP="00B72602">
      <w:pPr>
        <w:pStyle w:val="PL"/>
      </w:pPr>
      <w:r>
        <w:tab/>
        <w:t>&lt;/complexType&gt;</w:t>
      </w:r>
    </w:p>
    <w:p w14:paraId="71F877CB" w14:textId="77777777" w:rsidR="00B72602" w:rsidRDefault="00B72602" w:rsidP="00B72602">
      <w:pPr>
        <w:pStyle w:val="PL"/>
      </w:pPr>
      <w:r>
        <w:t>&lt;/element&gt;</w:t>
      </w:r>
    </w:p>
    <w:p w14:paraId="64189005" w14:textId="77777777" w:rsidR="00B72602" w:rsidRDefault="00B72602" w:rsidP="00B72602">
      <w:pPr>
        <w:pStyle w:val="PL"/>
      </w:pPr>
      <w:r>
        <w:t>&lt;element name="NRFrequency" substitutionGroup="xn:SubNetworkOptionallyContainedNrmClass"&gt;</w:t>
      </w:r>
    </w:p>
    <w:p w14:paraId="1D59F19A" w14:textId="77777777" w:rsidR="00B72602" w:rsidRDefault="00B72602" w:rsidP="00B72602">
      <w:pPr>
        <w:pStyle w:val="PL"/>
      </w:pPr>
      <w:r>
        <w:tab/>
        <w:t>&lt;complexType&gt;</w:t>
      </w:r>
    </w:p>
    <w:p w14:paraId="1E9655FF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86DE23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A8B415F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  <w:t>&lt;sequence&gt;</w:t>
      </w:r>
    </w:p>
    <w:p w14:paraId="4B57D5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3B859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55C9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2F33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DE7ED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9CAD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6B7B66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0DC5C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0D02D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D66FB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2BDD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08EC81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742614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73E817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DAF3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FC7D9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DD244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C495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5699B9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688B8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BDD8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12540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5D25F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7258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BBBE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394F8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12E6A4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1271D9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4A6CE9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E4F9107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D7B993B" w14:textId="77777777" w:rsidR="00B72602" w:rsidRPr="0080090B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9B21E2F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213CE24B" w14:textId="77777777" w:rsidR="00B72602" w:rsidRDefault="00B72602" w:rsidP="00B72602">
      <w:pPr>
        <w:pStyle w:val="PL"/>
      </w:pPr>
      <w:r>
        <w:tab/>
        <w:t>&lt;complexType&gt;</w:t>
      </w:r>
    </w:p>
    <w:p w14:paraId="37C21C55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CC5AE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36C3C16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EE098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95532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7D29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5C89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330DE28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36B78D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B31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462002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EACF0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8DC4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247970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F7A2F28" w14:textId="77777777" w:rsidR="00B72602" w:rsidRDefault="00B72602" w:rsidP="00B72602">
      <w:pPr>
        <w:pStyle w:val="PL"/>
      </w:pPr>
      <w:r>
        <w:tab/>
        <w:t>&lt;/complexType&gt;</w:t>
      </w:r>
    </w:p>
    <w:p w14:paraId="5D6FC0D0" w14:textId="77777777" w:rsidR="00B72602" w:rsidRDefault="00B72602" w:rsidP="00B72602">
      <w:pPr>
        <w:pStyle w:val="PL"/>
      </w:pPr>
      <w:r>
        <w:t>&lt;/element&gt;</w:t>
      </w:r>
    </w:p>
    <w:p w14:paraId="2344CDA5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219203DE" w14:textId="77777777" w:rsidR="00B72602" w:rsidRDefault="00B72602" w:rsidP="00B72602">
      <w:pPr>
        <w:pStyle w:val="PL"/>
      </w:pPr>
      <w:r>
        <w:tab/>
        <w:t>&lt;complexType&gt;</w:t>
      </w:r>
    </w:p>
    <w:p w14:paraId="79AB15B7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36D04E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862738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3F6D8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FE864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59D5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E64F25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1B24C86" w14:textId="77777777" w:rsidR="00B72602" w:rsidRPr="0080090B" w:rsidRDefault="00B72602" w:rsidP="00B72602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502E84C0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23A78BF3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DB0A6B7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2CF8B896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5CCE20F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6AD29E3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2D0C3D3C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4995E284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161FB2E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591E1BCE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731DA54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535A366F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46E72F98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lastRenderedPageBreak/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2E19A9F2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29996695" w14:textId="77777777" w:rsidR="00B72602" w:rsidRDefault="00B72602" w:rsidP="00B72602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7D0128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782C85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0D50C535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6EAA42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4C1E2C1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6D24B34B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33FF326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03D00C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F534243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821BCC2" w14:textId="77777777" w:rsidR="00B72602" w:rsidRPr="00303177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2153561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151979C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0D60C811" w14:textId="77777777" w:rsidR="00B72602" w:rsidRPr="00D07F51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54E7FDAE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62FBDD51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7F8557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4624A4D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06D4D8C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2E8BEEE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4958F3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48BF2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7EE8B7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56880A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51DA57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D61DC0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E423C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E216DB0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2379CDE9" w14:textId="77777777" w:rsidR="00B72602" w:rsidRDefault="00B72602" w:rsidP="00B72602">
      <w:pPr>
        <w:pStyle w:val="PL"/>
      </w:pPr>
    </w:p>
    <w:p w14:paraId="12DD166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46B0133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BDE744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020C52D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4393E7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31E436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B0BCC8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EB183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B030BA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EE1D9A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3966F3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3DA75C2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588714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51243515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75153A8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4A73F77B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5DEA15C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78535DC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31422C6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2AE6E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8DC3F0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0469CF2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A3BB63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0FCA7A0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5B75546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454F4143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C87713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430F4EEE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D53D54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429F64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8DB15A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7DAA98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AA624D6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2E01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F49F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89496E1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76CE26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36206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286A003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1B53F3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147470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467C8F6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33977ADA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5550DBC1" w14:textId="77777777" w:rsidR="00B72602" w:rsidRDefault="00B72602" w:rsidP="00B72602">
      <w:pPr>
        <w:pStyle w:val="PL"/>
      </w:pPr>
      <w:r>
        <w:t>&lt;/element&gt;</w:t>
      </w:r>
    </w:p>
    <w:p w14:paraId="1A0B5DC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411A170D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20F3338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2D0D7C4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9661B70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D37A1D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A49264D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F26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E7EFE06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8E3EFEA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B77C5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E5F2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C83D5E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8B10E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B72FA1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4F1AB0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563C42B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60D7CE94" w14:textId="77777777" w:rsidR="00B72602" w:rsidRPr="00865D99" w:rsidRDefault="00B72602" w:rsidP="00B72602">
      <w:pPr>
        <w:pStyle w:val="PL"/>
      </w:pPr>
      <w:r>
        <w:t>&lt;/element&gt;</w:t>
      </w:r>
    </w:p>
    <w:p w14:paraId="521CDFC7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38C1B13B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9B8F96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844BD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026FD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2C565A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9D9CAC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4171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36CA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7EFFFE0D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DC225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C2ECEF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AC633D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0BEB63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F6114E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A6CA3B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24D242C2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3157CFB0" w14:textId="77777777" w:rsidR="00B72602" w:rsidRPr="00865D99" w:rsidRDefault="00B72602" w:rsidP="00B72602">
      <w:pPr>
        <w:pStyle w:val="PL"/>
      </w:pPr>
      <w:r>
        <w:t>&lt;/element&gt;</w:t>
      </w:r>
    </w:p>
    <w:p w14:paraId="10C76A28" w14:textId="77777777" w:rsidR="00B72602" w:rsidRPr="00865D99" w:rsidRDefault="00B72602" w:rsidP="00B72602">
      <w:pPr>
        <w:pStyle w:val="PL"/>
      </w:pPr>
    </w:p>
    <w:p w14:paraId="4D40447E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359065F3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FA3DC6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C4ABC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A24A7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B3B124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438DE6C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4B9AA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D4A534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05D2A23F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7CA70328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2E30FF2E" w14:textId="77777777" w:rsidR="00B72602" w:rsidRPr="001A5848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28BA660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1E9A82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BE40F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721178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B9027F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4597EEE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78672848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2881385C" w14:textId="77777777" w:rsidR="00B72602" w:rsidRPr="00865D99" w:rsidRDefault="00B72602" w:rsidP="00B72602">
      <w:pPr>
        <w:pStyle w:val="PL"/>
      </w:pPr>
      <w:r>
        <w:t>&lt;/element&gt;</w:t>
      </w:r>
    </w:p>
    <w:p w14:paraId="005BF1F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625E9B0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626F010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787B12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BA3FAD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2CD9C8A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9F3159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D8F3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E230A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271DF19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58886C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A7E2E0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0B790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D1C4E0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EA505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517EADF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  <w:t>&lt;/complexContent&gt;</w:t>
      </w:r>
    </w:p>
    <w:p w14:paraId="619A56B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8FE4F72" w14:textId="77777777" w:rsidR="00B72602" w:rsidRPr="00865D99" w:rsidRDefault="00B72602" w:rsidP="00B72602">
      <w:pPr>
        <w:pStyle w:val="PL"/>
      </w:pPr>
      <w:r>
        <w:t>&lt;/element&gt;</w:t>
      </w:r>
    </w:p>
    <w:p w14:paraId="4F3AD0D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1E6B58E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173F16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6A5976E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532847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7E114E5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8F7D392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67C72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30AA8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090BBBCB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23002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E9860A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7C7ED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BE56BE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B68FA2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551421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960843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16BCACD0" w14:textId="77777777" w:rsidR="00B72602" w:rsidRDefault="00B72602" w:rsidP="00B72602">
      <w:pPr>
        <w:pStyle w:val="PL"/>
      </w:pPr>
      <w:r>
        <w:t>&lt;/element&gt;</w:t>
      </w:r>
    </w:p>
    <w:p w14:paraId="5F3E6CF2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78E66165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933459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7F01B34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F46B90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7360C0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F7930F4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7757D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2609B2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B4E9D3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1F175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733FD3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0869B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71A053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C4622A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9ACF7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BB187D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4B5E78C" w14:textId="77777777" w:rsidR="00B72602" w:rsidRPr="00865D99" w:rsidRDefault="00B72602" w:rsidP="00B72602">
      <w:pPr>
        <w:pStyle w:val="PL"/>
      </w:pPr>
      <w:r>
        <w:t>&lt;/element&gt;</w:t>
      </w:r>
    </w:p>
    <w:p w14:paraId="0180E3E5" w14:textId="77777777" w:rsidR="00B72602" w:rsidRPr="00865D99" w:rsidRDefault="00B72602" w:rsidP="00B72602">
      <w:pPr>
        <w:pStyle w:val="PL"/>
      </w:pPr>
    </w:p>
    <w:p w14:paraId="48B3696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25DEC05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D860346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93898A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B46159E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AB8100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24C07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29CC93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8337B4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5A0DF75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minOccurs="0"/&gt;</w:t>
      </w:r>
    </w:p>
    <w:p w14:paraId="64D596B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103144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E2F1F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0CE9A2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0FD14C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812CFC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4B951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8780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1D6524AC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4C3C990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4BC854E6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5F6DD8D7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4248F6B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599EB125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7FEB7E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1E1DC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0C6B53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222763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6F1DEC2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69F97BA4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23093CF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34738E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02B606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B1F59B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CC0AD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6C1457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F9281B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287AFD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A707FF9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58EA63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32EE6864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F278B82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2B1FE97F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24D7CF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1BEC7D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F04ABD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1404A5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6FD3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7F177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299F0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6A128A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FA14A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9BDE83E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45835E5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BC775A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DF8F15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224F6B8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5BDBDF9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DDCD072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5B35736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8D2193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68F6D7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76734F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7D67AD3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0D6BF2E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151D06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AB49C0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DD3144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5BEF67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6A02E07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B693063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5D71F791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783358F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4E87C5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5F68DBD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EA862BB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054E706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3668B8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700440F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6E3D2C07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69AB3887" w14:textId="77777777" w:rsidR="00842A7D" w:rsidRPr="00842A7D" w:rsidRDefault="00B72602" w:rsidP="00842A7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68A477D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7B099C" w:rsidRDefault="00842A7D" w:rsidP="00B72602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  <w:t>&lt;/all&gt;</w:t>
      </w:r>
    </w:p>
    <w:p w14:paraId="705A36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4FE7F900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C3C93">
        <w:rPr>
          <w:color w:val="000000"/>
          <w:lang w:val="fr-FR"/>
        </w:rPr>
        <w:t>&lt;/element&gt;</w:t>
      </w:r>
    </w:p>
    <w:p w14:paraId="11484E65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&lt;/sequence&gt;</w:t>
      </w:r>
    </w:p>
    <w:p w14:paraId="1DF4208E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&lt;/extension&gt;</w:t>
      </w:r>
    </w:p>
    <w:p w14:paraId="3991B357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&lt;/complexContent&gt;</w:t>
      </w:r>
    </w:p>
    <w:p w14:paraId="2599DC96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  <w:t>&lt;/complexType&gt;</w:t>
      </w:r>
    </w:p>
    <w:p w14:paraId="6EA44822" w14:textId="77777777" w:rsidR="00842A7D" w:rsidRPr="00842A7D" w:rsidRDefault="00B72602" w:rsidP="00842A7D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2F702EC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name="IntraRatEsActivationOriginalCellLoadParameters"&gt;</w:t>
      </w:r>
    </w:p>
    <w:p w14:paraId="7DC0180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4D67CA0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21BE024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1169225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lastRenderedPageBreak/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0956922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5931F7B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6CF9635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36644F4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4897DB2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4BF9B1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5ACDFF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1418420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01A9A45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641368D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57AAC16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4CCA469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0701DA5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name="IntraRatEsActivationCandidateCellsLoadParameters"&gt;</w:t>
      </w:r>
    </w:p>
    <w:p w14:paraId="6D2298F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6352451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66327B9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39BB6A8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5F38D3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4B7E848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4FAFE6D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2A36D8B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36C6F09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909602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7BB47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76A3CFD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05686C2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120ADFE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463B72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71B51D8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4C39C02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name="IntraRatEsDeactivationCandidateCellsLoadParameters"&gt;</w:t>
      </w:r>
    </w:p>
    <w:p w14:paraId="5E8E177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0C266AD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38DDD90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31DBC55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572EBF1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37650A4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3A481F7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7BEC9BC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7639C96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21F1811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8F21A3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0AE44EB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73AC14F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2BAE710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5E32CCB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5DE48B0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23B58F3D" w14:textId="77777777" w:rsidR="00842A7D" w:rsidRPr="00842A7D" w:rsidRDefault="00842A7D" w:rsidP="00842A7D">
      <w:pPr>
        <w:pStyle w:val="PL"/>
        <w:rPr>
          <w:color w:val="000000"/>
        </w:rPr>
      </w:pPr>
    </w:p>
    <w:p w14:paraId="0744E3E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name="EsNotAllowedTimePeriod"&gt;</w:t>
      </w:r>
    </w:p>
    <w:p w14:paraId="78E7554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5DC0630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38A31D4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64A695D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5D0292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7DC7D69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76816B9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5E09C4B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name="periodOfDay" type="nn:startTimeandendTime" /&gt;</w:t>
      </w:r>
      <w:r w:rsidRPr="00842A7D">
        <w:rPr>
          <w:color w:val="000000"/>
        </w:rPr>
        <w:tab/>
      </w:r>
    </w:p>
    <w:p w14:paraId="18FBEF5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name="daysOfWeekList" type="en:daysOfWeekList" /&gt;</w:t>
      </w:r>
      <w:r w:rsidRPr="00842A7D">
        <w:rPr>
          <w:color w:val="000000"/>
        </w:rPr>
        <w:tab/>
      </w:r>
    </w:p>
    <w:p w14:paraId="141AD78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name="listoftimeperiods" type="en:listoftimeperiods" /&gt;</w:t>
      </w:r>
      <w:r w:rsidRPr="00842A7D">
        <w:rPr>
          <w:color w:val="000000"/>
        </w:rPr>
        <w:tab/>
      </w:r>
    </w:p>
    <w:p w14:paraId="64CAD22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53ECC48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3D3D8A1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7CE7CD5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63BDE19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06844D4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1C95541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27C7D22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37D59C7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name="InterRatEsActivationOriginalCellParameters"&gt;</w:t>
      </w:r>
    </w:p>
    <w:p w14:paraId="18E0AF4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7EB181D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7ACF45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7C9B36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997611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6F74895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64C5D49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lastRenderedPageBreak/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147902E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7E2D1D4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23C836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52D099F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27AFE27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218EBBA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7BC0DA4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3082472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10F19FE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208F515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name="InterRatEsActivationCandidateCellParameters"&gt;</w:t>
      </w:r>
    </w:p>
    <w:p w14:paraId="3530E90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30676FC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0B3809C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7FDBBAA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2B94B50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02F2442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232C9DB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01ABA61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3D08D3F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16B7B67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20DEEA7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22D6844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1A9E04A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3B24E7C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11DCEC8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636BB19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3588DBE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name="InterRatEsDeactivationCandidateCellParameters"&gt;</w:t>
      </w:r>
    </w:p>
    <w:p w14:paraId="5E69E66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1FB9701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280EC8D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5A3B1AA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287A1D8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6FCBD25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7950DE3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2E6AE8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2BB2BC2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2E9140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2B27E6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54A7124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2875F44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50284B1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34D667C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1AB02104" w14:textId="2058521A" w:rsidR="00B72602" w:rsidRPr="00865D99" w:rsidRDefault="00842A7D" w:rsidP="00842A7D">
      <w:pPr>
        <w:pStyle w:val="PL"/>
      </w:pPr>
      <w:r w:rsidRPr="00842A7D">
        <w:rPr>
          <w:color w:val="000000"/>
        </w:rPr>
        <w:t>&lt;/element&gt;</w:t>
      </w:r>
    </w:p>
    <w:p w14:paraId="71EF449B" w14:textId="77777777" w:rsidR="00B72602" w:rsidRPr="002B15AA" w:rsidRDefault="00B72602" w:rsidP="00B72602">
      <w:pPr>
        <w:pStyle w:val="PL"/>
      </w:pPr>
      <w:r>
        <w:t>&lt;/schema&gt;</w:t>
      </w:r>
    </w:p>
    <w:p w14:paraId="0327EA52" w14:textId="77777777" w:rsidR="00B72602" w:rsidRPr="002B15AA" w:rsidRDefault="00B72602" w:rsidP="00B72602">
      <w:pPr>
        <w:pStyle w:val="Heading8"/>
      </w:pPr>
      <w:r w:rsidRPr="002B15AA">
        <w:rPr>
          <w:rFonts w:ascii="Courier New" w:hAnsi="Courier New"/>
          <w:sz w:val="16"/>
          <w:szCs w:val="16"/>
        </w:rPr>
        <w:br w:type="page"/>
      </w:r>
      <w:bookmarkStart w:id="211" w:name="_Toc19888583"/>
      <w:bookmarkStart w:id="212" w:name="_Toc27405561"/>
      <w:bookmarkStart w:id="213" w:name="_Toc35878751"/>
      <w:bookmarkStart w:id="214" w:name="_Toc36220567"/>
      <w:bookmarkStart w:id="215" w:name="_Toc36474665"/>
      <w:bookmarkStart w:id="216" w:name="_Toc36542937"/>
      <w:bookmarkStart w:id="217" w:name="_Toc36543758"/>
      <w:bookmarkStart w:id="218" w:name="_Toc36567996"/>
      <w:bookmarkStart w:id="219" w:name="_Toc44341735"/>
      <w:bookmarkStart w:id="220" w:name="_Toc51676114"/>
      <w:bookmarkStart w:id="221" w:name="_Toc55895563"/>
      <w:bookmarkStart w:id="222" w:name="_Toc58940650"/>
      <w:bookmarkStart w:id="223" w:name="_Toc67928865"/>
      <w:r w:rsidRPr="002B15AA">
        <w:lastRenderedPageBreak/>
        <w:t>Annex D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NR NRM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D54F095" w14:textId="77777777" w:rsidR="00B72602" w:rsidRPr="002B15AA" w:rsidRDefault="00B72602" w:rsidP="00B72602">
      <w:pPr>
        <w:pStyle w:val="Heading1"/>
      </w:pPr>
      <w:bookmarkStart w:id="224" w:name="_Toc19888584"/>
      <w:bookmarkStart w:id="225" w:name="_Toc27405562"/>
      <w:bookmarkStart w:id="226" w:name="_Toc35878752"/>
      <w:bookmarkStart w:id="227" w:name="_Toc36220568"/>
      <w:bookmarkStart w:id="228" w:name="_Toc36474666"/>
      <w:bookmarkStart w:id="229" w:name="_Toc36542938"/>
      <w:bookmarkStart w:id="230" w:name="_Toc36543759"/>
      <w:bookmarkStart w:id="231" w:name="_Toc36567997"/>
      <w:bookmarkStart w:id="232" w:name="_Toc44341736"/>
      <w:bookmarkStart w:id="233" w:name="_Toc51676115"/>
      <w:bookmarkStart w:id="234" w:name="_Toc55895564"/>
      <w:bookmarkStart w:id="235" w:name="_Toc58940651"/>
      <w:bookmarkStart w:id="236" w:name="_Toc67928866"/>
      <w:r w:rsidRPr="002B15AA">
        <w:t>D.1</w:t>
      </w:r>
      <w:r w:rsidRPr="002B15AA"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2B15AA">
        <w:t xml:space="preserve"> </w:t>
      </w:r>
    </w:p>
    <w:p w14:paraId="2E9E3EBA" w14:textId="77777777" w:rsidR="00B72602" w:rsidRDefault="00B72602" w:rsidP="00B72602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07D931B4" w14:textId="77777777" w:rsidR="00B72602" w:rsidRDefault="00B72602" w:rsidP="00B72602">
      <w:r>
        <w:t>The Information Service (IS) of the NR NRM is defined in clause 4.</w:t>
      </w:r>
    </w:p>
    <w:p w14:paraId="3254687C" w14:textId="77777777" w:rsidR="00B72602" w:rsidRDefault="00B72602" w:rsidP="00B72602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6B392952" w14:textId="77777777" w:rsidR="00B72602" w:rsidRPr="002B15AA" w:rsidRDefault="00B72602" w:rsidP="00B72602">
      <w:pPr>
        <w:pStyle w:val="Heading1"/>
      </w:pPr>
      <w:bookmarkStart w:id="237" w:name="_Toc19888585"/>
      <w:bookmarkStart w:id="238" w:name="_Toc27405563"/>
      <w:bookmarkStart w:id="239" w:name="_Toc35878753"/>
      <w:bookmarkStart w:id="240" w:name="_Toc36220569"/>
      <w:bookmarkStart w:id="241" w:name="_Toc36474667"/>
      <w:bookmarkStart w:id="242" w:name="_Toc36542939"/>
      <w:bookmarkStart w:id="243" w:name="_Toc36543760"/>
      <w:bookmarkStart w:id="244" w:name="_Toc36567998"/>
      <w:bookmarkStart w:id="245" w:name="_Toc44341737"/>
      <w:bookmarkStart w:id="246" w:name="_Toc51676116"/>
      <w:bookmarkStart w:id="247" w:name="_Toc55895565"/>
      <w:bookmarkStart w:id="248" w:name="_Toc58940652"/>
      <w:bookmarkStart w:id="249" w:name="_Toc67928867"/>
      <w:r w:rsidRPr="002B15AA">
        <w:t>D.2</w:t>
      </w:r>
      <w:r w:rsidRPr="002B15AA">
        <w:tab/>
      </w:r>
      <w:bookmarkEnd w:id="237"/>
      <w:bookmarkEnd w:id="238"/>
      <w:r>
        <w:t>Void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0AF32B8C" w14:textId="77777777" w:rsidR="00B72602" w:rsidRDefault="00B72602" w:rsidP="00B72602">
      <w:pPr>
        <w:pStyle w:val="Heading1"/>
      </w:pPr>
      <w:bookmarkStart w:id="250" w:name="_Toc19888586"/>
      <w:bookmarkStart w:id="251" w:name="_Toc27405564"/>
      <w:bookmarkStart w:id="252" w:name="_Toc35878754"/>
      <w:bookmarkStart w:id="253" w:name="_Toc36220570"/>
      <w:bookmarkStart w:id="254" w:name="_Toc36474668"/>
      <w:bookmarkStart w:id="255" w:name="_Toc36542940"/>
      <w:bookmarkStart w:id="256" w:name="_Toc36543761"/>
      <w:bookmarkStart w:id="257" w:name="_Toc36567999"/>
      <w:bookmarkStart w:id="258" w:name="_Toc44341738"/>
      <w:bookmarkStart w:id="259" w:name="_Toc51676117"/>
      <w:bookmarkStart w:id="260" w:name="_Toc55895566"/>
      <w:bookmarkStart w:id="261" w:name="_Toc58940653"/>
      <w:bookmarkStart w:id="262" w:name="_Toc67928868"/>
      <w:r w:rsidRPr="002B15AA">
        <w:t>D.3</w:t>
      </w:r>
      <w:r w:rsidRPr="002B15AA">
        <w:tab/>
      </w:r>
      <w:bookmarkEnd w:id="250"/>
      <w:bookmarkEnd w:id="251"/>
      <w:r>
        <w:t>Void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2DDA5DF8" w14:textId="77777777" w:rsidR="00B72602" w:rsidRPr="00943961" w:rsidRDefault="00B72602" w:rsidP="00B72602"/>
    <w:p w14:paraId="2D53D135" w14:textId="77777777" w:rsidR="00B72602" w:rsidRPr="002B15AA" w:rsidRDefault="00B72602" w:rsidP="00B72602">
      <w:pPr>
        <w:pStyle w:val="Heading1"/>
      </w:pPr>
      <w:bookmarkStart w:id="263" w:name="_Toc19888587"/>
      <w:bookmarkStart w:id="264" w:name="_Toc27405565"/>
      <w:bookmarkStart w:id="265" w:name="_Toc35878755"/>
      <w:bookmarkStart w:id="266" w:name="_Toc36220571"/>
      <w:bookmarkStart w:id="267" w:name="_Toc36474669"/>
      <w:bookmarkStart w:id="268" w:name="_Toc36542941"/>
      <w:bookmarkStart w:id="269" w:name="_Toc36543762"/>
      <w:bookmarkStart w:id="270" w:name="_Toc36568000"/>
      <w:bookmarkStart w:id="271" w:name="_Toc44341739"/>
      <w:bookmarkStart w:id="272" w:name="_Toc51676118"/>
      <w:bookmarkStart w:id="273" w:name="_Toc55895567"/>
      <w:bookmarkStart w:id="274" w:name="_Toc58940654"/>
      <w:bookmarkStart w:id="275" w:name="_Toc67928869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038D9721" w14:textId="77777777" w:rsidR="00B72602" w:rsidRPr="002B15AA" w:rsidRDefault="00B72602" w:rsidP="00B72602">
      <w:pPr>
        <w:pStyle w:val="Heading2"/>
        <w:rPr>
          <w:lang w:eastAsia="zh-CN"/>
        </w:rPr>
      </w:pPr>
      <w:bookmarkStart w:id="276" w:name="_Toc19888588"/>
      <w:bookmarkStart w:id="277" w:name="_Toc27405566"/>
      <w:bookmarkStart w:id="278" w:name="_Toc35878756"/>
      <w:bookmarkStart w:id="279" w:name="_Toc36220572"/>
      <w:bookmarkStart w:id="280" w:name="_Toc36474670"/>
      <w:bookmarkStart w:id="281" w:name="_Toc36542942"/>
      <w:bookmarkStart w:id="282" w:name="_Toc36543763"/>
      <w:bookmarkStart w:id="283" w:name="_Toc36568001"/>
      <w:bookmarkStart w:id="284" w:name="_Toc44341740"/>
      <w:bookmarkStart w:id="285" w:name="_Toc51676119"/>
      <w:bookmarkStart w:id="286" w:name="_Toc55895568"/>
      <w:bookmarkStart w:id="287" w:name="_Toc58940655"/>
      <w:bookmarkStart w:id="288" w:name="_Toc67928870"/>
      <w:r w:rsidRPr="002B15AA">
        <w:rPr>
          <w:lang w:eastAsia="zh-CN"/>
        </w:rPr>
        <w:t>D.4.1</w:t>
      </w:r>
      <w:r w:rsidRPr="002B15AA">
        <w:rPr>
          <w:lang w:eastAsia="zh-CN"/>
        </w:rPr>
        <w:tab/>
      </w:r>
      <w:bookmarkEnd w:id="276"/>
      <w:bookmarkEnd w:id="277"/>
      <w:r>
        <w:rPr>
          <w:lang w:eastAsia="zh-CN"/>
        </w:rPr>
        <w:t>Void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69EB7B4B" w14:textId="77777777" w:rsidR="00B72602" w:rsidRPr="002B15AA" w:rsidRDefault="00B72602" w:rsidP="00B72602">
      <w:pPr>
        <w:pStyle w:val="Heading2"/>
        <w:rPr>
          <w:lang w:eastAsia="zh-CN"/>
        </w:rPr>
      </w:pPr>
      <w:bookmarkStart w:id="289" w:name="_Toc19888589"/>
      <w:bookmarkStart w:id="290" w:name="_Toc27405567"/>
      <w:bookmarkStart w:id="291" w:name="_Toc35878757"/>
      <w:bookmarkStart w:id="292" w:name="_Toc36220573"/>
      <w:bookmarkStart w:id="293" w:name="_Toc36474671"/>
      <w:bookmarkStart w:id="294" w:name="_Toc36542943"/>
      <w:bookmarkStart w:id="295" w:name="_Toc36543764"/>
      <w:bookmarkStart w:id="296" w:name="_Toc36568002"/>
      <w:bookmarkStart w:id="297" w:name="_Toc44341741"/>
      <w:bookmarkStart w:id="298" w:name="_Toc51676120"/>
      <w:bookmarkStart w:id="299" w:name="_Toc55895569"/>
      <w:bookmarkStart w:id="300" w:name="_Toc58940656"/>
      <w:bookmarkStart w:id="301" w:name="_Toc67928871"/>
      <w:r w:rsidRPr="002B15AA">
        <w:rPr>
          <w:lang w:eastAsia="zh-CN"/>
        </w:rPr>
        <w:t>D.4.2</w:t>
      </w:r>
      <w:r w:rsidRPr="002B15AA">
        <w:rPr>
          <w:lang w:eastAsia="zh-CN"/>
        </w:rPr>
        <w:tab/>
      </w:r>
      <w:bookmarkEnd w:id="289"/>
      <w:bookmarkEnd w:id="290"/>
      <w:r>
        <w:rPr>
          <w:lang w:eastAsia="zh-CN"/>
        </w:rPr>
        <w:t>Void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09E5CFD4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302" w:name="_Toc19888590"/>
      <w:bookmarkStart w:id="303" w:name="_Toc27405568"/>
      <w:bookmarkStart w:id="304" w:name="_Toc35878758"/>
      <w:bookmarkStart w:id="305" w:name="_Toc36220574"/>
      <w:bookmarkStart w:id="306" w:name="_Toc36474672"/>
      <w:bookmarkStart w:id="307" w:name="_Toc36542944"/>
      <w:bookmarkStart w:id="308" w:name="_Toc36543765"/>
      <w:bookmarkStart w:id="309" w:name="_Toc36568003"/>
      <w:bookmarkStart w:id="310" w:name="_Toc44341742"/>
      <w:bookmarkStart w:id="311" w:name="_Toc51676121"/>
      <w:bookmarkStart w:id="312" w:name="_Toc55895570"/>
      <w:bookmarkStart w:id="313" w:name="_Toc58940657"/>
      <w:bookmarkStart w:id="314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793D1D4C" w14:textId="77777777" w:rsidR="002143C9" w:rsidRDefault="002143C9" w:rsidP="002143C9">
      <w:pPr>
        <w:pStyle w:val="PL"/>
      </w:pPr>
      <w:r>
        <w:t>openapi: 3.0.1</w:t>
      </w:r>
    </w:p>
    <w:p w14:paraId="3899D6B5" w14:textId="77777777" w:rsidR="002143C9" w:rsidRDefault="002143C9" w:rsidP="002143C9">
      <w:pPr>
        <w:pStyle w:val="PL"/>
      </w:pPr>
      <w:r>
        <w:t>info:</w:t>
      </w:r>
    </w:p>
    <w:p w14:paraId="00CEBF64" w14:textId="77777777" w:rsidR="002143C9" w:rsidRDefault="002143C9" w:rsidP="002143C9">
      <w:pPr>
        <w:pStyle w:val="PL"/>
      </w:pPr>
      <w:r>
        <w:t xml:space="preserve">  title: NR NRM</w:t>
      </w:r>
    </w:p>
    <w:p w14:paraId="16910672" w14:textId="77777777" w:rsidR="002143C9" w:rsidRDefault="002143C9" w:rsidP="002143C9">
      <w:pPr>
        <w:pStyle w:val="PL"/>
      </w:pPr>
      <w:r>
        <w:t xml:space="preserve">  version: 16.9.0</w:t>
      </w:r>
    </w:p>
    <w:p w14:paraId="54B0EFD9" w14:textId="77777777" w:rsidR="002143C9" w:rsidRDefault="002143C9" w:rsidP="002143C9">
      <w:pPr>
        <w:pStyle w:val="PL"/>
      </w:pPr>
      <w:r>
        <w:t xml:space="preserve">  description: &gt;-</w:t>
      </w:r>
    </w:p>
    <w:p w14:paraId="22EE3229" w14:textId="77777777" w:rsidR="002143C9" w:rsidRDefault="002143C9" w:rsidP="002143C9">
      <w:pPr>
        <w:pStyle w:val="PL"/>
      </w:pPr>
      <w:r>
        <w:t xml:space="preserve">    OAS 3.0.1 specification of the NR NRM</w:t>
      </w:r>
    </w:p>
    <w:p w14:paraId="27071448" w14:textId="77777777" w:rsidR="002143C9" w:rsidRDefault="002143C9" w:rsidP="002143C9">
      <w:pPr>
        <w:pStyle w:val="PL"/>
      </w:pPr>
      <w:r>
        <w:t xml:space="preserve">    © 2020, 3GPP Organizational Partners (ARIB, ATIS, CCSA, ETSI, TSDSI, TTA, TTC).</w:t>
      </w:r>
    </w:p>
    <w:p w14:paraId="55A1C946" w14:textId="77777777" w:rsidR="002143C9" w:rsidRDefault="002143C9" w:rsidP="002143C9">
      <w:pPr>
        <w:pStyle w:val="PL"/>
      </w:pPr>
      <w:r>
        <w:t xml:space="preserve">    All rights reserved.</w:t>
      </w:r>
    </w:p>
    <w:p w14:paraId="3AB36855" w14:textId="77777777" w:rsidR="002143C9" w:rsidRDefault="002143C9" w:rsidP="002143C9">
      <w:pPr>
        <w:pStyle w:val="PL"/>
      </w:pPr>
      <w:r>
        <w:t>externalDocs:</w:t>
      </w:r>
    </w:p>
    <w:p w14:paraId="0FB65FEC" w14:textId="77777777" w:rsidR="002143C9" w:rsidRDefault="002143C9" w:rsidP="002143C9">
      <w:pPr>
        <w:pStyle w:val="PL"/>
      </w:pPr>
      <w:r>
        <w:t xml:space="preserve">  description: 3GPP TS 28.541; 5G NRM, NR NRM</w:t>
      </w:r>
    </w:p>
    <w:p w14:paraId="628A8872" w14:textId="77777777" w:rsidR="002143C9" w:rsidRDefault="002143C9" w:rsidP="002143C9">
      <w:pPr>
        <w:pStyle w:val="PL"/>
      </w:pPr>
      <w:r>
        <w:t xml:space="preserve">  url: http://www.3gpp.org/ftp/Specs/archive/28_series/28.541/</w:t>
      </w:r>
    </w:p>
    <w:p w14:paraId="77A16197" w14:textId="77777777" w:rsidR="002143C9" w:rsidRDefault="002143C9" w:rsidP="002143C9">
      <w:pPr>
        <w:pStyle w:val="PL"/>
      </w:pPr>
      <w:r>
        <w:t>paths: {}</w:t>
      </w:r>
    </w:p>
    <w:p w14:paraId="0529D871" w14:textId="77777777" w:rsidR="002143C9" w:rsidRDefault="002143C9" w:rsidP="002143C9">
      <w:pPr>
        <w:pStyle w:val="PL"/>
      </w:pPr>
      <w:r>
        <w:t>components:</w:t>
      </w:r>
    </w:p>
    <w:p w14:paraId="316120D2" w14:textId="77777777" w:rsidR="002143C9" w:rsidRDefault="002143C9" w:rsidP="002143C9">
      <w:pPr>
        <w:pStyle w:val="PL"/>
      </w:pPr>
      <w:r>
        <w:t xml:space="preserve">  schemas:</w:t>
      </w:r>
    </w:p>
    <w:p w14:paraId="7634F3D9" w14:textId="77777777" w:rsidR="002143C9" w:rsidRDefault="002143C9" w:rsidP="002143C9">
      <w:pPr>
        <w:pStyle w:val="PL"/>
      </w:pPr>
    </w:p>
    <w:p w14:paraId="687BCAAF" w14:textId="77777777" w:rsidR="002143C9" w:rsidRDefault="002143C9" w:rsidP="002143C9">
      <w:pPr>
        <w:pStyle w:val="PL"/>
      </w:pPr>
      <w:r>
        <w:t>#-------- Definition of types-----------------------------------------------------</w:t>
      </w:r>
    </w:p>
    <w:p w14:paraId="701B8957" w14:textId="77777777" w:rsidR="002143C9" w:rsidRDefault="002143C9" w:rsidP="002143C9">
      <w:pPr>
        <w:pStyle w:val="PL"/>
      </w:pPr>
    </w:p>
    <w:p w14:paraId="6B70D2C7" w14:textId="77777777" w:rsidR="002143C9" w:rsidRDefault="002143C9" w:rsidP="002143C9">
      <w:pPr>
        <w:pStyle w:val="PL"/>
      </w:pPr>
      <w:r>
        <w:t xml:space="preserve">    GnbId:</w:t>
      </w:r>
    </w:p>
    <w:p w14:paraId="62530604" w14:textId="77777777" w:rsidR="002143C9" w:rsidRDefault="002143C9" w:rsidP="002143C9">
      <w:pPr>
        <w:pStyle w:val="PL"/>
      </w:pPr>
      <w:r>
        <w:t xml:space="preserve">      type: string</w:t>
      </w:r>
    </w:p>
    <w:p w14:paraId="261AACAF" w14:textId="77777777" w:rsidR="002143C9" w:rsidRDefault="002143C9" w:rsidP="002143C9">
      <w:pPr>
        <w:pStyle w:val="PL"/>
      </w:pPr>
      <w:r>
        <w:t xml:space="preserve">    GnbIdLength:</w:t>
      </w:r>
    </w:p>
    <w:p w14:paraId="685F7842" w14:textId="77777777" w:rsidR="002143C9" w:rsidRDefault="002143C9" w:rsidP="002143C9">
      <w:pPr>
        <w:pStyle w:val="PL"/>
      </w:pPr>
      <w:r>
        <w:t xml:space="preserve">      type: integer</w:t>
      </w:r>
    </w:p>
    <w:p w14:paraId="31956F24" w14:textId="77777777" w:rsidR="002143C9" w:rsidRDefault="002143C9" w:rsidP="002143C9">
      <w:pPr>
        <w:pStyle w:val="PL"/>
      </w:pPr>
      <w:r>
        <w:t xml:space="preserve">      minimum: 22</w:t>
      </w:r>
    </w:p>
    <w:p w14:paraId="4CD598E3" w14:textId="77777777" w:rsidR="002143C9" w:rsidRDefault="002143C9" w:rsidP="002143C9">
      <w:pPr>
        <w:pStyle w:val="PL"/>
      </w:pPr>
      <w:r>
        <w:t xml:space="preserve">      maximum: 32</w:t>
      </w:r>
    </w:p>
    <w:p w14:paraId="39570A04" w14:textId="77777777" w:rsidR="002143C9" w:rsidRDefault="002143C9" w:rsidP="002143C9">
      <w:pPr>
        <w:pStyle w:val="PL"/>
      </w:pPr>
      <w:r>
        <w:t xml:space="preserve">    GnbName:</w:t>
      </w:r>
    </w:p>
    <w:p w14:paraId="5B281537" w14:textId="77777777" w:rsidR="002143C9" w:rsidRDefault="002143C9" w:rsidP="002143C9">
      <w:pPr>
        <w:pStyle w:val="PL"/>
      </w:pPr>
      <w:r>
        <w:t xml:space="preserve">      type: string</w:t>
      </w:r>
    </w:p>
    <w:p w14:paraId="2BC2D00C" w14:textId="77777777" w:rsidR="002143C9" w:rsidRDefault="002143C9" w:rsidP="002143C9">
      <w:pPr>
        <w:pStyle w:val="PL"/>
      </w:pPr>
      <w:r>
        <w:t xml:space="preserve">      maxLength: 150</w:t>
      </w:r>
    </w:p>
    <w:p w14:paraId="6BB439DE" w14:textId="77777777" w:rsidR="002143C9" w:rsidRDefault="002143C9" w:rsidP="002143C9">
      <w:pPr>
        <w:pStyle w:val="PL"/>
      </w:pPr>
      <w:r>
        <w:t xml:space="preserve">    GnbDuId:</w:t>
      </w:r>
    </w:p>
    <w:p w14:paraId="7C1CEDDC" w14:textId="77777777" w:rsidR="002143C9" w:rsidRDefault="002143C9" w:rsidP="002143C9">
      <w:pPr>
        <w:pStyle w:val="PL"/>
      </w:pPr>
      <w:r>
        <w:t xml:space="preserve">      type: number</w:t>
      </w:r>
    </w:p>
    <w:p w14:paraId="7CDE06A1" w14:textId="77777777" w:rsidR="002143C9" w:rsidRDefault="002143C9" w:rsidP="002143C9">
      <w:pPr>
        <w:pStyle w:val="PL"/>
      </w:pPr>
      <w:r>
        <w:t xml:space="preserve">      minimum: 0</w:t>
      </w:r>
    </w:p>
    <w:p w14:paraId="6CB15C7A" w14:textId="77777777" w:rsidR="002143C9" w:rsidRDefault="002143C9" w:rsidP="002143C9">
      <w:pPr>
        <w:pStyle w:val="PL"/>
      </w:pPr>
      <w:r>
        <w:t xml:space="preserve">      maximum: 68719476735</w:t>
      </w:r>
    </w:p>
    <w:p w14:paraId="6B359640" w14:textId="77777777" w:rsidR="002143C9" w:rsidRDefault="002143C9" w:rsidP="002143C9">
      <w:pPr>
        <w:pStyle w:val="PL"/>
      </w:pPr>
      <w:r>
        <w:t xml:space="preserve">    GnbCuUpId:</w:t>
      </w:r>
    </w:p>
    <w:p w14:paraId="01D1FEAE" w14:textId="77777777" w:rsidR="002143C9" w:rsidRDefault="002143C9" w:rsidP="002143C9">
      <w:pPr>
        <w:pStyle w:val="PL"/>
      </w:pPr>
      <w:r>
        <w:t xml:space="preserve">      type: number</w:t>
      </w:r>
    </w:p>
    <w:p w14:paraId="7023FC33" w14:textId="77777777" w:rsidR="002143C9" w:rsidRDefault="002143C9" w:rsidP="002143C9">
      <w:pPr>
        <w:pStyle w:val="PL"/>
      </w:pPr>
      <w:r>
        <w:lastRenderedPageBreak/>
        <w:t xml:space="preserve">      minimum: 0</w:t>
      </w:r>
    </w:p>
    <w:p w14:paraId="2F8F2A11" w14:textId="77777777" w:rsidR="002143C9" w:rsidRDefault="002143C9" w:rsidP="002143C9">
      <w:pPr>
        <w:pStyle w:val="PL"/>
      </w:pPr>
      <w:r>
        <w:t xml:space="preserve">      maximum: 68719476735</w:t>
      </w:r>
    </w:p>
    <w:p w14:paraId="224D8A32" w14:textId="77777777" w:rsidR="002143C9" w:rsidRDefault="002143C9" w:rsidP="002143C9">
      <w:pPr>
        <w:pStyle w:val="PL"/>
      </w:pPr>
    </w:p>
    <w:p w14:paraId="13BB669A" w14:textId="77777777" w:rsidR="002143C9" w:rsidRDefault="002143C9" w:rsidP="002143C9">
      <w:pPr>
        <w:pStyle w:val="PL"/>
      </w:pPr>
      <w:r>
        <w:t xml:space="preserve">    Sst:</w:t>
      </w:r>
    </w:p>
    <w:p w14:paraId="175BCB89" w14:textId="77777777" w:rsidR="002143C9" w:rsidRDefault="002143C9" w:rsidP="002143C9">
      <w:pPr>
        <w:pStyle w:val="PL"/>
      </w:pPr>
      <w:r>
        <w:t xml:space="preserve">      type: integer</w:t>
      </w:r>
    </w:p>
    <w:p w14:paraId="379BF2FA" w14:textId="77777777" w:rsidR="002143C9" w:rsidRDefault="002143C9" w:rsidP="002143C9">
      <w:pPr>
        <w:pStyle w:val="PL"/>
      </w:pPr>
      <w:r>
        <w:t xml:space="preserve">      maximum: 255</w:t>
      </w:r>
    </w:p>
    <w:p w14:paraId="74C5411A" w14:textId="77777777" w:rsidR="002143C9" w:rsidRDefault="002143C9" w:rsidP="002143C9">
      <w:pPr>
        <w:pStyle w:val="PL"/>
      </w:pPr>
      <w:r>
        <w:t xml:space="preserve">    Snssai:</w:t>
      </w:r>
    </w:p>
    <w:p w14:paraId="4E5F6BF2" w14:textId="77777777" w:rsidR="002143C9" w:rsidRDefault="002143C9" w:rsidP="002143C9">
      <w:pPr>
        <w:pStyle w:val="PL"/>
      </w:pPr>
      <w:r>
        <w:t xml:space="preserve">      type: object</w:t>
      </w:r>
    </w:p>
    <w:p w14:paraId="3DBCF32A" w14:textId="77777777" w:rsidR="002143C9" w:rsidRDefault="002143C9" w:rsidP="002143C9">
      <w:pPr>
        <w:pStyle w:val="PL"/>
      </w:pPr>
      <w:r>
        <w:t xml:space="preserve">      properties:</w:t>
      </w:r>
    </w:p>
    <w:p w14:paraId="14C95A57" w14:textId="77777777" w:rsidR="002143C9" w:rsidRDefault="002143C9" w:rsidP="002143C9">
      <w:pPr>
        <w:pStyle w:val="PL"/>
      </w:pPr>
      <w:r>
        <w:t xml:space="preserve">        sst:</w:t>
      </w:r>
    </w:p>
    <w:p w14:paraId="0B9B8B68" w14:textId="77777777" w:rsidR="002143C9" w:rsidRDefault="002143C9" w:rsidP="002143C9">
      <w:pPr>
        <w:pStyle w:val="PL"/>
      </w:pPr>
      <w:r>
        <w:t xml:space="preserve">          $ref: '#/components/schemas/Sst'</w:t>
      </w:r>
    </w:p>
    <w:p w14:paraId="693FD96A" w14:textId="77777777" w:rsidR="002143C9" w:rsidRDefault="002143C9" w:rsidP="002143C9">
      <w:pPr>
        <w:pStyle w:val="PL"/>
      </w:pPr>
      <w:r>
        <w:t xml:space="preserve">        sd:</w:t>
      </w:r>
    </w:p>
    <w:p w14:paraId="5184A008" w14:textId="77777777" w:rsidR="002143C9" w:rsidRDefault="002143C9" w:rsidP="002143C9">
      <w:pPr>
        <w:pStyle w:val="PL"/>
      </w:pPr>
      <w:r>
        <w:t xml:space="preserve">          type: string</w:t>
      </w:r>
    </w:p>
    <w:p w14:paraId="67FC3BA7" w14:textId="77777777" w:rsidR="002143C9" w:rsidRDefault="002143C9" w:rsidP="002143C9">
      <w:pPr>
        <w:pStyle w:val="PL"/>
      </w:pPr>
      <w:r>
        <w:t xml:space="preserve">    SnssaiList:</w:t>
      </w:r>
    </w:p>
    <w:p w14:paraId="52897352" w14:textId="77777777" w:rsidR="002143C9" w:rsidRDefault="002143C9" w:rsidP="002143C9">
      <w:pPr>
        <w:pStyle w:val="PL"/>
      </w:pPr>
      <w:r>
        <w:t xml:space="preserve">      type: array</w:t>
      </w:r>
    </w:p>
    <w:p w14:paraId="7E1A0214" w14:textId="77777777" w:rsidR="002143C9" w:rsidRDefault="002143C9" w:rsidP="002143C9">
      <w:pPr>
        <w:pStyle w:val="PL"/>
      </w:pPr>
      <w:r>
        <w:t xml:space="preserve">      items:</w:t>
      </w:r>
    </w:p>
    <w:p w14:paraId="46CEABAE" w14:textId="77777777" w:rsidR="002143C9" w:rsidRDefault="002143C9" w:rsidP="002143C9">
      <w:pPr>
        <w:pStyle w:val="PL"/>
      </w:pPr>
      <w:r>
        <w:t xml:space="preserve">        $ref: '#/components/schemas/Snssai'</w:t>
      </w:r>
    </w:p>
    <w:p w14:paraId="019D1A24" w14:textId="77777777" w:rsidR="002143C9" w:rsidRDefault="002143C9" w:rsidP="002143C9">
      <w:pPr>
        <w:pStyle w:val="PL"/>
      </w:pPr>
    </w:p>
    <w:p w14:paraId="03008816" w14:textId="77777777" w:rsidR="002143C9" w:rsidRDefault="002143C9" w:rsidP="002143C9">
      <w:pPr>
        <w:pStyle w:val="PL"/>
      </w:pPr>
      <w:r>
        <w:t xml:space="preserve">    Mnc:</w:t>
      </w:r>
    </w:p>
    <w:p w14:paraId="46715F87" w14:textId="77777777" w:rsidR="002143C9" w:rsidRDefault="002143C9" w:rsidP="002143C9">
      <w:pPr>
        <w:pStyle w:val="PL"/>
      </w:pPr>
      <w:r>
        <w:t xml:space="preserve">      type: string</w:t>
      </w:r>
    </w:p>
    <w:p w14:paraId="066A917A" w14:textId="77777777" w:rsidR="002143C9" w:rsidRDefault="002143C9" w:rsidP="002143C9">
      <w:pPr>
        <w:pStyle w:val="PL"/>
      </w:pPr>
      <w:r>
        <w:t xml:space="preserve">      pattern: '[0-9]{3}|[0-9]{2}'</w:t>
      </w:r>
    </w:p>
    <w:p w14:paraId="415BAEDE" w14:textId="77777777" w:rsidR="002143C9" w:rsidRDefault="002143C9" w:rsidP="002143C9">
      <w:pPr>
        <w:pStyle w:val="PL"/>
      </w:pPr>
      <w:r>
        <w:t xml:space="preserve">    PlmnId:</w:t>
      </w:r>
    </w:p>
    <w:p w14:paraId="7550414E" w14:textId="77777777" w:rsidR="002143C9" w:rsidRDefault="002143C9" w:rsidP="002143C9">
      <w:pPr>
        <w:pStyle w:val="PL"/>
      </w:pPr>
      <w:r>
        <w:t xml:space="preserve">      type: object</w:t>
      </w:r>
    </w:p>
    <w:p w14:paraId="22E63231" w14:textId="77777777" w:rsidR="002143C9" w:rsidRDefault="002143C9" w:rsidP="002143C9">
      <w:pPr>
        <w:pStyle w:val="PL"/>
      </w:pPr>
      <w:r>
        <w:t xml:space="preserve">      properties:</w:t>
      </w:r>
    </w:p>
    <w:p w14:paraId="74204828" w14:textId="77777777" w:rsidR="002143C9" w:rsidRDefault="002143C9" w:rsidP="002143C9">
      <w:pPr>
        <w:pStyle w:val="PL"/>
      </w:pPr>
      <w:r>
        <w:t xml:space="preserve">        mcc:</w:t>
      </w:r>
    </w:p>
    <w:p w14:paraId="157D15E1" w14:textId="77777777" w:rsidR="002143C9" w:rsidRDefault="002143C9" w:rsidP="002143C9">
      <w:pPr>
        <w:pStyle w:val="PL"/>
      </w:pPr>
      <w:r>
        <w:t xml:space="preserve">          $ref: 'comDefs.yaml#/components/schemas/Mcc'</w:t>
      </w:r>
    </w:p>
    <w:p w14:paraId="7ABD0937" w14:textId="77777777" w:rsidR="002143C9" w:rsidRDefault="002143C9" w:rsidP="002143C9">
      <w:pPr>
        <w:pStyle w:val="PL"/>
      </w:pPr>
      <w:r>
        <w:t xml:space="preserve">        mnc:</w:t>
      </w:r>
    </w:p>
    <w:p w14:paraId="411770D3" w14:textId="77777777" w:rsidR="002143C9" w:rsidRDefault="002143C9" w:rsidP="002143C9">
      <w:pPr>
        <w:pStyle w:val="PL"/>
      </w:pPr>
      <w:r>
        <w:t xml:space="preserve">          $ref: '#/components/schemas/Mnc'</w:t>
      </w:r>
    </w:p>
    <w:p w14:paraId="3B503395" w14:textId="77777777" w:rsidR="002143C9" w:rsidRDefault="002143C9" w:rsidP="002143C9">
      <w:pPr>
        <w:pStyle w:val="PL"/>
      </w:pPr>
      <w:r>
        <w:t xml:space="preserve">    PlmnIdList:</w:t>
      </w:r>
    </w:p>
    <w:p w14:paraId="0ED7A84F" w14:textId="77777777" w:rsidR="002143C9" w:rsidRDefault="002143C9" w:rsidP="002143C9">
      <w:pPr>
        <w:pStyle w:val="PL"/>
      </w:pPr>
      <w:r>
        <w:t xml:space="preserve">      type: array</w:t>
      </w:r>
    </w:p>
    <w:p w14:paraId="026095A0" w14:textId="77777777" w:rsidR="002143C9" w:rsidRDefault="002143C9" w:rsidP="002143C9">
      <w:pPr>
        <w:pStyle w:val="PL"/>
      </w:pPr>
      <w:r>
        <w:t xml:space="preserve">      items:</w:t>
      </w:r>
    </w:p>
    <w:p w14:paraId="4E58D412" w14:textId="77777777" w:rsidR="002143C9" w:rsidRDefault="002143C9" w:rsidP="002143C9">
      <w:pPr>
        <w:pStyle w:val="PL"/>
      </w:pPr>
      <w:r>
        <w:t xml:space="preserve">        $ref: '#/components/schemas/PlmnId'</w:t>
      </w:r>
    </w:p>
    <w:p w14:paraId="40CC922E" w14:textId="77777777" w:rsidR="002143C9" w:rsidRDefault="002143C9" w:rsidP="002143C9">
      <w:pPr>
        <w:pStyle w:val="PL"/>
      </w:pPr>
      <w:r>
        <w:t xml:space="preserve">    PlmnInfo:</w:t>
      </w:r>
    </w:p>
    <w:p w14:paraId="0310BED0" w14:textId="77777777" w:rsidR="002143C9" w:rsidRDefault="002143C9" w:rsidP="002143C9">
      <w:pPr>
        <w:pStyle w:val="PL"/>
      </w:pPr>
      <w:r>
        <w:t xml:space="preserve">      type: object</w:t>
      </w:r>
    </w:p>
    <w:p w14:paraId="3474EBB5" w14:textId="77777777" w:rsidR="002143C9" w:rsidRDefault="002143C9" w:rsidP="002143C9">
      <w:pPr>
        <w:pStyle w:val="PL"/>
      </w:pPr>
      <w:r>
        <w:t xml:space="preserve">      properties:</w:t>
      </w:r>
    </w:p>
    <w:p w14:paraId="048356CD" w14:textId="77777777" w:rsidR="002143C9" w:rsidRDefault="002143C9" w:rsidP="002143C9">
      <w:pPr>
        <w:pStyle w:val="PL"/>
      </w:pPr>
      <w:r>
        <w:t xml:space="preserve">        plmnId":</w:t>
      </w:r>
    </w:p>
    <w:p w14:paraId="3DA5AAFF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179DDF24" w14:textId="77777777" w:rsidR="002143C9" w:rsidRDefault="002143C9" w:rsidP="002143C9">
      <w:pPr>
        <w:pStyle w:val="PL"/>
      </w:pPr>
      <w:r>
        <w:t xml:space="preserve">        snssai:</w:t>
      </w:r>
    </w:p>
    <w:p w14:paraId="1E862E23" w14:textId="77777777" w:rsidR="002143C9" w:rsidRDefault="002143C9" w:rsidP="002143C9">
      <w:pPr>
        <w:pStyle w:val="PL"/>
      </w:pPr>
      <w:r>
        <w:t xml:space="preserve">          $ref: '#/components/schemas/Snssai'</w:t>
      </w:r>
    </w:p>
    <w:p w14:paraId="1CA4C830" w14:textId="77777777" w:rsidR="002143C9" w:rsidRDefault="002143C9" w:rsidP="002143C9">
      <w:pPr>
        <w:pStyle w:val="PL"/>
      </w:pPr>
      <w:r>
        <w:t xml:space="preserve">    PlmnInfoList:</w:t>
      </w:r>
    </w:p>
    <w:p w14:paraId="78A09A3F" w14:textId="77777777" w:rsidR="002143C9" w:rsidRDefault="002143C9" w:rsidP="002143C9">
      <w:pPr>
        <w:pStyle w:val="PL"/>
      </w:pPr>
      <w:r>
        <w:t xml:space="preserve">      type: array</w:t>
      </w:r>
    </w:p>
    <w:p w14:paraId="444A67A9" w14:textId="77777777" w:rsidR="002143C9" w:rsidRDefault="002143C9" w:rsidP="002143C9">
      <w:pPr>
        <w:pStyle w:val="PL"/>
      </w:pPr>
      <w:r>
        <w:t xml:space="preserve">      items:</w:t>
      </w:r>
    </w:p>
    <w:p w14:paraId="75779323" w14:textId="77777777" w:rsidR="002143C9" w:rsidRDefault="002143C9" w:rsidP="002143C9">
      <w:pPr>
        <w:pStyle w:val="PL"/>
      </w:pPr>
      <w:r>
        <w:t xml:space="preserve">        $ref: '#/components/schemas/PlmnInfo'</w:t>
      </w:r>
    </w:p>
    <w:p w14:paraId="07549044" w14:textId="77777777" w:rsidR="002143C9" w:rsidRDefault="002143C9" w:rsidP="002143C9">
      <w:pPr>
        <w:pStyle w:val="PL"/>
      </w:pPr>
      <w:r>
        <w:t xml:space="preserve">    GGnbId:</w:t>
      </w:r>
    </w:p>
    <w:p w14:paraId="522F3F91" w14:textId="77777777" w:rsidR="002143C9" w:rsidRDefault="002143C9" w:rsidP="002143C9">
      <w:pPr>
        <w:pStyle w:val="PL"/>
      </w:pPr>
      <w:r>
        <w:t xml:space="preserve">        type: string</w:t>
      </w:r>
    </w:p>
    <w:p w14:paraId="79A686B9" w14:textId="77777777" w:rsidR="002143C9" w:rsidRDefault="002143C9" w:rsidP="002143C9">
      <w:pPr>
        <w:pStyle w:val="PL"/>
      </w:pPr>
      <w:r>
        <w:t xml:space="preserve">        pattern: '^[0-9]{3}[0-9]{2,3}-(22|23|24|25|26|27|28|29|30|31|32)-[0-9]{1,10}'</w:t>
      </w:r>
    </w:p>
    <w:p w14:paraId="048B5A60" w14:textId="77777777" w:rsidR="002143C9" w:rsidRDefault="002143C9" w:rsidP="002143C9">
      <w:pPr>
        <w:pStyle w:val="PL"/>
      </w:pPr>
      <w:r>
        <w:t xml:space="preserve">    GEnbId:</w:t>
      </w:r>
    </w:p>
    <w:p w14:paraId="7116CF64" w14:textId="77777777" w:rsidR="002143C9" w:rsidRDefault="002143C9" w:rsidP="002143C9">
      <w:pPr>
        <w:pStyle w:val="PL"/>
      </w:pPr>
      <w:r>
        <w:t xml:space="preserve">        type: string</w:t>
      </w:r>
    </w:p>
    <w:p w14:paraId="131F2A37" w14:textId="77777777" w:rsidR="002143C9" w:rsidRDefault="002143C9" w:rsidP="002143C9">
      <w:pPr>
        <w:pStyle w:val="PL"/>
      </w:pPr>
      <w:r>
        <w:t xml:space="preserve">        pattern: '^[0-9]{3}[0-9]{2,3}-(18|20|21|22)-[0-9]{1,7}'</w:t>
      </w:r>
    </w:p>
    <w:p w14:paraId="2DA32F43" w14:textId="77777777" w:rsidR="002143C9" w:rsidRDefault="002143C9" w:rsidP="002143C9">
      <w:pPr>
        <w:pStyle w:val="PL"/>
      </w:pPr>
    </w:p>
    <w:p w14:paraId="6858E86A" w14:textId="77777777" w:rsidR="002143C9" w:rsidRDefault="002143C9" w:rsidP="002143C9">
      <w:pPr>
        <w:pStyle w:val="PL"/>
      </w:pPr>
      <w:r>
        <w:t xml:space="preserve">    GGnbIdList:</w:t>
      </w:r>
    </w:p>
    <w:p w14:paraId="35D92ADC" w14:textId="77777777" w:rsidR="002143C9" w:rsidRDefault="002143C9" w:rsidP="002143C9">
      <w:pPr>
        <w:pStyle w:val="PL"/>
      </w:pPr>
      <w:r>
        <w:t xml:space="preserve">        type: array</w:t>
      </w:r>
    </w:p>
    <w:p w14:paraId="674E1987" w14:textId="77777777" w:rsidR="002143C9" w:rsidRDefault="002143C9" w:rsidP="002143C9">
      <w:pPr>
        <w:pStyle w:val="PL"/>
      </w:pPr>
      <w:r>
        <w:t xml:space="preserve">        items: </w:t>
      </w:r>
    </w:p>
    <w:p w14:paraId="3A36478E" w14:textId="77777777" w:rsidR="002143C9" w:rsidRDefault="002143C9" w:rsidP="002143C9">
      <w:pPr>
        <w:pStyle w:val="PL"/>
      </w:pPr>
      <w:r>
        <w:t xml:space="preserve">          $ref: '#/components/schemas/GGnbId'</w:t>
      </w:r>
    </w:p>
    <w:p w14:paraId="4F63E18F" w14:textId="77777777" w:rsidR="002143C9" w:rsidRDefault="002143C9" w:rsidP="002143C9">
      <w:pPr>
        <w:pStyle w:val="PL"/>
      </w:pPr>
    </w:p>
    <w:p w14:paraId="45D11606" w14:textId="77777777" w:rsidR="002143C9" w:rsidRDefault="002143C9" w:rsidP="002143C9">
      <w:pPr>
        <w:pStyle w:val="PL"/>
      </w:pPr>
      <w:r>
        <w:t xml:space="preserve">    GEnbIdList:</w:t>
      </w:r>
    </w:p>
    <w:p w14:paraId="0146AD50" w14:textId="77777777" w:rsidR="002143C9" w:rsidRDefault="002143C9" w:rsidP="002143C9">
      <w:pPr>
        <w:pStyle w:val="PL"/>
      </w:pPr>
      <w:r>
        <w:t xml:space="preserve">        type: array</w:t>
      </w:r>
    </w:p>
    <w:p w14:paraId="0F739455" w14:textId="77777777" w:rsidR="002143C9" w:rsidRDefault="002143C9" w:rsidP="002143C9">
      <w:pPr>
        <w:pStyle w:val="PL"/>
      </w:pPr>
      <w:r>
        <w:t xml:space="preserve">        items: </w:t>
      </w:r>
    </w:p>
    <w:p w14:paraId="600E322E" w14:textId="77777777" w:rsidR="002143C9" w:rsidRDefault="002143C9" w:rsidP="002143C9">
      <w:pPr>
        <w:pStyle w:val="PL"/>
      </w:pPr>
      <w:r>
        <w:t xml:space="preserve">          $ref: '#/components/schemas/GEnbId'</w:t>
      </w:r>
    </w:p>
    <w:p w14:paraId="1BA807FC" w14:textId="77777777" w:rsidR="002143C9" w:rsidRDefault="002143C9" w:rsidP="002143C9">
      <w:pPr>
        <w:pStyle w:val="PL"/>
      </w:pPr>
    </w:p>
    <w:p w14:paraId="184714AF" w14:textId="77777777" w:rsidR="002143C9" w:rsidRDefault="002143C9" w:rsidP="002143C9">
      <w:pPr>
        <w:pStyle w:val="PL"/>
      </w:pPr>
      <w:r>
        <w:t xml:space="preserve">    NrPci:</w:t>
      </w:r>
    </w:p>
    <w:p w14:paraId="79F131A5" w14:textId="77777777" w:rsidR="002143C9" w:rsidRDefault="002143C9" w:rsidP="002143C9">
      <w:pPr>
        <w:pStyle w:val="PL"/>
      </w:pPr>
      <w:r>
        <w:t xml:space="preserve">      type: integer</w:t>
      </w:r>
    </w:p>
    <w:p w14:paraId="350A905C" w14:textId="77777777" w:rsidR="002143C9" w:rsidRDefault="002143C9" w:rsidP="002143C9">
      <w:pPr>
        <w:pStyle w:val="PL"/>
      </w:pPr>
      <w:r>
        <w:t xml:space="preserve">      maximum: 503</w:t>
      </w:r>
    </w:p>
    <w:p w14:paraId="7150F85A" w14:textId="77777777" w:rsidR="002143C9" w:rsidRDefault="002143C9" w:rsidP="002143C9">
      <w:pPr>
        <w:pStyle w:val="PL"/>
      </w:pPr>
      <w:r>
        <w:t xml:space="preserve">    NrTac:</w:t>
      </w:r>
    </w:p>
    <w:p w14:paraId="4A549A38" w14:textId="77777777" w:rsidR="002143C9" w:rsidRDefault="002143C9" w:rsidP="002143C9">
      <w:pPr>
        <w:pStyle w:val="PL"/>
      </w:pPr>
      <w:r>
        <w:t xml:space="preserve">      type: integer</w:t>
      </w:r>
    </w:p>
    <w:p w14:paraId="2AAD2432" w14:textId="77777777" w:rsidR="002143C9" w:rsidRDefault="002143C9" w:rsidP="002143C9">
      <w:pPr>
        <w:pStyle w:val="PL"/>
      </w:pPr>
      <w:r>
        <w:t xml:space="preserve">      maximum: 16777215</w:t>
      </w:r>
    </w:p>
    <w:p w14:paraId="4F526170" w14:textId="77777777" w:rsidR="002143C9" w:rsidRDefault="002143C9" w:rsidP="002143C9">
      <w:pPr>
        <w:pStyle w:val="PL"/>
      </w:pPr>
      <w:r>
        <w:t xml:space="preserve">    Tai:</w:t>
      </w:r>
    </w:p>
    <w:p w14:paraId="2670E646" w14:textId="77777777" w:rsidR="002143C9" w:rsidRDefault="002143C9" w:rsidP="002143C9">
      <w:pPr>
        <w:pStyle w:val="PL"/>
      </w:pPr>
      <w:r>
        <w:t xml:space="preserve">      type: object</w:t>
      </w:r>
    </w:p>
    <w:p w14:paraId="543EC413" w14:textId="77777777" w:rsidR="002143C9" w:rsidRDefault="002143C9" w:rsidP="002143C9">
      <w:pPr>
        <w:pStyle w:val="PL"/>
      </w:pPr>
      <w:r>
        <w:t xml:space="preserve">      properties:</w:t>
      </w:r>
    </w:p>
    <w:p w14:paraId="06F4F309" w14:textId="77777777" w:rsidR="002143C9" w:rsidRDefault="002143C9" w:rsidP="002143C9">
      <w:pPr>
        <w:pStyle w:val="PL"/>
      </w:pPr>
      <w:r>
        <w:t xml:space="preserve">        plmnId:</w:t>
      </w:r>
    </w:p>
    <w:p w14:paraId="7E1C437B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1D55D420" w14:textId="77777777" w:rsidR="002143C9" w:rsidRDefault="002143C9" w:rsidP="002143C9">
      <w:pPr>
        <w:pStyle w:val="PL"/>
      </w:pPr>
      <w:r>
        <w:t xml:space="preserve">        nrTac:</w:t>
      </w:r>
    </w:p>
    <w:p w14:paraId="00B78EA5" w14:textId="77777777" w:rsidR="002143C9" w:rsidRDefault="002143C9" w:rsidP="002143C9">
      <w:pPr>
        <w:pStyle w:val="PL"/>
      </w:pPr>
      <w:r>
        <w:t xml:space="preserve">          $ref: '#/components/schemas/NrTac'</w:t>
      </w:r>
    </w:p>
    <w:p w14:paraId="1CE7FA34" w14:textId="77777777" w:rsidR="002143C9" w:rsidRDefault="002143C9" w:rsidP="002143C9">
      <w:pPr>
        <w:pStyle w:val="PL"/>
      </w:pPr>
    </w:p>
    <w:p w14:paraId="0A766174" w14:textId="77777777" w:rsidR="002143C9" w:rsidRDefault="002143C9" w:rsidP="002143C9">
      <w:pPr>
        <w:pStyle w:val="PL"/>
      </w:pPr>
      <w:r>
        <w:t xml:space="preserve">    BackhaulAddress:</w:t>
      </w:r>
    </w:p>
    <w:p w14:paraId="7A8565D5" w14:textId="77777777" w:rsidR="002143C9" w:rsidRDefault="002143C9" w:rsidP="002143C9">
      <w:pPr>
        <w:pStyle w:val="PL"/>
      </w:pPr>
      <w:r>
        <w:t xml:space="preserve">      type: object</w:t>
      </w:r>
    </w:p>
    <w:p w14:paraId="6AA097E5" w14:textId="77777777" w:rsidR="002143C9" w:rsidRDefault="002143C9" w:rsidP="002143C9">
      <w:pPr>
        <w:pStyle w:val="PL"/>
      </w:pPr>
      <w:r>
        <w:t xml:space="preserve">      properties:</w:t>
      </w:r>
    </w:p>
    <w:p w14:paraId="2DF029FF" w14:textId="77777777" w:rsidR="002143C9" w:rsidRDefault="002143C9" w:rsidP="002143C9">
      <w:pPr>
        <w:pStyle w:val="PL"/>
      </w:pPr>
      <w:r>
        <w:t xml:space="preserve">        gnbId:</w:t>
      </w:r>
    </w:p>
    <w:p w14:paraId="7187F480" w14:textId="77777777" w:rsidR="002143C9" w:rsidRDefault="002143C9" w:rsidP="002143C9">
      <w:pPr>
        <w:pStyle w:val="PL"/>
      </w:pPr>
      <w:r>
        <w:lastRenderedPageBreak/>
        <w:t xml:space="preserve">          $ref: '#/components/schemas/GnbId'</w:t>
      </w:r>
    </w:p>
    <w:p w14:paraId="07BBBCAD" w14:textId="77777777" w:rsidR="002143C9" w:rsidRDefault="002143C9" w:rsidP="002143C9">
      <w:pPr>
        <w:pStyle w:val="PL"/>
      </w:pPr>
      <w:r>
        <w:t xml:space="preserve">        tai:</w:t>
      </w:r>
    </w:p>
    <w:p w14:paraId="4841FB29" w14:textId="77777777" w:rsidR="002143C9" w:rsidRDefault="002143C9" w:rsidP="002143C9">
      <w:pPr>
        <w:pStyle w:val="PL"/>
      </w:pPr>
      <w:r>
        <w:t xml:space="preserve">          $ref: "#/components/schemas/Tai"</w:t>
      </w:r>
    </w:p>
    <w:p w14:paraId="264D2438" w14:textId="77777777" w:rsidR="002143C9" w:rsidRDefault="002143C9" w:rsidP="002143C9">
      <w:pPr>
        <w:pStyle w:val="PL"/>
      </w:pPr>
      <w:r>
        <w:t xml:space="preserve">    MappingSetIDBackhaulAddress:</w:t>
      </w:r>
    </w:p>
    <w:p w14:paraId="78734764" w14:textId="77777777" w:rsidR="002143C9" w:rsidRDefault="002143C9" w:rsidP="002143C9">
      <w:pPr>
        <w:pStyle w:val="PL"/>
      </w:pPr>
      <w:r>
        <w:t xml:space="preserve">      type: object</w:t>
      </w:r>
    </w:p>
    <w:p w14:paraId="7986B95E" w14:textId="77777777" w:rsidR="002143C9" w:rsidRDefault="002143C9" w:rsidP="002143C9">
      <w:pPr>
        <w:pStyle w:val="PL"/>
      </w:pPr>
      <w:r>
        <w:t xml:space="preserve">      properties:</w:t>
      </w:r>
    </w:p>
    <w:p w14:paraId="408236AC" w14:textId="77777777" w:rsidR="002143C9" w:rsidRDefault="002143C9" w:rsidP="002143C9">
      <w:pPr>
        <w:pStyle w:val="PL"/>
      </w:pPr>
      <w:r>
        <w:t xml:space="preserve">        setID:</w:t>
      </w:r>
    </w:p>
    <w:p w14:paraId="5E783122" w14:textId="77777777" w:rsidR="002143C9" w:rsidRDefault="002143C9" w:rsidP="002143C9">
      <w:pPr>
        <w:pStyle w:val="PL"/>
      </w:pPr>
      <w:r>
        <w:t xml:space="preserve">          type: integer</w:t>
      </w:r>
    </w:p>
    <w:p w14:paraId="4401DE96" w14:textId="77777777" w:rsidR="002143C9" w:rsidRDefault="002143C9" w:rsidP="002143C9">
      <w:pPr>
        <w:pStyle w:val="PL"/>
      </w:pPr>
      <w:r>
        <w:t xml:space="preserve">        backhaulAddress:</w:t>
      </w:r>
    </w:p>
    <w:p w14:paraId="16C4F64A" w14:textId="77777777" w:rsidR="002143C9" w:rsidRDefault="002143C9" w:rsidP="002143C9">
      <w:pPr>
        <w:pStyle w:val="PL"/>
      </w:pPr>
      <w:r>
        <w:t xml:space="preserve">          $ref: '#/components/schemas/BackhaulAddress'</w:t>
      </w:r>
    </w:p>
    <w:p w14:paraId="1D292789" w14:textId="77777777" w:rsidR="002143C9" w:rsidRDefault="002143C9" w:rsidP="002143C9">
      <w:pPr>
        <w:pStyle w:val="PL"/>
      </w:pPr>
      <w:r>
        <w:t xml:space="preserve">    IntraRatEsActivationOriginalCellLoadParameters:</w:t>
      </w:r>
    </w:p>
    <w:p w14:paraId="4EDE8484" w14:textId="77777777" w:rsidR="002143C9" w:rsidRDefault="002143C9" w:rsidP="002143C9">
      <w:pPr>
        <w:pStyle w:val="PL"/>
      </w:pPr>
      <w:r>
        <w:t xml:space="preserve">      type: object</w:t>
      </w:r>
    </w:p>
    <w:p w14:paraId="498E9C50" w14:textId="77777777" w:rsidR="002143C9" w:rsidRDefault="002143C9" w:rsidP="002143C9">
      <w:pPr>
        <w:pStyle w:val="PL"/>
      </w:pPr>
      <w:r>
        <w:t xml:space="preserve">      properties:</w:t>
      </w:r>
    </w:p>
    <w:p w14:paraId="7F0F732A" w14:textId="77777777" w:rsidR="002143C9" w:rsidRDefault="002143C9" w:rsidP="002143C9">
      <w:pPr>
        <w:pStyle w:val="PL"/>
      </w:pPr>
      <w:r>
        <w:t xml:space="preserve">        loadThreshold:</w:t>
      </w:r>
    </w:p>
    <w:p w14:paraId="0EC204C0" w14:textId="77777777" w:rsidR="002143C9" w:rsidRDefault="002143C9" w:rsidP="002143C9">
      <w:pPr>
        <w:pStyle w:val="PL"/>
      </w:pPr>
      <w:r>
        <w:t xml:space="preserve">          type: integer</w:t>
      </w:r>
    </w:p>
    <w:p w14:paraId="443D0235" w14:textId="77777777" w:rsidR="002143C9" w:rsidRDefault="002143C9" w:rsidP="002143C9">
      <w:pPr>
        <w:pStyle w:val="PL"/>
      </w:pPr>
      <w:r>
        <w:t xml:space="preserve">        timeDuration:</w:t>
      </w:r>
    </w:p>
    <w:p w14:paraId="738A7787" w14:textId="77777777" w:rsidR="002143C9" w:rsidRDefault="002143C9" w:rsidP="002143C9">
      <w:pPr>
        <w:pStyle w:val="PL"/>
      </w:pPr>
      <w:r>
        <w:t xml:space="preserve">          type: integer</w:t>
      </w:r>
    </w:p>
    <w:p w14:paraId="221872CD" w14:textId="77777777" w:rsidR="002143C9" w:rsidRDefault="002143C9" w:rsidP="002143C9">
      <w:pPr>
        <w:pStyle w:val="PL"/>
      </w:pPr>
      <w:r>
        <w:t xml:space="preserve">    IntraRatEsActivationCandidateCellsLoadParameters:</w:t>
      </w:r>
    </w:p>
    <w:p w14:paraId="1EF8E696" w14:textId="77777777" w:rsidR="002143C9" w:rsidRDefault="002143C9" w:rsidP="002143C9">
      <w:pPr>
        <w:pStyle w:val="PL"/>
      </w:pPr>
      <w:r>
        <w:t xml:space="preserve">      type: object</w:t>
      </w:r>
    </w:p>
    <w:p w14:paraId="4DB2C03D" w14:textId="77777777" w:rsidR="002143C9" w:rsidRDefault="002143C9" w:rsidP="002143C9">
      <w:pPr>
        <w:pStyle w:val="PL"/>
      </w:pPr>
      <w:r>
        <w:t xml:space="preserve">      properties:</w:t>
      </w:r>
    </w:p>
    <w:p w14:paraId="5D85C364" w14:textId="77777777" w:rsidR="002143C9" w:rsidRDefault="002143C9" w:rsidP="002143C9">
      <w:pPr>
        <w:pStyle w:val="PL"/>
      </w:pPr>
      <w:r>
        <w:t xml:space="preserve">        loadThreshold:</w:t>
      </w:r>
    </w:p>
    <w:p w14:paraId="6FA5CE5C" w14:textId="77777777" w:rsidR="002143C9" w:rsidRDefault="002143C9" w:rsidP="002143C9">
      <w:pPr>
        <w:pStyle w:val="PL"/>
      </w:pPr>
      <w:r>
        <w:t xml:space="preserve">          type: integer</w:t>
      </w:r>
    </w:p>
    <w:p w14:paraId="46EA8300" w14:textId="77777777" w:rsidR="002143C9" w:rsidRDefault="002143C9" w:rsidP="002143C9">
      <w:pPr>
        <w:pStyle w:val="PL"/>
      </w:pPr>
      <w:r>
        <w:t xml:space="preserve">        timeDuration:</w:t>
      </w:r>
    </w:p>
    <w:p w14:paraId="2DB08047" w14:textId="77777777" w:rsidR="002143C9" w:rsidRDefault="002143C9" w:rsidP="002143C9">
      <w:pPr>
        <w:pStyle w:val="PL"/>
      </w:pPr>
      <w:r>
        <w:t xml:space="preserve">          type: integer</w:t>
      </w:r>
    </w:p>
    <w:p w14:paraId="6735DF22" w14:textId="77777777" w:rsidR="002143C9" w:rsidRDefault="002143C9" w:rsidP="002143C9">
      <w:pPr>
        <w:pStyle w:val="PL"/>
      </w:pPr>
      <w:r>
        <w:t xml:space="preserve">    IntraRatEsDeactivationCandidateCellsLoadParameters:</w:t>
      </w:r>
    </w:p>
    <w:p w14:paraId="18BE1629" w14:textId="77777777" w:rsidR="002143C9" w:rsidRDefault="002143C9" w:rsidP="002143C9">
      <w:pPr>
        <w:pStyle w:val="PL"/>
      </w:pPr>
      <w:r>
        <w:t xml:space="preserve">      type: object</w:t>
      </w:r>
    </w:p>
    <w:p w14:paraId="4F64F192" w14:textId="77777777" w:rsidR="002143C9" w:rsidRDefault="002143C9" w:rsidP="002143C9">
      <w:pPr>
        <w:pStyle w:val="PL"/>
      </w:pPr>
      <w:r>
        <w:t xml:space="preserve">      properties:</w:t>
      </w:r>
    </w:p>
    <w:p w14:paraId="6E943D3C" w14:textId="77777777" w:rsidR="002143C9" w:rsidRDefault="002143C9" w:rsidP="002143C9">
      <w:pPr>
        <w:pStyle w:val="PL"/>
      </w:pPr>
      <w:r>
        <w:t xml:space="preserve">        loadThreshold:</w:t>
      </w:r>
    </w:p>
    <w:p w14:paraId="47FE26C6" w14:textId="77777777" w:rsidR="002143C9" w:rsidRDefault="002143C9" w:rsidP="002143C9">
      <w:pPr>
        <w:pStyle w:val="PL"/>
      </w:pPr>
      <w:r>
        <w:t xml:space="preserve">          type: integer</w:t>
      </w:r>
    </w:p>
    <w:p w14:paraId="7C225D0E" w14:textId="77777777" w:rsidR="002143C9" w:rsidRDefault="002143C9" w:rsidP="002143C9">
      <w:pPr>
        <w:pStyle w:val="PL"/>
      </w:pPr>
      <w:r>
        <w:t xml:space="preserve">        timeDuration:</w:t>
      </w:r>
    </w:p>
    <w:p w14:paraId="4D58EE34" w14:textId="77777777" w:rsidR="002143C9" w:rsidRDefault="002143C9" w:rsidP="002143C9">
      <w:pPr>
        <w:pStyle w:val="PL"/>
      </w:pPr>
      <w:r>
        <w:t xml:space="preserve">          type: integer</w:t>
      </w:r>
    </w:p>
    <w:p w14:paraId="67B70E24" w14:textId="77777777" w:rsidR="002143C9" w:rsidRDefault="002143C9" w:rsidP="002143C9">
      <w:pPr>
        <w:pStyle w:val="PL"/>
      </w:pPr>
      <w:r>
        <w:t xml:space="preserve">    EsNotAllowedTimePeriod:</w:t>
      </w:r>
    </w:p>
    <w:p w14:paraId="74A65F54" w14:textId="77777777" w:rsidR="002143C9" w:rsidRDefault="002143C9" w:rsidP="002143C9">
      <w:pPr>
        <w:pStyle w:val="PL"/>
      </w:pPr>
      <w:r>
        <w:t xml:space="preserve">      type: object</w:t>
      </w:r>
    </w:p>
    <w:p w14:paraId="2DA41B11" w14:textId="77777777" w:rsidR="002143C9" w:rsidRDefault="002143C9" w:rsidP="002143C9">
      <w:pPr>
        <w:pStyle w:val="PL"/>
      </w:pPr>
      <w:r>
        <w:t xml:space="preserve">      properties:</w:t>
      </w:r>
    </w:p>
    <w:p w14:paraId="0BAF3744" w14:textId="77777777" w:rsidR="002143C9" w:rsidRDefault="002143C9" w:rsidP="002143C9">
      <w:pPr>
        <w:pStyle w:val="PL"/>
      </w:pPr>
      <w:r>
        <w:t xml:space="preserve">        startTimeandendTime:</w:t>
      </w:r>
    </w:p>
    <w:p w14:paraId="5BE7E83E" w14:textId="77777777" w:rsidR="002143C9" w:rsidRDefault="002143C9" w:rsidP="002143C9">
      <w:pPr>
        <w:pStyle w:val="PL"/>
      </w:pPr>
      <w:r>
        <w:t xml:space="preserve">          type: string</w:t>
      </w:r>
    </w:p>
    <w:p w14:paraId="6AC589BB" w14:textId="77777777" w:rsidR="002143C9" w:rsidRDefault="002143C9" w:rsidP="002143C9">
      <w:pPr>
        <w:pStyle w:val="PL"/>
      </w:pPr>
      <w:r>
        <w:t xml:space="preserve">        periodOfDay:</w:t>
      </w:r>
    </w:p>
    <w:p w14:paraId="3741CAC3" w14:textId="77777777" w:rsidR="002143C9" w:rsidRDefault="002143C9" w:rsidP="002143C9">
      <w:pPr>
        <w:pStyle w:val="PL"/>
      </w:pPr>
      <w:r>
        <w:t xml:space="preserve">          type: string</w:t>
      </w:r>
    </w:p>
    <w:p w14:paraId="720C702E" w14:textId="77777777" w:rsidR="002143C9" w:rsidRDefault="002143C9" w:rsidP="002143C9">
      <w:pPr>
        <w:pStyle w:val="PL"/>
      </w:pPr>
      <w:r>
        <w:t xml:space="preserve">        daysOfWeekList:</w:t>
      </w:r>
    </w:p>
    <w:p w14:paraId="623890A4" w14:textId="77777777" w:rsidR="002143C9" w:rsidRDefault="002143C9" w:rsidP="002143C9">
      <w:pPr>
        <w:pStyle w:val="PL"/>
      </w:pPr>
      <w:r>
        <w:t xml:space="preserve">          type: string</w:t>
      </w:r>
    </w:p>
    <w:p w14:paraId="2F11CE34" w14:textId="77777777" w:rsidR="002143C9" w:rsidRDefault="002143C9" w:rsidP="002143C9">
      <w:pPr>
        <w:pStyle w:val="PL"/>
      </w:pPr>
      <w:r>
        <w:t xml:space="preserve">        listoftimeperiods:</w:t>
      </w:r>
    </w:p>
    <w:p w14:paraId="59206693" w14:textId="77777777" w:rsidR="002143C9" w:rsidRDefault="002143C9" w:rsidP="002143C9">
      <w:pPr>
        <w:pStyle w:val="PL"/>
      </w:pPr>
      <w:r>
        <w:t xml:space="preserve">          type: string</w:t>
      </w:r>
    </w:p>
    <w:p w14:paraId="4B0BEC65" w14:textId="77777777" w:rsidR="002143C9" w:rsidRDefault="002143C9" w:rsidP="002143C9">
      <w:pPr>
        <w:pStyle w:val="PL"/>
      </w:pPr>
      <w:r>
        <w:t xml:space="preserve">    InterRatEsActivationOriginalCellParameters:</w:t>
      </w:r>
    </w:p>
    <w:p w14:paraId="2378B41D" w14:textId="77777777" w:rsidR="002143C9" w:rsidRDefault="002143C9" w:rsidP="002143C9">
      <w:pPr>
        <w:pStyle w:val="PL"/>
      </w:pPr>
      <w:r>
        <w:t xml:space="preserve">      type: object</w:t>
      </w:r>
    </w:p>
    <w:p w14:paraId="68A272B5" w14:textId="77777777" w:rsidR="002143C9" w:rsidRDefault="002143C9" w:rsidP="002143C9">
      <w:pPr>
        <w:pStyle w:val="PL"/>
      </w:pPr>
      <w:r>
        <w:t xml:space="preserve">      properties:</w:t>
      </w:r>
    </w:p>
    <w:p w14:paraId="3B17701B" w14:textId="77777777" w:rsidR="002143C9" w:rsidRDefault="002143C9" w:rsidP="002143C9">
      <w:pPr>
        <w:pStyle w:val="PL"/>
      </w:pPr>
      <w:r>
        <w:t xml:space="preserve">        loadThreshold:</w:t>
      </w:r>
    </w:p>
    <w:p w14:paraId="0D349A4C" w14:textId="77777777" w:rsidR="002143C9" w:rsidRDefault="002143C9" w:rsidP="002143C9">
      <w:pPr>
        <w:pStyle w:val="PL"/>
      </w:pPr>
      <w:r>
        <w:t xml:space="preserve">          type: integer</w:t>
      </w:r>
    </w:p>
    <w:p w14:paraId="36100AF6" w14:textId="77777777" w:rsidR="002143C9" w:rsidRDefault="002143C9" w:rsidP="002143C9">
      <w:pPr>
        <w:pStyle w:val="PL"/>
      </w:pPr>
      <w:r>
        <w:t xml:space="preserve">        timeDuration:</w:t>
      </w:r>
    </w:p>
    <w:p w14:paraId="20813F6F" w14:textId="77777777" w:rsidR="002143C9" w:rsidRDefault="002143C9" w:rsidP="002143C9">
      <w:pPr>
        <w:pStyle w:val="PL"/>
      </w:pPr>
      <w:r>
        <w:t xml:space="preserve">          type: integer</w:t>
      </w:r>
    </w:p>
    <w:p w14:paraId="196B446B" w14:textId="77777777" w:rsidR="002143C9" w:rsidRDefault="002143C9" w:rsidP="002143C9">
      <w:pPr>
        <w:pStyle w:val="PL"/>
      </w:pPr>
      <w:r>
        <w:t xml:space="preserve">    InterRatEsActivationCandidateCellParameters:</w:t>
      </w:r>
    </w:p>
    <w:p w14:paraId="432C6E19" w14:textId="77777777" w:rsidR="002143C9" w:rsidRDefault="002143C9" w:rsidP="002143C9">
      <w:pPr>
        <w:pStyle w:val="PL"/>
      </w:pPr>
      <w:r>
        <w:t xml:space="preserve">      type: object</w:t>
      </w:r>
    </w:p>
    <w:p w14:paraId="1A889BE3" w14:textId="77777777" w:rsidR="002143C9" w:rsidRDefault="002143C9" w:rsidP="002143C9">
      <w:pPr>
        <w:pStyle w:val="PL"/>
      </w:pPr>
      <w:r>
        <w:t xml:space="preserve">      properties:</w:t>
      </w:r>
    </w:p>
    <w:p w14:paraId="05D10F09" w14:textId="77777777" w:rsidR="002143C9" w:rsidRDefault="002143C9" w:rsidP="002143C9">
      <w:pPr>
        <w:pStyle w:val="PL"/>
      </w:pPr>
      <w:r>
        <w:t xml:space="preserve">        loadThreshold:</w:t>
      </w:r>
    </w:p>
    <w:p w14:paraId="403A8F41" w14:textId="77777777" w:rsidR="002143C9" w:rsidRDefault="002143C9" w:rsidP="002143C9">
      <w:pPr>
        <w:pStyle w:val="PL"/>
      </w:pPr>
      <w:r>
        <w:t xml:space="preserve">          type: integer</w:t>
      </w:r>
    </w:p>
    <w:p w14:paraId="2196994A" w14:textId="77777777" w:rsidR="002143C9" w:rsidRDefault="002143C9" w:rsidP="002143C9">
      <w:pPr>
        <w:pStyle w:val="PL"/>
      </w:pPr>
      <w:r>
        <w:t xml:space="preserve">        timeDuration:</w:t>
      </w:r>
    </w:p>
    <w:p w14:paraId="29837C35" w14:textId="77777777" w:rsidR="002143C9" w:rsidRDefault="002143C9" w:rsidP="002143C9">
      <w:pPr>
        <w:pStyle w:val="PL"/>
      </w:pPr>
      <w:r>
        <w:t xml:space="preserve">          type: integer</w:t>
      </w:r>
    </w:p>
    <w:p w14:paraId="3440CC4E" w14:textId="77777777" w:rsidR="002143C9" w:rsidRDefault="002143C9" w:rsidP="002143C9">
      <w:pPr>
        <w:pStyle w:val="PL"/>
      </w:pPr>
      <w:r>
        <w:t xml:space="preserve">    InterRatEsDeactivationCandidateCellParameters:</w:t>
      </w:r>
    </w:p>
    <w:p w14:paraId="34EA9804" w14:textId="77777777" w:rsidR="002143C9" w:rsidRDefault="002143C9" w:rsidP="002143C9">
      <w:pPr>
        <w:pStyle w:val="PL"/>
      </w:pPr>
      <w:r>
        <w:t xml:space="preserve">      type: object</w:t>
      </w:r>
    </w:p>
    <w:p w14:paraId="26D69677" w14:textId="77777777" w:rsidR="002143C9" w:rsidRDefault="002143C9" w:rsidP="002143C9">
      <w:pPr>
        <w:pStyle w:val="PL"/>
      </w:pPr>
      <w:r>
        <w:t xml:space="preserve">      properties:</w:t>
      </w:r>
    </w:p>
    <w:p w14:paraId="115711E0" w14:textId="77777777" w:rsidR="002143C9" w:rsidRDefault="002143C9" w:rsidP="002143C9">
      <w:pPr>
        <w:pStyle w:val="PL"/>
      </w:pPr>
      <w:r>
        <w:t xml:space="preserve">        loadThreshold:</w:t>
      </w:r>
    </w:p>
    <w:p w14:paraId="54556C28" w14:textId="77777777" w:rsidR="002143C9" w:rsidRDefault="002143C9" w:rsidP="002143C9">
      <w:pPr>
        <w:pStyle w:val="PL"/>
      </w:pPr>
      <w:r>
        <w:t xml:space="preserve">          type: integer</w:t>
      </w:r>
    </w:p>
    <w:p w14:paraId="6C2313B2" w14:textId="77777777" w:rsidR="002143C9" w:rsidRDefault="002143C9" w:rsidP="002143C9">
      <w:pPr>
        <w:pStyle w:val="PL"/>
      </w:pPr>
      <w:r>
        <w:t xml:space="preserve">        timeDuration:</w:t>
      </w:r>
    </w:p>
    <w:p w14:paraId="18B7735A" w14:textId="77777777" w:rsidR="002143C9" w:rsidRDefault="002143C9" w:rsidP="002143C9">
      <w:pPr>
        <w:pStyle w:val="PL"/>
      </w:pPr>
      <w:r>
        <w:t xml:space="preserve">          type: integer</w:t>
      </w:r>
    </w:p>
    <w:p w14:paraId="50D0F586" w14:textId="77777777" w:rsidR="002143C9" w:rsidRDefault="002143C9" w:rsidP="002143C9">
      <w:pPr>
        <w:pStyle w:val="PL"/>
      </w:pPr>
    </w:p>
    <w:p w14:paraId="7B67E780" w14:textId="77777777" w:rsidR="002143C9" w:rsidRDefault="002143C9" w:rsidP="002143C9">
      <w:pPr>
        <w:pStyle w:val="PL"/>
      </w:pPr>
      <w:r>
        <w:t xml:space="preserve">    UeAccProbilityDist:</w:t>
      </w:r>
    </w:p>
    <w:p w14:paraId="5C2900D3" w14:textId="77777777" w:rsidR="002143C9" w:rsidRDefault="002143C9" w:rsidP="002143C9">
      <w:pPr>
        <w:pStyle w:val="PL"/>
      </w:pPr>
      <w:r>
        <w:t xml:space="preserve">      type: object</w:t>
      </w:r>
    </w:p>
    <w:p w14:paraId="2C118B13" w14:textId="77777777" w:rsidR="002143C9" w:rsidRDefault="002143C9" w:rsidP="002143C9">
      <w:pPr>
        <w:pStyle w:val="PL"/>
      </w:pPr>
      <w:r>
        <w:t xml:space="preserve">      properties:</w:t>
      </w:r>
    </w:p>
    <w:p w14:paraId="38112B60" w14:textId="77777777" w:rsidR="002143C9" w:rsidRDefault="002143C9" w:rsidP="002143C9">
      <w:pPr>
        <w:pStyle w:val="PL"/>
      </w:pPr>
      <w:r>
        <w:t xml:space="preserve">        targetProbability:</w:t>
      </w:r>
    </w:p>
    <w:p w14:paraId="05B9C2B1" w14:textId="77777777" w:rsidR="002143C9" w:rsidRDefault="002143C9" w:rsidP="002143C9">
      <w:pPr>
        <w:pStyle w:val="PL"/>
      </w:pPr>
      <w:r>
        <w:t xml:space="preserve">          type: integer</w:t>
      </w:r>
    </w:p>
    <w:p w14:paraId="426EB859" w14:textId="77777777" w:rsidR="002143C9" w:rsidRDefault="002143C9" w:rsidP="002143C9">
      <w:pPr>
        <w:pStyle w:val="PL"/>
      </w:pPr>
      <w:r>
        <w:t xml:space="preserve">        numberofpreamblessent:</w:t>
      </w:r>
    </w:p>
    <w:p w14:paraId="2CA30314" w14:textId="77777777" w:rsidR="002143C9" w:rsidRDefault="002143C9" w:rsidP="002143C9">
      <w:pPr>
        <w:pStyle w:val="PL"/>
      </w:pPr>
      <w:r>
        <w:t xml:space="preserve">          type: integer</w:t>
      </w:r>
    </w:p>
    <w:p w14:paraId="04B9DA74" w14:textId="77777777" w:rsidR="002143C9" w:rsidRDefault="002143C9" w:rsidP="002143C9">
      <w:pPr>
        <w:pStyle w:val="PL"/>
      </w:pPr>
    </w:p>
    <w:p w14:paraId="68FE52DA" w14:textId="77777777" w:rsidR="002143C9" w:rsidRDefault="002143C9" w:rsidP="002143C9">
      <w:pPr>
        <w:pStyle w:val="PL"/>
      </w:pPr>
      <w:r>
        <w:t xml:space="preserve">    UeAccDelayProbilityDist:</w:t>
      </w:r>
    </w:p>
    <w:p w14:paraId="7FBD76AB" w14:textId="77777777" w:rsidR="002143C9" w:rsidRDefault="002143C9" w:rsidP="002143C9">
      <w:pPr>
        <w:pStyle w:val="PL"/>
      </w:pPr>
      <w:r>
        <w:t xml:space="preserve">      type: object</w:t>
      </w:r>
    </w:p>
    <w:p w14:paraId="227E7988" w14:textId="77777777" w:rsidR="002143C9" w:rsidRDefault="002143C9" w:rsidP="002143C9">
      <w:pPr>
        <w:pStyle w:val="PL"/>
      </w:pPr>
      <w:r>
        <w:t xml:space="preserve">      properties:</w:t>
      </w:r>
    </w:p>
    <w:p w14:paraId="6909102C" w14:textId="77777777" w:rsidR="002143C9" w:rsidRDefault="002143C9" w:rsidP="002143C9">
      <w:pPr>
        <w:pStyle w:val="PL"/>
      </w:pPr>
      <w:r>
        <w:t xml:space="preserve">        targetProbability:</w:t>
      </w:r>
    </w:p>
    <w:p w14:paraId="1BBE69EA" w14:textId="77777777" w:rsidR="002143C9" w:rsidRDefault="002143C9" w:rsidP="002143C9">
      <w:pPr>
        <w:pStyle w:val="PL"/>
      </w:pPr>
      <w:r>
        <w:t xml:space="preserve">          type: integer</w:t>
      </w:r>
    </w:p>
    <w:p w14:paraId="72F1E822" w14:textId="77777777" w:rsidR="002143C9" w:rsidRDefault="002143C9" w:rsidP="002143C9">
      <w:pPr>
        <w:pStyle w:val="PL"/>
      </w:pPr>
      <w:r>
        <w:t xml:space="preserve">        accessdelay:</w:t>
      </w:r>
    </w:p>
    <w:p w14:paraId="45634E0C" w14:textId="77777777" w:rsidR="002143C9" w:rsidRDefault="002143C9" w:rsidP="002143C9">
      <w:pPr>
        <w:pStyle w:val="PL"/>
      </w:pPr>
      <w:r>
        <w:lastRenderedPageBreak/>
        <w:t xml:space="preserve">          type: integer</w:t>
      </w:r>
    </w:p>
    <w:p w14:paraId="0DB5F934" w14:textId="77777777" w:rsidR="002143C9" w:rsidRDefault="002143C9" w:rsidP="002143C9">
      <w:pPr>
        <w:pStyle w:val="PL"/>
      </w:pPr>
    </w:p>
    <w:p w14:paraId="19260760" w14:textId="77777777" w:rsidR="002143C9" w:rsidRDefault="002143C9" w:rsidP="002143C9">
      <w:pPr>
        <w:pStyle w:val="PL"/>
      </w:pPr>
      <w:r>
        <w:t xml:space="preserve">    NRPciList:</w:t>
      </w:r>
    </w:p>
    <w:p w14:paraId="62F5AC4A" w14:textId="77777777" w:rsidR="002143C9" w:rsidRDefault="002143C9" w:rsidP="002143C9">
      <w:pPr>
        <w:pStyle w:val="PL"/>
      </w:pPr>
      <w:r>
        <w:t xml:space="preserve">      type: object</w:t>
      </w:r>
    </w:p>
    <w:p w14:paraId="05DF787D" w14:textId="77777777" w:rsidR="002143C9" w:rsidRDefault="002143C9" w:rsidP="002143C9">
      <w:pPr>
        <w:pStyle w:val="PL"/>
      </w:pPr>
      <w:r>
        <w:t xml:space="preserve">      properties:</w:t>
      </w:r>
    </w:p>
    <w:p w14:paraId="691E1293" w14:textId="77777777" w:rsidR="002143C9" w:rsidRDefault="002143C9" w:rsidP="002143C9">
      <w:pPr>
        <w:pStyle w:val="PL"/>
      </w:pPr>
      <w:r>
        <w:t xml:space="preserve">        NRPci:</w:t>
      </w:r>
    </w:p>
    <w:p w14:paraId="41BB6FF6" w14:textId="77777777" w:rsidR="002143C9" w:rsidRDefault="002143C9" w:rsidP="002143C9">
      <w:pPr>
        <w:pStyle w:val="PL"/>
      </w:pPr>
      <w:r>
        <w:t xml:space="preserve">          type: integer</w:t>
      </w:r>
    </w:p>
    <w:p w14:paraId="4EC3130C" w14:textId="77777777" w:rsidR="002143C9" w:rsidRDefault="002143C9" w:rsidP="002143C9">
      <w:pPr>
        <w:pStyle w:val="PL"/>
      </w:pPr>
    </w:p>
    <w:p w14:paraId="2CBE95AB" w14:textId="77777777" w:rsidR="002143C9" w:rsidRDefault="002143C9" w:rsidP="002143C9">
      <w:pPr>
        <w:pStyle w:val="PL"/>
      </w:pPr>
      <w:r>
        <w:t xml:space="preserve">    CSonPciList:</w:t>
      </w:r>
    </w:p>
    <w:p w14:paraId="26808096" w14:textId="77777777" w:rsidR="002143C9" w:rsidRDefault="002143C9" w:rsidP="002143C9">
      <w:pPr>
        <w:pStyle w:val="PL"/>
      </w:pPr>
      <w:r>
        <w:t xml:space="preserve">      type: object</w:t>
      </w:r>
    </w:p>
    <w:p w14:paraId="2AD1CE90" w14:textId="77777777" w:rsidR="002143C9" w:rsidRDefault="002143C9" w:rsidP="002143C9">
      <w:pPr>
        <w:pStyle w:val="PL"/>
      </w:pPr>
      <w:r>
        <w:t xml:space="preserve">      properties:</w:t>
      </w:r>
    </w:p>
    <w:p w14:paraId="4DEE3C82" w14:textId="77777777" w:rsidR="002143C9" w:rsidRDefault="002143C9" w:rsidP="002143C9">
      <w:pPr>
        <w:pStyle w:val="PL"/>
      </w:pPr>
      <w:r>
        <w:t xml:space="preserve">        NRPci:</w:t>
      </w:r>
    </w:p>
    <w:p w14:paraId="47942B08" w14:textId="77777777" w:rsidR="002143C9" w:rsidRDefault="002143C9" w:rsidP="002143C9">
      <w:pPr>
        <w:pStyle w:val="PL"/>
      </w:pPr>
      <w:r>
        <w:t xml:space="preserve">          type: integer</w:t>
      </w:r>
    </w:p>
    <w:p w14:paraId="1A43A9A6" w14:textId="77777777" w:rsidR="002143C9" w:rsidRDefault="002143C9" w:rsidP="002143C9">
      <w:pPr>
        <w:pStyle w:val="PL"/>
      </w:pPr>
    </w:p>
    <w:p w14:paraId="30D013AE" w14:textId="77777777" w:rsidR="002143C9" w:rsidRDefault="002143C9" w:rsidP="002143C9">
      <w:pPr>
        <w:pStyle w:val="PL"/>
      </w:pPr>
      <w:r>
        <w:t xml:space="preserve">    MaximumDeviationHoTrigger:</w:t>
      </w:r>
    </w:p>
    <w:p w14:paraId="398FD3E7" w14:textId="77777777" w:rsidR="002143C9" w:rsidRDefault="002143C9" w:rsidP="002143C9">
      <w:pPr>
        <w:pStyle w:val="PL"/>
      </w:pPr>
      <w:r>
        <w:t xml:space="preserve">      type: integer</w:t>
      </w:r>
    </w:p>
    <w:p w14:paraId="5DC108A7" w14:textId="77777777" w:rsidR="002143C9" w:rsidRDefault="002143C9" w:rsidP="002143C9">
      <w:pPr>
        <w:pStyle w:val="PL"/>
      </w:pPr>
      <w:r>
        <w:t xml:space="preserve">      minimum: -20</w:t>
      </w:r>
    </w:p>
    <w:p w14:paraId="5175D04C" w14:textId="77777777" w:rsidR="002143C9" w:rsidRDefault="002143C9" w:rsidP="002143C9">
      <w:pPr>
        <w:pStyle w:val="PL"/>
      </w:pPr>
      <w:r>
        <w:t xml:space="preserve">      maximum: 20</w:t>
      </w:r>
    </w:p>
    <w:p w14:paraId="2FC4E773" w14:textId="77777777" w:rsidR="002143C9" w:rsidRDefault="002143C9" w:rsidP="002143C9">
      <w:pPr>
        <w:pStyle w:val="PL"/>
      </w:pPr>
    </w:p>
    <w:p w14:paraId="2FEFF993" w14:textId="77777777" w:rsidR="002143C9" w:rsidRDefault="002143C9" w:rsidP="002143C9">
      <w:pPr>
        <w:pStyle w:val="PL"/>
      </w:pPr>
      <w:r>
        <w:t xml:space="preserve">    MinimumTimeBetweenHoTriggerChange:</w:t>
      </w:r>
    </w:p>
    <w:p w14:paraId="24464B3B" w14:textId="77777777" w:rsidR="002143C9" w:rsidRDefault="002143C9" w:rsidP="002143C9">
      <w:pPr>
        <w:pStyle w:val="PL"/>
      </w:pPr>
      <w:r>
        <w:t xml:space="preserve">      type: integer</w:t>
      </w:r>
    </w:p>
    <w:p w14:paraId="37C0CD35" w14:textId="77777777" w:rsidR="002143C9" w:rsidRDefault="002143C9" w:rsidP="002143C9">
      <w:pPr>
        <w:pStyle w:val="PL"/>
      </w:pPr>
      <w:r>
        <w:t xml:space="preserve">      minimum: 0</w:t>
      </w:r>
    </w:p>
    <w:p w14:paraId="7A8D3B9F" w14:textId="77777777" w:rsidR="002143C9" w:rsidRDefault="002143C9" w:rsidP="002143C9">
      <w:pPr>
        <w:pStyle w:val="PL"/>
      </w:pPr>
      <w:r>
        <w:t xml:space="preserve">      maximum: 604800</w:t>
      </w:r>
    </w:p>
    <w:p w14:paraId="17354D02" w14:textId="77777777" w:rsidR="002143C9" w:rsidRDefault="002143C9" w:rsidP="002143C9">
      <w:pPr>
        <w:pStyle w:val="PL"/>
      </w:pPr>
    </w:p>
    <w:p w14:paraId="72D7FE25" w14:textId="77777777" w:rsidR="002143C9" w:rsidRDefault="002143C9" w:rsidP="002143C9">
      <w:pPr>
        <w:pStyle w:val="PL"/>
      </w:pPr>
      <w:r>
        <w:t xml:space="preserve">    TstoreUEcntxt:</w:t>
      </w:r>
    </w:p>
    <w:p w14:paraId="633DC906" w14:textId="77777777" w:rsidR="002143C9" w:rsidRDefault="002143C9" w:rsidP="002143C9">
      <w:pPr>
        <w:pStyle w:val="PL"/>
      </w:pPr>
      <w:r>
        <w:t xml:space="preserve">      type: integer</w:t>
      </w:r>
    </w:p>
    <w:p w14:paraId="5455E77C" w14:textId="77777777" w:rsidR="002143C9" w:rsidRDefault="002143C9" w:rsidP="002143C9">
      <w:pPr>
        <w:pStyle w:val="PL"/>
      </w:pPr>
      <w:r>
        <w:t xml:space="preserve">      minimum: 0</w:t>
      </w:r>
    </w:p>
    <w:p w14:paraId="7E9E66FF" w14:textId="77777777" w:rsidR="002143C9" w:rsidRDefault="002143C9" w:rsidP="002143C9">
      <w:pPr>
        <w:pStyle w:val="PL"/>
      </w:pPr>
      <w:r>
        <w:t xml:space="preserve">      maximum: 1023</w:t>
      </w:r>
    </w:p>
    <w:p w14:paraId="1DE23482" w14:textId="77777777" w:rsidR="002143C9" w:rsidRDefault="002143C9" w:rsidP="002143C9">
      <w:pPr>
        <w:pStyle w:val="PL"/>
      </w:pPr>
    </w:p>
    <w:p w14:paraId="0A051A0D" w14:textId="77777777" w:rsidR="002143C9" w:rsidRDefault="002143C9" w:rsidP="002143C9">
      <w:pPr>
        <w:pStyle w:val="PL"/>
      </w:pPr>
      <w:r>
        <w:t xml:space="preserve">    CellState:</w:t>
      </w:r>
    </w:p>
    <w:p w14:paraId="00C50865" w14:textId="77777777" w:rsidR="002143C9" w:rsidRDefault="002143C9" w:rsidP="002143C9">
      <w:pPr>
        <w:pStyle w:val="PL"/>
      </w:pPr>
      <w:r>
        <w:t xml:space="preserve">      type: string</w:t>
      </w:r>
    </w:p>
    <w:p w14:paraId="21DFA97D" w14:textId="77777777" w:rsidR="002143C9" w:rsidRDefault="002143C9" w:rsidP="002143C9">
      <w:pPr>
        <w:pStyle w:val="PL"/>
      </w:pPr>
      <w:r>
        <w:t xml:space="preserve">      enum:</w:t>
      </w:r>
    </w:p>
    <w:p w14:paraId="1C75ECFE" w14:textId="77777777" w:rsidR="002143C9" w:rsidRDefault="002143C9" w:rsidP="002143C9">
      <w:pPr>
        <w:pStyle w:val="PL"/>
      </w:pPr>
      <w:r>
        <w:t xml:space="preserve">        - IDLE</w:t>
      </w:r>
    </w:p>
    <w:p w14:paraId="73117D50" w14:textId="77777777" w:rsidR="002143C9" w:rsidRDefault="002143C9" w:rsidP="002143C9">
      <w:pPr>
        <w:pStyle w:val="PL"/>
      </w:pPr>
      <w:r>
        <w:t xml:space="preserve">        - INACTIVE</w:t>
      </w:r>
    </w:p>
    <w:p w14:paraId="01014EA1" w14:textId="77777777" w:rsidR="002143C9" w:rsidRDefault="002143C9" w:rsidP="002143C9">
      <w:pPr>
        <w:pStyle w:val="PL"/>
      </w:pPr>
      <w:r>
        <w:t xml:space="preserve">        - ACTIVE</w:t>
      </w:r>
    </w:p>
    <w:p w14:paraId="2A322937" w14:textId="77777777" w:rsidR="002143C9" w:rsidRDefault="002143C9" w:rsidP="002143C9">
      <w:pPr>
        <w:pStyle w:val="PL"/>
      </w:pPr>
      <w:r>
        <w:t xml:space="preserve">    CyclicPrefix:</w:t>
      </w:r>
    </w:p>
    <w:p w14:paraId="6163FBB2" w14:textId="77777777" w:rsidR="002143C9" w:rsidRDefault="002143C9" w:rsidP="002143C9">
      <w:pPr>
        <w:pStyle w:val="PL"/>
      </w:pPr>
      <w:r>
        <w:t xml:space="preserve">      type: string</w:t>
      </w:r>
    </w:p>
    <w:p w14:paraId="53BBC367" w14:textId="77777777" w:rsidR="002143C9" w:rsidRDefault="002143C9" w:rsidP="002143C9">
      <w:pPr>
        <w:pStyle w:val="PL"/>
      </w:pPr>
      <w:r>
        <w:t xml:space="preserve">      enum:</w:t>
      </w:r>
    </w:p>
    <w:p w14:paraId="65441F95" w14:textId="77777777" w:rsidR="002143C9" w:rsidRDefault="002143C9" w:rsidP="002143C9">
      <w:pPr>
        <w:pStyle w:val="PL"/>
      </w:pPr>
      <w:r>
        <w:t xml:space="preserve">        - '15'</w:t>
      </w:r>
    </w:p>
    <w:p w14:paraId="017C76D1" w14:textId="77777777" w:rsidR="002143C9" w:rsidRDefault="002143C9" w:rsidP="002143C9">
      <w:pPr>
        <w:pStyle w:val="PL"/>
      </w:pPr>
      <w:r>
        <w:t xml:space="preserve">        - '30'</w:t>
      </w:r>
    </w:p>
    <w:p w14:paraId="1EE6E1AE" w14:textId="77777777" w:rsidR="002143C9" w:rsidRDefault="002143C9" w:rsidP="002143C9">
      <w:pPr>
        <w:pStyle w:val="PL"/>
      </w:pPr>
      <w:r>
        <w:t xml:space="preserve">        - '60'</w:t>
      </w:r>
    </w:p>
    <w:p w14:paraId="1A6C9B11" w14:textId="77777777" w:rsidR="002143C9" w:rsidRDefault="002143C9" w:rsidP="002143C9">
      <w:pPr>
        <w:pStyle w:val="PL"/>
      </w:pPr>
      <w:r>
        <w:t xml:space="preserve">        - '120'</w:t>
      </w:r>
    </w:p>
    <w:p w14:paraId="5385ABC3" w14:textId="77777777" w:rsidR="002143C9" w:rsidRDefault="002143C9" w:rsidP="002143C9">
      <w:pPr>
        <w:pStyle w:val="PL"/>
      </w:pPr>
      <w:r>
        <w:t xml:space="preserve">    TxDirection:</w:t>
      </w:r>
    </w:p>
    <w:p w14:paraId="4A1B2C19" w14:textId="77777777" w:rsidR="002143C9" w:rsidRDefault="002143C9" w:rsidP="002143C9">
      <w:pPr>
        <w:pStyle w:val="PL"/>
      </w:pPr>
      <w:r>
        <w:t xml:space="preserve">      type: string</w:t>
      </w:r>
    </w:p>
    <w:p w14:paraId="0F778B8F" w14:textId="77777777" w:rsidR="002143C9" w:rsidRDefault="002143C9" w:rsidP="002143C9">
      <w:pPr>
        <w:pStyle w:val="PL"/>
      </w:pPr>
      <w:r>
        <w:t xml:space="preserve">      enum:</w:t>
      </w:r>
    </w:p>
    <w:p w14:paraId="7831A392" w14:textId="77777777" w:rsidR="002143C9" w:rsidRDefault="002143C9" w:rsidP="002143C9">
      <w:pPr>
        <w:pStyle w:val="PL"/>
      </w:pPr>
      <w:r>
        <w:t xml:space="preserve">        - DL</w:t>
      </w:r>
    </w:p>
    <w:p w14:paraId="235D01D7" w14:textId="77777777" w:rsidR="002143C9" w:rsidRDefault="002143C9" w:rsidP="002143C9">
      <w:pPr>
        <w:pStyle w:val="PL"/>
      </w:pPr>
      <w:r>
        <w:t xml:space="preserve">        - UL</w:t>
      </w:r>
    </w:p>
    <w:p w14:paraId="421C5ADD" w14:textId="77777777" w:rsidR="002143C9" w:rsidRDefault="002143C9" w:rsidP="002143C9">
      <w:pPr>
        <w:pStyle w:val="PL"/>
      </w:pPr>
      <w:r>
        <w:t xml:space="preserve">        - DL and UL</w:t>
      </w:r>
    </w:p>
    <w:p w14:paraId="54D6AE3F" w14:textId="77777777" w:rsidR="002143C9" w:rsidRDefault="002143C9" w:rsidP="002143C9">
      <w:pPr>
        <w:pStyle w:val="PL"/>
      </w:pPr>
      <w:r>
        <w:t xml:space="preserve">    BwpContext:</w:t>
      </w:r>
    </w:p>
    <w:p w14:paraId="4AE7782F" w14:textId="77777777" w:rsidR="002143C9" w:rsidRDefault="002143C9" w:rsidP="002143C9">
      <w:pPr>
        <w:pStyle w:val="PL"/>
      </w:pPr>
      <w:r>
        <w:t xml:space="preserve">      type: string</w:t>
      </w:r>
    </w:p>
    <w:p w14:paraId="2CFA7FFD" w14:textId="77777777" w:rsidR="002143C9" w:rsidRDefault="002143C9" w:rsidP="002143C9">
      <w:pPr>
        <w:pStyle w:val="PL"/>
      </w:pPr>
      <w:r>
        <w:t xml:space="preserve">      enum:</w:t>
      </w:r>
    </w:p>
    <w:p w14:paraId="210CC961" w14:textId="77777777" w:rsidR="002143C9" w:rsidRDefault="002143C9" w:rsidP="002143C9">
      <w:pPr>
        <w:pStyle w:val="PL"/>
      </w:pPr>
      <w:r>
        <w:t xml:space="preserve">        - DL</w:t>
      </w:r>
    </w:p>
    <w:p w14:paraId="0296581F" w14:textId="77777777" w:rsidR="002143C9" w:rsidRDefault="002143C9" w:rsidP="002143C9">
      <w:pPr>
        <w:pStyle w:val="PL"/>
      </w:pPr>
      <w:r>
        <w:t xml:space="preserve">        - UL</w:t>
      </w:r>
    </w:p>
    <w:p w14:paraId="5CBF547C" w14:textId="77777777" w:rsidR="002143C9" w:rsidRDefault="002143C9" w:rsidP="002143C9">
      <w:pPr>
        <w:pStyle w:val="PL"/>
      </w:pPr>
      <w:r>
        <w:t xml:space="preserve">        - SUL</w:t>
      </w:r>
    </w:p>
    <w:p w14:paraId="3318EDDF" w14:textId="77777777" w:rsidR="002143C9" w:rsidRDefault="002143C9" w:rsidP="002143C9">
      <w:pPr>
        <w:pStyle w:val="PL"/>
      </w:pPr>
      <w:r>
        <w:t xml:space="preserve">    IsInitialBwp:</w:t>
      </w:r>
    </w:p>
    <w:p w14:paraId="5E6A3FCE" w14:textId="77777777" w:rsidR="002143C9" w:rsidRDefault="002143C9" w:rsidP="002143C9">
      <w:pPr>
        <w:pStyle w:val="PL"/>
      </w:pPr>
      <w:r>
        <w:t xml:space="preserve">      type: string</w:t>
      </w:r>
    </w:p>
    <w:p w14:paraId="2D1E99BA" w14:textId="77777777" w:rsidR="002143C9" w:rsidRDefault="002143C9" w:rsidP="002143C9">
      <w:pPr>
        <w:pStyle w:val="PL"/>
      </w:pPr>
      <w:r>
        <w:t xml:space="preserve">      enum:</w:t>
      </w:r>
    </w:p>
    <w:p w14:paraId="09FC50E3" w14:textId="77777777" w:rsidR="002143C9" w:rsidRDefault="002143C9" w:rsidP="002143C9">
      <w:pPr>
        <w:pStyle w:val="PL"/>
      </w:pPr>
      <w:r>
        <w:t xml:space="preserve">        - INITIAL</w:t>
      </w:r>
    </w:p>
    <w:p w14:paraId="2FB7BF8D" w14:textId="77777777" w:rsidR="002143C9" w:rsidRDefault="002143C9" w:rsidP="002143C9">
      <w:pPr>
        <w:pStyle w:val="PL"/>
      </w:pPr>
      <w:r>
        <w:t xml:space="preserve">        - OTHER</w:t>
      </w:r>
    </w:p>
    <w:p w14:paraId="373C48B5" w14:textId="77777777" w:rsidR="002143C9" w:rsidRDefault="002143C9" w:rsidP="002143C9">
      <w:pPr>
        <w:pStyle w:val="PL"/>
      </w:pPr>
      <w:r>
        <w:t xml:space="preserve">        - SUL</w:t>
      </w:r>
    </w:p>
    <w:p w14:paraId="1EBE2258" w14:textId="77777777" w:rsidR="002143C9" w:rsidRDefault="002143C9" w:rsidP="002143C9">
      <w:pPr>
        <w:pStyle w:val="PL"/>
      </w:pPr>
      <w:r>
        <w:t xml:space="preserve">    QuotaType:</w:t>
      </w:r>
    </w:p>
    <w:p w14:paraId="7F385498" w14:textId="77777777" w:rsidR="002143C9" w:rsidRDefault="002143C9" w:rsidP="002143C9">
      <w:pPr>
        <w:pStyle w:val="PL"/>
      </w:pPr>
      <w:r>
        <w:t xml:space="preserve">      type: string</w:t>
      </w:r>
    </w:p>
    <w:p w14:paraId="2F124820" w14:textId="77777777" w:rsidR="002143C9" w:rsidRDefault="002143C9" w:rsidP="002143C9">
      <w:pPr>
        <w:pStyle w:val="PL"/>
      </w:pPr>
      <w:r>
        <w:t xml:space="preserve">      enum:</w:t>
      </w:r>
    </w:p>
    <w:p w14:paraId="6B65C5AB" w14:textId="77777777" w:rsidR="002143C9" w:rsidRDefault="002143C9" w:rsidP="002143C9">
      <w:pPr>
        <w:pStyle w:val="PL"/>
      </w:pPr>
      <w:r>
        <w:t xml:space="preserve">        - STRICT</w:t>
      </w:r>
    </w:p>
    <w:p w14:paraId="3A5D2D5A" w14:textId="77777777" w:rsidR="002143C9" w:rsidRDefault="002143C9" w:rsidP="002143C9">
      <w:pPr>
        <w:pStyle w:val="PL"/>
      </w:pPr>
      <w:r>
        <w:t xml:space="preserve">        - FLOAT</w:t>
      </w:r>
    </w:p>
    <w:p w14:paraId="23A1B5D5" w14:textId="77777777" w:rsidR="002143C9" w:rsidRDefault="002143C9" w:rsidP="002143C9">
      <w:pPr>
        <w:pStyle w:val="PL"/>
      </w:pPr>
      <w:r>
        <w:t xml:space="preserve">    IsESCoveredBy:</w:t>
      </w:r>
    </w:p>
    <w:p w14:paraId="0DC96195" w14:textId="77777777" w:rsidR="002143C9" w:rsidRDefault="002143C9" w:rsidP="002143C9">
      <w:pPr>
        <w:pStyle w:val="PL"/>
      </w:pPr>
      <w:r>
        <w:t xml:space="preserve">      type: string</w:t>
      </w:r>
    </w:p>
    <w:p w14:paraId="01B14343" w14:textId="77777777" w:rsidR="002143C9" w:rsidRDefault="002143C9" w:rsidP="002143C9">
      <w:pPr>
        <w:pStyle w:val="PL"/>
      </w:pPr>
      <w:r>
        <w:t xml:space="preserve">      enum:</w:t>
      </w:r>
    </w:p>
    <w:p w14:paraId="086E0250" w14:textId="77777777" w:rsidR="002143C9" w:rsidRDefault="002143C9" w:rsidP="002143C9">
      <w:pPr>
        <w:pStyle w:val="PL"/>
      </w:pPr>
      <w:r>
        <w:t xml:space="preserve">        - NO</w:t>
      </w:r>
    </w:p>
    <w:p w14:paraId="7F5B678A" w14:textId="77777777" w:rsidR="002143C9" w:rsidRDefault="002143C9" w:rsidP="002143C9">
      <w:pPr>
        <w:pStyle w:val="PL"/>
      </w:pPr>
      <w:r>
        <w:t xml:space="preserve">        - PARTIAL</w:t>
      </w:r>
    </w:p>
    <w:p w14:paraId="70A01DF8" w14:textId="77777777" w:rsidR="002143C9" w:rsidRDefault="002143C9" w:rsidP="002143C9">
      <w:pPr>
        <w:pStyle w:val="PL"/>
      </w:pPr>
      <w:r>
        <w:t xml:space="preserve">        - FULL</w:t>
      </w:r>
    </w:p>
    <w:p w14:paraId="49AAA5F5" w14:textId="77777777" w:rsidR="002143C9" w:rsidRDefault="002143C9" w:rsidP="002143C9">
      <w:pPr>
        <w:pStyle w:val="PL"/>
      </w:pPr>
      <w:r>
        <w:t xml:space="preserve">    RrmPolicyMember:</w:t>
      </w:r>
    </w:p>
    <w:p w14:paraId="32AD9361" w14:textId="77777777" w:rsidR="002143C9" w:rsidRDefault="002143C9" w:rsidP="002143C9">
      <w:pPr>
        <w:pStyle w:val="PL"/>
      </w:pPr>
      <w:r>
        <w:t xml:space="preserve">      type: object</w:t>
      </w:r>
    </w:p>
    <w:p w14:paraId="47FBAEE1" w14:textId="77777777" w:rsidR="002143C9" w:rsidRDefault="002143C9" w:rsidP="002143C9">
      <w:pPr>
        <w:pStyle w:val="PL"/>
      </w:pPr>
      <w:r>
        <w:t xml:space="preserve">      properties:</w:t>
      </w:r>
    </w:p>
    <w:p w14:paraId="1D70C1E3" w14:textId="77777777" w:rsidR="002143C9" w:rsidRDefault="002143C9" w:rsidP="002143C9">
      <w:pPr>
        <w:pStyle w:val="PL"/>
      </w:pPr>
      <w:r>
        <w:t xml:space="preserve">        plmnId:</w:t>
      </w:r>
    </w:p>
    <w:p w14:paraId="09CAD445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453E1463" w14:textId="77777777" w:rsidR="002143C9" w:rsidRDefault="002143C9" w:rsidP="002143C9">
      <w:pPr>
        <w:pStyle w:val="PL"/>
      </w:pPr>
      <w:r>
        <w:t xml:space="preserve">        snssai:</w:t>
      </w:r>
    </w:p>
    <w:p w14:paraId="79A0F214" w14:textId="77777777" w:rsidR="002143C9" w:rsidRDefault="002143C9" w:rsidP="002143C9">
      <w:pPr>
        <w:pStyle w:val="PL"/>
      </w:pPr>
      <w:r>
        <w:t xml:space="preserve">          $ref: '#/components/schemas/Snssai'</w:t>
      </w:r>
    </w:p>
    <w:p w14:paraId="2E73DA7C" w14:textId="77777777" w:rsidR="002143C9" w:rsidRDefault="002143C9" w:rsidP="002143C9">
      <w:pPr>
        <w:pStyle w:val="PL"/>
      </w:pPr>
      <w:r>
        <w:lastRenderedPageBreak/>
        <w:t xml:space="preserve">    RrmPolicyMemberList:</w:t>
      </w:r>
    </w:p>
    <w:p w14:paraId="2D918C35" w14:textId="77777777" w:rsidR="002143C9" w:rsidRDefault="002143C9" w:rsidP="002143C9">
      <w:pPr>
        <w:pStyle w:val="PL"/>
      </w:pPr>
      <w:r>
        <w:t xml:space="preserve">      type: array</w:t>
      </w:r>
    </w:p>
    <w:p w14:paraId="43BC99D5" w14:textId="77777777" w:rsidR="002143C9" w:rsidRDefault="002143C9" w:rsidP="002143C9">
      <w:pPr>
        <w:pStyle w:val="PL"/>
      </w:pPr>
      <w:r>
        <w:t xml:space="preserve">      items:</w:t>
      </w:r>
    </w:p>
    <w:p w14:paraId="35664C48" w14:textId="77777777" w:rsidR="002143C9" w:rsidRDefault="002143C9" w:rsidP="002143C9">
      <w:pPr>
        <w:pStyle w:val="PL"/>
      </w:pPr>
      <w:r>
        <w:t xml:space="preserve">        $ref: '#/components/schemas/RrmPolicyMember'</w:t>
      </w:r>
    </w:p>
    <w:p w14:paraId="30894012" w14:textId="77777777" w:rsidR="002143C9" w:rsidRDefault="002143C9" w:rsidP="002143C9">
      <w:pPr>
        <w:pStyle w:val="PL"/>
      </w:pPr>
      <w:r>
        <w:t xml:space="preserve">    AddressWithVlan:</w:t>
      </w:r>
    </w:p>
    <w:p w14:paraId="1C6BCB2F" w14:textId="77777777" w:rsidR="002143C9" w:rsidRDefault="002143C9" w:rsidP="002143C9">
      <w:pPr>
        <w:pStyle w:val="PL"/>
      </w:pPr>
      <w:r>
        <w:t xml:space="preserve">      type: object</w:t>
      </w:r>
    </w:p>
    <w:p w14:paraId="6E5E78FA" w14:textId="77777777" w:rsidR="002143C9" w:rsidRDefault="002143C9" w:rsidP="002143C9">
      <w:pPr>
        <w:pStyle w:val="PL"/>
      </w:pPr>
      <w:r>
        <w:t xml:space="preserve">      properties:</w:t>
      </w:r>
    </w:p>
    <w:p w14:paraId="395403C9" w14:textId="77777777" w:rsidR="002143C9" w:rsidRDefault="002143C9" w:rsidP="002143C9">
      <w:pPr>
        <w:pStyle w:val="PL"/>
      </w:pPr>
      <w:r>
        <w:t xml:space="preserve">        ipv4Address:</w:t>
      </w:r>
    </w:p>
    <w:p w14:paraId="6721FE53" w14:textId="77777777" w:rsidR="002143C9" w:rsidRDefault="002143C9" w:rsidP="002143C9">
      <w:pPr>
        <w:pStyle w:val="PL"/>
      </w:pPr>
      <w:r>
        <w:t xml:space="preserve">          $ref: 'comDefs.yaml#/components/schemas/Ipv4Addr'</w:t>
      </w:r>
    </w:p>
    <w:p w14:paraId="1E269ADC" w14:textId="77777777" w:rsidR="002143C9" w:rsidRDefault="002143C9" w:rsidP="002143C9">
      <w:pPr>
        <w:pStyle w:val="PL"/>
      </w:pPr>
      <w:r>
        <w:t xml:space="preserve">        ipv6Address:</w:t>
      </w:r>
    </w:p>
    <w:p w14:paraId="4A0FA231" w14:textId="77777777" w:rsidR="002143C9" w:rsidRDefault="002143C9" w:rsidP="002143C9">
      <w:pPr>
        <w:pStyle w:val="PL"/>
      </w:pPr>
      <w:r>
        <w:t xml:space="preserve">          $ref: 'comDefs.yaml#/components/schemas/Ipv6Addr'</w:t>
      </w:r>
    </w:p>
    <w:p w14:paraId="54CE1B73" w14:textId="77777777" w:rsidR="002143C9" w:rsidRDefault="002143C9" w:rsidP="002143C9">
      <w:pPr>
        <w:pStyle w:val="PL"/>
      </w:pPr>
      <w:r>
        <w:t xml:space="preserve">        vlanId:</w:t>
      </w:r>
    </w:p>
    <w:p w14:paraId="01FFE8F7" w14:textId="77777777" w:rsidR="002143C9" w:rsidRDefault="002143C9" w:rsidP="002143C9">
      <w:pPr>
        <w:pStyle w:val="PL"/>
      </w:pPr>
      <w:r>
        <w:t xml:space="preserve">          type: integer</w:t>
      </w:r>
    </w:p>
    <w:p w14:paraId="51990B92" w14:textId="77777777" w:rsidR="002143C9" w:rsidRDefault="002143C9" w:rsidP="002143C9">
      <w:pPr>
        <w:pStyle w:val="PL"/>
      </w:pPr>
      <w:r>
        <w:t xml:space="preserve">          minimum: 0</w:t>
      </w:r>
    </w:p>
    <w:p w14:paraId="775DB096" w14:textId="77777777" w:rsidR="002143C9" w:rsidRDefault="002143C9" w:rsidP="002143C9">
      <w:pPr>
        <w:pStyle w:val="PL"/>
      </w:pPr>
      <w:r>
        <w:t xml:space="preserve">          maximum: 4096</w:t>
      </w:r>
    </w:p>
    <w:p w14:paraId="604C6573" w14:textId="77777777" w:rsidR="002143C9" w:rsidRDefault="002143C9" w:rsidP="002143C9">
      <w:pPr>
        <w:pStyle w:val="PL"/>
      </w:pPr>
      <w:r>
        <w:t xml:space="preserve">    LocalAddress:</w:t>
      </w:r>
    </w:p>
    <w:p w14:paraId="6DDCC976" w14:textId="77777777" w:rsidR="002143C9" w:rsidRDefault="002143C9" w:rsidP="002143C9">
      <w:pPr>
        <w:pStyle w:val="PL"/>
      </w:pPr>
      <w:r>
        <w:t xml:space="preserve">      type: object</w:t>
      </w:r>
    </w:p>
    <w:p w14:paraId="4A29A828" w14:textId="77777777" w:rsidR="002143C9" w:rsidRDefault="002143C9" w:rsidP="002143C9">
      <w:pPr>
        <w:pStyle w:val="PL"/>
      </w:pPr>
      <w:r>
        <w:t xml:space="preserve">      properties:</w:t>
      </w:r>
    </w:p>
    <w:p w14:paraId="3B24DCC6" w14:textId="77777777" w:rsidR="002143C9" w:rsidRDefault="002143C9" w:rsidP="002143C9">
      <w:pPr>
        <w:pStyle w:val="PL"/>
      </w:pPr>
      <w:r>
        <w:t xml:space="preserve">        addressWithVlan:</w:t>
      </w:r>
    </w:p>
    <w:p w14:paraId="10367465" w14:textId="77777777" w:rsidR="002143C9" w:rsidRDefault="002143C9" w:rsidP="002143C9">
      <w:pPr>
        <w:pStyle w:val="PL"/>
      </w:pPr>
      <w:r>
        <w:t xml:space="preserve">          $ref: '#/components/schemas/AddressWithVlan'</w:t>
      </w:r>
    </w:p>
    <w:p w14:paraId="141BFFB7" w14:textId="77777777" w:rsidR="002143C9" w:rsidRDefault="002143C9" w:rsidP="002143C9">
      <w:pPr>
        <w:pStyle w:val="PL"/>
      </w:pPr>
      <w:r>
        <w:t xml:space="preserve">        port:</w:t>
      </w:r>
    </w:p>
    <w:p w14:paraId="112DCBBA" w14:textId="77777777" w:rsidR="002143C9" w:rsidRDefault="002143C9" w:rsidP="002143C9">
      <w:pPr>
        <w:pStyle w:val="PL"/>
      </w:pPr>
      <w:r>
        <w:t xml:space="preserve">          type: integer</w:t>
      </w:r>
    </w:p>
    <w:p w14:paraId="24ED538C" w14:textId="77777777" w:rsidR="002143C9" w:rsidRDefault="002143C9" w:rsidP="002143C9">
      <w:pPr>
        <w:pStyle w:val="PL"/>
      </w:pPr>
      <w:r>
        <w:t xml:space="preserve">          minimum: 0</w:t>
      </w:r>
    </w:p>
    <w:p w14:paraId="3FAAE572" w14:textId="77777777" w:rsidR="002143C9" w:rsidRDefault="002143C9" w:rsidP="002143C9">
      <w:pPr>
        <w:pStyle w:val="PL"/>
      </w:pPr>
      <w:r>
        <w:t xml:space="preserve">          maximum: 65535</w:t>
      </w:r>
    </w:p>
    <w:p w14:paraId="1A311A1D" w14:textId="77777777" w:rsidR="002143C9" w:rsidRDefault="002143C9" w:rsidP="002143C9">
      <w:pPr>
        <w:pStyle w:val="PL"/>
      </w:pPr>
      <w:r>
        <w:t xml:space="preserve">    RemoteAddress:</w:t>
      </w:r>
    </w:p>
    <w:p w14:paraId="68C379E3" w14:textId="77777777" w:rsidR="002143C9" w:rsidRDefault="002143C9" w:rsidP="002143C9">
      <w:pPr>
        <w:pStyle w:val="PL"/>
      </w:pPr>
      <w:r>
        <w:t xml:space="preserve">      type: object</w:t>
      </w:r>
    </w:p>
    <w:p w14:paraId="2E27F1E0" w14:textId="77777777" w:rsidR="002143C9" w:rsidRDefault="002143C9" w:rsidP="002143C9">
      <w:pPr>
        <w:pStyle w:val="PL"/>
      </w:pPr>
      <w:r>
        <w:t xml:space="preserve">      properties:</w:t>
      </w:r>
    </w:p>
    <w:p w14:paraId="4D76F43E" w14:textId="77777777" w:rsidR="002143C9" w:rsidRDefault="002143C9" w:rsidP="002143C9">
      <w:pPr>
        <w:pStyle w:val="PL"/>
      </w:pPr>
      <w:r>
        <w:t xml:space="preserve">        ipv4Address:</w:t>
      </w:r>
    </w:p>
    <w:p w14:paraId="6784CE81" w14:textId="77777777" w:rsidR="002143C9" w:rsidRDefault="002143C9" w:rsidP="002143C9">
      <w:pPr>
        <w:pStyle w:val="PL"/>
      </w:pPr>
      <w:r>
        <w:t xml:space="preserve">          $ref: 'comDefs.yaml#/components/schemas/Ipv4Addr'</w:t>
      </w:r>
    </w:p>
    <w:p w14:paraId="6CF31EDA" w14:textId="77777777" w:rsidR="002143C9" w:rsidRDefault="002143C9" w:rsidP="002143C9">
      <w:pPr>
        <w:pStyle w:val="PL"/>
      </w:pPr>
      <w:r>
        <w:t xml:space="preserve">        ipv6Address:</w:t>
      </w:r>
    </w:p>
    <w:p w14:paraId="45F371ED" w14:textId="77777777" w:rsidR="002143C9" w:rsidRDefault="002143C9" w:rsidP="002143C9">
      <w:pPr>
        <w:pStyle w:val="PL"/>
      </w:pPr>
      <w:r>
        <w:t xml:space="preserve">          $ref: 'comDefs.yaml#/components/schemas/Ipv6Addr'</w:t>
      </w:r>
    </w:p>
    <w:p w14:paraId="27667E1F" w14:textId="77777777" w:rsidR="002143C9" w:rsidRDefault="002143C9" w:rsidP="002143C9">
      <w:pPr>
        <w:pStyle w:val="PL"/>
      </w:pPr>
    </w:p>
    <w:p w14:paraId="220129C1" w14:textId="77777777" w:rsidR="002143C9" w:rsidRDefault="002143C9" w:rsidP="002143C9">
      <w:pPr>
        <w:pStyle w:val="PL"/>
      </w:pPr>
      <w:r>
        <w:t xml:space="preserve">    CellIndividualOffset:</w:t>
      </w:r>
    </w:p>
    <w:p w14:paraId="21AB9753" w14:textId="77777777" w:rsidR="002143C9" w:rsidRDefault="002143C9" w:rsidP="002143C9">
      <w:pPr>
        <w:pStyle w:val="PL"/>
      </w:pPr>
      <w:r>
        <w:t xml:space="preserve">      type: object</w:t>
      </w:r>
    </w:p>
    <w:p w14:paraId="4ED90632" w14:textId="77777777" w:rsidR="002143C9" w:rsidRDefault="002143C9" w:rsidP="002143C9">
      <w:pPr>
        <w:pStyle w:val="PL"/>
      </w:pPr>
      <w:r>
        <w:t xml:space="preserve">      properties:</w:t>
      </w:r>
    </w:p>
    <w:p w14:paraId="76CF8B18" w14:textId="77777777" w:rsidR="002143C9" w:rsidRDefault="002143C9" w:rsidP="002143C9">
      <w:pPr>
        <w:pStyle w:val="PL"/>
      </w:pPr>
      <w:r>
        <w:t xml:space="preserve">        rsrpOffsetSSB:</w:t>
      </w:r>
    </w:p>
    <w:p w14:paraId="13181D3E" w14:textId="77777777" w:rsidR="002143C9" w:rsidRDefault="002143C9" w:rsidP="002143C9">
      <w:pPr>
        <w:pStyle w:val="PL"/>
      </w:pPr>
      <w:r>
        <w:t xml:space="preserve">          type: integer</w:t>
      </w:r>
    </w:p>
    <w:p w14:paraId="1F26A160" w14:textId="77777777" w:rsidR="002143C9" w:rsidRDefault="002143C9" w:rsidP="002143C9">
      <w:pPr>
        <w:pStyle w:val="PL"/>
      </w:pPr>
      <w:r>
        <w:t xml:space="preserve">        rsrqOffsetSSB:</w:t>
      </w:r>
    </w:p>
    <w:p w14:paraId="2809AF27" w14:textId="77777777" w:rsidR="002143C9" w:rsidRDefault="002143C9" w:rsidP="002143C9">
      <w:pPr>
        <w:pStyle w:val="PL"/>
      </w:pPr>
      <w:r>
        <w:t xml:space="preserve">          type: integer</w:t>
      </w:r>
    </w:p>
    <w:p w14:paraId="16912564" w14:textId="77777777" w:rsidR="002143C9" w:rsidRDefault="002143C9" w:rsidP="002143C9">
      <w:pPr>
        <w:pStyle w:val="PL"/>
      </w:pPr>
      <w:r>
        <w:t xml:space="preserve">        sinrOffsetSSB:</w:t>
      </w:r>
    </w:p>
    <w:p w14:paraId="595425F9" w14:textId="77777777" w:rsidR="002143C9" w:rsidRDefault="002143C9" w:rsidP="002143C9">
      <w:pPr>
        <w:pStyle w:val="PL"/>
      </w:pPr>
      <w:r>
        <w:t xml:space="preserve">          type: integer</w:t>
      </w:r>
    </w:p>
    <w:p w14:paraId="0C41A796" w14:textId="77777777" w:rsidR="002143C9" w:rsidRDefault="002143C9" w:rsidP="002143C9">
      <w:pPr>
        <w:pStyle w:val="PL"/>
      </w:pPr>
      <w:r>
        <w:t xml:space="preserve">        rsrpOffsetCSI-RS:</w:t>
      </w:r>
    </w:p>
    <w:p w14:paraId="4DC6EF12" w14:textId="77777777" w:rsidR="002143C9" w:rsidRDefault="002143C9" w:rsidP="002143C9">
      <w:pPr>
        <w:pStyle w:val="PL"/>
      </w:pPr>
      <w:r>
        <w:t xml:space="preserve">          type: integer</w:t>
      </w:r>
    </w:p>
    <w:p w14:paraId="63CE6D9D" w14:textId="77777777" w:rsidR="002143C9" w:rsidRDefault="002143C9" w:rsidP="002143C9">
      <w:pPr>
        <w:pStyle w:val="PL"/>
      </w:pPr>
      <w:r>
        <w:t xml:space="preserve">        rsrqOffsetCSI-RS:</w:t>
      </w:r>
    </w:p>
    <w:p w14:paraId="01500558" w14:textId="77777777" w:rsidR="002143C9" w:rsidRDefault="002143C9" w:rsidP="002143C9">
      <w:pPr>
        <w:pStyle w:val="PL"/>
      </w:pPr>
      <w:r>
        <w:t xml:space="preserve">          type: integer</w:t>
      </w:r>
    </w:p>
    <w:p w14:paraId="75E9A442" w14:textId="77777777" w:rsidR="002143C9" w:rsidRDefault="002143C9" w:rsidP="002143C9">
      <w:pPr>
        <w:pStyle w:val="PL"/>
      </w:pPr>
      <w:r>
        <w:t xml:space="preserve">        sinrOffsetCSI-RS:</w:t>
      </w:r>
    </w:p>
    <w:p w14:paraId="1F4F6706" w14:textId="77777777" w:rsidR="002143C9" w:rsidRDefault="002143C9" w:rsidP="002143C9">
      <w:pPr>
        <w:pStyle w:val="PL"/>
      </w:pPr>
      <w:r>
        <w:t xml:space="preserve">          type: integer</w:t>
      </w:r>
    </w:p>
    <w:p w14:paraId="4430178A" w14:textId="77777777" w:rsidR="002143C9" w:rsidRDefault="002143C9" w:rsidP="002143C9">
      <w:pPr>
        <w:pStyle w:val="PL"/>
      </w:pPr>
      <w:r>
        <w:t xml:space="preserve">    QOffsetRange:</w:t>
      </w:r>
    </w:p>
    <w:p w14:paraId="0403D21E" w14:textId="77777777" w:rsidR="002143C9" w:rsidRDefault="002143C9" w:rsidP="002143C9">
      <w:pPr>
        <w:pStyle w:val="PL"/>
      </w:pPr>
      <w:r>
        <w:t xml:space="preserve">      type: integer</w:t>
      </w:r>
    </w:p>
    <w:p w14:paraId="21A0793B" w14:textId="77777777" w:rsidR="002143C9" w:rsidRDefault="002143C9" w:rsidP="002143C9">
      <w:pPr>
        <w:pStyle w:val="PL"/>
      </w:pPr>
      <w:r>
        <w:t xml:space="preserve">      enum:</w:t>
      </w:r>
    </w:p>
    <w:p w14:paraId="245785FB" w14:textId="77777777" w:rsidR="002143C9" w:rsidRDefault="002143C9" w:rsidP="002143C9">
      <w:pPr>
        <w:pStyle w:val="PL"/>
      </w:pPr>
      <w:r>
        <w:t xml:space="preserve">        - -24</w:t>
      </w:r>
    </w:p>
    <w:p w14:paraId="4CBBB4D7" w14:textId="77777777" w:rsidR="002143C9" w:rsidRDefault="002143C9" w:rsidP="002143C9">
      <w:pPr>
        <w:pStyle w:val="PL"/>
      </w:pPr>
      <w:r>
        <w:t xml:space="preserve">        - -22</w:t>
      </w:r>
    </w:p>
    <w:p w14:paraId="581580F5" w14:textId="77777777" w:rsidR="002143C9" w:rsidRDefault="002143C9" w:rsidP="002143C9">
      <w:pPr>
        <w:pStyle w:val="PL"/>
      </w:pPr>
      <w:r>
        <w:t xml:space="preserve">        - -20</w:t>
      </w:r>
    </w:p>
    <w:p w14:paraId="4C012393" w14:textId="77777777" w:rsidR="002143C9" w:rsidRDefault="002143C9" w:rsidP="002143C9">
      <w:pPr>
        <w:pStyle w:val="PL"/>
      </w:pPr>
      <w:r>
        <w:t xml:space="preserve">        - -18</w:t>
      </w:r>
    </w:p>
    <w:p w14:paraId="62BE9FCF" w14:textId="77777777" w:rsidR="002143C9" w:rsidRDefault="002143C9" w:rsidP="002143C9">
      <w:pPr>
        <w:pStyle w:val="PL"/>
      </w:pPr>
      <w:r>
        <w:t xml:space="preserve">        - -16</w:t>
      </w:r>
    </w:p>
    <w:p w14:paraId="4605A722" w14:textId="77777777" w:rsidR="002143C9" w:rsidRDefault="002143C9" w:rsidP="002143C9">
      <w:pPr>
        <w:pStyle w:val="PL"/>
      </w:pPr>
      <w:r>
        <w:t xml:space="preserve">        - -14</w:t>
      </w:r>
    </w:p>
    <w:p w14:paraId="61E9A282" w14:textId="77777777" w:rsidR="002143C9" w:rsidRDefault="002143C9" w:rsidP="002143C9">
      <w:pPr>
        <w:pStyle w:val="PL"/>
      </w:pPr>
      <w:r>
        <w:t xml:space="preserve">        - -12</w:t>
      </w:r>
    </w:p>
    <w:p w14:paraId="5B0C494A" w14:textId="77777777" w:rsidR="002143C9" w:rsidRDefault="002143C9" w:rsidP="002143C9">
      <w:pPr>
        <w:pStyle w:val="PL"/>
      </w:pPr>
      <w:r>
        <w:t xml:space="preserve">        - -10</w:t>
      </w:r>
    </w:p>
    <w:p w14:paraId="01648396" w14:textId="77777777" w:rsidR="002143C9" w:rsidRDefault="002143C9" w:rsidP="002143C9">
      <w:pPr>
        <w:pStyle w:val="PL"/>
      </w:pPr>
      <w:r>
        <w:t xml:space="preserve">        - -8</w:t>
      </w:r>
    </w:p>
    <w:p w14:paraId="0818D3F5" w14:textId="77777777" w:rsidR="002143C9" w:rsidRDefault="002143C9" w:rsidP="002143C9">
      <w:pPr>
        <w:pStyle w:val="PL"/>
      </w:pPr>
      <w:r>
        <w:t xml:space="preserve">        - -6</w:t>
      </w:r>
    </w:p>
    <w:p w14:paraId="3B8815E7" w14:textId="77777777" w:rsidR="002143C9" w:rsidRDefault="002143C9" w:rsidP="002143C9">
      <w:pPr>
        <w:pStyle w:val="PL"/>
      </w:pPr>
      <w:r>
        <w:t xml:space="preserve">        - -5</w:t>
      </w:r>
    </w:p>
    <w:p w14:paraId="6EBD1139" w14:textId="77777777" w:rsidR="002143C9" w:rsidRDefault="002143C9" w:rsidP="002143C9">
      <w:pPr>
        <w:pStyle w:val="PL"/>
      </w:pPr>
      <w:r>
        <w:t xml:space="preserve">        - -4</w:t>
      </w:r>
    </w:p>
    <w:p w14:paraId="664AB92E" w14:textId="77777777" w:rsidR="002143C9" w:rsidRDefault="002143C9" w:rsidP="002143C9">
      <w:pPr>
        <w:pStyle w:val="PL"/>
      </w:pPr>
      <w:r>
        <w:t xml:space="preserve">        - -3</w:t>
      </w:r>
    </w:p>
    <w:p w14:paraId="5BAF151E" w14:textId="77777777" w:rsidR="002143C9" w:rsidRDefault="002143C9" w:rsidP="002143C9">
      <w:pPr>
        <w:pStyle w:val="PL"/>
      </w:pPr>
      <w:r>
        <w:t xml:space="preserve">        - -2</w:t>
      </w:r>
    </w:p>
    <w:p w14:paraId="66C9FFF4" w14:textId="77777777" w:rsidR="002143C9" w:rsidRDefault="002143C9" w:rsidP="002143C9">
      <w:pPr>
        <w:pStyle w:val="PL"/>
      </w:pPr>
      <w:r>
        <w:t xml:space="preserve">        - -1</w:t>
      </w:r>
    </w:p>
    <w:p w14:paraId="6E6D2E98" w14:textId="77777777" w:rsidR="002143C9" w:rsidRDefault="002143C9" w:rsidP="002143C9">
      <w:pPr>
        <w:pStyle w:val="PL"/>
      </w:pPr>
      <w:r>
        <w:t xml:space="preserve">        - 0</w:t>
      </w:r>
    </w:p>
    <w:p w14:paraId="6DA18031" w14:textId="77777777" w:rsidR="002143C9" w:rsidRDefault="002143C9" w:rsidP="002143C9">
      <w:pPr>
        <w:pStyle w:val="PL"/>
      </w:pPr>
      <w:r>
        <w:t xml:space="preserve">        - 24</w:t>
      </w:r>
    </w:p>
    <w:p w14:paraId="67BFC51E" w14:textId="77777777" w:rsidR="002143C9" w:rsidRDefault="002143C9" w:rsidP="002143C9">
      <w:pPr>
        <w:pStyle w:val="PL"/>
      </w:pPr>
      <w:r>
        <w:t xml:space="preserve">        - 22</w:t>
      </w:r>
    </w:p>
    <w:p w14:paraId="42FA10B3" w14:textId="77777777" w:rsidR="002143C9" w:rsidRDefault="002143C9" w:rsidP="002143C9">
      <w:pPr>
        <w:pStyle w:val="PL"/>
      </w:pPr>
      <w:r>
        <w:t xml:space="preserve">        - 20</w:t>
      </w:r>
    </w:p>
    <w:p w14:paraId="0E5F8616" w14:textId="77777777" w:rsidR="002143C9" w:rsidRDefault="002143C9" w:rsidP="002143C9">
      <w:pPr>
        <w:pStyle w:val="PL"/>
      </w:pPr>
      <w:r>
        <w:t xml:space="preserve">        - 18</w:t>
      </w:r>
    </w:p>
    <w:p w14:paraId="01A7B26B" w14:textId="77777777" w:rsidR="002143C9" w:rsidRDefault="002143C9" w:rsidP="002143C9">
      <w:pPr>
        <w:pStyle w:val="PL"/>
      </w:pPr>
      <w:r>
        <w:t xml:space="preserve">        - 16</w:t>
      </w:r>
    </w:p>
    <w:p w14:paraId="19745DBC" w14:textId="77777777" w:rsidR="002143C9" w:rsidRDefault="002143C9" w:rsidP="002143C9">
      <w:pPr>
        <w:pStyle w:val="PL"/>
      </w:pPr>
      <w:r>
        <w:t xml:space="preserve">        - 14</w:t>
      </w:r>
    </w:p>
    <w:p w14:paraId="203CA4E1" w14:textId="77777777" w:rsidR="002143C9" w:rsidRDefault="002143C9" w:rsidP="002143C9">
      <w:pPr>
        <w:pStyle w:val="PL"/>
      </w:pPr>
      <w:r>
        <w:t xml:space="preserve">        - 12</w:t>
      </w:r>
    </w:p>
    <w:p w14:paraId="518E17D4" w14:textId="77777777" w:rsidR="002143C9" w:rsidRDefault="002143C9" w:rsidP="002143C9">
      <w:pPr>
        <w:pStyle w:val="PL"/>
      </w:pPr>
      <w:r>
        <w:t xml:space="preserve">        - 10</w:t>
      </w:r>
    </w:p>
    <w:p w14:paraId="5334F82B" w14:textId="77777777" w:rsidR="002143C9" w:rsidRDefault="002143C9" w:rsidP="002143C9">
      <w:pPr>
        <w:pStyle w:val="PL"/>
      </w:pPr>
      <w:r>
        <w:t xml:space="preserve">        - 8</w:t>
      </w:r>
    </w:p>
    <w:p w14:paraId="32216B2E" w14:textId="77777777" w:rsidR="002143C9" w:rsidRDefault="002143C9" w:rsidP="002143C9">
      <w:pPr>
        <w:pStyle w:val="PL"/>
      </w:pPr>
      <w:r>
        <w:t xml:space="preserve">        - 6</w:t>
      </w:r>
    </w:p>
    <w:p w14:paraId="47198A38" w14:textId="77777777" w:rsidR="002143C9" w:rsidRDefault="002143C9" w:rsidP="002143C9">
      <w:pPr>
        <w:pStyle w:val="PL"/>
      </w:pPr>
      <w:r>
        <w:t xml:space="preserve">        - 5</w:t>
      </w:r>
    </w:p>
    <w:p w14:paraId="39D85D43" w14:textId="77777777" w:rsidR="002143C9" w:rsidRDefault="002143C9" w:rsidP="002143C9">
      <w:pPr>
        <w:pStyle w:val="PL"/>
      </w:pPr>
      <w:r>
        <w:t xml:space="preserve">        - 4</w:t>
      </w:r>
    </w:p>
    <w:p w14:paraId="3C7EA1CA" w14:textId="77777777" w:rsidR="002143C9" w:rsidRDefault="002143C9" w:rsidP="002143C9">
      <w:pPr>
        <w:pStyle w:val="PL"/>
      </w:pPr>
      <w:r>
        <w:t xml:space="preserve">        - 3</w:t>
      </w:r>
    </w:p>
    <w:p w14:paraId="6111A30A" w14:textId="77777777" w:rsidR="002143C9" w:rsidRDefault="002143C9" w:rsidP="002143C9">
      <w:pPr>
        <w:pStyle w:val="PL"/>
      </w:pPr>
      <w:r>
        <w:t xml:space="preserve">        - 2</w:t>
      </w:r>
    </w:p>
    <w:p w14:paraId="7CA89C9B" w14:textId="77777777" w:rsidR="002143C9" w:rsidRDefault="002143C9" w:rsidP="002143C9">
      <w:pPr>
        <w:pStyle w:val="PL"/>
      </w:pPr>
      <w:r>
        <w:t xml:space="preserve">        - 1</w:t>
      </w:r>
    </w:p>
    <w:p w14:paraId="6B8CEEAD" w14:textId="77777777" w:rsidR="002143C9" w:rsidRDefault="002143C9" w:rsidP="002143C9">
      <w:pPr>
        <w:pStyle w:val="PL"/>
      </w:pPr>
      <w:r>
        <w:t xml:space="preserve">    QOffsetRangeList:</w:t>
      </w:r>
    </w:p>
    <w:p w14:paraId="18AD532B" w14:textId="77777777" w:rsidR="002143C9" w:rsidRDefault="002143C9" w:rsidP="002143C9">
      <w:pPr>
        <w:pStyle w:val="PL"/>
      </w:pPr>
      <w:r>
        <w:t xml:space="preserve">      type: object</w:t>
      </w:r>
    </w:p>
    <w:p w14:paraId="4C5C56E3" w14:textId="77777777" w:rsidR="002143C9" w:rsidRDefault="002143C9" w:rsidP="002143C9">
      <w:pPr>
        <w:pStyle w:val="PL"/>
      </w:pPr>
      <w:r>
        <w:t xml:space="preserve">      properties:</w:t>
      </w:r>
    </w:p>
    <w:p w14:paraId="0D7E1A22" w14:textId="77777777" w:rsidR="002143C9" w:rsidRDefault="002143C9" w:rsidP="002143C9">
      <w:pPr>
        <w:pStyle w:val="PL"/>
      </w:pPr>
      <w:r>
        <w:t xml:space="preserve">        rsrpOffsetSSB:</w:t>
      </w:r>
    </w:p>
    <w:p w14:paraId="39BD51C2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2EF65D4A" w14:textId="77777777" w:rsidR="002143C9" w:rsidRDefault="002143C9" w:rsidP="002143C9">
      <w:pPr>
        <w:pStyle w:val="PL"/>
      </w:pPr>
      <w:r>
        <w:t xml:space="preserve">        rsrqOffsetSSB:</w:t>
      </w:r>
    </w:p>
    <w:p w14:paraId="3C65A33E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223466AE" w14:textId="77777777" w:rsidR="002143C9" w:rsidRDefault="002143C9" w:rsidP="002143C9">
      <w:pPr>
        <w:pStyle w:val="PL"/>
      </w:pPr>
      <w:r>
        <w:t xml:space="preserve">        sinrOffsetSSB:</w:t>
      </w:r>
    </w:p>
    <w:p w14:paraId="4F53DCEE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5F4F6762" w14:textId="77777777" w:rsidR="002143C9" w:rsidRDefault="002143C9" w:rsidP="002143C9">
      <w:pPr>
        <w:pStyle w:val="PL"/>
      </w:pPr>
      <w:r>
        <w:t xml:space="preserve">        rsrpOffsetCSI-RS:</w:t>
      </w:r>
    </w:p>
    <w:p w14:paraId="043DFB0A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58D45957" w14:textId="77777777" w:rsidR="002143C9" w:rsidRDefault="002143C9" w:rsidP="002143C9">
      <w:pPr>
        <w:pStyle w:val="PL"/>
      </w:pPr>
      <w:r>
        <w:t xml:space="preserve">        rsrqOffsetCSI-RS:</w:t>
      </w:r>
    </w:p>
    <w:p w14:paraId="65744CF9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39B9DBA7" w14:textId="77777777" w:rsidR="002143C9" w:rsidRDefault="002143C9" w:rsidP="002143C9">
      <w:pPr>
        <w:pStyle w:val="PL"/>
      </w:pPr>
      <w:r>
        <w:t xml:space="preserve">        sinrOffsetCSI-RS:</w:t>
      </w:r>
    </w:p>
    <w:p w14:paraId="2A2C5E6D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032F3D64" w14:textId="77777777" w:rsidR="002143C9" w:rsidRDefault="002143C9" w:rsidP="002143C9">
      <w:pPr>
        <w:pStyle w:val="PL"/>
      </w:pPr>
      <w:r>
        <w:t xml:space="preserve">    QOffsetFreq:</w:t>
      </w:r>
    </w:p>
    <w:p w14:paraId="4652C4DF" w14:textId="77777777" w:rsidR="002143C9" w:rsidRDefault="002143C9" w:rsidP="002143C9">
      <w:pPr>
        <w:pStyle w:val="PL"/>
      </w:pPr>
      <w:r>
        <w:t xml:space="preserve">      type: number</w:t>
      </w:r>
    </w:p>
    <w:p w14:paraId="70578AE8" w14:textId="77777777" w:rsidR="002143C9" w:rsidRDefault="002143C9" w:rsidP="002143C9">
      <w:pPr>
        <w:pStyle w:val="PL"/>
      </w:pPr>
      <w:r>
        <w:t xml:space="preserve">    TReselectionNRSf:</w:t>
      </w:r>
    </w:p>
    <w:p w14:paraId="6978ECB3" w14:textId="77777777" w:rsidR="002143C9" w:rsidRDefault="002143C9" w:rsidP="002143C9">
      <w:pPr>
        <w:pStyle w:val="PL"/>
      </w:pPr>
      <w:r>
        <w:t xml:space="preserve">      type: integer</w:t>
      </w:r>
    </w:p>
    <w:p w14:paraId="5F1D8A22" w14:textId="77777777" w:rsidR="002143C9" w:rsidRDefault="002143C9" w:rsidP="002143C9">
      <w:pPr>
        <w:pStyle w:val="PL"/>
      </w:pPr>
      <w:r>
        <w:t xml:space="preserve">      enum:</w:t>
      </w:r>
    </w:p>
    <w:p w14:paraId="0B4924E7" w14:textId="77777777" w:rsidR="002143C9" w:rsidRDefault="002143C9" w:rsidP="002143C9">
      <w:pPr>
        <w:pStyle w:val="PL"/>
      </w:pPr>
      <w:r>
        <w:t xml:space="preserve">        - 25</w:t>
      </w:r>
    </w:p>
    <w:p w14:paraId="101970A3" w14:textId="77777777" w:rsidR="002143C9" w:rsidRDefault="002143C9" w:rsidP="002143C9">
      <w:pPr>
        <w:pStyle w:val="PL"/>
      </w:pPr>
      <w:r>
        <w:t xml:space="preserve">        - 50</w:t>
      </w:r>
    </w:p>
    <w:p w14:paraId="3B02D1F7" w14:textId="77777777" w:rsidR="002143C9" w:rsidRDefault="002143C9" w:rsidP="002143C9">
      <w:pPr>
        <w:pStyle w:val="PL"/>
      </w:pPr>
      <w:r>
        <w:t xml:space="preserve">        - 75</w:t>
      </w:r>
    </w:p>
    <w:p w14:paraId="763DC5C5" w14:textId="77777777" w:rsidR="002143C9" w:rsidRDefault="002143C9" w:rsidP="002143C9">
      <w:pPr>
        <w:pStyle w:val="PL"/>
      </w:pPr>
      <w:r>
        <w:t xml:space="preserve">        - 100</w:t>
      </w:r>
    </w:p>
    <w:p w14:paraId="3AD91CFD" w14:textId="77777777" w:rsidR="002143C9" w:rsidRDefault="002143C9" w:rsidP="002143C9">
      <w:pPr>
        <w:pStyle w:val="PL"/>
      </w:pPr>
      <w:r>
        <w:t xml:space="preserve">    SsbPeriodicity:</w:t>
      </w:r>
    </w:p>
    <w:p w14:paraId="3639EAA8" w14:textId="77777777" w:rsidR="002143C9" w:rsidRDefault="002143C9" w:rsidP="002143C9">
      <w:pPr>
        <w:pStyle w:val="PL"/>
      </w:pPr>
      <w:r>
        <w:t xml:space="preserve">      type: integer</w:t>
      </w:r>
    </w:p>
    <w:p w14:paraId="66EBF337" w14:textId="77777777" w:rsidR="002143C9" w:rsidRDefault="002143C9" w:rsidP="002143C9">
      <w:pPr>
        <w:pStyle w:val="PL"/>
      </w:pPr>
      <w:r>
        <w:t xml:space="preserve">      enum:</w:t>
      </w:r>
    </w:p>
    <w:p w14:paraId="04DE6A10" w14:textId="77777777" w:rsidR="002143C9" w:rsidRDefault="002143C9" w:rsidP="002143C9">
      <w:pPr>
        <w:pStyle w:val="PL"/>
      </w:pPr>
      <w:r>
        <w:t xml:space="preserve">        - 5</w:t>
      </w:r>
    </w:p>
    <w:p w14:paraId="63979C8F" w14:textId="77777777" w:rsidR="002143C9" w:rsidRDefault="002143C9" w:rsidP="002143C9">
      <w:pPr>
        <w:pStyle w:val="PL"/>
      </w:pPr>
      <w:r>
        <w:t xml:space="preserve">        - 10</w:t>
      </w:r>
    </w:p>
    <w:p w14:paraId="4A5E155B" w14:textId="77777777" w:rsidR="002143C9" w:rsidRDefault="002143C9" w:rsidP="002143C9">
      <w:pPr>
        <w:pStyle w:val="PL"/>
      </w:pPr>
      <w:r>
        <w:t xml:space="preserve">        - 20</w:t>
      </w:r>
    </w:p>
    <w:p w14:paraId="1666241F" w14:textId="77777777" w:rsidR="002143C9" w:rsidRDefault="002143C9" w:rsidP="002143C9">
      <w:pPr>
        <w:pStyle w:val="PL"/>
      </w:pPr>
      <w:r>
        <w:t xml:space="preserve">        - 40</w:t>
      </w:r>
    </w:p>
    <w:p w14:paraId="6784677E" w14:textId="77777777" w:rsidR="002143C9" w:rsidRDefault="002143C9" w:rsidP="002143C9">
      <w:pPr>
        <w:pStyle w:val="PL"/>
      </w:pPr>
      <w:r>
        <w:t xml:space="preserve">        - 80</w:t>
      </w:r>
    </w:p>
    <w:p w14:paraId="5D832962" w14:textId="77777777" w:rsidR="002143C9" w:rsidRDefault="002143C9" w:rsidP="002143C9">
      <w:pPr>
        <w:pStyle w:val="PL"/>
      </w:pPr>
      <w:r>
        <w:t xml:space="preserve">        - 160</w:t>
      </w:r>
    </w:p>
    <w:p w14:paraId="0BD781ED" w14:textId="77777777" w:rsidR="002143C9" w:rsidRDefault="002143C9" w:rsidP="002143C9">
      <w:pPr>
        <w:pStyle w:val="PL"/>
      </w:pPr>
      <w:r>
        <w:t xml:space="preserve">    SsbDuration:</w:t>
      </w:r>
    </w:p>
    <w:p w14:paraId="65A01519" w14:textId="77777777" w:rsidR="002143C9" w:rsidRDefault="002143C9" w:rsidP="002143C9">
      <w:pPr>
        <w:pStyle w:val="PL"/>
      </w:pPr>
      <w:r>
        <w:t xml:space="preserve">      type: integer</w:t>
      </w:r>
    </w:p>
    <w:p w14:paraId="49563C2B" w14:textId="77777777" w:rsidR="002143C9" w:rsidRDefault="002143C9" w:rsidP="002143C9">
      <w:pPr>
        <w:pStyle w:val="PL"/>
      </w:pPr>
      <w:r>
        <w:t xml:space="preserve">      enum:</w:t>
      </w:r>
    </w:p>
    <w:p w14:paraId="0C4F2088" w14:textId="77777777" w:rsidR="002143C9" w:rsidRDefault="002143C9" w:rsidP="002143C9">
      <w:pPr>
        <w:pStyle w:val="PL"/>
      </w:pPr>
      <w:r>
        <w:t xml:space="preserve">        - 1</w:t>
      </w:r>
    </w:p>
    <w:p w14:paraId="529FABE4" w14:textId="77777777" w:rsidR="002143C9" w:rsidRDefault="002143C9" w:rsidP="002143C9">
      <w:pPr>
        <w:pStyle w:val="PL"/>
      </w:pPr>
      <w:r>
        <w:t xml:space="preserve">        - 2</w:t>
      </w:r>
    </w:p>
    <w:p w14:paraId="5292234B" w14:textId="77777777" w:rsidR="002143C9" w:rsidRDefault="002143C9" w:rsidP="002143C9">
      <w:pPr>
        <w:pStyle w:val="PL"/>
      </w:pPr>
      <w:r>
        <w:t xml:space="preserve">        - 3</w:t>
      </w:r>
    </w:p>
    <w:p w14:paraId="4B60C970" w14:textId="77777777" w:rsidR="002143C9" w:rsidRDefault="002143C9" w:rsidP="002143C9">
      <w:pPr>
        <w:pStyle w:val="PL"/>
      </w:pPr>
      <w:r>
        <w:t xml:space="preserve">        - 4</w:t>
      </w:r>
    </w:p>
    <w:p w14:paraId="5B1CBBAE" w14:textId="77777777" w:rsidR="002143C9" w:rsidRDefault="002143C9" w:rsidP="002143C9">
      <w:pPr>
        <w:pStyle w:val="PL"/>
      </w:pPr>
      <w:r>
        <w:t xml:space="preserve">        - 5</w:t>
      </w:r>
    </w:p>
    <w:p w14:paraId="7858F4EC" w14:textId="77777777" w:rsidR="002143C9" w:rsidRDefault="002143C9" w:rsidP="002143C9">
      <w:pPr>
        <w:pStyle w:val="PL"/>
      </w:pPr>
      <w:r>
        <w:t xml:space="preserve">    SsbSubCarrierSpacing:</w:t>
      </w:r>
    </w:p>
    <w:p w14:paraId="07B90576" w14:textId="77777777" w:rsidR="002143C9" w:rsidRDefault="002143C9" w:rsidP="002143C9">
      <w:pPr>
        <w:pStyle w:val="PL"/>
      </w:pPr>
      <w:r>
        <w:t xml:space="preserve">      type: integer</w:t>
      </w:r>
    </w:p>
    <w:p w14:paraId="60133FEE" w14:textId="77777777" w:rsidR="002143C9" w:rsidRDefault="002143C9" w:rsidP="002143C9">
      <w:pPr>
        <w:pStyle w:val="PL"/>
      </w:pPr>
      <w:r>
        <w:t xml:space="preserve">      enum:</w:t>
      </w:r>
    </w:p>
    <w:p w14:paraId="5D8872EA" w14:textId="77777777" w:rsidR="002143C9" w:rsidRDefault="002143C9" w:rsidP="002143C9">
      <w:pPr>
        <w:pStyle w:val="PL"/>
      </w:pPr>
      <w:r>
        <w:t xml:space="preserve">        - 15</w:t>
      </w:r>
    </w:p>
    <w:p w14:paraId="56AD5299" w14:textId="77777777" w:rsidR="002143C9" w:rsidRDefault="002143C9" w:rsidP="002143C9">
      <w:pPr>
        <w:pStyle w:val="PL"/>
      </w:pPr>
      <w:r>
        <w:t xml:space="preserve">        - 30</w:t>
      </w:r>
    </w:p>
    <w:p w14:paraId="52469E62" w14:textId="77777777" w:rsidR="002143C9" w:rsidRDefault="002143C9" w:rsidP="002143C9">
      <w:pPr>
        <w:pStyle w:val="PL"/>
      </w:pPr>
      <w:r>
        <w:t xml:space="preserve">        - 120</w:t>
      </w:r>
    </w:p>
    <w:p w14:paraId="7A36F788" w14:textId="77777777" w:rsidR="002143C9" w:rsidRDefault="002143C9" w:rsidP="002143C9">
      <w:pPr>
        <w:pStyle w:val="PL"/>
      </w:pPr>
      <w:r>
        <w:t xml:space="preserve">        - 240</w:t>
      </w:r>
    </w:p>
    <w:p w14:paraId="29C305C2" w14:textId="77777777" w:rsidR="002143C9" w:rsidRDefault="002143C9" w:rsidP="002143C9">
      <w:pPr>
        <w:pStyle w:val="PL"/>
      </w:pPr>
      <w:r>
        <w:t xml:space="preserve">    CoverageShape:</w:t>
      </w:r>
    </w:p>
    <w:p w14:paraId="39C0A5F0" w14:textId="77777777" w:rsidR="002143C9" w:rsidRDefault="002143C9" w:rsidP="002143C9">
      <w:pPr>
        <w:pStyle w:val="PL"/>
      </w:pPr>
      <w:r>
        <w:t xml:space="preserve">      type: integer</w:t>
      </w:r>
    </w:p>
    <w:p w14:paraId="2EAAC673" w14:textId="77777777" w:rsidR="002143C9" w:rsidRDefault="002143C9" w:rsidP="002143C9">
      <w:pPr>
        <w:pStyle w:val="PL"/>
      </w:pPr>
      <w:r>
        <w:t xml:space="preserve">      maximum: 65535</w:t>
      </w:r>
    </w:p>
    <w:p w14:paraId="688BF095" w14:textId="77777777" w:rsidR="002143C9" w:rsidRDefault="002143C9" w:rsidP="002143C9">
      <w:pPr>
        <w:pStyle w:val="PL"/>
      </w:pPr>
      <w:r>
        <w:t xml:space="preserve">    DigitalTilt:</w:t>
      </w:r>
    </w:p>
    <w:p w14:paraId="5B9976EB" w14:textId="77777777" w:rsidR="002143C9" w:rsidRDefault="002143C9" w:rsidP="002143C9">
      <w:pPr>
        <w:pStyle w:val="PL"/>
      </w:pPr>
      <w:r>
        <w:t xml:space="preserve">      type: integer</w:t>
      </w:r>
    </w:p>
    <w:p w14:paraId="2973F9B4" w14:textId="77777777" w:rsidR="002143C9" w:rsidRDefault="002143C9" w:rsidP="002143C9">
      <w:pPr>
        <w:pStyle w:val="PL"/>
      </w:pPr>
      <w:r>
        <w:t xml:space="preserve">      minimum: -900</w:t>
      </w:r>
    </w:p>
    <w:p w14:paraId="613F2A2F" w14:textId="77777777" w:rsidR="002143C9" w:rsidRDefault="002143C9" w:rsidP="002143C9">
      <w:pPr>
        <w:pStyle w:val="PL"/>
      </w:pPr>
      <w:r>
        <w:t xml:space="preserve">      maximum: 900</w:t>
      </w:r>
    </w:p>
    <w:p w14:paraId="4F4224F7" w14:textId="77777777" w:rsidR="002143C9" w:rsidRDefault="002143C9" w:rsidP="002143C9">
      <w:pPr>
        <w:pStyle w:val="PL"/>
      </w:pPr>
      <w:r>
        <w:t xml:space="preserve">    DigitalAzimuth:</w:t>
      </w:r>
    </w:p>
    <w:p w14:paraId="3790F40B" w14:textId="77777777" w:rsidR="002143C9" w:rsidRDefault="002143C9" w:rsidP="002143C9">
      <w:pPr>
        <w:pStyle w:val="PL"/>
      </w:pPr>
      <w:r>
        <w:t xml:space="preserve">      type: integer</w:t>
      </w:r>
    </w:p>
    <w:p w14:paraId="4EEF1B71" w14:textId="77777777" w:rsidR="002143C9" w:rsidRDefault="002143C9" w:rsidP="002143C9">
      <w:pPr>
        <w:pStyle w:val="PL"/>
      </w:pPr>
      <w:r>
        <w:t xml:space="preserve">      minimum: -1800</w:t>
      </w:r>
    </w:p>
    <w:p w14:paraId="45FCA8E6" w14:textId="77777777" w:rsidR="002143C9" w:rsidRDefault="002143C9" w:rsidP="002143C9">
      <w:pPr>
        <w:pStyle w:val="PL"/>
      </w:pPr>
      <w:r>
        <w:t xml:space="preserve">      maximum: 1800</w:t>
      </w:r>
    </w:p>
    <w:p w14:paraId="08E85A26" w14:textId="77777777" w:rsidR="002143C9" w:rsidRDefault="002143C9" w:rsidP="002143C9">
      <w:pPr>
        <w:pStyle w:val="PL"/>
      </w:pPr>
    </w:p>
    <w:p w14:paraId="54D70812" w14:textId="77777777" w:rsidR="002143C9" w:rsidRDefault="002143C9" w:rsidP="002143C9">
      <w:pPr>
        <w:pStyle w:val="PL"/>
      </w:pPr>
      <w:r>
        <w:t xml:space="preserve">    RSSetId:</w:t>
      </w:r>
    </w:p>
    <w:p w14:paraId="585D7115" w14:textId="77777777" w:rsidR="002143C9" w:rsidRDefault="002143C9" w:rsidP="002143C9">
      <w:pPr>
        <w:pStyle w:val="PL"/>
      </w:pPr>
      <w:r>
        <w:t xml:space="preserve">      type: integer</w:t>
      </w:r>
    </w:p>
    <w:p w14:paraId="13C8049A" w14:textId="77777777" w:rsidR="002143C9" w:rsidRDefault="002143C9" w:rsidP="002143C9">
      <w:pPr>
        <w:pStyle w:val="PL"/>
      </w:pPr>
      <w:r>
        <w:t xml:space="preserve">      maximum: 4194303</w:t>
      </w:r>
    </w:p>
    <w:p w14:paraId="7B6556D7" w14:textId="77777777" w:rsidR="002143C9" w:rsidRDefault="002143C9" w:rsidP="002143C9">
      <w:pPr>
        <w:pStyle w:val="PL"/>
      </w:pPr>
      <w:r>
        <w:t xml:space="preserve">    </w:t>
      </w:r>
    </w:p>
    <w:p w14:paraId="79C18092" w14:textId="77777777" w:rsidR="002143C9" w:rsidRDefault="002143C9" w:rsidP="002143C9">
      <w:pPr>
        <w:pStyle w:val="PL"/>
      </w:pPr>
      <w:r>
        <w:t xml:space="preserve">    RSSetType:</w:t>
      </w:r>
    </w:p>
    <w:p w14:paraId="0F6E54A8" w14:textId="77777777" w:rsidR="002143C9" w:rsidRDefault="002143C9" w:rsidP="002143C9">
      <w:pPr>
        <w:pStyle w:val="PL"/>
      </w:pPr>
      <w:r>
        <w:t xml:space="preserve">      type: string</w:t>
      </w:r>
    </w:p>
    <w:p w14:paraId="16B26F00" w14:textId="77777777" w:rsidR="002143C9" w:rsidRDefault="002143C9" w:rsidP="002143C9">
      <w:pPr>
        <w:pStyle w:val="PL"/>
      </w:pPr>
      <w:r>
        <w:t xml:space="preserve">      enum:</w:t>
      </w:r>
    </w:p>
    <w:p w14:paraId="56590ECB" w14:textId="77777777" w:rsidR="002143C9" w:rsidRDefault="002143C9" w:rsidP="002143C9">
      <w:pPr>
        <w:pStyle w:val="PL"/>
      </w:pPr>
      <w:r>
        <w:t xml:space="preserve">        - RS1</w:t>
      </w:r>
    </w:p>
    <w:p w14:paraId="319959A3" w14:textId="77777777" w:rsidR="002143C9" w:rsidRDefault="002143C9" w:rsidP="002143C9">
      <w:pPr>
        <w:pStyle w:val="PL"/>
      </w:pPr>
      <w:r>
        <w:t xml:space="preserve">        - RS2</w:t>
      </w:r>
    </w:p>
    <w:p w14:paraId="63109E86" w14:textId="77777777" w:rsidR="002143C9" w:rsidRDefault="002143C9" w:rsidP="002143C9">
      <w:pPr>
        <w:pStyle w:val="PL"/>
      </w:pPr>
    </w:p>
    <w:p w14:paraId="0F9E727E" w14:textId="77777777" w:rsidR="002143C9" w:rsidRDefault="002143C9" w:rsidP="002143C9">
      <w:pPr>
        <w:pStyle w:val="PL"/>
      </w:pPr>
      <w:r>
        <w:t xml:space="preserve">    FrequencyDomainPara:</w:t>
      </w:r>
    </w:p>
    <w:p w14:paraId="4C9B1042" w14:textId="77777777" w:rsidR="002143C9" w:rsidRDefault="002143C9" w:rsidP="002143C9">
      <w:pPr>
        <w:pStyle w:val="PL"/>
      </w:pPr>
      <w:r>
        <w:t xml:space="preserve">      type: object</w:t>
      </w:r>
    </w:p>
    <w:p w14:paraId="73CB8E90" w14:textId="77777777" w:rsidR="002143C9" w:rsidRDefault="002143C9" w:rsidP="002143C9">
      <w:pPr>
        <w:pStyle w:val="PL"/>
      </w:pPr>
      <w:r>
        <w:t xml:space="preserve">      properties:</w:t>
      </w:r>
    </w:p>
    <w:p w14:paraId="63291B4D" w14:textId="77777777" w:rsidR="002143C9" w:rsidRDefault="002143C9" w:rsidP="002143C9">
      <w:pPr>
        <w:pStyle w:val="PL"/>
      </w:pPr>
      <w:r>
        <w:t xml:space="preserve">        rimRSSubcarrierSpacing:</w:t>
      </w:r>
    </w:p>
    <w:p w14:paraId="3B0955E1" w14:textId="77777777" w:rsidR="002143C9" w:rsidRDefault="002143C9" w:rsidP="002143C9">
      <w:pPr>
        <w:pStyle w:val="PL"/>
      </w:pPr>
      <w:r>
        <w:t xml:space="preserve">          type: integer</w:t>
      </w:r>
    </w:p>
    <w:p w14:paraId="70306AB5" w14:textId="77777777" w:rsidR="002143C9" w:rsidRDefault="002143C9" w:rsidP="002143C9">
      <w:pPr>
        <w:pStyle w:val="PL"/>
      </w:pPr>
      <w:r>
        <w:t xml:space="preserve">        rIMRSBandwidth:</w:t>
      </w:r>
    </w:p>
    <w:p w14:paraId="0C7A9705" w14:textId="77777777" w:rsidR="002143C9" w:rsidRDefault="002143C9" w:rsidP="002143C9">
      <w:pPr>
        <w:pStyle w:val="PL"/>
      </w:pPr>
      <w:r>
        <w:t xml:space="preserve">         type: integer</w:t>
      </w:r>
    </w:p>
    <w:p w14:paraId="560058A2" w14:textId="77777777" w:rsidR="002143C9" w:rsidRDefault="002143C9" w:rsidP="002143C9">
      <w:pPr>
        <w:pStyle w:val="PL"/>
      </w:pPr>
      <w:r>
        <w:t xml:space="preserve">        nrofGlobalRIMRSFrequencyCandidates:</w:t>
      </w:r>
    </w:p>
    <w:p w14:paraId="66551312" w14:textId="77777777" w:rsidR="002143C9" w:rsidRDefault="002143C9" w:rsidP="002143C9">
      <w:pPr>
        <w:pStyle w:val="PL"/>
      </w:pPr>
      <w:r>
        <w:t xml:space="preserve">          type: integer</w:t>
      </w:r>
    </w:p>
    <w:p w14:paraId="68C979AB" w14:textId="77777777" w:rsidR="002143C9" w:rsidRDefault="002143C9" w:rsidP="002143C9">
      <w:pPr>
        <w:pStyle w:val="PL"/>
      </w:pPr>
      <w:r>
        <w:t xml:space="preserve">        rimRSCommonCarrierReferencePoint:</w:t>
      </w:r>
    </w:p>
    <w:p w14:paraId="144D970D" w14:textId="77777777" w:rsidR="002143C9" w:rsidRDefault="002143C9" w:rsidP="002143C9">
      <w:pPr>
        <w:pStyle w:val="PL"/>
      </w:pPr>
      <w:r>
        <w:t xml:space="preserve">         type: integer</w:t>
      </w:r>
    </w:p>
    <w:p w14:paraId="7FA87FD9" w14:textId="77777777" w:rsidR="002143C9" w:rsidRDefault="002143C9" w:rsidP="002143C9">
      <w:pPr>
        <w:pStyle w:val="PL"/>
      </w:pPr>
      <w:r>
        <w:t xml:space="preserve">        rimRSStartingFrequencyOffsetIdList:</w:t>
      </w:r>
    </w:p>
    <w:p w14:paraId="7E3D9586" w14:textId="77777777" w:rsidR="002143C9" w:rsidRDefault="002143C9" w:rsidP="002143C9">
      <w:pPr>
        <w:pStyle w:val="PL"/>
      </w:pPr>
      <w:r>
        <w:t xml:space="preserve">          type: array</w:t>
      </w:r>
    </w:p>
    <w:p w14:paraId="1B9E32E3" w14:textId="77777777" w:rsidR="002143C9" w:rsidRDefault="002143C9" w:rsidP="002143C9">
      <w:pPr>
        <w:pStyle w:val="PL"/>
      </w:pPr>
      <w:r>
        <w:t xml:space="preserve">          items:</w:t>
      </w:r>
    </w:p>
    <w:p w14:paraId="1F12F606" w14:textId="77777777" w:rsidR="002143C9" w:rsidRDefault="002143C9" w:rsidP="002143C9">
      <w:pPr>
        <w:pStyle w:val="PL"/>
      </w:pPr>
      <w:r>
        <w:t xml:space="preserve">            type: integer</w:t>
      </w:r>
    </w:p>
    <w:p w14:paraId="35750990" w14:textId="77777777" w:rsidR="002143C9" w:rsidRDefault="002143C9" w:rsidP="002143C9">
      <w:pPr>
        <w:pStyle w:val="PL"/>
      </w:pPr>
    </w:p>
    <w:p w14:paraId="65FCBACB" w14:textId="77777777" w:rsidR="002143C9" w:rsidRDefault="002143C9" w:rsidP="002143C9">
      <w:pPr>
        <w:pStyle w:val="PL"/>
      </w:pPr>
      <w:r>
        <w:t xml:space="preserve">    SequenceDomainPara:</w:t>
      </w:r>
    </w:p>
    <w:p w14:paraId="2B96E3A6" w14:textId="77777777" w:rsidR="002143C9" w:rsidRDefault="002143C9" w:rsidP="002143C9">
      <w:pPr>
        <w:pStyle w:val="PL"/>
      </w:pPr>
      <w:r>
        <w:t xml:space="preserve">      type: object</w:t>
      </w:r>
    </w:p>
    <w:p w14:paraId="56A83257" w14:textId="77777777" w:rsidR="002143C9" w:rsidRDefault="002143C9" w:rsidP="002143C9">
      <w:pPr>
        <w:pStyle w:val="PL"/>
      </w:pPr>
      <w:r>
        <w:t xml:space="preserve">      properties:</w:t>
      </w:r>
    </w:p>
    <w:p w14:paraId="0DA0280C" w14:textId="77777777" w:rsidR="002143C9" w:rsidRDefault="002143C9" w:rsidP="002143C9">
      <w:pPr>
        <w:pStyle w:val="PL"/>
      </w:pPr>
      <w:r>
        <w:t xml:space="preserve">        nrofRIMRSSequenceCandidatesofRS1:</w:t>
      </w:r>
    </w:p>
    <w:p w14:paraId="542D122D" w14:textId="77777777" w:rsidR="002143C9" w:rsidRDefault="002143C9" w:rsidP="002143C9">
      <w:pPr>
        <w:pStyle w:val="PL"/>
      </w:pPr>
      <w:r>
        <w:t xml:space="preserve">         type: integer</w:t>
      </w:r>
    </w:p>
    <w:p w14:paraId="601F1C91" w14:textId="77777777" w:rsidR="002143C9" w:rsidRDefault="002143C9" w:rsidP="002143C9">
      <w:pPr>
        <w:pStyle w:val="PL"/>
      </w:pPr>
      <w:r>
        <w:t xml:space="preserve">        rimRSScrambleIdListofRS1:</w:t>
      </w:r>
    </w:p>
    <w:p w14:paraId="2497C6D0" w14:textId="77777777" w:rsidR="002143C9" w:rsidRDefault="002143C9" w:rsidP="002143C9">
      <w:pPr>
        <w:pStyle w:val="PL"/>
      </w:pPr>
      <w:r>
        <w:t xml:space="preserve">          type: array</w:t>
      </w:r>
    </w:p>
    <w:p w14:paraId="6DB2CEC2" w14:textId="77777777" w:rsidR="002143C9" w:rsidRDefault="002143C9" w:rsidP="002143C9">
      <w:pPr>
        <w:pStyle w:val="PL"/>
      </w:pPr>
      <w:r>
        <w:t xml:space="preserve">          items:</w:t>
      </w:r>
    </w:p>
    <w:p w14:paraId="7FB2E754" w14:textId="77777777" w:rsidR="002143C9" w:rsidRDefault="002143C9" w:rsidP="002143C9">
      <w:pPr>
        <w:pStyle w:val="PL"/>
      </w:pPr>
      <w:r>
        <w:t xml:space="preserve">            type: integer</w:t>
      </w:r>
    </w:p>
    <w:p w14:paraId="0D616F4A" w14:textId="77777777" w:rsidR="002143C9" w:rsidRDefault="002143C9" w:rsidP="002143C9">
      <w:pPr>
        <w:pStyle w:val="PL"/>
      </w:pPr>
      <w:r>
        <w:t xml:space="preserve">        nrofRIMRSSequenceCandidatesofRS2:</w:t>
      </w:r>
    </w:p>
    <w:p w14:paraId="6DF72167" w14:textId="77777777" w:rsidR="002143C9" w:rsidRDefault="002143C9" w:rsidP="002143C9">
      <w:pPr>
        <w:pStyle w:val="PL"/>
      </w:pPr>
      <w:r>
        <w:t xml:space="preserve">         type: integer</w:t>
      </w:r>
    </w:p>
    <w:p w14:paraId="3CC95D1C" w14:textId="77777777" w:rsidR="002143C9" w:rsidRDefault="002143C9" w:rsidP="002143C9">
      <w:pPr>
        <w:pStyle w:val="PL"/>
      </w:pPr>
      <w:r>
        <w:t xml:space="preserve">        rimRSScrambleIdListofRS2:</w:t>
      </w:r>
    </w:p>
    <w:p w14:paraId="1405DC35" w14:textId="77777777" w:rsidR="002143C9" w:rsidRDefault="002143C9" w:rsidP="002143C9">
      <w:pPr>
        <w:pStyle w:val="PL"/>
      </w:pPr>
      <w:r>
        <w:t xml:space="preserve">          type: array</w:t>
      </w:r>
    </w:p>
    <w:p w14:paraId="3FDD9959" w14:textId="77777777" w:rsidR="002143C9" w:rsidRDefault="002143C9" w:rsidP="002143C9">
      <w:pPr>
        <w:pStyle w:val="PL"/>
      </w:pPr>
      <w:r>
        <w:t xml:space="preserve">          items:</w:t>
      </w:r>
    </w:p>
    <w:p w14:paraId="3350B8BC" w14:textId="77777777" w:rsidR="002143C9" w:rsidRDefault="002143C9" w:rsidP="002143C9">
      <w:pPr>
        <w:pStyle w:val="PL"/>
      </w:pPr>
      <w:r>
        <w:t xml:space="preserve">            type: integer</w:t>
      </w:r>
    </w:p>
    <w:p w14:paraId="3ACBD020" w14:textId="77777777" w:rsidR="002143C9" w:rsidRDefault="002143C9" w:rsidP="002143C9">
      <w:pPr>
        <w:pStyle w:val="PL"/>
      </w:pPr>
      <w:r>
        <w:t xml:space="preserve">        enableEnoughNotEnoughIndication:</w:t>
      </w:r>
    </w:p>
    <w:p w14:paraId="37FC2E92" w14:textId="77777777" w:rsidR="002143C9" w:rsidRDefault="002143C9" w:rsidP="002143C9">
      <w:pPr>
        <w:pStyle w:val="PL"/>
      </w:pPr>
      <w:r>
        <w:t xml:space="preserve">          type: string</w:t>
      </w:r>
    </w:p>
    <w:p w14:paraId="609373CC" w14:textId="77777777" w:rsidR="002143C9" w:rsidRDefault="002143C9" w:rsidP="002143C9">
      <w:pPr>
        <w:pStyle w:val="PL"/>
      </w:pPr>
      <w:r>
        <w:t xml:space="preserve">          enum:</w:t>
      </w:r>
    </w:p>
    <w:p w14:paraId="13CE545F" w14:textId="77777777" w:rsidR="002143C9" w:rsidRDefault="002143C9" w:rsidP="002143C9">
      <w:pPr>
        <w:pStyle w:val="PL"/>
      </w:pPr>
      <w:r>
        <w:t xml:space="preserve">            - ENABLE</w:t>
      </w:r>
    </w:p>
    <w:p w14:paraId="6D876C44" w14:textId="77777777" w:rsidR="002143C9" w:rsidRDefault="002143C9" w:rsidP="002143C9">
      <w:pPr>
        <w:pStyle w:val="PL"/>
      </w:pPr>
      <w:r>
        <w:t xml:space="preserve">            - DISABLE          </w:t>
      </w:r>
    </w:p>
    <w:p w14:paraId="7F516FE6" w14:textId="77777777" w:rsidR="002143C9" w:rsidRDefault="002143C9" w:rsidP="002143C9">
      <w:pPr>
        <w:pStyle w:val="PL"/>
      </w:pPr>
      <w:r>
        <w:t xml:space="preserve">        RIMRSScrambleTimerMultiplier:</w:t>
      </w:r>
    </w:p>
    <w:p w14:paraId="723ECCDA" w14:textId="77777777" w:rsidR="002143C9" w:rsidRDefault="002143C9" w:rsidP="002143C9">
      <w:pPr>
        <w:pStyle w:val="PL"/>
      </w:pPr>
      <w:r>
        <w:t xml:space="preserve">          type: integer</w:t>
      </w:r>
    </w:p>
    <w:p w14:paraId="6E45C29A" w14:textId="77777777" w:rsidR="002143C9" w:rsidRDefault="002143C9" w:rsidP="002143C9">
      <w:pPr>
        <w:pStyle w:val="PL"/>
      </w:pPr>
      <w:r>
        <w:t xml:space="preserve">        RIMRSScrambleTimerOffset:</w:t>
      </w:r>
    </w:p>
    <w:p w14:paraId="05476E15" w14:textId="77777777" w:rsidR="002143C9" w:rsidRDefault="002143C9" w:rsidP="002143C9">
      <w:pPr>
        <w:pStyle w:val="PL"/>
      </w:pPr>
      <w:r>
        <w:t xml:space="preserve">          type: integer</w:t>
      </w:r>
    </w:p>
    <w:p w14:paraId="2056D0E8" w14:textId="77777777" w:rsidR="002143C9" w:rsidRDefault="002143C9" w:rsidP="002143C9">
      <w:pPr>
        <w:pStyle w:val="PL"/>
      </w:pPr>
    </w:p>
    <w:p w14:paraId="3D990D61" w14:textId="77777777" w:rsidR="002143C9" w:rsidRDefault="002143C9" w:rsidP="002143C9">
      <w:pPr>
        <w:pStyle w:val="PL"/>
      </w:pPr>
      <w:r>
        <w:t xml:space="preserve">    TimeDomainPara:</w:t>
      </w:r>
    </w:p>
    <w:p w14:paraId="33A30573" w14:textId="77777777" w:rsidR="002143C9" w:rsidRDefault="002143C9" w:rsidP="002143C9">
      <w:pPr>
        <w:pStyle w:val="PL"/>
      </w:pPr>
      <w:r>
        <w:t xml:space="preserve">      type: object</w:t>
      </w:r>
    </w:p>
    <w:p w14:paraId="1014E3FF" w14:textId="77777777" w:rsidR="002143C9" w:rsidRDefault="002143C9" w:rsidP="002143C9">
      <w:pPr>
        <w:pStyle w:val="PL"/>
      </w:pPr>
      <w:r>
        <w:t xml:space="preserve">      properties:</w:t>
      </w:r>
    </w:p>
    <w:p w14:paraId="0C7B719A" w14:textId="77777777" w:rsidR="002143C9" w:rsidRDefault="002143C9" w:rsidP="002143C9">
      <w:pPr>
        <w:pStyle w:val="PL"/>
      </w:pPr>
      <w:r>
        <w:t xml:space="preserve">        dlULSwitchingPeriod1:</w:t>
      </w:r>
    </w:p>
    <w:p w14:paraId="76C1CAC1" w14:textId="77777777" w:rsidR="002143C9" w:rsidRDefault="002143C9" w:rsidP="002143C9">
      <w:pPr>
        <w:pStyle w:val="PL"/>
      </w:pPr>
      <w:r>
        <w:t xml:space="preserve">          type: string</w:t>
      </w:r>
    </w:p>
    <w:p w14:paraId="038C3598" w14:textId="77777777" w:rsidR="002143C9" w:rsidRDefault="002143C9" w:rsidP="002143C9">
      <w:pPr>
        <w:pStyle w:val="PL"/>
      </w:pPr>
      <w:r>
        <w:t xml:space="preserve">          enum:</w:t>
      </w:r>
    </w:p>
    <w:p w14:paraId="34F0B5DA" w14:textId="77777777" w:rsidR="002143C9" w:rsidRDefault="002143C9" w:rsidP="002143C9">
      <w:pPr>
        <w:pStyle w:val="PL"/>
      </w:pPr>
      <w:r>
        <w:t xml:space="preserve">           - MS0P5</w:t>
      </w:r>
    </w:p>
    <w:p w14:paraId="117D376D" w14:textId="77777777" w:rsidR="002143C9" w:rsidRDefault="002143C9" w:rsidP="002143C9">
      <w:pPr>
        <w:pStyle w:val="PL"/>
      </w:pPr>
      <w:r>
        <w:t xml:space="preserve">           - MS0P625</w:t>
      </w:r>
    </w:p>
    <w:p w14:paraId="0BC4122A" w14:textId="77777777" w:rsidR="002143C9" w:rsidRDefault="002143C9" w:rsidP="002143C9">
      <w:pPr>
        <w:pStyle w:val="PL"/>
      </w:pPr>
      <w:r>
        <w:t xml:space="preserve">           - MS1</w:t>
      </w:r>
    </w:p>
    <w:p w14:paraId="7BF98642" w14:textId="77777777" w:rsidR="002143C9" w:rsidRDefault="002143C9" w:rsidP="002143C9">
      <w:pPr>
        <w:pStyle w:val="PL"/>
      </w:pPr>
      <w:r>
        <w:t xml:space="preserve">           - MS1P25</w:t>
      </w:r>
    </w:p>
    <w:p w14:paraId="2EA08A3D" w14:textId="77777777" w:rsidR="002143C9" w:rsidRDefault="002143C9" w:rsidP="002143C9">
      <w:pPr>
        <w:pStyle w:val="PL"/>
      </w:pPr>
      <w:r>
        <w:t xml:space="preserve">           - MS2</w:t>
      </w:r>
    </w:p>
    <w:p w14:paraId="5FE40E2A" w14:textId="77777777" w:rsidR="002143C9" w:rsidRDefault="002143C9" w:rsidP="002143C9">
      <w:pPr>
        <w:pStyle w:val="PL"/>
      </w:pPr>
      <w:r>
        <w:t xml:space="preserve">           - MS2P5</w:t>
      </w:r>
    </w:p>
    <w:p w14:paraId="4B005073" w14:textId="77777777" w:rsidR="002143C9" w:rsidRDefault="002143C9" w:rsidP="002143C9">
      <w:pPr>
        <w:pStyle w:val="PL"/>
      </w:pPr>
      <w:r>
        <w:t xml:space="preserve">           - MS3</w:t>
      </w:r>
    </w:p>
    <w:p w14:paraId="661B3AE5" w14:textId="77777777" w:rsidR="002143C9" w:rsidRDefault="002143C9" w:rsidP="002143C9">
      <w:pPr>
        <w:pStyle w:val="PL"/>
      </w:pPr>
      <w:r>
        <w:t xml:space="preserve">           - MS4</w:t>
      </w:r>
    </w:p>
    <w:p w14:paraId="3DAF4B58" w14:textId="77777777" w:rsidR="002143C9" w:rsidRDefault="002143C9" w:rsidP="002143C9">
      <w:pPr>
        <w:pStyle w:val="PL"/>
      </w:pPr>
      <w:r>
        <w:t xml:space="preserve">           - MS5</w:t>
      </w:r>
    </w:p>
    <w:p w14:paraId="08EA34E1" w14:textId="77777777" w:rsidR="002143C9" w:rsidRDefault="002143C9" w:rsidP="002143C9">
      <w:pPr>
        <w:pStyle w:val="PL"/>
      </w:pPr>
      <w:r>
        <w:t xml:space="preserve">           - MS10</w:t>
      </w:r>
    </w:p>
    <w:p w14:paraId="1BFB6146" w14:textId="77777777" w:rsidR="002143C9" w:rsidRDefault="002143C9" w:rsidP="002143C9">
      <w:pPr>
        <w:pStyle w:val="PL"/>
      </w:pPr>
      <w:r>
        <w:t xml:space="preserve">           - MS20</w:t>
      </w:r>
    </w:p>
    <w:p w14:paraId="15CF837D" w14:textId="77777777" w:rsidR="002143C9" w:rsidRDefault="002143C9" w:rsidP="002143C9">
      <w:pPr>
        <w:pStyle w:val="PL"/>
      </w:pPr>
      <w:r>
        <w:t xml:space="preserve">        symbolOffsetOfReferencePoint1:</w:t>
      </w:r>
    </w:p>
    <w:p w14:paraId="54F409B5" w14:textId="77777777" w:rsidR="002143C9" w:rsidRDefault="002143C9" w:rsidP="002143C9">
      <w:pPr>
        <w:pStyle w:val="PL"/>
      </w:pPr>
      <w:r>
        <w:t xml:space="preserve">           type: integer</w:t>
      </w:r>
    </w:p>
    <w:p w14:paraId="3125408B" w14:textId="77777777" w:rsidR="002143C9" w:rsidRDefault="002143C9" w:rsidP="002143C9">
      <w:pPr>
        <w:pStyle w:val="PL"/>
      </w:pPr>
      <w:r>
        <w:t xml:space="preserve">        dlULSwitchingPeriod2:</w:t>
      </w:r>
    </w:p>
    <w:p w14:paraId="7D29DB86" w14:textId="77777777" w:rsidR="002143C9" w:rsidRDefault="002143C9" w:rsidP="002143C9">
      <w:pPr>
        <w:pStyle w:val="PL"/>
      </w:pPr>
      <w:r>
        <w:t xml:space="preserve">          type: string</w:t>
      </w:r>
    </w:p>
    <w:p w14:paraId="49D7AB60" w14:textId="77777777" w:rsidR="002143C9" w:rsidRDefault="002143C9" w:rsidP="002143C9">
      <w:pPr>
        <w:pStyle w:val="PL"/>
      </w:pPr>
      <w:r>
        <w:t xml:space="preserve">          enum:</w:t>
      </w:r>
    </w:p>
    <w:p w14:paraId="71D659EA" w14:textId="77777777" w:rsidR="002143C9" w:rsidRDefault="002143C9" w:rsidP="002143C9">
      <w:pPr>
        <w:pStyle w:val="PL"/>
      </w:pPr>
      <w:r>
        <w:t xml:space="preserve">           - MS0P5</w:t>
      </w:r>
    </w:p>
    <w:p w14:paraId="47445042" w14:textId="77777777" w:rsidR="002143C9" w:rsidRDefault="002143C9" w:rsidP="002143C9">
      <w:pPr>
        <w:pStyle w:val="PL"/>
      </w:pPr>
      <w:r>
        <w:t xml:space="preserve">           - MS0P625</w:t>
      </w:r>
    </w:p>
    <w:p w14:paraId="22C7BD55" w14:textId="77777777" w:rsidR="002143C9" w:rsidRDefault="002143C9" w:rsidP="002143C9">
      <w:pPr>
        <w:pStyle w:val="PL"/>
      </w:pPr>
      <w:r>
        <w:t xml:space="preserve">           - MS1</w:t>
      </w:r>
    </w:p>
    <w:p w14:paraId="63B7390C" w14:textId="77777777" w:rsidR="002143C9" w:rsidRDefault="002143C9" w:rsidP="002143C9">
      <w:pPr>
        <w:pStyle w:val="PL"/>
      </w:pPr>
      <w:r>
        <w:t xml:space="preserve">           - MS1P25</w:t>
      </w:r>
    </w:p>
    <w:p w14:paraId="07147308" w14:textId="77777777" w:rsidR="002143C9" w:rsidRDefault="002143C9" w:rsidP="002143C9">
      <w:pPr>
        <w:pStyle w:val="PL"/>
      </w:pPr>
      <w:r>
        <w:t xml:space="preserve">           - MS2</w:t>
      </w:r>
    </w:p>
    <w:p w14:paraId="368D9C13" w14:textId="77777777" w:rsidR="002143C9" w:rsidRDefault="002143C9" w:rsidP="002143C9">
      <w:pPr>
        <w:pStyle w:val="PL"/>
      </w:pPr>
      <w:r>
        <w:t xml:space="preserve">           - MS2P5</w:t>
      </w:r>
    </w:p>
    <w:p w14:paraId="71A95825" w14:textId="77777777" w:rsidR="002143C9" w:rsidRDefault="002143C9" w:rsidP="002143C9">
      <w:pPr>
        <w:pStyle w:val="PL"/>
      </w:pPr>
      <w:r>
        <w:t xml:space="preserve">           - MS3</w:t>
      </w:r>
    </w:p>
    <w:p w14:paraId="08A77C14" w14:textId="77777777" w:rsidR="002143C9" w:rsidRDefault="002143C9" w:rsidP="002143C9">
      <w:pPr>
        <w:pStyle w:val="PL"/>
      </w:pPr>
      <w:r>
        <w:t xml:space="preserve">           - MS4</w:t>
      </w:r>
    </w:p>
    <w:p w14:paraId="1C4FCFD4" w14:textId="77777777" w:rsidR="002143C9" w:rsidRDefault="002143C9" w:rsidP="002143C9">
      <w:pPr>
        <w:pStyle w:val="PL"/>
      </w:pPr>
      <w:r>
        <w:t xml:space="preserve">           - MS5</w:t>
      </w:r>
    </w:p>
    <w:p w14:paraId="3CE4B336" w14:textId="77777777" w:rsidR="002143C9" w:rsidRDefault="002143C9" w:rsidP="002143C9">
      <w:pPr>
        <w:pStyle w:val="PL"/>
      </w:pPr>
      <w:r>
        <w:t xml:space="preserve">           - MS10</w:t>
      </w:r>
    </w:p>
    <w:p w14:paraId="2CBBE520" w14:textId="77777777" w:rsidR="002143C9" w:rsidRDefault="002143C9" w:rsidP="002143C9">
      <w:pPr>
        <w:pStyle w:val="PL"/>
      </w:pPr>
      <w:r>
        <w:t xml:space="preserve">           - MS20</w:t>
      </w:r>
    </w:p>
    <w:p w14:paraId="3F51D38B" w14:textId="77777777" w:rsidR="002143C9" w:rsidRDefault="002143C9" w:rsidP="002143C9">
      <w:pPr>
        <w:pStyle w:val="PL"/>
      </w:pPr>
      <w:r>
        <w:t xml:space="preserve">        symbolOffsetOfReferencePoint2:</w:t>
      </w:r>
    </w:p>
    <w:p w14:paraId="412D49F2" w14:textId="77777777" w:rsidR="002143C9" w:rsidRDefault="002143C9" w:rsidP="002143C9">
      <w:pPr>
        <w:pStyle w:val="PL"/>
      </w:pPr>
      <w:r>
        <w:t xml:space="preserve">          type: integer</w:t>
      </w:r>
    </w:p>
    <w:p w14:paraId="017AA993" w14:textId="77777777" w:rsidR="002143C9" w:rsidRDefault="002143C9" w:rsidP="002143C9">
      <w:pPr>
        <w:pStyle w:val="PL"/>
      </w:pPr>
      <w:r>
        <w:t xml:space="preserve">        totalnrofSetIdofRS1:</w:t>
      </w:r>
    </w:p>
    <w:p w14:paraId="59C82C04" w14:textId="77777777" w:rsidR="002143C9" w:rsidRDefault="002143C9" w:rsidP="002143C9">
      <w:pPr>
        <w:pStyle w:val="PL"/>
      </w:pPr>
      <w:r>
        <w:t xml:space="preserve">          type: integer</w:t>
      </w:r>
    </w:p>
    <w:p w14:paraId="6F4D7775" w14:textId="77777777" w:rsidR="002143C9" w:rsidRDefault="002143C9" w:rsidP="002143C9">
      <w:pPr>
        <w:pStyle w:val="PL"/>
      </w:pPr>
      <w:r>
        <w:t xml:space="preserve">        totalnrofSetIdofRS2:</w:t>
      </w:r>
    </w:p>
    <w:p w14:paraId="09ECBF4A" w14:textId="77777777" w:rsidR="002143C9" w:rsidRDefault="002143C9" w:rsidP="002143C9">
      <w:pPr>
        <w:pStyle w:val="PL"/>
      </w:pPr>
      <w:r>
        <w:t xml:space="preserve">          type: integer</w:t>
      </w:r>
    </w:p>
    <w:p w14:paraId="5A73300E" w14:textId="77777777" w:rsidR="002143C9" w:rsidRDefault="002143C9" w:rsidP="002143C9">
      <w:pPr>
        <w:pStyle w:val="PL"/>
      </w:pPr>
      <w:r>
        <w:t xml:space="preserve">        nrofConsecutiveRIMRS1:</w:t>
      </w:r>
    </w:p>
    <w:p w14:paraId="10076F71" w14:textId="77777777" w:rsidR="002143C9" w:rsidRDefault="002143C9" w:rsidP="002143C9">
      <w:pPr>
        <w:pStyle w:val="PL"/>
      </w:pPr>
      <w:r>
        <w:t xml:space="preserve">          type: integer</w:t>
      </w:r>
    </w:p>
    <w:p w14:paraId="084AFA2D" w14:textId="77777777" w:rsidR="002143C9" w:rsidRDefault="002143C9" w:rsidP="002143C9">
      <w:pPr>
        <w:pStyle w:val="PL"/>
      </w:pPr>
      <w:r>
        <w:t xml:space="preserve">        nrofConsecutiveRIMRS2:</w:t>
      </w:r>
    </w:p>
    <w:p w14:paraId="3F6C45B2" w14:textId="77777777" w:rsidR="002143C9" w:rsidRDefault="002143C9" w:rsidP="002143C9">
      <w:pPr>
        <w:pStyle w:val="PL"/>
      </w:pPr>
      <w:r>
        <w:t xml:space="preserve">          type: integer</w:t>
      </w:r>
    </w:p>
    <w:p w14:paraId="37BAA418" w14:textId="77777777" w:rsidR="002143C9" w:rsidRDefault="002143C9" w:rsidP="002143C9">
      <w:pPr>
        <w:pStyle w:val="PL"/>
      </w:pPr>
      <w:r>
        <w:t xml:space="preserve">        consecutiveRIMRS1List:</w:t>
      </w:r>
    </w:p>
    <w:p w14:paraId="0E35EBD0" w14:textId="77777777" w:rsidR="002143C9" w:rsidRDefault="002143C9" w:rsidP="002143C9">
      <w:pPr>
        <w:pStyle w:val="PL"/>
      </w:pPr>
      <w:r>
        <w:t xml:space="preserve">          type: array</w:t>
      </w:r>
    </w:p>
    <w:p w14:paraId="45A43BCA" w14:textId="77777777" w:rsidR="002143C9" w:rsidRDefault="002143C9" w:rsidP="002143C9">
      <w:pPr>
        <w:pStyle w:val="PL"/>
      </w:pPr>
      <w:r>
        <w:t xml:space="preserve">          items:</w:t>
      </w:r>
    </w:p>
    <w:p w14:paraId="48969B2F" w14:textId="77777777" w:rsidR="002143C9" w:rsidRDefault="002143C9" w:rsidP="002143C9">
      <w:pPr>
        <w:pStyle w:val="PL"/>
      </w:pPr>
      <w:r>
        <w:t xml:space="preserve">            type: integer</w:t>
      </w:r>
    </w:p>
    <w:p w14:paraId="54CC3C01" w14:textId="77777777" w:rsidR="002143C9" w:rsidRDefault="002143C9" w:rsidP="002143C9">
      <w:pPr>
        <w:pStyle w:val="PL"/>
      </w:pPr>
      <w:r>
        <w:t xml:space="preserve">        consecutiveRIMRS2List:</w:t>
      </w:r>
    </w:p>
    <w:p w14:paraId="3A26DBB7" w14:textId="77777777" w:rsidR="002143C9" w:rsidRDefault="002143C9" w:rsidP="002143C9">
      <w:pPr>
        <w:pStyle w:val="PL"/>
      </w:pPr>
      <w:r>
        <w:t xml:space="preserve">          type: array</w:t>
      </w:r>
    </w:p>
    <w:p w14:paraId="7FC7BDCA" w14:textId="77777777" w:rsidR="002143C9" w:rsidRDefault="002143C9" w:rsidP="002143C9">
      <w:pPr>
        <w:pStyle w:val="PL"/>
      </w:pPr>
      <w:r>
        <w:t xml:space="preserve">          items:</w:t>
      </w:r>
    </w:p>
    <w:p w14:paraId="2CC8E512" w14:textId="77777777" w:rsidR="002143C9" w:rsidRDefault="002143C9" w:rsidP="002143C9">
      <w:pPr>
        <w:pStyle w:val="PL"/>
      </w:pPr>
      <w:r>
        <w:t xml:space="preserve">            type: integer</w:t>
      </w:r>
    </w:p>
    <w:p w14:paraId="3208B297" w14:textId="77777777" w:rsidR="002143C9" w:rsidRDefault="002143C9" w:rsidP="002143C9">
      <w:pPr>
        <w:pStyle w:val="PL"/>
      </w:pPr>
      <w:r>
        <w:t xml:space="preserve">        enablenearfarIndicationRS1:</w:t>
      </w:r>
    </w:p>
    <w:p w14:paraId="12B81689" w14:textId="77777777" w:rsidR="002143C9" w:rsidRDefault="002143C9" w:rsidP="002143C9">
      <w:pPr>
        <w:pStyle w:val="PL"/>
      </w:pPr>
      <w:r>
        <w:t xml:space="preserve">          type: string</w:t>
      </w:r>
    </w:p>
    <w:p w14:paraId="3B454AC7" w14:textId="77777777" w:rsidR="002143C9" w:rsidRDefault="002143C9" w:rsidP="002143C9">
      <w:pPr>
        <w:pStyle w:val="PL"/>
      </w:pPr>
      <w:r>
        <w:t xml:space="preserve">          enum:</w:t>
      </w:r>
    </w:p>
    <w:p w14:paraId="6C52994B" w14:textId="77777777" w:rsidR="002143C9" w:rsidRDefault="002143C9" w:rsidP="002143C9">
      <w:pPr>
        <w:pStyle w:val="PL"/>
      </w:pPr>
      <w:r>
        <w:t xml:space="preserve">            - ENABLE</w:t>
      </w:r>
    </w:p>
    <w:p w14:paraId="37CFCCC1" w14:textId="77777777" w:rsidR="002143C9" w:rsidRDefault="002143C9" w:rsidP="002143C9">
      <w:pPr>
        <w:pStyle w:val="PL"/>
      </w:pPr>
      <w:r>
        <w:t xml:space="preserve">            - DISABLE          </w:t>
      </w:r>
    </w:p>
    <w:p w14:paraId="39EEE15B" w14:textId="77777777" w:rsidR="002143C9" w:rsidRDefault="002143C9" w:rsidP="002143C9">
      <w:pPr>
        <w:pStyle w:val="PL"/>
      </w:pPr>
      <w:r>
        <w:t xml:space="preserve">        enablenearfarIndicationRS2:</w:t>
      </w:r>
    </w:p>
    <w:p w14:paraId="1C482059" w14:textId="77777777" w:rsidR="002143C9" w:rsidRDefault="002143C9" w:rsidP="002143C9">
      <w:pPr>
        <w:pStyle w:val="PL"/>
      </w:pPr>
      <w:r>
        <w:t xml:space="preserve">          type: string</w:t>
      </w:r>
    </w:p>
    <w:p w14:paraId="160DCA54" w14:textId="77777777" w:rsidR="002143C9" w:rsidRDefault="002143C9" w:rsidP="002143C9">
      <w:pPr>
        <w:pStyle w:val="PL"/>
      </w:pPr>
      <w:r>
        <w:t xml:space="preserve">          enum:</w:t>
      </w:r>
    </w:p>
    <w:p w14:paraId="2A17C3BF" w14:textId="77777777" w:rsidR="002143C9" w:rsidRDefault="002143C9" w:rsidP="002143C9">
      <w:pPr>
        <w:pStyle w:val="PL"/>
      </w:pPr>
      <w:r>
        <w:t xml:space="preserve">            - ENABLE</w:t>
      </w:r>
    </w:p>
    <w:p w14:paraId="6CBD37F2" w14:textId="77777777" w:rsidR="002143C9" w:rsidRDefault="002143C9" w:rsidP="002143C9">
      <w:pPr>
        <w:pStyle w:val="PL"/>
      </w:pPr>
      <w:r>
        <w:t xml:space="preserve">            - DISABLE          </w:t>
      </w:r>
    </w:p>
    <w:p w14:paraId="32183CA5" w14:textId="77777777" w:rsidR="002143C9" w:rsidRDefault="002143C9" w:rsidP="002143C9">
      <w:pPr>
        <w:pStyle w:val="PL"/>
      </w:pPr>
    </w:p>
    <w:p w14:paraId="66DB57FC" w14:textId="77777777" w:rsidR="002143C9" w:rsidRDefault="002143C9" w:rsidP="002143C9">
      <w:pPr>
        <w:pStyle w:val="PL"/>
      </w:pPr>
      <w:r>
        <w:t xml:space="preserve">    RimRSReportInfo:</w:t>
      </w:r>
    </w:p>
    <w:p w14:paraId="07CB5AC8" w14:textId="77777777" w:rsidR="002143C9" w:rsidRDefault="002143C9" w:rsidP="002143C9">
      <w:pPr>
        <w:pStyle w:val="PL"/>
      </w:pPr>
      <w:r>
        <w:t xml:space="preserve">      type: object</w:t>
      </w:r>
    </w:p>
    <w:p w14:paraId="1F666447" w14:textId="77777777" w:rsidR="002143C9" w:rsidRDefault="002143C9" w:rsidP="002143C9">
      <w:pPr>
        <w:pStyle w:val="PL"/>
      </w:pPr>
      <w:r>
        <w:t xml:space="preserve">      properties:</w:t>
      </w:r>
    </w:p>
    <w:p w14:paraId="3621C56B" w14:textId="77777777" w:rsidR="002143C9" w:rsidRDefault="002143C9" w:rsidP="002143C9">
      <w:pPr>
        <w:pStyle w:val="PL"/>
      </w:pPr>
      <w:r>
        <w:t xml:space="preserve">        detectedSetID:</w:t>
      </w:r>
    </w:p>
    <w:p w14:paraId="489F7A9A" w14:textId="77777777" w:rsidR="002143C9" w:rsidRDefault="002143C9" w:rsidP="002143C9">
      <w:pPr>
        <w:pStyle w:val="PL"/>
      </w:pPr>
      <w:r>
        <w:t xml:space="preserve">          type: integer</w:t>
      </w:r>
    </w:p>
    <w:p w14:paraId="292F52E5" w14:textId="77777777" w:rsidR="002143C9" w:rsidRDefault="002143C9" w:rsidP="002143C9">
      <w:pPr>
        <w:pStyle w:val="PL"/>
      </w:pPr>
      <w:r>
        <w:t xml:space="preserve">        propagationDelay:</w:t>
      </w:r>
    </w:p>
    <w:p w14:paraId="178BD2B7" w14:textId="77777777" w:rsidR="002143C9" w:rsidRDefault="002143C9" w:rsidP="002143C9">
      <w:pPr>
        <w:pStyle w:val="PL"/>
      </w:pPr>
      <w:r>
        <w:t xml:space="preserve">          type: integer</w:t>
      </w:r>
    </w:p>
    <w:p w14:paraId="6A1F80CF" w14:textId="77777777" w:rsidR="002143C9" w:rsidRDefault="002143C9" w:rsidP="002143C9">
      <w:pPr>
        <w:pStyle w:val="PL"/>
      </w:pPr>
      <w:r>
        <w:t xml:space="preserve">        functionalityOfRIMRS:</w:t>
      </w:r>
    </w:p>
    <w:p w14:paraId="559D663B" w14:textId="77777777" w:rsidR="002143C9" w:rsidRDefault="002143C9" w:rsidP="002143C9">
      <w:pPr>
        <w:pStyle w:val="PL"/>
      </w:pPr>
      <w:r>
        <w:t xml:space="preserve">          type: string</w:t>
      </w:r>
    </w:p>
    <w:p w14:paraId="1267C7E4" w14:textId="77777777" w:rsidR="002143C9" w:rsidRDefault="002143C9" w:rsidP="002143C9">
      <w:pPr>
        <w:pStyle w:val="PL"/>
      </w:pPr>
      <w:r>
        <w:t xml:space="preserve">          enum:</w:t>
      </w:r>
    </w:p>
    <w:p w14:paraId="326C433B" w14:textId="77777777" w:rsidR="002143C9" w:rsidRDefault="002143C9" w:rsidP="002143C9">
      <w:pPr>
        <w:pStyle w:val="PL"/>
      </w:pPr>
      <w:r>
        <w:t xml:space="preserve">            - RS1</w:t>
      </w:r>
    </w:p>
    <w:p w14:paraId="7E5BFA42" w14:textId="77777777" w:rsidR="002143C9" w:rsidRDefault="002143C9" w:rsidP="002143C9">
      <w:pPr>
        <w:pStyle w:val="PL"/>
      </w:pPr>
      <w:r>
        <w:t xml:space="preserve">            - RS2</w:t>
      </w:r>
    </w:p>
    <w:p w14:paraId="299CAF4A" w14:textId="77777777" w:rsidR="002143C9" w:rsidRDefault="002143C9" w:rsidP="002143C9">
      <w:pPr>
        <w:pStyle w:val="PL"/>
      </w:pPr>
      <w:r>
        <w:t xml:space="preserve">            - RS1forEnoughMitigation</w:t>
      </w:r>
    </w:p>
    <w:p w14:paraId="7AFD605A" w14:textId="77777777" w:rsidR="002143C9" w:rsidRDefault="002143C9" w:rsidP="002143C9">
      <w:pPr>
        <w:pStyle w:val="PL"/>
      </w:pPr>
      <w:r>
        <w:t xml:space="preserve">            - RS1forNotEnoughMitigation          </w:t>
      </w:r>
    </w:p>
    <w:p w14:paraId="65665EEB" w14:textId="77777777" w:rsidR="002143C9" w:rsidRDefault="002143C9" w:rsidP="002143C9">
      <w:pPr>
        <w:pStyle w:val="PL"/>
      </w:pPr>
    </w:p>
    <w:p w14:paraId="235451E3" w14:textId="77777777" w:rsidR="002143C9" w:rsidRDefault="002143C9" w:rsidP="002143C9">
      <w:pPr>
        <w:pStyle w:val="PL"/>
      </w:pPr>
      <w:r>
        <w:t xml:space="preserve">    RimRSReportConf:</w:t>
      </w:r>
    </w:p>
    <w:p w14:paraId="74D6363F" w14:textId="77777777" w:rsidR="002143C9" w:rsidRDefault="002143C9" w:rsidP="002143C9">
      <w:pPr>
        <w:pStyle w:val="PL"/>
      </w:pPr>
      <w:r>
        <w:t xml:space="preserve">      type: object</w:t>
      </w:r>
    </w:p>
    <w:p w14:paraId="58EC0559" w14:textId="77777777" w:rsidR="002143C9" w:rsidRDefault="002143C9" w:rsidP="002143C9">
      <w:pPr>
        <w:pStyle w:val="PL"/>
      </w:pPr>
      <w:r>
        <w:t xml:space="preserve">      properties:</w:t>
      </w:r>
    </w:p>
    <w:p w14:paraId="719607E9" w14:textId="77777777" w:rsidR="002143C9" w:rsidRDefault="002143C9" w:rsidP="002143C9">
      <w:pPr>
        <w:pStyle w:val="PL"/>
      </w:pPr>
      <w:r>
        <w:t xml:space="preserve">        reportIndicator:</w:t>
      </w:r>
    </w:p>
    <w:p w14:paraId="23BA7B05" w14:textId="77777777" w:rsidR="002143C9" w:rsidRDefault="002143C9" w:rsidP="002143C9">
      <w:pPr>
        <w:pStyle w:val="PL"/>
      </w:pPr>
      <w:r>
        <w:t xml:space="preserve">          type: string</w:t>
      </w:r>
    </w:p>
    <w:p w14:paraId="440E2E95" w14:textId="77777777" w:rsidR="002143C9" w:rsidRDefault="002143C9" w:rsidP="002143C9">
      <w:pPr>
        <w:pStyle w:val="PL"/>
      </w:pPr>
      <w:r>
        <w:t xml:space="preserve">          enum:</w:t>
      </w:r>
    </w:p>
    <w:p w14:paraId="6F1DD3B5" w14:textId="77777777" w:rsidR="002143C9" w:rsidRDefault="002143C9" w:rsidP="002143C9">
      <w:pPr>
        <w:pStyle w:val="PL"/>
      </w:pPr>
      <w:r>
        <w:t xml:space="preserve">            - ENABLE</w:t>
      </w:r>
    </w:p>
    <w:p w14:paraId="664FAED4" w14:textId="77777777" w:rsidR="002143C9" w:rsidRDefault="002143C9" w:rsidP="002143C9">
      <w:pPr>
        <w:pStyle w:val="PL"/>
      </w:pPr>
      <w:r>
        <w:t xml:space="preserve">            - DISABLE          </w:t>
      </w:r>
    </w:p>
    <w:p w14:paraId="19F2E065" w14:textId="77777777" w:rsidR="002143C9" w:rsidRDefault="002143C9" w:rsidP="002143C9">
      <w:pPr>
        <w:pStyle w:val="PL"/>
      </w:pPr>
      <w:r>
        <w:t xml:space="preserve">        reportInterval:</w:t>
      </w:r>
    </w:p>
    <w:p w14:paraId="15975351" w14:textId="77777777" w:rsidR="002143C9" w:rsidRDefault="002143C9" w:rsidP="002143C9">
      <w:pPr>
        <w:pStyle w:val="PL"/>
      </w:pPr>
      <w:r>
        <w:t xml:space="preserve">           type: integer</w:t>
      </w:r>
    </w:p>
    <w:p w14:paraId="69640EFC" w14:textId="77777777" w:rsidR="002143C9" w:rsidRDefault="002143C9" w:rsidP="002143C9">
      <w:pPr>
        <w:pStyle w:val="PL"/>
      </w:pPr>
      <w:r>
        <w:t xml:space="preserve">        nrofRIMRSReportInfo:</w:t>
      </w:r>
    </w:p>
    <w:p w14:paraId="3E9FBB1B" w14:textId="77777777" w:rsidR="002143C9" w:rsidRDefault="002143C9" w:rsidP="002143C9">
      <w:pPr>
        <w:pStyle w:val="PL"/>
      </w:pPr>
      <w:r>
        <w:t xml:space="preserve">          type: integer</w:t>
      </w:r>
    </w:p>
    <w:p w14:paraId="10D9C152" w14:textId="77777777" w:rsidR="002143C9" w:rsidRDefault="002143C9" w:rsidP="002143C9">
      <w:pPr>
        <w:pStyle w:val="PL"/>
      </w:pPr>
      <w:r>
        <w:t xml:space="preserve">        maxPropagationDelay:</w:t>
      </w:r>
    </w:p>
    <w:p w14:paraId="0CDA1759" w14:textId="77777777" w:rsidR="002143C9" w:rsidRDefault="002143C9" w:rsidP="002143C9">
      <w:pPr>
        <w:pStyle w:val="PL"/>
      </w:pPr>
      <w:r>
        <w:t xml:space="preserve">          type: integer</w:t>
      </w:r>
    </w:p>
    <w:p w14:paraId="25BE596C" w14:textId="77777777" w:rsidR="002143C9" w:rsidRDefault="002143C9" w:rsidP="002143C9">
      <w:pPr>
        <w:pStyle w:val="PL"/>
      </w:pPr>
      <w:r>
        <w:t xml:space="preserve">        rimRSReportInfoList:</w:t>
      </w:r>
    </w:p>
    <w:p w14:paraId="12793E88" w14:textId="77777777" w:rsidR="002143C9" w:rsidRDefault="002143C9" w:rsidP="002143C9">
      <w:pPr>
        <w:pStyle w:val="PL"/>
      </w:pPr>
      <w:r>
        <w:t xml:space="preserve">          type: array</w:t>
      </w:r>
    </w:p>
    <w:p w14:paraId="5060A705" w14:textId="77777777" w:rsidR="002143C9" w:rsidRDefault="002143C9" w:rsidP="002143C9">
      <w:pPr>
        <w:pStyle w:val="PL"/>
      </w:pPr>
      <w:r>
        <w:t xml:space="preserve">          items:</w:t>
      </w:r>
    </w:p>
    <w:p w14:paraId="26F44CD3" w14:textId="77777777" w:rsidR="002143C9" w:rsidRDefault="002143C9" w:rsidP="002143C9">
      <w:pPr>
        <w:pStyle w:val="PL"/>
      </w:pPr>
      <w:r>
        <w:t xml:space="preserve">            $ref: '#/components/schemas/RimRSReportInfo'</w:t>
      </w:r>
    </w:p>
    <w:p w14:paraId="0534049C" w14:textId="77777777" w:rsidR="002143C9" w:rsidRDefault="002143C9" w:rsidP="002143C9">
      <w:pPr>
        <w:pStyle w:val="PL"/>
      </w:pPr>
      <w:r>
        <w:t xml:space="preserve">    TceMappingInfo:</w:t>
      </w:r>
    </w:p>
    <w:p w14:paraId="37A192DD" w14:textId="77777777" w:rsidR="002143C9" w:rsidRDefault="002143C9" w:rsidP="002143C9">
      <w:pPr>
        <w:pStyle w:val="PL"/>
      </w:pPr>
      <w:r>
        <w:t xml:space="preserve">      type: object</w:t>
      </w:r>
    </w:p>
    <w:p w14:paraId="4C8BF8FC" w14:textId="77777777" w:rsidR="002143C9" w:rsidRDefault="002143C9" w:rsidP="002143C9">
      <w:pPr>
        <w:pStyle w:val="PL"/>
      </w:pPr>
      <w:r>
        <w:t xml:space="preserve">      properties:</w:t>
      </w:r>
    </w:p>
    <w:p w14:paraId="30DBA713" w14:textId="77777777" w:rsidR="002143C9" w:rsidRDefault="002143C9" w:rsidP="002143C9">
      <w:pPr>
        <w:pStyle w:val="PL"/>
      </w:pPr>
      <w:r>
        <w:t xml:space="preserve">        TceIPAddress:</w:t>
      </w:r>
    </w:p>
    <w:p w14:paraId="75A56156" w14:textId="77777777" w:rsidR="002143C9" w:rsidRDefault="002143C9" w:rsidP="002143C9">
      <w:pPr>
        <w:pStyle w:val="PL"/>
      </w:pPr>
      <w:r>
        <w:t xml:space="preserve">          oneOf:</w:t>
      </w:r>
    </w:p>
    <w:p w14:paraId="64940D7C" w14:textId="77777777" w:rsidR="002143C9" w:rsidRDefault="002143C9" w:rsidP="002143C9">
      <w:pPr>
        <w:pStyle w:val="PL"/>
      </w:pPr>
      <w:r>
        <w:t xml:space="preserve">            - $ref: 'comDefs.yaml#/components/schemas/Ipv4Addr'</w:t>
      </w:r>
    </w:p>
    <w:p w14:paraId="1ED647F5" w14:textId="77777777" w:rsidR="002143C9" w:rsidRDefault="002143C9" w:rsidP="002143C9">
      <w:pPr>
        <w:pStyle w:val="PL"/>
      </w:pPr>
      <w:r>
        <w:t xml:space="preserve">            - $ref: 'comDefs.yaml#/components/schemas/Ipv6Addr'</w:t>
      </w:r>
    </w:p>
    <w:p w14:paraId="1D9349CA" w14:textId="77777777" w:rsidR="002143C9" w:rsidRDefault="002143C9" w:rsidP="002143C9">
      <w:pPr>
        <w:pStyle w:val="PL"/>
      </w:pPr>
      <w:r>
        <w:t xml:space="preserve">        TceID:</w:t>
      </w:r>
    </w:p>
    <w:p w14:paraId="36827E4F" w14:textId="77777777" w:rsidR="002143C9" w:rsidRDefault="002143C9" w:rsidP="002143C9">
      <w:pPr>
        <w:pStyle w:val="PL"/>
      </w:pPr>
      <w:r>
        <w:t xml:space="preserve">          type: integer</w:t>
      </w:r>
    </w:p>
    <w:p w14:paraId="473471D1" w14:textId="77777777" w:rsidR="002143C9" w:rsidRDefault="002143C9" w:rsidP="002143C9">
      <w:pPr>
        <w:pStyle w:val="PL"/>
      </w:pPr>
      <w:r>
        <w:t xml:space="preserve">        PlmnTarget:</w:t>
      </w:r>
    </w:p>
    <w:p w14:paraId="41FF45F4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792B721C" w14:textId="77777777" w:rsidR="002143C9" w:rsidRDefault="002143C9" w:rsidP="002143C9">
      <w:pPr>
        <w:pStyle w:val="PL"/>
      </w:pPr>
      <w:r>
        <w:t xml:space="preserve">    TceMappingInfoList:</w:t>
      </w:r>
    </w:p>
    <w:p w14:paraId="12C59F86" w14:textId="77777777" w:rsidR="002143C9" w:rsidRDefault="002143C9" w:rsidP="002143C9">
      <w:pPr>
        <w:pStyle w:val="PL"/>
      </w:pPr>
      <w:r>
        <w:t xml:space="preserve">      type: array</w:t>
      </w:r>
    </w:p>
    <w:p w14:paraId="42859B31" w14:textId="77777777" w:rsidR="002143C9" w:rsidRDefault="002143C9" w:rsidP="002143C9">
      <w:pPr>
        <w:pStyle w:val="PL"/>
      </w:pPr>
      <w:r>
        <w:t xml:space="preserve">      items:</w:t>
      </w:r>
    </w:p>
    <w:p w14:paraId="1A9F7388" w14:textId="77777777" w:rsidR="002143C9" w:rsidRDefault="002143C9" w:rsidP="002143C9">
      <w:pPr>
        <w:pStyle w:val="PL"/>
      </w:pPr>
      <w:r>
        <w:t xml:space="preserve">        $ref: '#/components/schemas/TceMappingInfo'</w:t>
      </w:r>
    </w:p>
    <w:p w14:paraId="721FDBE1" w14:textId="77777777" w:rsidR="002143C9" w:rsidRDefault="002143C9" w:rsidP="002143C9">
      <w:pPr>
        <w:pStyle w:val="PL"/>
      </w:pPr>
    </w:p>
    <w:p w14:paraId="4B433EC6" w14:textId="77777777" w:rsidR="002143C9" w:rsidRDefault="002143C9" w:rsidP="002143C9">
      <w:pPr>
        <w:pStyle w:val="PL"/>
      </w:pPr>
    </w:p>
    <w:p w14:paraId="6DCC0B77" w14:textId="77777777" w:rsidR="002143C9" w:rsidRDefault="002143C9" w:rsidP="002143C9">
      <w:pPr>
        <w:pStyle w:val="PL"/>
      </w:pPr>
      <w:r>
        <w:t>#-------- Definition of abstract IOCs --------------------------------------------</w:t>
      </w:r>
    </w:p>
    <w:p w14:paraId="47E0D6C1" w14:textId="77777777" w:rsidR="002143C9" w:rsidRDefault="002143C9" w:rsidP="002143C9">
      <w:pPr>
        <w:pStyle w:val="PL"/>
      </w:pPr>
    </w:p>
    <w:p w14:paraId="179B9424" w14:textId="77777777" w:rsidR="002143C9" w:rsidRDefault="002143C9" w:rsidP="002143C9">
      <w:pPr>
        <w:pStyle w:val="PL"/>
      </w:pPr>
      <w:r>
        <w:t xml:space="preserve">    RrmPolicy_-Attr:</w:t>
      </w:r>
    </w:p>
    <w:p w14:paraId="468EDD61" w14:textId="77777777" w:rsidR="002143C9" w:rsidRDefault="002143C9" w:rsidP="002143C9">
      <w:pPr>
        <w:pStyle w:val="PL"/>
      </w:pPr>
      <w:r>
        <w:t xml:space="preserve">      type: object</w:t>
      </w:r>
    </w:p>
    <w:p w14:paraId="71CFA3D5" w14:textId="77777777" w:rsidR="002143C9" w:rsidRDefault="002143C9" w:rsidP="002143C9">
      <w:pPr>
        <w:pStyle w:val="PL"/>
      </w:pPr>
      <w:r>
        <w:t xml:space="preserve">      properties:</w:t>
      </w:r>
    </w:p>
    <w:p w14:paraId="45CD1B2A" w14:textId="77777777" w:rsidR="002143C9" w:rsidRDefault="002143C9" w:rsidP="002143C9">
      <w:pPr>
        <w:pStyle w:val="PL"/>
      </w:pPr>
      <w:r>
        <w:t xml:space="preserve">        resourceType:</w:t>
      </w:r>
    </w:p>
    <w:p w14:paraId="6897EC9A" w14:textId="77777777" w:rsidR="002143C9" w:rsidRDefault="002143C9" w:rsidP="002143C9">
      <w:pPr>
        <w:pStyle w:val="PL"/>
      </w:pPr>
      <w:r>
        <w:t xml:space="preserve">          type: string</w:t>
      </w:r>
    </w:p>
    <w:p w14:paraId="275CC1B0" w14:textId="77777777" w:rsidR="002143C9" w:rsidRDefault="002143C9" w:rsidP="002143C9">
      <w:pPr>
        <w:pStyle w:val="PL"/>
      </w:pPr>
      <w:r>
        <w:t xml:space="preserve">        rRMPolicyMemberList:</w:t>
      </w:r>
    </w:p>
    <w:p w14:paraId="2C7F4C70" w14:textId="77777777" w:rsidR="002143C9" w:rsidRDefault="002143C9" w:rsidP="002143C9">
      <w:pPr>
        <w:pStyle w:val="PL"/>
      </w:pPr>
      <w:r>
        <w:t xml:space="preserve">          $ref: '#/components/schemas/RrmPolicyMemberList'</w:t>
      </w:r>
    </w:p>
    <w:p w14:paraId="2AA433D0" w14:textId="77777777" w:rsidR="002143C9" w:rsidRDefault="002143C9" w:rsidP="002143C9">
      <w:pPr>
        <w:pStyle w:val="PL"/>
      </w:pPr>
    </w:p>
    <w:p w14:paraId="78648535" w14:textId="77777777" w:rsidR="002143C9" w:rsidRDefault="002143C9" w:rsidP="002143C9">
      <w:pPr>
        <w:pStyle w:val="PL"/>
      </w:pPr>
    </w:p>
    <w:p w14:paraId="43572981" w14:textId="77777777" w:rsidR="002143C9" w:rsidRDefault="002143C9" w:rsidP="002143C9">
      <w:pPr>
        <w:pStyle w:val="PL"/>
      </w:pPr>
      <w:r>
        <w:t>#-------- Definition of concrete IOCs --------------------------------------------</w:t>
      </w:r>
    </w:p>
    <w:p w14:paraId="01E01F65" w14:textId="77777777" w:rsidR="002143C9" w:rsidRDefault="002143C9" w:rsidP="002143C9">
      <w:pPr>
        <w:pStyle w:val="PL"/>
      </w:pPr>
    </w:p>
    <w:p w14:paraId="0E211DE4" w14:textId="77777777" w:rsidR="002143C9" w:rsidRDefault="002143C9" w:rsidP="002143C9">
      <w:pPr>
        <w:pStyle w:val="PL"/>
      </w:pPr>
      <w:r>
        <w:t xml:space="preserve">    SubNetwork-Single:</w:t>
      </w:r>
    </w:p>
    <w:p w14:paraId="27847026" w14:textId="77777777" w:rsidR="002143C9" w:rsidRDefault="002143C9" w:rsidP="002143C9">
      <w:pPr>
        <w:pStyle w:val="PL"/>
      </w:pPr>
      <w:r>
        <w:t xml:space="preserve">      allOf:</w:t>
      </w:r>
    </w:p>
    <w:p w14:paraId="1ECF34C1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0E278684" w14:textId="77777777" w:rsidR="002143C9" w:rsidRDefault="002143C9" w:rsidP="002143C9">
      <w:pPr>
        <w:pStyle w:val="PL"/>
      </w:pPr>
      <w:r>
        <w:t xml:space="preserve">        - type: object</w:t>
      </w:r>
    </w:p>
    <w:p w14:paraId="1D60247C" w14:textId="77777777" w:rsidR="002143C9" w:rsidRDefault="002143C9" w:rsidP="002143C9">
      <w:pPr>
        <w:pStyle w:val="PL"/>
      </w:pPr>
      <w:r>
        <w:t xml:space="preserve">          properties:</w:t>
      </w:r>
    </w:p>
    <w:p w14:paraId="0C647B2C" w14:textId="77777777" w:rsidR="002143C9" w:rsidRDefault="002143C9" w:rsidP="002143C9">
      <w:pPr>
        <w:pStyle w:val="PL"/>
      </w:pPr>
      <w:r>
        <w:t xml:space="preserve">            attributes:</w:t>
      </w:r>
    </w:p>
    <w:p w14:paraId="05D5FD76" w14:textId="77777777" w:rsidR="002143C9" w:rsidRDefault="002143C9" w:rsidP="002143C9">
      <w:pPr>
        <w:pStyle w:val="PL"/>
      </w:pPr>
      <w:r>
        <w:t xml:space="preserve">              $ref: 'genericNrm.yaml#/components/schemas/SubNetwork-Attr'</w:t>
      </w:r>
    </w:p>
    <w:p w14:paraId="7D694D5D" w14:textId="77777777" w:rsidR="002143C9" w:rsidRDefault="002143C9" w:rsidP="002143C9">
      <w:pPr>
        <w:pStyle w:val="PL"/>
      </w:pPr>
      <w:r>
        <w:t xml:space="preserve">        - $ref: 'genericNrm.yaml#/components/schemas/SubNetwork-ncO'</w:t>
      </w:r>
    </w:p>
    <w:p w14:paraId="4BC9DD26" w14:textId="77777777" w:rsidR="002143C9" w:rsidRDefault="002143C9" w:rsidP="002143C9">
      <w:pPr>
        <w:pStyle w:val="PL"/>
      </w:pPr>
      <w:r>
        <w:t xml:space="preserve">        - type: object</w:t>
      </w:r>
    </w:p>
    <w:p w14:paraId="1A35D818" w14:textId="77777777" w:rsidR="002143C9" w:rsidRDefault="002143C9" w:rsidP="002143C9">
      <w:pPr>
        <w:pStyle w:val="PL"/>
      </w:pPr>
      <w:r>
        <w:t xml:space="preserve">          properties:</w:t>
      </w:r>
    </w:p>
    <w:p w14:paraId="1EAFC9AB" w14:textId="77777777" w:rsidR="002143C9" w:rsidRDefault="002143C9" w:rsidP="002143C9">
      <w:pPr>
        <w:pStyle w:val="PL"/>
      </w:pPr>
      <w:r>
        <w:t xml:space="preserve">            SubNetwork:</w:t>
      </w:r>
    </w:p>
    <w:p w14:paraId="58D85A65" w14:textId="77777777" w:rsidR="002143C9" w:rsidRDefault="002143C9" w:rsidP="002143C9">
      <w:pPr>
        <w:pStyle w:val="PL"/>
      </w:pPr>
      <w:r>
        <w:t xml:space="preserve">              $ref: '#/components/schemas/SubNetwork-Multiple'</w:t>
      </w:r>
    </w:p>
    <w:p w14:paraId="7F10B426" w14:textId="77777777" w:rsidR="002143C9" w:rsidRDefault="002143C9" w:rsidP="002143C9">
      <w:pPr>
        <w:pStyle w:val="PL"/>
      </w:pPr>
      <w:r>
        <w:t xml:space="preserve">            ManagedElement:</w:t>
      </w:r>
    </w:p>
    <w:p w14:paraId="3EDBFF61" w14:textId="77777777" w:rsidR="002143C9" w:rsidRDefault="002143C9" w:rsidP="002143C9">
      <w:pPr>
        <w:pStyle w:val="PL"/>
      </w:pPr>
      <w:r>
        <w:t xml:space="preserve">              $ref: '#/components/schemas/ManagedElement-Multiple'</w:t>
      </w:r>
    </w:p>
    <w:p w14:paraId="18E10388" w14:textId="77777777" w:rsidR="002143C9" w:rsidRDefault="002143C9" w:rsidP="002143C9">
      <w:pPr>
        <w:pStyle w:val="PL"/>
      </w:pPr>
      <w:r>
        <w:t xml:space="preserve">            NRFrequency:</w:t>
      </w:r>
    </w:p>
    <w:p w14:paraId="0B514357" w14:textId="77777777" w:rsidR="002143C9" w:rsidRDefault="002143C9" w:rsidP="002143C9">
      <w:pPr>
        <w:pStyle w:val="PL"/>
      </w:pPr>
      <w:r>
        <w:t xml:space="preserve">              $ref: '#/components/schemas/NRFrequency-Multiple'</w:t>
      </w:r>
    </w:p>
    <w:p w14:paraId="4791064B" w14:textId="77777777" w:rsidR="002143C9" w:rsidRDefault="002143C9" w:rsidP="002143C9">
      <w:pPr>
        <w:pStyle w:val="PL"/>
      </w:pPr>
      <w:r>
        <w:t xml:space="preserve">            ExternalGnbCuCpFunction:</w:t>
      </w:r>
    </w:p>
    <w:p w14:paraId="21AB5319" w14:textId="77777777" w:rsidR="002143C9" w:rsidRDefault="002143C9" w:rsidP="002143C9">
      <w:pPr>
        <w:pStyle w:val="PL"/>
      </w:pPr>
      <w:r>
        <w:t xml:space="preserve">              $ref: '#/components/schemas/ExternalGnbCuCpFunction-Multiple'</w:t>
      </w:r>
    </w:p>
    <w:p w14:paraId="449FB67B" w14:textId="77777777" w:rsidR="002143C9" w:rsidRDefault="002143C9" w:rsidP="002143C9">
      <w:pPr>
        <w:pStyle w:val="PL"/>
      </w:pPr>
      <w:r>
        <w:t xml:space="preserve">            ExternalENBFunction:</w:t>
      </w:r>
    </w:p>
    <w:p w14:paraId="3E2862B4" w14:textId="77777777" w:rsidR="002143C9" w:rsidRDefault="002143C9" w:rsidP="002143C9">
      <w:pPr>
        <w:pStyle w:val="PL"/>
      </w:pPr>
      <w:r>
        <w:t xml:space="preserve">              $ref: '#/components/schemas/ExternalENBFunction-Multiple'</w:t>
      </w:r>
    </w:p>
    <w:p w14:paraId="2E5F5AF3" w14:textId="77777777" w:rsidR="002143C9" w:rsidRDefault="002143C9" w:rsidP="002143C9">
      <w:pPr>
        <w:pStyle w:val="PL"/>
      </w:pPr>
      <w:r>
        <w:t xml:space="preserve">            EUtranFrequency:</w:t>
      </w:r>
    </w:p>
    <w:p w14:paraId="1B30E1AA" w14:textId="77777777" w:rsidR="002143C9" w:rsidRDefault="002143C9" w:rsidP="002143C9">
      <w:pPr>
        <w:pStyle w:val="PL"/>
      </w:pPr>
      <w:r>
        <w:t xml:space="preserve">              $ref: '#/components/schemas/EUtranFrequency-Multiple'</w:t>
      </w:r>
    </w:p>
    <w:p w14:paraId="3D4DF1E0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2450446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5CC1F2D4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178DA388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2FC75D31" w14:textId="77777777" w:rsidR="002143C9" w:rsidRDefault="002143C9" w:rsidP="002143C9">
      <w:pPr>
        <w:pStyle w:val="PL"/>
      </w:pPr>
      <w:r>
        <w:t xml:space="preserve">            DMROFunction:</w:t>
      </w:r>
    </w:p>
    <w:p w14:paraId="0E4EF0E7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057C8811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157CA5DB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69F38671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3E798C9F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581474FF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23D92E2F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5DCD88DB" w14:textId="77777777" w:rsidR="002143C9" w:rsidRDefault="002143C9" w:rsidP="002143C9">
      <w:pPr>
        <w:pStyle w:val="PL"/>
      </w:pPr>
      <w:r>
        <w:t xml:space="preserve">            Configurable5QISet:</w:t>
      </w:r>
    </w:p>
    <w:p w14:paraId="310813D9" w14:textId="77777777" w:rsidR="002143C9" w:rsidRDefault="002143C9" w:rsidP="002143C9">
      <w:pPr>
        <w:pStyle w:val="PL"/>
      </w:pPr>
      <w:r>
        <w:t xml:space="preserve">              $ref: '5gcNrm.yaml#/components/schemas/Configurable5QISet-Multiple'</w:t>
      </w:r>
    </w:p>
    <w:p w14:paraId="1DEE40F4" w14:textId="77777777" w:rsidR="002143C9" w:rsidRDefault="002143C9" w:rsidP="002143C9">
      <w:pPr>
        <w:pStyle w:val="PL"/>
      </w:pPr>
      <w:r>
        <w:t xml:space="preserve">            RimRSGlobal:</w:t>
      </w:r>
    </w:p>
    <w:p w14:paraId="583E914D" w14:textId="77777777" w:rsidR="002143C9" w:rsidRDefault="002143C9" w:rsidP="002143C9">
      <w:pPr>
        <w:pStyle w:val="PL"/>
      </w:pPr>
      <w:r>
        <w:t xml:space="preserve">              $ref: '#/components/schemas/RimRSGlobal-Single'</w:t>
      </w:r>
    </w:p>
    <w:p w14:paraId="73592DCE" w14:textId="77777777" w:rsidR="002143C9" w:rsidRDefault="002143C9" w:rsidP="002143C9">
      <w:pPr>
        <w:pStyle w:val="PL"/>
      </w:pPr>
      <w:r>
        <w:t xml:space="preserve">            Dynamic5QISet:</w:t>
      </w:r>
    </w:p>
    <w:p w14:paraId="3F3F3B30" w14:textId="77777777" w:rsidR="002143C9" w:rsidRDefault="002143C9" w:rsidP="002143C9">
      <w:pPr>
        <w:pStyle w:val="PL"/>
      </w:pPr>
      <w:r>
        <w:t xml:space="preserve">              $ref: '5gcNrm.yaml#/components/schemas/Dynamic5QISet-Multiple'</w:t>
      </w:r>
    </w:p>
    <w:p w14:paraId="77CE63F2" w14:textId="77777777" w:rsidR="002143C9" w:rsidRDefault="002143C9" w:rsidP="002143C9">
      <w:pPr>
        <w:pStyle w:val="PL"/>
      </w:pPr>
    </w:p>
    <w:p w14:paraId="43DD2E01" w14:textId="77777777" w:rsidR="002143C9" w:rsidRDefault="002143C9" w:rsidP="002143C9">
      <w:pPr>
        <w:pStyle w:val="PL"/>
      </w:pPr>
      <w:r>
        <w:t xml:space="preserve">    ManagedElement-Single:</w:t>
      </w:r>
    </w:p>
    <w:p w14:paraId="173AB635" w14:textId="77777777" w:rsidR="002143C9" w:rsidRDefault="002143C9" w:rsidP="002143C9">
      <w:pPr>
        <w:pStyle w:val="PL"/>
      </w:pPr>
      <w:r>
        <w:t xml:space="preserve">      allOf:</w:t>
      </w:r>
    </w:p>
    <w:p w14:paraId="426CBA90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03DFFB3" w14:textId="77777777" w:rsidR="002143C9" w:rsidRDefault="002143C9" w:rsidP="002143C9">
      <w:pPr>
        <w:pStyle w:val="PL"/>
      </w:pPr>
      <w:r>
        <w:t xml:space="preserve">        - type: object</w:t>
      </w:r>
    </w:p>
    <w:p w14:paraId="45876A9E" w14:textId="77777777" w:rsidR="002143C9" w:rsidRDefault="002143C9" w:rsidP="002143C9">
      <w:pPr>
        <w:pStyle w:val="PL"/>
      </w:pPr>
      <w:r>
        <w:t xml:space="preserve">          properties:</w:t>
      </w:r>
    </w:p>
    <w:p w14:paraId="7711FB26" w14:textId="77777777" w:rsidR="002143C9" w:rsidRDefault="002143C9" w:rsidP="002143C9">
      <w:pPr>
        <w:pStyle w:val="PL"/>
      </w:pPr>
      <w:r>
        <w:t xml:space="preserve">            attributes:</w:t>
      </w:r>
    </w:p>
    <w:p w14:paraId="07DCD326" w14:textId="77777777" w:rsidR="002143C9" w:rsidRDefault="002143C9" w:rsidP="002143C9">
      <w:pPr>
        <w:pStyle w:val="PL"/>
      </w:pPr>
      <w:r>
        <w:t xml:space="preserve">              $ref: 'genericNrm.yaml#/components/schemas/ManagedElement-Attr'</w:t>
      </w:r>
    </w:p>
    <w:p w14:paraId="3D9D1379" w14:textId="77777777" w:rsidR="002143C9" w:rsidRDefault="002143C9" w:rsidP="002143C9">
      <w:pPr>
        <w:pStyle w:val="PL"/>
      </w:pPr>
      <w:r>
        <w:t xml:space="preserve">        - $ref: 'genericNrm.yaml#/components/schemas/ManagedElement-ncO'</w:t>
      </w:r>
    </w:p>
    <w:p w14:paraId="4E00EB6A" w14:textId="77777777" w:rsidR="002143C9" w:rsidRDefault="002143C9" w:rsidP="002143C9">
      <w:pPr>
        <w:pStyle w:val="PL"/>
      </w:pPr>
      <w:r>
        <w:t xml:space="preserve">        - type: object</w:t>
      </w:r>
    </w:p>
    <w:p w14:paraId="14540EE9" w14:textId="77777777" w:rsidR="002143C9" w:rsidRDefault="002143C9" w:rsidP="002143C9">
      <w:pPr>
        <w:pStyle w:val="PL"/>
      </w:pPr>
      <w:r>
        <w:t xml:space="preserve">          properties:</w:t>
      </w:r>
    </w:p>
    <w:p w14:paraId="77CCCC78" w14:textId="77777777" w:rsidR="002143C9" w:rsidRDefault="002143C9" w:rsidP="002143C9">
      <w:pPr>
        <w:pStyle w:val="PL"/>
      </w:pPr>
      <w:r>
        <w:t xml:space="preserve">            GnbDuFunction:</w:t>
      </w:r>
    </w:p>
    <w:p w14:paraId="06CD10E8" w14:textId="77777777" w:rsidR="002143C9" w:rsidRDefault="002143C9" w:rsidP="002143C9">
      <w:pPr>
        <w:pStyle w:val="PL"/>
      </w:pPr>
      <w:r>
        <w:t xml:space="preserve">              $ref: '#/components/schemas/GnbDuFunction-Multiple'</w:t>
      </w:r>
    </w:p>
    <w:p w14:paraId="040E4AC2" w14:textId="77777777" w:rsidR="002143C9" w:rsidRDefault="002143C9" w:rsidP="002143C9">
      <w:pPr>
        <w:pStyle w:val="PL"/>
      </w:pPr>
      <w:r>
        <w:t xml:space="preserve">            GnbCuUpFunction:</w:t>
      </w:r>
    </w:p>
    <w:p w14:paraId="3356A9FA" w14:textId="77777777" w:rsidR="002143C9" w:rsidRDefault="002143C9" w:rsidP="002143C9">
      <w:pPr>
        <w:pStyle w:val="PL"/>
      </w:pPr>
      <w:r>
        <w:t xml:space="preserve">              $ref: '#/components/schemas/GnbCuUpFunction-Multiple'</w:t>
      </w:r>
    </w:p>
    <w:p w14:paraId="1EC3A9D3" w14:textId="77777777" w:rsidR="002143C9" w:rsidRDefault="002143C9" w:rsidP="002143C9">
      <w:pPr>
        <w:pStyle w:val="PL"/>
      </w:pPr>
      <w:r>
        <w:t xml:space="preserve">            GnbCuCpFunction:</w:t>
      </w:r>
    </w:p>
    <w:p w14:paraId="5356BA80" w14:textId="77777777" w:rsidR="002143C9" w:rsidRDefault="002143C9" w:rsidP="002143C9">
      <w:pPr>
        <w:pStyle w:val="PL"/>
      </w:pPr>
      <w:r>
        <w:t xml:space="preserve">              $ref: '#/components/schemas/GnbCuCpFunction-Multiple'</w:t>
      </w:r>
    </w:p>
    <w:p w14:paraId="413D98D7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31D4FDC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468DB05E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44B3F352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468A5D37" w14:textId="77777777" w:rsidR="002143C9" w:rsidRDefault="002143C9" w:rsidP="002143C9">
      <w:pPr>
        <w:pStyle w:val="PL"/>
      </w:pPr>
      <w:r>
        <w:t xml:space="preserve">            DMROFunction:</w:t>
      </w:r>
    </w:p>
    <w:p w14:paraId="4526EB4F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011E17DC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7A860472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02658C18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0CBC2B58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29D79269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4E187C88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1C6E596B" w14:textId="77777777" w:rsidR="002143C9" w:rsidRDefault="002143C9" w:rsidP="002143C9">
      <w:pPr>
        <w:pStyle w:val="PL"/>
      </w:pPr>
      <w:r>
        <w:t xml:space="preserve">            Configurable5QISet:</w:t>
      </w:r>
    </w:p>
    <w:p w14:paraId="50691E29" w14:textId="77777777" w:rsidR="002143C9" w:rsidRDefault="002143C9" w:rsidP="002143C9">
      <w:pPr>
        <w:pStyle w:val="PL"/>
      </w:pPr>
      <w:r>
        <w:t xml:space="preserve">              $ref: '5gcNrm.yaml#/components/schemas/Configurable5QISet-Multiple'</w:t>
      </w:r>
    </w:p>
    <w:p w14:paraId="6BB6DEE3" w14:textId="77777777" w:rsidR="002143C9" w:rsidRDefault="002143C9" w:rsidP="002143C9">
      <w:pPr>
        <w:pStyle w:val="PL"/>
      </w:pPr>
      <w:r>
        <w:t xml:space="preserve">            Dynamic5QISet:</w:t>
      </w:r>
    </w:p>
    <w:p w14:paraId="61919C0E" w14:textId="77777777" w:rsidR="002143C9" w:rsidRDefault="002143C9" w:rsidP="002143C9">
      <w:pPr>
        <w:pStyle w:val="PL"/>
      </w:pPr>
      <w:r>
        <w:t xml:space="preserve">              $ref: '5gcNrm.yaml#/components/schemas/Dynamic5QISet-Multiple'</w:t>
      </w:r>
    </w:p>
    <w:p w14:paraId="2A1CAD03" w14:textId="77777777" w:rsidR="002143C9" w:rsidRDefault="002143C9" w:rsidP="002143C9">
      <w:pPr>
        <w:pStyle w:val="PL"/>
      </w:pPr>
    </w:p>
    <w:p w14:paraId="29262375" w14:textId="77777777" w:rsidR="002143C9" w:rsidRDefault="002143C9" w:rsidP="002143C9">
      <w:pPr>
        <w:pStyle w:val="PL"/>
      </w:pPr>
      <w:r>
        <w:t xml:space="preserve">    GnbDuFunction-Single:</w:t>
      </w:r>
    </w:p>
    <w:p w14:paraId="372B1167" w14:textId="77777777" w:rsidR="002143C9" w:rsidRDefault="002143C9" w:rsidP="002143C9">
      <w:pPr>
        <w:pStyle w:val="PL"/>
      </w:pPr>
      <w:r>
        <w:t xml:space="preserve">      allOf:</w:t>
      </w:r>
    </w:p>
    <w:p w14:paraId="0A47645A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FE1928E" w14:textId="77777777" w:rsidR="002143C9" w:rsidRDefault="002143C9" w:rsidP="002143C9">
      <w:pPr>
        <w:pStyle w:val="PL"/>
      </w:pPr>
      <w:r>
        <w:t xml:space="preserve">        - type: object</w:t>
      </w:r>
    </w:p>
    <w:p w14:paraId="3BC044D4" w14:textId="77777777" w:rsidR="002143C9" w:rsidRDefault="002143C9" w:rsidP="002143C9">
      <w:pPr>
        <w:pStyle w:val="PL"/>
      </w:pPr>
      <w:r>
        <w:t xml:space="preserve">          properties:</w:t>
      </w:r>
    </w:p>
    <w:p w14:paraId="5A1D3A94" w14:textId="77777777" w:rsidR="002143C9" w:rsidRDefault="002143C9" w:rsidP="002143C9">
      <w:pPr>
        <w:pStyle w:val="PL"/>
      </w:pPr>
      <w:r>
        <w:t xml:space="preserve">            attributes:</w:t>
      </w:r>
    </w:p>
    <w:p w14:paraId="2E5D1722" w14:textId="77777777" w:rsidR="002143C9" w:rsidRDefault="002143C9" w:rsidP="002143C9">
      <w:pPr>
        <w:pStyle w:val="PL"/>
      </w:pPr>
      <w:r>
        <w:t xml:space="preserve">              allOf:</w:t>
      </w:r>
    </w:p>
    <w:p w14:paraId="444D4540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6366702E" w14:textId="77777777" w:rsidR="002143C9" w:rsidRDefault="002143C9" w:rsidP="002143C9">
      <w:pPr>
        <w:pStyle w:val="PL"/>
      </w:pPr>
      <w:r>
        <w:t xml:space="preserve">                - type: object</w:t>
      </w:r>
    </w:p>
    <w:p w14:paraId="6BEA7CEF" w14:textId="77777777" w:rsidR="002143C9" w:rsidRDefault="002143C9" w:rsidP="002143C9">
      <w:pPr>
        <w:pStyle w:val="PL"/>
      </w:pPr>
      <w:r>
        <w:t xml:space="preserve">                  properties:</w:t>
      </w:r>
    </w:p>
    <w:p w14:paraId="1DC7D011" w14:textId="77777777" w:rsidR="002143C9" w:rsidRDefault="002143C9" w:rsidP="002143C9">
      <w:pPr>
        <w:pStyle w:val="PL"/>
      </w:pPr>
      <w:r>
        <w:t xml:space="preserve">                    gnbDuId:</w:t>
      </w:r>
    </w:p>
    <w:p w14:paraId="1585DDBE" w14:textId="77777777" w:rsidR="002143C9" w:rsidRDefault="002143C9" w:rsidP="002143C9">
      <w:pPr>
        <w:pStyle w:val="PL"/>
      </w:pPr>
      <w:r>
        <w:t xml:space="preserve">                      $ref: '#/components/schemas/GnbDuId'</w:t>
      </w:r>
    </w:p>
    <w:p w14:paraId="4B987307" w14:textId="77777777" w:rsidR="002143C9" w:rsidRDefault="002143C9" w:rsidP="002143C9">
      <w:pPr>
        <w:pStyle w:val="PL"/>
      </w:pPr>
      <w:r>
        <w:t xml:space="preserve">                    gnbDuName:</w:t>
      </w:r>
    </w:p>
    <w:p w14:paraId="3281A571" w14:textId="77777777" w:rsidR="002143C9" w:rsidRDefault="002143C9" w:rsidP="002143C9">
      <w:pPr>
        <w:pStyle w:val="PL"/>
      </w:pPr>
      <w:r>
        <w:t xml:space="preserve">                      $ref: '#/components/schemas/GnbName'</w:t>
      </w:r>
    </w:p>
    <w:p w14:paraId="32B4A7FC" w14:textId="77777777" w:rsidR="002143C9" w:rsidRDefault="002143C9" w:rsidP="002143C9">
      <w:pPr>
        <w:pStyle w:val="PL"/>
      </w:pPr>
      <w:r>
        <w:t xml:space="preserve">                    gnbId:</w:t>
      </w:r>
    </w:p>
    <w:p w14:paraId="579D3068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456F905" w14:textId="77777777" w:rsidR="002143C9" w:rsidRDefault="002143C9" w:rsidP="002143C9">
      <w:pPr>
        <w:pStyle w:val="PL"/>
      </w:pPr>
      <w:r>
        <w:t xml:space="preserve">                    gnbIdLength:</w:t>
      </w:r>
    </w:p>
    <w:p w14:paraId="579C1C9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1B01BCA7" w14:textId="77777777" w:rsidR="002143C9" w:rsidRDefault="002143C9" w:rsidP="002143C9">
      <w:pPr>
        <w:pStyle w:val="PL"/>
      </w:pPr>
      <w:r>
        <w:t xml:space="preserve">                    rimRSReportConf:</w:t>
      </w:r>
    </w:p>
    <w:p w14:paraId="2CAF0672" w14:textId="77777777" w:rsidR="002143C9" w:rsidRDefault="002143C9" w:rsidP="002143C9">
      <w:pPr>
        <w:pStyle w:val="PL"/>
      </w:pPr>
      <w:r>
        <w:t xml:space="preserve">                      $ref: '#/components/schemas/RimRSReportConf'</w:t>
      </w:r>
    </w:p>
    <w:p w14:paraId="51970A98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2A7E587D" w14:textId="77777777" w:rsidR="002143C9" w:rsidRDefault="002143C9" w:rsidP="002143C9">
      <w:pPr>
        <w:pStyle w:val="PL"/>
      </w:pPr>
      <w:r>
        <w:t xml:space="preserve">        - type: object</w:t>
      </w:r>
    </w:p>
    <w:p w14:paraId="4C158322" w14:textId="77777777" w:rsidR="002143C9" w:rsidRDefault="002143C9" w:rsidP="002143C9">
      <w:pPr>
        <w:pStyle w:val="PL"/>
      </w:pPr>
      <w:r>
        <w:t xml:space="preserve">          properties:</w:t>
      </w:r>
    </w:p>
    <w:p w14:paraId="70549361" w14:textId="77777777" w:rsidR="002143C9" w:rsidRDefault="002143C9" w:rsidP="002143C9">
      <w:pPr>
        <w:pStyle w:val="PL"/>
      </w:pPr>
      <w:r>
        <w:t xml:space="preserve">            RRMPolicyRatio:</w:t>
      </w:r>
    </w:p>
    <w:p w14:paraId="77A6DCE2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5774B2A0" w14:textId="77777777" w:rsidR="002143C9" w:rsidRDefault="002143C9" w:rsidP="002143C9">
      <w:pPr>
        <w:pStyle w:val="PL"/>
      </w:pPr>
      <w:r>
        <w:t xml:space="preserve">            NrCellDu:</w:t>
      </w:r>
    </w:p>
    <w:p w14:paraId="32F58CF3" w14:textId="77777777" w:rsidR="002143C9" w:rsidRDefault="002143C9" w:rsidP="002143C9">
      <w:pPr>
        <w:pStyle w:val="PL"/>
      </w:pPr>
      <w:r>
        <w:t xml:space="preserve">              $ref: '#/components/schemas/NrCellDu-Multiple'</w:t>
      </w:r>
    </w:p>
    <w:p w14:paraId="112D248A" w14:textId="77777777" w:rsidR="002143C9" w:rsidRDefault="002143C9" w:rsidP="002143C9">
      <w:pPr>
        <w:pStyle w:val="PL"/>
      </w:pPr>
      <w:r>
        <w:t xml:space="preserve">            Bwp-Multiple:</w:t>
      </w:r>
    </w:p>
    <w:p w14:paraId="0BDF88F2" w14:textId="77777777" w:rsidR="002143C9" w:rsidRDefault="002143C9" w:rsidP="002143C9">
      <w:pPr>
        <w:pStyle w:val="PL"/>
      </w:pPr>
      <w:r>
        <w:t xml:space="preserve">              $ref: '#/components/schemas/Bwp-Multiple'</w:t>
      </w:r>
    </w:p>
    <w:p w14:paraId="199551FB" w14:textId="77777777" w:rsidR="002143C9" w:rsidRDefault="002143C9" w:rsidP="002143C9">
      <w:pPr>
        <w:pStyle w:val="PL"/>
      </w:pPr>
      <w:r>
        <w:t xml:space="preserve">            NrSectorCarrier-Multiple:</w:t>
      </w:r>
    </w:p>
    <w:p w14:paraId="1076C827" w14:textId="77777777" w:rsidR="002143C9" w:rsidRDefault="002143C9" w:rsidP="002143C9">
      <w:pPr>
        <w:pStyle w:val="PL"/>
      </w:pPr>
      <w:r>
        <w:t xml:space="preserve">              $ref: '#/components/schemas/NrSectorCarrier-Multiple'</w:t>
      </w:r>
    </w:p>
    <w:p w14:paraId="37E93BF6" w14:textId="77777777" w:rsidR="002143C9" w:rsidRDefault="002143C9" w:rsidP="002143C9">
      <w:pPr>
        <w:pStyle w:val="PL"/>
      </w:pPr>
      <w:r>
        <w:t xml:space="preserve">            EP_F1C:</w:t>
      </w:r>
    </w:p>
    <w:p w14:paraId="09AE2443" w14:textId="77777777" w:rsidR="002143C9" w:rsidRDefault="002143C9" w:rsidP="002143C9">
      <w:pPr>
        <w:pStyle w:val="PL"/>
      </w:pPr>
      <w:r>
        <w:t xml:space="preserve">              $ref: '#/components/schemas/EP_F1C-Single'</w:t>
      </w:r>
    </w:p>
    <w:p w14:paraId="78B1D449" w14:textId="77777777" w:rsidR="002143C9" w:rsidRDefault="002143C9" w:rsidP="002143C9">
      <w:pPr>
        <w:pStyle w:val="PL"/>
      </w:pPr>
      <w:r>
        <w:t xml:space="preserve">            EP_F1U:</w:t>
      </w:r>
    </w:p>
    <w:p w14:paraId="5929EC54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385C3D70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45ADD33E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388DDE65" w14:textId="77777777" w:rsidR="002143C9" w:rsidRDefault="002143C9" w:rsidP="002143C9">
      <w:pPr>
        <w:pStyle w:val="PL"/>
      </w:pPr>
      <w:r>
        <w:t xml:space="preserve">    GnbCuUpFunction-Single:</w:t>
      </w:r>
    </w:p>
    <w:p w14:paraId="35999F9C" w14:textId="77777777" w:rsidR="002143C9" w:rsidRDefault="002143C9" w:rsidP="002143C9">
      <w:pPr>
        <w:pStyle w:val="PL"/>
      </w:pPr>
      <w:r>
        <w:t xml:space="preserve">      allOf:</w:t>
      </w:r>
    </w:p>
    <w:p w14:paraId="618CF21F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77316FEB" w14:textId="77777777" w:rsidR="002143C9" w:rsidRDefault="002143C9" w:rsidP="002143C9">
      <w:pPr>
        <w:pStyle w:val="PL"/>
      </w:pPr>
      <w:r>
        <w:t xml:space="preserve">        - type: object</w:t>
      </w:r>
    </w:p>
    <w:p w14:paraId="3E9F7059" w14:textId="77777777" w:rsidR="002143C9" w:rsidRDefault="002143C9" w:rsidP="002143C9">
      <w:pPr>
        <w:pStyle w:val="PL"/>
      </w:pPr>
      <w:r>
        <w:t xml:space="preserve">          properties:</w:t>
      </w:r>
    </w:p>
    <w:p w14:paraId="05A5E86B" w14:textId="77777777" w:rsidR="002143C9" w:rsidRDefault="002143C9" w:rsidP="002143C9">
      <w:pPr>
        <w:pStyle w:val="PL"/>
      </w:pPr>
      <w:r>
        <w:t xml:space="preserve">            attributes:</w:t>
      </w:r>
    </w:p>
    <w:p w14:paraId="48D1FB6E" w14:textId="77777777" w:rsidR="002143C9" w:rsidRDefault="002143C9" w:rsidP="002143C9">
      <w:pPr>
        <w:pStyle w:val="PL"/>
      </w:pPr>
      <w:r>
        <w:t xml:space="preserve">              allOf:</w:t>
      </w:r>
    </w:p>
    <w:p w14:paraId="3AA78B65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489B72C3" w14:textId="77777777" w:rsidR="002143C9" w:rsidRDefault="002143C9" w:rsidP="002143C9">
      <w:pPr>
        <w:pStyle w:val="PL"/>
      </w:pPr>
      <w:r>
        <w:t xml:space="preserve">                - type: object</w:t>
      </w:r>
    </w:p>
    <w:p w14:paraId="0E8E9136" w14:textId="77777777" w:rsidR="002143C9" w:rsidRDefault="002143C9" w:rsidP="002143C9">
      <w:pPr>
        <w:pStyle w:val="PL"/>
      </w:pPr>
      <w:r>
        <w:t xml:space="preserve">                  properties:</w:t>
      </w:r>
    </w:p>
    <w:p w14:paraId="0E658D73" w14:textId="77777777" w:rsidR="002143C9" w:rsidRDefault="002143C9" w:rsidP="002143C9">
      <w:pPr>
        <w:pStyle w:val="PL"/>
      </w:pPr>
      <w:r>
        <w:t xml:space="preserve">                    gnbId:</w:t>
      </w:r>
    </w:p>
    <w:p w14:paraId="68F03D88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6375728E" w14:textId="77777777" w:rsidR="002143C9" w:rsidRDefault="002143C9" w:rsidP="002143C9">
      <w:pPr>
        <w:pStyle w:val="PL"/>
      </w:pPr>
      <w:r>
        <w:t xml:space="preserve">                    gnbIdLength:</w:t>
      </w:r>
    </w:p>
    <w:p w14:paraId="2BB89DDC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48CC674" w14:textId="77777777" w:rsidR="002143C9" w:rsidRDefault="002143C9" w:rsidP="002143C9">
      <w:pPr>
        <w:pStyle w:val="PL"/>
      </w:pPr>
      <w:r>
        <w:t xml:space="preserve">                    gnbCuUpId:</w:t>
      </w:r>
    </w:p>
    <w:p w14:paraId="07A63F90" w14:textId="77777777" w:rsidR="002143C9" w:rsidRDefault="002143C9" w:rsidP="002143C9">
      <w:pPr>
        <w:pStyle w:val="PL"/>
      </w:pPr>
      <w:r>
        <w:t xml:space="preserve">                      $ref: '#/components/schemas/GnbCuUpId'</w:t>
      </w:r>
    </w:p>
    <w:p w14:paraId="0FE12E9D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4CC5F275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60F35FE6" w14:textId="77777777" w:rsidR="002143C9" w:rsidRDefault="002143C9" w:rsidP="002143C9">
      <w:pPr>
        <w:pStyle w:val="PL"/>
      </w:pPr>
      <w:r>
        <w:t xml:space="preserve">                    configurable5QISetRef:</w:t>
      </w:r>
    </w:p>
    <w:p w14:paraId="73B2DBE2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FAA6B6F" w14:textId="77777777" w:rsidR="002143C9" w:rsidRDefault="002143C9" w:rsidP="002143C9">
      <w:pPr>
        <w:pStyle w:val="PL"/>
      </w:pPr>
      <w:r>
        <w:t xml:space="preserve">                    dynamic5QISetRef:</w:t>
      </w:r>
    </w:p>
    <w:p w14:paraId="37E83E64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63AE5D9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3494CD6" w14:textId="77777777" w:rsidR="002143C9" w:rsidRDefault="002143C9" w:rsidP="002143C9">
      <w:pPr>
        <w:pStyle w:val="PL"/>
      </w:pPr>
      <w:r>
        <w:t xml:space="preserve">        - type: object</w:t>
      </w:r>
    </w:p>
    <w:p w14:paraId="1E15858F" w14:textId="77777777" w:rsidR="002143C9" w:rsidRDefault="002143C9" w:rsidP="002143C9">
      <w:pPr>
        <w:pStyle w:val="PL"/>
      </w:pPr>
      <w:r>
        <w:t xml:space="preserve">          properties:</w:t>
      </w:r>
    </w:p>
    <w:p w14:paraId="3AB1944B" w14:textId="77777777" w:rsidR="002143C9" w:rsidRDefault="002143C9" w:rsidP="002143C9">
      <w:pPr>
        <w:pStyle w:val="PL"/>
      </w:pPr>
      <w:r>
        <w:t xml:space="preserve">            RRMPolicyRatio:</w:t>
      </w:r>
    </w:p>
    <w:p w14:paraId="4992D6D0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2147D40A" w14:textId="77777777" w:rsidR="002143C9" w:rsidRDefault="002143C9" w:rsidP="002143C9">
      <w:pPr>
        <w:pStyle w:val="PL"/>
      </w:pPr>
      <w:r>
        <w:t xml:space="preserve">            EP_E1:</w:t>
      </w:r>
    </w:p>
    <w:p w14:paraId="5B9E3B61" w14:textId="77777777" w:rsidR="002143C9" w:rsidRDefault="002143C9" w:rsidP="002143C9">
      <w:pPr>
        <w:pStyle w:val="PL"/>
      </w:pPr>
      <w:r>
        <w:t xml:space="preserve">              $ref: '#/components/schemas/EP_E1-Single'</w:t>
      </w:r>
    </w:p>
    <w:p w14:paraId="6058D778" w14:textId="77777777" w:rsidR="002143C9" w:rsidRDefault="002143C9" w:rsidP="002143C9">
      <w:pPr>
        <w:pStyle w:val="PL"/>
      </w:pPr>
      <w:r>
        <w:t xml:space="preserve">            EP_XnU:</w:t>
      </w:r>
    </w:p>
    <w:p w14:paraId="4B4F11A0" w14:textId="77777777" w:rsidR="002143C9" w:rsidRDefault="002143C9" w:rsidP="002143C9">
      <w:pPr>
        <w:pStyle w:val="PL"/>
      </w:pPr>
      <w:r>
        <w:t xml:space="preserve">              $ref: '#/components/schemas/EP_XnU-Multiple'</w:t>
      </w:r>
    </w:p>
    <w:p w14:paraId="33640AB5" w14:textId="77777777" w:rsidR="002143C9" w:rsidRDefault="002143C9" w:rsidP="002143C9">
      <w:pPr>
        <w:pStyle w:val="PL"/>
      </w:pPr>
      <w:r>
        <w:t xml:space="preserve">            EP_F1U:</w:t>
      </w:r>
    </w:p>
    <w:p w14:paraId="1FFB8498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0F1A6F99" w14:textId="77777777" w:rsidR="002143C9" w:rsidRDefault="002143C9" w:rsidP="002143C9">
      <w:pPr>
        <w:pStyle w:val="PL"/>
      </w:pPr>
      <w:r>
        <w:t xml:space="preserve">            EP_NgU:</w:t>
      </w:r>
    </w:p>
    <w:p w14:paraId="0437F2CA" w14:textId="77777777" w:rsidR="002143C9" w:rsidRDefault="002143C9" w:rsidP="002143C9">
      <w:pPr>
        <w:pStyle w:val="PL"/>
      </w:pPr>
      <w:r>
        <w:t xml:space="preserve">              $ref: '#/components/schemas/EP_NgU-Multiple'</w:t>
      </w:r>
    </w:p>
    <w:p w14:paraId="7169D751" w14:textId="77777777" w:rsidR="002143C9" w:rsidRDefault="002143C9" w:rsidP="002143C9">
      <w:pPr>
        <w:pStyle w:val="PL"/>
      </w:pPr>
      <w:r>
        <w:t xml:space="preserve">            EP_X2U:</w:t>
      </w:r>
    </w:p>
    <w:p w14:paraId="04763784" w14:textId="77777777" w:rsidR="002143C9" w:rsidRDefault="002143C9" w:rsidP="002143C9">
      <w:pPr>
        <w:pStyle w:val="PL"/>
      </w:pPr>
      <w:r>
        <w:t xml:space="preserve">              $ref: '#/components/schemas/EP_X2U-Multiple'</w:t>
      </w:r>
    </w:p>
    <w:p w14:paraId="463C6472" w14:textId="77777777" w:rsidR="002143C9" w:rsidRDefault="002143C9" w:rsidP="002143C9">
      <w:pPr>
        <w:pStyle w:val="PL"/>
      </w:pPr>
      <w:r>
        <w:t xml:space="preserve">            EP_S1U:</w:t>
      </w:r>
    </w:p>
    <w:p w14:paraId="15E64AAD" w14:textId="77777777" w:rsidR="002143C9" w:rsidRDefault="002143C9" w:rsidP="002143C9">
      <w:pPr>
        <w:pStyle w:val="PL"/>
      </w:pPr>
      <w:r>
        <w:t xml:space="preserve">              $ref: '#/components/schemas/EP_S1U-Multiple'</w:t>
      </w:r>
    </w:p>
    <w:p w14:paraId="3ECB797B" w14:textId="77777777" w:rsidR="002143C9" w:rsidRDefault="002143C9" w:rsidP="002143C9">
      <w:pPr>
        <w:pStyle w:val="PL"/>
      </w:pPr>
      <w:r>
        <w:t xml:space="preserve">    GnbCuCpFunction-Single:</w:t>
      </w:r>
    </w:p>
    <w:p w14:paraId="1F004B16" w14:textId="77777777" w:rsidR="002143C9" w:rsidRDefault="002143C9" w:rsidP="002143C9">
      <w:pPr>
        <w:pStyle w:val="PL"/>
      </w:pPr>
      <w:r>
        <w:t xml:space="preserve">      allOf:</w:t>
      </w:r>
    </w:p>
    <w:p w14:paraId="694D57F1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5733A74B" w14:textId="77777777" w:rsidR="002143C9" w:rsidRDefault="002143C9" w:rsidP="002143C9">
      <w:pPr>
        <w:pStyle w:val="PL"/>
      </w:pPr>
      <w:r>
        <w:t xml:space="preserve">        - type: object</w:t>
      </w:r>
    </w:p>
    <w:p w14:paraId="73A5D3EA" w14:textId="77777777" w:rsidR="002143C9" w:rsidRDefault="002143C9" w:rsidP="002143C9">
      <w:pPr>
        <w:pStyle w:val="PL"/>
      </w:pPr>
      <w:r>
        <w:t xml:space="preserve">          properties:</w:t>
      </w:r>
    </w:p>
    <w:p w14:paraId="3BBFB8E3" w14:textId="77777777" w:rsidR="002143C9" w:rsidRDefault="002143C9" w:rsidP="002143C9">
      <w:pPr>
        <w:pStyle w:val="PL"/>
      </w:pPr>
      <w:r>
        <w:t xml:space="preserve">            attributes:</w:t>
      </w:r>
    </w:p>
    <w:p w14:paraId="4524A020" w14:textId="77777777" w:rsidR="002143C9" w:rsidRDefault="002143C9" w:rsidP="002143C9">
      <w:pPr>
        <w:pStyle w:val="PL"/>
      </w:pPr>
      <w:r>
        <w:t xml:space="preserve">              allOf:</w:t>
      </w:r>
    </w:p>
    <w:p w14:paraId="291FC64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4306D67B" w14:textId="77777777" w:rsidR="002143C9" w:rsidRDefault="002143C9" w:rsidP="002143C9">
      <w:pPr>
        <w:pStyle w:val="PL"/>
      </w:pPr>
      <w:r>
        <w:t xml:space="preserve">                - type: object</w:t>
      </w:r>
    </w:p>
    <w:p w14:paraId="785EFF1A" w14:textId="77777777" w:rsidR="002143C9" w:rsidRDefault="002143C9" w:rsidP="002143C9">
      <w:pPr>
        <w:pStyle w:val="PL"/>
      </w:pPr>
      <w:r>
        <w:t xml:space="preserve">                  properties:</w:t>
      </w:r>
    </w:p>
    <w:p w14:paraId="6F6D8127" w14:textId="77777777" w:rsidR="002143C9" w:rsidRDefault="002143C9" w:rsidP="002143C9">
      <w:pPr>
        <w:pStyle w:val="PL"/>
      </w:pPr>
      <w:r>
        <w:t xml:space="preserve">                    gnbId:</w:t>
      </w:r>
    </w:p>
    <w:p w14:paraId="5700A6FC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F12E817" w14:textId="77777777" w:rsidR="002143C9" w:rsidRDefault="002143C9" w:rsidP="002143C9">
      <w:pPr>
        <w:pStyle w:val="PL"/>
      </w:pPr>
      <w:r>
        <w:t xml:space="preserve">                    gnbIdLength:</w:t>
      </w:r>
    </w:p>
    <w:p w14:paraId="235E8C54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7D3A4169" w14:textId="77777777" w:rsidR="002143C9" w:rsidRDefault="002143C9" w:rsidP="002143C9">
      <w:pPr>
        <w:pStyle w:val="PL"/>
      </w:pPr>
      <w:r>
        <w:t xml:space="preserve">                    gnbCuName:</w:t>
      </w:r>
    </w:p>
    <w:p w14:paraId="3EEC639D" w14:textId="77777777" w:rsidR="002143C9" w:rsidRDefault="002143C9" w:rsidP="002143C9">
      <w:pPr>
        <w:pStyle w:val="PL"/>
      </w:pPr>
      <w:r>
        <w:t xml:space="preserve">                      $ref: '#/components/schemas/GnbName'</w:t>
      </w:r>
    </w:p>
    <w:p w14:paraId="0DB64B4A" w14:textId="77777777" w:rsidR="002143C9" w:rsidRDefault="002143C9" w:rsidP="002143C9">
      <w:pPr>
        <w:pStyle w:val="PL"/>
      </w:pPr>
      <w:r>
        <w:t xml:space="preserve">                    plmnId:</w:t>
      </w:r>
    </w:p>
    <w:p w14:paraId="257313C7" w14:textId="77777777" w:rsidR="002143C9" w:rsidRDefault="002143C9" w:rsidP="002143C9">
      <w:pPr>
        <w:pStyle w:val="PL"/>
      </w:pPr>
      <w:r>
        <w:t xml:space="preserve">                      $ref: '#/components/schemas/PlmnId'</w:t>
      </w:r>
    </w:p>
    <w:p w14:paraId="4ACA6E1E" w14:textId="77777777" w:rsidR="002143C9" w:rsidRDefault="002143C9" w:rsidP="002143C9">
      <w:pPr>
        <w:pStyle w:val="PL"/>
      </w:pPr>
      <w:r>
        <w:t xml:space="preserve">                    x2BlackList:</w:t>
      </w:r>
    </w:p>
    <w:p w14:paraId="52EF50E9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41FFD695" w14:textId="77777777" w:rsidR="002143C9" w:rsidRDefault="002143C9" w:rsidP="002143C9">
      <w:pPr>
        <w:pStyle w:val="PL"/>
      </w:pPr>
      <w:r>
        <w:t xml:space="preserve">                    xnBlackList:</w:t>
      </w:r>
    </w:p>
    <w:p w14:paraId="0ED7E71A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0BC9832D" w14:textId="77777777" w:rsidR="002143C9" w:rsidRDefault="002143C9" w:rsidP="002143C9">
      <w:pPr>
        <w:pStyle w:val="PL"/>
      </w:pPr>
      <w:r>
        <w:t xml:space="preserve">                    x2WhiteList:</w:t>
      </w:r>
    </w:p>
    <w:p w14:paraId="4CBA07B3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17C63A44" w14:textId="77777777" w:rsidR="002143C9" w:rsidRDefault="002143C9" w:rsidP="002143C9">
      <w:pPr>
        <w:pStyle w:val="PL"/>
      </w:pPr>
      <w:r>
        <w:t xml:space="preserve">                    xnWhiteList:</w:t>
      </w:r>
    </w:p>
    <w:p w14:paraId="2AB60D2F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25248CAF" w14:textId="77777777" w:rsidR="002143C9" w:rsidRDefault="002143C9" w:rsidP="002143C9">
      <w:pPr>
        <w:pStyle w:val="PL"/>
      </w:pPr>
      <w:r>
        <w:t xml:space="preserve">                    x2XnHOBlackList:</w:t>
      </w:r>
    </w:p>
    <w:p w14:paraId="0635C96E" w14:textId="77777777" w:rsidR="002143C9" w:rsidRDefault="002143C9" w:rsidP="002143C9">
      <w:pPr>
        <w:pStyle w:val="PL"/>
      </w:pPr>
      <w:r>
        <w:t xml:space="preserve">                      $ref: '#/components/schemas/GEnbIdList'</w:t>
      </w:r>
    </w:p>
    <w:p w14:paraId="587D28BF" w14:textId="77777777" w:rsidR="002143C9" w:rsidRDefault="002143C9" w:rsidP="002143C9">
      <w:pPr>
        <w:pStyle w:val="PL"/>
      </w:pPr>
      <w:r>
        <w:t xml:space="preserve">                    mappingSetIDBackhaulAddress:</w:t>
      </w:r>
    </w:p>
    <w:p w14:paraId="54911289" w14:textId="77777777" w:rsidR="002143C9" w:rsidRDefault="002143C9" w:rsidP="002143C9">
      <w:pPr>
        <w:pStyle w:val="PL"/>
      </w:pPr>
      <w:r>
        <w:t xml:space="preserve">                      $ref: '#/components/schemas/MappingSetIDBackhaulAddress'</w:t>
      </w:r>
    </w:p>
    <w:p w14:paraId="5C80E1DE" w14:textId="77777777" w:rsidR="002143C9" w:rsidRDefault="002143C9" w:rsidP="002143C9">
      <w:pPr>
        <w:pStyle w:val="PL"/>
      </w:pPr>
      <w:r>
        <w:t xml:space="preserve">                    tceMappingInfoList:</w:t>
      </w:r>
    </w:p>
    <w:p w14:paraId="5765E228" w14:textId="77777777" w:rsidR="002143C9" w:rsidRDefault="002143C9" w:rsidP="002143C9">
      <w:pPr>
        <w:pStyle w:val="PL"/>
      </w:pPr>
      <w:r>
        <w:t xml:space="preserve">                      $ref: '#/components/schemas/TceMappingInfoList'</w:t>
      </w:r>
    </w:p>
    <w:p w14:paraId="7AA1F092" w14:textId="77777777" w:rsidR="002143C9" w:rsidRDefault="002143C9" w:rsidP="002143C9">
      <w:pPr>
        <w:pStyle w:val="PL"/>
      </w:pPr>
      <w:r>
        <w:t xml:space="preserve">                    configurable5QISetRef:</w:t>
      </w:r>
    </w:p>
    <w:p w14:paraId="3196FB4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08330F3E" w14:textId="77777777" w:rsidR="002143C9" w:rsidRDefault="002143C9" w:rsidP="002143C9">
      <w:pPr>
        <w:pStyle w:val="PL"/>
      </w:pPr>
      <w:r>
        <w:t xml:space="preserve">                    dynamic5QISetRef:</w:t>
      </w:r>
    </w:p>
    <w:p w14:paraId="29DC6A55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07E80A30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6BDB759A" w14:textId="77777777" w:rsidR="002143C9" w:rsidRDefault="002143C9" w:rsidP="002143C9">
      <w:pPr>
        <w:pStyle w:val="PL"/>
      </w:pPr>
      <w:r>
        <w:t xml:space="preserve">        - type: object</w:t>
      </w:r>
    </w:p>
    <w:p w14:paraId="5D3B8E8D" w14:textId="77777777" w:rsidR="002143C9" w:rsidRDefault="002143C9" w:rsidP="002143C9">
      <w:pPr>
        <w:pStyle w:val="PL"/>
      </w:pPr>
      <w:r>
        <w:t xml:space="preserve">          properties:</w:t>
      </w:r>
    </w:p>
    <w:p w14:paraId="50D8AFEE" w14:textId="77777777" w:rsidR="002143C9" w:rsidRDefault="002143C9" w:rsidP="002143C9">
      <w:pPr>
        <w:pStyle w:val="PL"/>
      </w:pPr>
      <w:r>
        <w:t xml:space="preserve">            RRMPolicyRatio:</w:t>
      </w:r>
    </w:p>
    <w:p w14:paraId="23E22F34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3739AD64" w14:textId="77777777" w:rsidR="002143C9" w:rsidRDefault="002143C9" w:rsidP="002143C9">
      <w:pPr>
        <w:pStyle w:val="PL"/>
      </w:pPr>
      <w:r>
        <w:t xml:space="preserve">            NrCellCu:</w:t>
      </w:r>
    </w:p>
    <w:p w14:paraId="3ABDA474" w14:textId="77777777" w:rsidR="002143C9" w:rsidRDefault="002143C9" w:rsidP="002143C9">
      <w:pPr>
        <w:pStyle w:val="PL"/>
      </w:pPr>
      <w:r>
        <w:t xml:space="preserve">              $ref: '#/components/schemas/NrCellCu-Multiple'</w:t>
      </w:r>
    </w:p>
    <w:p w14:paraId="185AC8CA" w14:textId="77777777" w:rsidR="002143C9" w:rsidRDefault="002143C9" w:rsidP="002143C9">
      <w:pPr>
        <w:pStyle w:val="PL"/>
      </w:pPr>
      <w:r>
        <w:t xml:space="preserve">            EP_XnC:</w:t>
      </w:r>
    </w:p>
    <w:p w14:paraId="6DD5AE45" w14:textId="77777777" w:rsidR="002143C9" w:rsidRDefault="002143C9" w:rsidP="002143C9">
      <w:pPr>
        <w:pStyle w:val="PL"/>
      </w:pPr>
      <w:r>
        <w:t xml:space="preserve">              $ref: '#/components/schemas/EP_XnC-Multiple'</w:t>
      </w:r>
    </w:p>
    <w:p w14:paraId="398B7272" w14:textId="77777777" w:rsidR="002143C9" w:rsidRDefault="002143C9" w:rsidP="002143C9">
      <w:pPr>
        <w:pStyle w:val="PL"/>
      </w:pPr>
      <w:r>
        <w:t xml:space="preserve">            EP_E1:</w:t>
      </w:r>
    </w:p>
    <w:p w14:paraId="35B2501D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14B83411" w14:textId="77777777" w:rsidR="002143C9" w:rsidRDefault="002143C9" w:rsidP="002143C9">
      <w:pPr>
        <w:pStyle w:val="PL"/>
      </w:pPr>
      <w:r>
        <w:t xml:space="preserve">            EP_F1C:</w:t>
      </w:r>
    </w:p>
    <w:p w14:paraId="79B2273F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42988922" w14:textId="77777777" w:rsidR="002143C9" w:rsidRDefault="002143C9" w:rsidP="002143C9">
      <w:pPr>
        <w:pStyle w:val="PL"/>
      </w:pPr>
      <w:r>
        <w:t xml:space="preserve">            EP_NgC:</w:t>
      </w:r>
    </w:p>
    <w:p w14:paraId="70D1B0E5" w14:textId="77777777" w:rsidR="002143C9" w:rsidRDefault="002143C9" w:rsidP="002143C9">
      <w:pPr>
        <w:pStyle w:val="PL"/>
      </w:pPr>
      <w:r>
        <w:t xml:space="preserve">              $ref: '#/components/schemas/EP_NgC-Multiple'</w:t>
      </w:r>
    </w:p>
    <w:p w14:paraId="377C2F56" w14:textId="77777777" w:rsidR="002143C9" w:rsidRDefault="002143C9" w:rsidP="002143C9">
      <w:pPr>
        <w:pStyle w:val="PL"/>
      </w:pPr>
      <w:r>
        <w:t xml:space="preserve">            EP_X2C:</w:t>
      </w:r>
    </w:p>
    <w:p w14:paraId="3230D0AF" w14:textId="77777777" w:rsidR="002143C9" w:rsidRDefault="002143C9" w:rsidP="002143C9">
      <w:pPr>
        <w:pStyle w:val="PL"/>
      </w:pPr>
      <w:r>
        <w:t xml:space="preserve">              $ref: '#/components/schemas/EP_X2C-Multiple'</w:t>
      </w:r>
    </w:p>
    <w:p w14:paraId="15C28645" w14:textId="77777777" w:rsidR="002143C9" w:rsidRDefault="002143C9" w:rsidP="002143C9">
      <w:pPr>
        <w:pStyle w:val="PL"/>
      </w:pPr>
      <w:r>
        <w:t xml:space="preserve">            DANRManagementFunction:</w:t>
      </w:r>
    </w:p>
    <w:p w14:paraId="62A5BD7C" w14:textId="77777777" w:rsidR="002143C9" w:rsidRDefault="002143C9" w:rsidP="002143C9">
      <w:pPr>
        <w:pStyle w:val="PL"/>
      </w:pPr>
      <w:r>
        <w:t xml:space="preserve">              $ref: '#/components/schemas/DANRManagementFunction-Single'</w:t>
      </w:r>
    </w:p>
    <w:p w14:paraId="0B6335A3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80D5DCB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33D41BB3" w14:textId="77777777" w:rsidR="002143C9" w:rsidRDefault="002143C9" w:rsidP="002143C9">
      <w:pPr>
        <w:pStyle w:val="PL"/>
      </w:pPr>
      <w:r>
        <w:t xml:space="preserve">            DMROFunction:</w:t>
      </w:r>
    </w:p>
    <w:p w14:paraId="6B376BAE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482AE141" w14:textId="77777777" w:rsidR="002143C9" w:rsidRDefault="002143C9" w:rsidP="002143C9">
      <w:pPr>
        <w:pStyle w:val="PL"/>
      </w:pPr>
    </w:p>
    <w:p w14:paraId="30105BF2" w14:textId="77777777" w:rsidR="002143C9" w:rsidRDefault="002143C9" w:rsidP="002143C9">
      <w:pPr>
        <w:pStyle w:val="PL"/>
      </w:pPr>
      <w:r>
        <w:t xml:space="preserve">    NrCellCu-Single:</w:t>
      </w:r>
    </w:p>
    <w:p w14:paraId="7EA42AE0" w14:textId="77777777" w:rsidR="002143C9" w:rsidRDefault="002143C9" w:rsidP="002143C9">
      <w:pPr>
        <w:pStyle w:val="PL"/>
      </w:pPr>
      <w:r>
        <w:t xml:space="preserve">      allOf:</w:t>
      </w:r>
    </w:p>
    <w:p w14:paraId="7B0DDD04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5DE4D637" w14:textId="77777777" w:rsidR="002143C9" w:rsidRDefault="002143C9" w:rsidP="002143C9">
      <w:pPr>
        <w:pStyle w:val="PL"/>
      </w:pPr>
      <w:r>
        <w:t xml:space="preserve">        - type: object</w:t>
      </w:r>
    </w:p>
    <w:p w14:paraId="2EFAEE3F" w14:textId="77777777" w:rsidR="002143C9" w:rsidRDefault="002143C9" w:rsidP="002143C9">
      <w:pPr>
        <w:pStyle w:val="PL"/>
      </w:pPr>
      <w:r>
        <w:t xml:space="preserve">          properties:</w:t>
      </w:r>
    </w:p>
    <w:p w14:paraId="6B92C0CC" w14:textId="77777777" w:rsidR="002143C9" w:rsidRDefault="002143C9" w:rsidP="002143C9">
      <w:pPr>
        <w:pStyle w:val="PL"/>
      </w:pPr>
      <w:r>
        <w:t xml:space="preserve">            attributes:</w:t>
      </w:r>
    </w:p>
    <w:p w14:paraId="77FB511C" w14:textId="77777777" w:rsidR="002143C9" w:rsidRDefault="002143C9" w:rsidP="002143C9">
      <w:pPr>
        <w:pStyle w:val="PL"/>
      </w:pPr>
      <w:r>
        <w:t xml:space="preserve">              allOf:</w:t>
      </w:r>
    </w:p>
    <w:p w14:paraId="7F639AE0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2B397F62" w14:textId="77777777" w:rsidR="002143C9" w:rsidRDefault="002143C9" w:rsidP="002143C9">
      <w:pPr>
        <w:pStyle w:val="PL"/>
      </w:pPr>
      <w:r>
        <w:t xml:space="preserve">                - type: object</w:t>
      </w:r>
    </w:p>
    <w:p w14:paraId="57D89DC1" w14:textId="77777777" w:rsidR="002143C9" w:rsidRDefault="002143C9" w:rsidP="002143C9">
      <w:pPr>
        <w:pStyle w:val="PL"/>
      </w:pPr>
      <w:r>
        <w:t xml:space="preserve">                  properties:</w:t>
      </w:r>
    </w:p>
    <w:p w14:paraId="2C28D612" w14:textId="77777777" w:rsidR="002143C9" w:rsidRDefault="002143C9" w:rsidP="002143C9">
      <w:pPr>
        <w:pStyle w:val="PL"/>
      </w:pPr>
      <w:r>
        <w:t xml:space="preserve">                    cellLocalId:</w:t>
      </w:r>
    </w:p>
    <w:p w14:paraId="35A94C0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AD67A11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5115A9A1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47195BF5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32E99102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56CCCBF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79F79F1D" w14:textId="77777777" w:rsidR="002143C9" w:rsidRDefault="002143C9" w:rsidP="002143C9">
      <w:pPr>
        <w:pStyle w:val="PL"/>
      </w:pPr>
      <w:r>
        <w:t xml:space="preserve">        - type: object</w:t>
      </w:r>
    </w:p>
    <w:p w14:paraId="2BA012AC" w14:textId="77777777" w:rsidR="002143C9" w:rsidRDefault="002143C9" w:rsidP="002143C9">
      <w:pPr>
        <w:pStyle w:val="PL"/>
      </w:pPr>
      <w:r>
        <w:t xml:space="preserve">          properties:</w:t>
      </w:r>
    </w:p>
    <w:p w14:paraId="36F92322" w14:textId="77777777" w:rsidR="002143C9" w:rsidRDefault="002143C9" w:rsidP="002143C9">
      <w:pPr>
        <w:pStyle w:val="PL"/>
      </w:pPr>
      <w:r>
        <w:t xml:space="preserve">            RRMPolicyRatio:</w:t>
      </w:r>
    </w:p>
    <w:p w14:paraId="0EC5903E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4C3B598A" w14:textId="77777777" w:rsidR="002143C9" w:rsidRDefault="002143C9" w:rsidP="002143C9">
      <w:pPr>
        <w:pStyle w:val="PL"/>
      </w:pPr>
      <w:r>
        <w:t xml:space="preserve">            NRCellRelation:</w:t>
      </w:r>
    </w:p>
    <w:p w14:paraId="1BE6D3C2" w14:textId="77777777" w:rsidR="002143C9" w:rsidRDefault="002143C9" w:rsidP="002143C9">
      <w:pPr>
        <w:pStyle w:val="PL"/>
      </w:pPr>
      <w:r>
        <w:t xml:space="preserve">              $ref: '#/components/schemas/NRCellRelation-Multiple'</w:t>
      </w:r>
    </w:p>
    <w:p w14:paraId="01567E0A" w14:textId="77777777" w:rsidR="002143C9" w:rsidRDefault="002143C9" w:rsidP="002143C9">
      <w:pPr>
        <w:pStyle w:val="PL"/>
      </w:pPr>
      <w:r>
        <w:t xml:space="preserve">            EUtranCellRelation:</w:t>
      </w:r>
    </w:p>
    <w:p w14:paraId="6E2E00D3" w14:textId="77777777" w:rsidR="002143C9" w:rsidRDefault="002143C9" w:rsidP="002143C9">
      <w:pPr>
        <w:pStyle w:val="PL"/>
      </w:pPr>
      <w:r>
        <w:t xml:space="preserve">              $ref: '#/components/schemas/EUtranCellRelation-Multiple'</w:t>
      </w:r>
    </w:p>
    <w:p w14:paraId="75E28B85" w14:textId="77777777" w:rsidR="002143C9" w:rsidRDefault="002143C9" w:rsidP="002143C9">
      <w:pPr>
        <w:pStyle w:val="PL"/>
      </w:pPr>
      <w:r>
        <w:t xml:space="preserve">            NRFreqRelation:</w:t>
      </w:r>
    </w:p>
    <w:p w14:paraId="0F0F7637" w14:textId="77777777" w:rsidR="002143C9" w:rsidRDefault="002143C9" w:rsidP="002143C9">
      <w:pPr>
        <w:pStyle w:val="PL"/>
      </w:pPr>
      <w:r>
        <w:t xml:space="preserve">              $ref: '#/components/schemas/NRFreqRelation-Multiple'</w:t>
      </w:r>
    </w:p>
    <w:p w14:paraId="5F36CA0F" w14:textId="77777777" w:rsidR="002143C9" w:rsidRDefault="002143C9" w:rsidP="002143C9">
      <w:pPr>
        <w:pStyle w:val="PL"/>
      </w:pPr>
      <w:r>
        <w:t xml:space="preserve">            EUtranFreqRelation:</w:t>
      </w:r>
    </w:p>
    <w:p w14:paraId="53F2967C" w14:textId="77777777" w:rsidR="002143C9" w:rsidRDefault="002143C9" w:rsidP="002143C9">
      <w:pPr>
        <w:pStyle w:val="PL"/>
      </w:pPr>
      <w:r>
        <w:t xml:space="preserve">              $ref: '#/components/schemas/EUtranFreqRelation-Multiple'</w:t>
      </w:r>
    </w:p>
    <w:p w14:paraId="1C84089D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104B224A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2D6F2DA7" w14:textId="77777777" w:rsidR="002143C9" w:rsidRDefault="002143C9" w:rsidP="002143C9">
      <w:pPr>
        <w:pStyle w:val="PL"/>
      </w:pPr>
      <w:r>
        <w:t xml:space="preserve">            DMROFunction:</w:t>
      </w:r>
    </w:p>
    <w:p w14:paraId="1D371F0F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66AF4F8C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6E8BAA8A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7F1A538F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300496A7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3B144854" w14:textId="77777777" w:rsidR="002143C9" w:rsidRDefault="002143C9" w:rsidP="002143C9">
      <w:pPr>
        <w:pStyle w:val="PL"/>
      </w:pPr>
    </w:p>
    <w:p w14:paraId="1427992F" w14:textId="77777777" w:rsidR="002143C9" w:rsidRDefault="002143C9" w:rsidP="002143C9">
      <w:pPr>
        <w:pStyle w:val="PL"/>
      </w:pPr>
      <w:r>
        <w:t xml:space="preserve">    NrCellDu-Single:</w:t>
      </w:r>
    </w:p>
    <w:p w14:paraId="4E2C4B4F" w14:textId="77777777" w:rsidR="002143C9" w:rsidRDefault="002143C9" w:rsidP="002143C9">
      <w:pPr>
        <w:pStyle w:val="PL"/>
      </w:pPr>
      <w:r>
        <w:t xml:space="preserve">      allOf:</w:t>
      </w:r>
    </w:p>
    <w:p w14:paraId="1451E820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2542BF9C" w14:textId="77777777" w:rsidR="002143C9" w:rsidRDefault="002143C9" w:rsidP="002143C9">
      <w:pPr>
        <w:pStyle w:val="PL"/>
      </w:pPr>
      <w:r>
        <w:t xml:space="preserve">        - type: object</w:t>
      </w:r>
    </w:p>
    <w:p w14:paraId="0CBD8F0E" w14:textId="77777777" w:rsidR="002143C9" w:rsidRDefault="002143C9" w:rsidP="002143C9">
      <w:pPr>
        <w:pStyle w:val="PL"/>
      </w:pPr>
      <w:r>
        <w:t xml:space="preserve">          properties:</w:t>
      </w:r>
    </w:p>
    <w:p w14:paraId="5F25B538" w14:textId="77777777" w:rsidR="002143C9" w:rsidRDefault="002143C9" w:rsidP="002143C9">
      <w:pPr>
        <w:pStyle w:val="PL"/>
      </w:pPr>
      <w:r>
        <w:t xml:space="preserve">            attributes:</w:t>
      </w:r>
    </w:p>
    <w:p w14:paraId="44A61AD5" w14:textId="77777777" w:rsidR="002143C9" w:rsidRDefault="002143C9" w:rsidP="002143C9">
      <w:pPr>
        <w:pStyle w:val="PL"/>
      </w:pPr>
      <w:r>
        <w:t xml:space="preserve">              allOf:</w:t>
      </w:r>
    </w:p>
    <w:p w14:paraId="33603007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0C1F3D6F" w14:textId="77777777" w:rsidR="002143C9" w:rsidRDefault="002143C9" w:rsidP="002143C9">
      <w:pPr>
        <w:pStyle w:val="PL"/>
      </w:pPr>
      <w:r>
        <w:t xml:space="preserve">                - type: object</w:t>
      </w:r>
    </w:p>
    <w:p w14:paraId="25848A57" w14:textId="77777777" w:rsidR="002143C9" w:rsidRDefault="002143C9" w:rsidP="002143C9">
      <w:pPr>
        <w:pStyle w:val="PL"/>
      </w:pPr>
      <w:r>
        <w:t xml:space="preserve">                  properties:</w:t>
      </w:r>
    </w:p>
    <w:p w14:paraId="68BBFC3A" w14:textId="77777777" w:rsidR="002143C9" w:rsidRDefault="002143C9" w:rsidP="002143C9">
      <w:pPr>
        <w:pStyle w:val="PL"/>
      </w:pPr>
      <w:r>
        <w:t xml:space="preserve">                    administrativeState:</w:t>
      </w:r>
    </w:p>
    <w:p w14:paraId="0EC827FF" w14:textId="77777777" w:rsidR="002143C9" w:rsidRDefault="002143C9" w:rsidP="002143C9">
      <w:pPr>
        <w:pStyle w:val="PL"/>
      </w:pPr>
      <w:r>
        <w:t xml:space="preserve">                      $ref: 'comDefs.yaml#/components/schemas/AdministrativeState'</w:t>
      </w:r>
    </w:p>
    <w:p w14:paraId="2FB31CD5" w14:textId="77777777" w:rsidR="002143C9" w:rsidRDefault="002143C9" w:rsidP="002143C9">
      <w:pPr>
        <w:pStyle w:val="PL"/>
      </w:pPr>
      <w:r>
        <w:t xml:space="preserve">                    operationalState:</w:t>
      </w:r>
    </w:p>
    <w:p w14:paraId="0565DDE4" w14:textId="77777777" w:rsidR="002143C9" w:rsidRDefault="002143C9" w:rsidP="002143C9">
      <w:pPr>
        <w:pStyle w:val="PL"/>
      </w:pPr>
      <w:r>
        <w:t xml:space="preserve">                      $ref: 'comDefs.yaml#/components/schemas/OperationalState'</w:t>
      </w:r>
    </w:p>
    <w:p w14:paraId="2FFE2462" w14:textId="77777777" w:rsidR="002143C9" w:rsidRDefault="002143C9" w:rsidP="002143C9">
      <w:pPr>
        <w:pStyle w:val="PL"/>
      </w:pPr>
      <w:r>
        <w:t xml:space="preserve">                    cellLocalId:</w:t>
      </w:r>
    </w:p>
    <w:p w14:paraId="43C6920D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3DDDD62" w14:textId="77777777" w:rsidR="002143C9" w:rsidRDefault="002143C9" w:rsidP="002143C9">
      <w:pPr>
        <w:pStyle w:val="PL"/>
      </w:pPr>
      <w:r>
        <w:t xml:space="preserve">                    cellState:</w:t>
      </w:r>
    </w:p>
    <w:p w14:paraId="6182B837" w14:textId="77777777" w:rsidR="002143C9" w:rsidRDefault="002143C9" w:rsidP="002143C9">
      <w:pPr>
        <w:pStyle w:val="PL"/>
      </w:pPr>
      <w:r>
        <w:t xml:space="preserve">                      $ref: '#/components/schemas/CellState'</w:t>
      </w:r>
    </w:p>
    <w:p w14:paraId="6EE1F7FC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6DF36EDD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2EF0F8EA" w14:textId="77777777" w:rsidR="002143C9" w:rsidRDefault="002143C9" w:rsidP="002143C9">
      <w:pPr>
        <w:pStyle w:val="PL"/>
      </w:pPr>
      <w:r>
        <w:t xml:space="preserve">                    nrPci:</w:t>
      </w:r>
    </w:p>
    <w:p w14:paraId="6D8A00BF" w14:textId="77777777" w:rsidR="002143C9" w:rsidRDefault="002143C9" w:rsidP="002143C9">
      <w:pPr>
        <w:pStyle w:val="PL"/>
      </w:pPr>
      <w:r>
        <w:t xml:space="preserve">                      $ref: '#/components/schemas/NrPci'</w:t>
      </w:r>
    </w:p>
    <w:p w14:paraId="624B9420" w14:textId="77777777" w:rsidR="002143C9" w:rsidRDefault="002143C9" w:rsidP="002143C9">
      <w:pPr>
        <w:pStyle w:val="PL"/>
      </w:pPr>
      <w:r>
        <w:t xml:space="preserve">                    nrTac:</w:t>
      </w:r>
    </w:p>
    <w:p w14:paraId="087E6978" w14:textId="77777777" w:rsidR="002143C9" w:rsidRDefault="002143C9" w:rsidP="002143C9">
      <w:pPr>
        <w:pStyle w:val="PL"/>
      </w:pPr>
      <w:r>
        <w:t xml:space="preserve">                      $ref: '#/components/schemas/NrTac'</w:t>
      </w:r>
    </w:p>
    <w:p w14:paraId="74A0CBE6" w14:textId="77777777" w:rsidR="002143C9" w:rsidRDefault="002143C9" w:rsidP="002143C9">
      <w:pPr>
        <w:pStyle w:val="PL"/>
      </w:pPr>
      <w:r>
        <w:t xml:space="preserve">                    arfcnDL:</w:t>
      </w:r>
    </w:p>
    <w:p w14:paraId="57BB364E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41F4300" w14:textId="77777777" w:rsidR="002143C9" w:rsidRDefault="002143C9" w:rsidP="002143C9">
      <w:pPr>
        <w:pStyle w:val="PL"/>
      </w:pPr>
      <w:r>
        <w:t xml:space="preserve">                    arfcnUL:</w:t>
      </w:r>
    </w:p>
    <w:p w14:paraId="7E5A29B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3FF6610" w14:textId="77777777" w:rsidR="002143C9" w:rsidRDefault="002143C9" w:rsidP="002143C9">
      <w:pPr>
        <w:pStyle w:val="PL"/>
      </w:pPr>
      <w:r>
        <w:t xml:space="preserve">                    arfcnSUL:</w:t>
      </w:r>
    </w:p>
    <w:p w14:paraId="57FB552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FFE4468" w14:textId="77777777" w:rsidR="002143C9" w:rsidRDefault="002143C9" w:rsidP="002143C9">
      <w:pPr>
        <w:pStyle w:val="PL"/>
      </w:pPr>
      <w:r>
        <w:t xml:space="preserve">                    bSChannelBwDL:</w:t>
      </w:r>
    </w:p>
    <w:p w14:paraId="38932D1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1348C25" w14:textId="77777777" w:rsidR="002143C9" w:rsidRDefault="002143C9" w:rsidP="002143C9">
      <w:pPr>
        <w:pStyle w:val="PL"/>
      </w:pPr>
      <w:r>
        <w:t xml:space="preserve">                    bSChannelBwUL:</w:t>
      </w:r>
    </w:p>
    <w:p w14:paraId="57F105F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47D9F41" w14:textId="77777777" w:rsidR="002143C9" w:rsidRDefault="002143C9" w:rsidP="002143C9">
      <w:pPr>
        <w:pStyle w:val="PL"/>
      </w:pPr>
      <w:r>
        <w:t xml:space="preserve">                    bSChannelBwSUL:</w:t>
      </w:r>
    </w:p>
    <w:p w14:paraId="7253687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4DB6DA2" w14:textId="77777777" w:rsidR="002143C9" w:rsidRDefault="002143C9" w:rsidP="002143C9">
      <w:pPr>
        <w:pStyle w:val="PL"/>
      </w:pPr>
      <w:r>
        <w:t xml:space="preserve">                    ssbFrequency:</w:t>
      </w:r>
    </w:p>
    <w:p w14:paraId="71098F9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6D615A8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E098F4C" w14:textId="77777777" w:rsidR="002143C9" w:rsidRDefault="002143C9" w:rsidP="002143C9">
      <w:pPr>
        <w:pStyle w:val="PL"/>
      </w:pPr>
      <w:r>
        <w:t xml:space="preserve">                      maximum: 3279165</w:t>
      </w:r>
    </w:p>
    <w:p w14:paraId="3FCB121A" w14:textId="77777777" w:rsidR="002143C9" w:rsidRDefault="002143C9" w:rsidP="002143C9">
      <w:pPr>
        <w:pStyle w:val="PL"/>
      </w:pPr>
      <w:r>
        <w:t xml:space="preserve">                    ssbPeriodicity:</w:t>
      </w:r>
    </w:p>
    <w:p w14:paraId="6C8251D3" w14:textId="77777777" w:rsidR="002143C9" w:rsidRDefault="002143C9" w:rsidP="002143C9">
      <w:pPr>
        <w:pStyle w:val="PL"/>
      </w:pPr>
      <w:r>
        <w:t xml:space="preserve">                      $ref: '#/components/schemas/SsbPeriodicity'</w:t>
      </w:r>
    </w:p>
    <w:p w14:paraId="5E89F872" w14:textId="77777777" w:rsidR="002143C9" w:rsidRDefault="002143C9" w:rsidP="002143C9">
      <w:pPr>
        <w:pStyle w:val="PL"/>
      </w:pPr>
      <w:r>
        <w:t xml:space="preserve">                    ssbSubCarrierSpacing:</w:t>
      </w:r>
    </w:p>
    <w:p w14:paraId="6E0D23B9" w14:textId="77777777" w:rsidR="002143C9" w:rsidRDefault="002143C9" w:rsidP="002143C9">
      <w:pPr>
        <w:pStyle w:val="PL"/>
      </w:pPr>
      <w:r>
        <w:t xml:space="preserve">                      $ref: '#/components/schemas/SsbSubCarrierSpacing'</w:t>
      </w:r>
    </w:p>
    <w:p w14:paraId="09206925" w14:textId="77777777" w:rsidR="002143C9" w:rsidRDefault="002143C9" w:rsidP="002143C9">
      <w:pPr>
        <w:pStyle w:val="PL"/>
      </w:pPr>
      <w:r>
        <w:t xml:space="preserve">                    ssbOffset:</w:t>
      </w:r>
    </w:p>
    <w:p w14:paraId="3B6E6A83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5F8F4AA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ACEE5C4" w14:textId="77777777" w:rsidR="002143C9" w:rsidRDefault="002143C9" w:rsidP="002143C9">
      <w:pPr>
        <w:pStyle w:val="PL"/>
      </w:pPr>
      <w:r>
        <w:t xml:space="preserve">                      maximum: 159</w:t>
      </w:r>
    </w:p>
    <w:p w14:paraId="3E515909" w14:textId="77777777" w:rsidR="002143C9" w:rsidRDefault="002143C9" w:rsidP="002143C9">
      <w:pPr>
        <w:pStyle w:val="PL"/>
      </w:pPr>
      <w:r>
        <w:t xml:space="preserve">                    ssbDuration:</w:t>
      </w:r>
    </w:p>
    <w:p w14:paraId="51D17706" w14:textId="77777777" w:rsidR="002143C9" w:rsidRDefault="002143C9" w:rsidP="002143C9">
      <w:pPr>
        <w:pStyle w:val="PL"/>
      </w:pPr>
      <w:r>
        <w:t xml:space="preserve">                      $ref: '#/components/schemas/SsbDuration'</w:t>
      </w:r>
    </w:p>
    <w:p w14:paraId="6BD00954" w14:textId="77777777" w:rsidR="002143C9" w:rsidRDefault="002143C9" w:rsidP="002143C9">
      <w:pPr>
        <w:pStyle w:val="PL"/>
      </w:pPr>
      <w:r>
        <w:t xml:space="preserve">                    nrSectorCarrierRef:</w:t>
      </w:r>
    </w:p>
    <w:p w14:paraId="2702C7CA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30B755FE" w14:textId="77777777" w:rsidR="002143C9" w:rsidRDefault="002143C9" w:rsidP="002143C9">
      <w:pPr>
        <w:pStyle w:val="PL"/>
      </w:pPr>
      <w:r>
        <w:t xml:space="preserve">                      items:</w:t>
      </w:r>
    </w:p>
    <w:p w14:paraId="046AC14D" w14:textId="77777777" w:rsidR="002143C9" w:rsidRDefault="002143C9" w:rsidP="002143C9">
      <w:pPr>
        <w:pStyle w:val="PL"/>
      </w:pPr>
      <w:r>
        <w:t xml:space="preserve">                        $ref: 'comDefs.yaml#/components/schemas/Dn'</w:t>
      </w:r>
    </w:p>
    <w:p w14:paraId="0E865A27" w14:textId="77777777" w:rsidR="002143C9" w:rsidRDefault="002143C9" w:rsidP="002143C9">
      <w:pPr>
        <w:pStyle w:val="PL"/>
      </w:pPr>
      <w:r>
        <w:t xml:space="preserve">                    bwpRef:</w:t>
      </w:r>
    </w:p>
    <w:p w14:paraId="533D3FF7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6FCBD09A" w14:textId="77777777" w:rsidR="002143C9" w:rsidRDefault="002143C9" w:rsidP="002143C9">
      <w:pPr>
        <w:pStyle w:val="PL"/>
      </w:pPr>
      <w:r>
        <w:t xml:space="preserve">                      items:</w:t>
      </w:r>
    </w:p>
    <w:p w14:paraId="790E9708" w14:textId="77777777" w:rsidR="002143C9" w:rsidRDefault="002143C9" w:rsidP="002143C9">
      <w:pPr>
        <w:pStyle w:val="PL"/>
      </w:pPr>
      <w:r>
        <w:t xml:space="preserve">                        $ref: 'comDefs.yaml#/components/schemas/Dn'</w:t>
      </w:r>
    </w:p>
    <w:p w14:paraId="3FC50E1C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05BB19EC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5DE2CBA" w14:textId="77777777" w:rsidR="002143C9" w:rsidRDefault="002143C9" w:rsidP="002143C9">
      <w:pPr>
        <w:pStyle w:val="PL"/>
      </w:pPr>
      <w:r>
        <w:t xml:space="preserve">                    victimSetRef:</w:t>
      </w:r>
    </w:p>
    <w:p w14:paraId="6766CC09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6DAE67D5" w14:textId="77777777" w:rsidR="002143C9" w:rsidRDefault="002143C9" w:rsidP="002143C9">
      <w:pPr>
        <w:pStyle w:val="PL"/>
      </w:pPr>
      <w:r>
        <w:t xml:space="preserve">                    aggressorSetRef:</w:t>
      </w:r>
    </w:p>
    <w:p w14:paraId="56D24C2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5CC0D5C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6CD60A0F" w14:textId="77777777" w:rsidR="002143C9" w:rsidRDefault="002143C9" w:rsidP="002143C9">
      <w:pPr>
        <w:pStyle w:val="PL"/>
      </w:pPr>
      <w:r>
        <w:t xml:space="preserve">        - type: object</w:t>
      </w:r>
    </w:p>
    <w:p w14:paraId="6A4CC853" w14:textId="77777777" w:rsidR="002143C9" w:rsidRDefault="002143C9" w:rsidP="002143C9">
      <w:pPr>
        <w:pStyle w:val="PL"/>
      </w:pPr>
      <w:r>
        <w:t xml:space="preserve">          properties:</w:t>
      </w:r>
    </w:p>
    <w:p w14:paraId="1EAE0121" w14:textId="77777777" w:rsidR="002143C9" w:rsidRDefault="002143C9" w:rsidP="002143C9">
      <w:pPr>
        <w:pStyle w:val="PL"/>
      </w:pPr>
      <w:r>
        <w:t xml:space="preserve">            RRMPolicyRatio:</w:t>
      </w:r>
    </w:p>
    <w:p w14:paraId="146E14D3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5E21A137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4B32AE85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725E0199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1B705042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3EC3A940" w14:textId="77777777" w:rsidR="002143C9" w:rsidRDefault="002143C9" w:rsidP="002143C9">
      <w:pPr>
        <w:pStyle w:val="PL"/>
      </w:pPr>
    </w:p>
    <w:p w14:paraId="7340DBB5" w14:textId="77777777" w:rsidR="002143C9" w:rsidRDefault="002143C9" w:rsidP="002143C9">
      <w:pPr>
        <w:pStyle w:val="PL"/>
      </w:pPr>
      <w:r>
        <w:t xml:space="preserve">    NRFrequency-Single:</w:t>
      </w:r>
    </w:p>
    <w:p w14:paraId="1A399855" w14:textId="77777777" w:rsidR="002143C9" w:rsidRDefault="002143C9" w:rsidP="002143C9">
      <w:pPr>
        <w:pStyle w:val="PL"/>
      </w:pPr>
      <w:r>
        <w:t xml:space="preserve">      allOf:</w:t>
      </w:r>
    </w:p>
    <w:p w14:paraId="2E95A5CF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3E06C121" w14:textId="77777777" w:rsidR="002143C9" w:rsidRDefault="002143C9" w:rsidP="002143C9">
      <w:pPr>
        <w:pStyle w:val="PL"/>
      </w:pPr>
      <w:r>
        <w:t xml:space="preserve">        - type: object</w:t>
      </w:r>
    </w:p>
    <w:p w14:paraId="242BDB0B" w14:textId="77777777" w:rsidR="002143C9" w:rsidRDefault="002143C9" w:rsidP="002143C9">
      <w:pPr>
        <w:pStyle w:val="PL"/>
      </w:pPr>
      <w:r>
        <w:t xml:space="preserve">          properties:</w:t>
      </w:r>
    </w:p>
    <w:p w14:paraId="417EF67C" w14:textId="77777777" w:rsidR="002143C9" w:rsidRDefault="002143C9" w:rsidP="002143C9">
      <w:pPr>
        <w:pStyle w:val="PL"/>
      </w:pPr>
      <w:r>
        <w:t xml:space="preserve">            attributes:</w:t>
      </w:r>
    </w:p>
    <w:p w14:paraId="3EC2C372" w14:textId="77777777" w:rsidR="002143C9" w:rsidRDefault="002143C9" w:rsidP="002143C9">
      <w:pPr>
        <w:pStyle w:val="PL"/>
      </w:pPr>
      <w:r>
        <w:t xml:space="preserve">                type: object</w:t>
      </w:r>
    </w:p>
    <w:p w14:paraId="50D0C26E" w14:textId="77777777" w:rsidR="002143C9" w:rsidRDefault="002143C9" w:rsidP="002143C9">
      <w:pPr>
        <w:pStyle w:val="PL"/>
      </w:pPr>
      <w:r>
        <w:t xml:space="preserve">                properties:</w:t>
      </w:r>
    </w:p>
    <w:p w14:paraId="73BFE3E1" w14:textId="77777777" w:rsidR="002143C9" w:rsidRDefault="002143C9" w:rsidP="002143C9">
      <w:pPr>
        <w:pStyle w:val="PL"/>
      </w:pPr>
      <w:r>
        <w:t xml:space="preserve">                  absoluteFrequencySSB:</w:t>
      </w:r>
    </w:p>
    <w:p w14:paraId="23961A7D" w14:textId="77777777" w:rsidR="002143C9" w:rsidRDefault="002143C9" w:rsidP="002143C9">
      <w:pPr>
        <w:pStyle w:val="PL"/>
      </w:pPr>
      <w:r>
        <w:t xml:space="preserve">                    type: integer</w:t>
      </w:r>
    </w:p>
    <w:p w14:paraId="5082E8AE" w14:textId="77777777" w:rsidR="002143C9" w:rsidRDefault="002143C9" w:rsidP="002143C9">
      <w:pPr>
        <w:pStyle w:val="PL"/>
      </w:pPr>
      <w:r>
        <w:t xml:space="preserve">                    minimum: 0</w:t>
      </w:r>
    </w:p>
    <w:p w14:paraId="492528B0" w14:textId="77777777" w:rsidR="002143C9" w:rsidRDefault="002143C9" w:rsidP="002143C9">
      <w:pPr>
        <w:pStyle w:val="PL"/>
      </w:pPr>
      <w:r>
        <w:t xml:space="preserve">                    maximum: 3279165</w:t>
      </w:r>
    </w:p>
    <w:p w14:paraId="3196BABC" w14:textId="77777777" w:rsidR="002143C9" w:rsidRDefault="002143C9" w:rsidP="002143C9">
      <w:pPr>
        <w:pStyle w:val="PL"/>
      </w:pPr>
      <w:r>
        <w:t xml:space="preserve">                  ssbSubCarrierSpacing:</w:t>
      </w:r>
    </w:p>
    <w:p w14:paraId="7E868D1E" w14:textId="77777777" w:rsidR="002143C9" w:rsidRDefault="002143C9" w:rsidP="002143C9">
      <w:pPr>
        <w:pStyle w:val="PL"/>
      </w:pPr>
      <w:r>
        <w:t xml:space="preserve">                    $ref: '#/components/schemas/SsbSubCarrierSpacing'</w:t>
      </w:r>
    </w:p>
    <w:p w14:paraId="0AE0BB67" w14:textId="77777777" w:rsidR="002143C9" w:rsidRDefault="002143C9" w:rsidP="002143C9">
      <w:pPr>
        <w:pStyle w:val="PL"/>
      </w:pPr>
      <w:r>
        <w:t xml:space="preserve">                  multiFrequencyBandListNR:</w:t>
      </w:r>
    </w:p>
    <w:p w14:paraId="6A820980" w14:textId="77777777" w:rsidR="002143C9" w:rsidRDefault="002143C9" w:rsidP="002143C9">
      <w:pPr>
        <w:pStyle w:val="PL"/>
      </w:pPr>
      <w:r>
        <w:t xml:space="preserve">                    type: integer</w:t>
      </w:r>
    </w:p>
    <w:p w14:paraId="19B35E5A" w14:textId="77777777" w:rsidR="002143C9" w:rsidRDefault="002143C9" w:rsidP="002143C9">
      <w:pPr>
        <w:pStyle w:val="PL"/>
      </w:pPr>
      <w:r>
        <w:t xml:space="preserve">                    minimum: 1</w:t>
      </w:r>
    </w:p>
    <w:p w14:paraId="113756EC" w14:textId="77777777" w:rsidR="002143C9" w:rsidRDefault="002143C9" w:rsidP="002143C9">
      <w:pPr>
        <w:pStyle w:val="PL"/>
      </w:pPr>
      <w:r>
        <w:t xml:space="preserve">                    maximum: 256</w:t>
      </w:r>
    </w:p>
    <w:p w14:paraId="130E665E" w14:textId="77777777" w:rsidR="002143C9" w:rsidRDefault="002143C9" w:rsidP="002143C9">
      <w:pPr>
        <w:pStyle w:val="PL"/>
      </w:pPr>
      <w:r>
        <w:t xml:space="preserve">    EUtranFrequency-Single:</w:t>
      </w:r>
    </w:p>
    <w:p w14:paraId="2A79D454" w14:textId="77777777" w:rsidR="002143C9" w:rsidRDefault="002143C9" w:rsidP="002143C9">
      <w:pPr>
        <w:pStyle w:val="PL"/>
      </w:pPr>
      <w:r>
        <w:t xml:space="preserve">      allOf:</w:t>
      </w:r>
    </w:p>
    <w:p w14:paraId="1ED36C7D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2FF5C650" w14:textId="77777777" w:rsidR="002143C9" w:rsidRDefault="002143C9" w:rsidP="002143C9">
      <w:pPr>
        <w:pStyle w:val="PL"/>
      </w:pPr>
      <w:r>
        <w:t xml:space="preserve">        - type: object</w:t>
      </w:r>
    </w:p>
    <w:p w14:paraId="02C5A8CF" w14:textId="77777777" w:rsidR="002143C9" w:rsidRDefault="002143C9" w:rsidP="002143C9">
      <w:pPr>
        <w:pStyle w:val="PL"/>
      </w:pPr>
      <w:r>
        <w:t xml:space="preserve">          properties:</w:t>
      </w:r>
    </w:p>
    <w:p w14:paraId="73E9B416" w14:textId="77777777" w:rsidR="002143C9" w:rsidRDefault="002143C9" w:rsidP="002143C9">
      <w:pPr>
        <w:pStyle w:val="PL"/>
      </w:pPr>
      <w:r>
        <w:t xml:space="preserve">            attributes:</w:t>
      </w:r>
    </w:p>
    <w:p w14:paraId="67AE943F" w14:textId="77777777" w:rsidR="002143C9" w:rsidRDefault="002143C9" w:rsidP="002143C9">
      <w:pPr>
        <w:pStyle w:val="PL"/>
      </w:pPr>
      <w:r>
        <w:t xml:space="preserve">              type: object</w:t>
      </w:r>
    </w:p>
    <w:p w14:paraId="2F7A2727" w14:textId="77777777" w:rsidR="002143C9" w:rsidRDefault="002143C9" w:rsidP="002143C9">
      <w:pPr>
        <w:pStyle w:val="PL"/>
      </w:pPr>
      <w:r>
        <w:t xml:space="preserve">              properties:</w:t>
      </w:r>
    </w:p>
    <w:p w14:paraId="7C3CDD14" w14:textId="77777777" w:rsidR="002143C9" w:rsidRDefault="002143C9" w:rsidP="002143C9">
      <w:pPr>
        <w:pStyle w:val="PL"/>
      </w:pPr>
      <w:r>
        <w:t xml:space="preserve">                earfcnDL:</w:t>
      </w:r>
    </w:p>
    <w:p w14:paraId="45FA4745" w14:textId="77777777" w:rsidR="002143C9" w:rsidRDefault="002143C9" w:rsidP="002143C9">
      <w:pPr>
        <w:pStyle w:val="PL"/>
      </w:pPr>
      <w:r>
        <w:t xml:space="preserve">                  type: integer</w:t>
      </w:r>
    </w:p>
    <w:p w14:paraId="2D8CF769" w14:textId="77777777" w:rsidR="002143C9" w:rsidRDefault="002143C9" w:rsidP="002143C9">
      <w:pPr>
        <w:pStyle w:val="PL"/>
      </w:pPr>
      <w:r>
        <w:t xml:space="preserve">                  minimum: 0</w:t>
      </w:r>
    </w:p>
    <w:p w14:paraId="13FC4CB7" w14:textId="77777777" w:rsidR="002143C9" w:rsidRDefault="002143C9" w:rsidP="002143C9">
      <w:pPr>
        <w:pStyle w:val="PL"/>
      </w:pPr>
      <w:r>
        <w:t xml:space="preserve">                  maximum: 262143</w:t>
      </w:r>
    </w:p>
    <w:p w14:paraId="5117CC97" w14:textId="77777777" w:rsidR="002143C9" w:rsidRDefault="002143C9" w:rsidP="002143C9">
      <w:pPr>
        <w:pStyle w:val="PL"/>
      </w:pPr>
      <w:r>
        <w:t xml:space="preserve">                multiBandInfoListEutra:</w:t>
      </w:r>
    </w:p>
    <w:p w14:paraId="19109AF8" w14:textId="77777777" w:rsidR="002143C9" w:rsidRDefault="002143C9" w:rsidP="002143C9">
      <w:pPr>
        <w:pStyle w:val="PL"/>
      </w:pPr>
      <w:r>
        <w:t xml:space="preserve">                  type: integer</w:t>
      </w:r>
    </w:p>
    <w:p w14:paraId="2D15D4F7" w14:textId="77777777" w:rsidR="002143C9" w:rsidRDefault="002143C9" w:rsidP="002143C9">
      <w:pPr>
        <w:pStyle w:val="PL"/>
      </w:pPr>
      <w:r>
        <w:t xml:space="preserve">                  minimum: 1</w:t>
      </w:r>
    </w:p>
    <w:p w14:paraId="3997DC66" w14:textId="77777777" w:rsidR="002143C9" w:rsidRDefault="002143C9" w:rsidP="002143C9">
      <w:pPr>
        <w:pStyle w:val="PL"/>
      </w:pPr>
      <w:r>
        <w:t xml:space="preserve">                  maximum: 256</w:t>
      </w:r>
    </w:p>
    <w:p w14:paraId="11EF18A3" w14:textId="77777777" w:rsidR="002143C9" w:rsidRDefault="002143C9" w:rsidP="002143C9">
      <w:pPr>
        <w:pStyle w:val="PL"/>
      </w:pPr>
    </w:p>
    <w:p w14:paraId="1C90E80E" w14:textId="77777777" w:rsidR="002143C9" w:rsidRDefault="002143C9" w:rsidP="002143C9">
      <w:pPr>
        <w:pStyle w:val="PL"/>
      </w:pPr>
      <w:r>
        <w:t xml:space="preserve">    NrSectorCarrier-Single:</w:t>
      </w:r>
    </w:p>
    <w:p w14:paraId="7E231575" w14:textId="77777777" w:rsidR="002143C9" w:rsidRDefault="002143C9" w:rsidP="002143C9">
      <w:pPr>
        <w:pStyle w:val="PL"/>
      </w:pPr>
      <w:r>
        <w:t xml:space="preserve">      allOf:</w:t>
      </w:r>
    </w:p>
    <w:p w14:paraId="22FB286F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184AF8C7" w14:textId="77777777" w:rsidR="002143C9" w:rsidRDefault="002143C9" w:rsidP="002143C9">
      <w:pPr>
        <w:pStyle w:val="PL"/>
      </w:pPr>
      <w:r>
        <w:t xml:space="preserve">        - type: object</w:t>
      </w:r>
    </w:p>
    <w:p w14:paraId="0F36A497" w14:textId="77777777" w:rsidR="002143C9" w:rsidRDefault="002143C9" w:rsidP="002143C9">
      <w:pPr>
        <w:pStyle w:val="PL"/>
      </w:pPr>
      <w:r>
        <w:t xml:space="preserve">          properties:</w:t>
      </w:r>
    </w:p>
    <w:p w14:paraId="3E54F478" w14:textId="77777777" w:rsidR="002143C9" w:rsidRDefault="002143C9" w:rsidP="002143C9">
      <w:pPr>
        <w:pStyle w:val="PL"/>
      </w:pPr>
      <w:r>
        <w:t xml:space="preserve">            attributes:</w:t>
      </w:r>
    </w:p>
    <w:p w14:paraId="5C338199" w14:textId="77777777" w:rsidR="002143C9" w:rsidRDefault="002143C9" w:rsidP="002143C9">
      <w:pPr>
        <w:pStyle w:val="PL"/>
      </w:pPr>
      <w:r>
        <w:t xml:space="preserve">              allOf:</w:t>
      </w:r>
    </w:p>
    <w:p w14:paraId="3EFFBAE6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73B1EE1B" w14:textId="77777777" w:rsidR="002143C9" w:rsidRDefault="002143C9" w:rsidP="002143C9">
      <w:pPr>
        <w:pStyle w:val="PL"/>
      </w:pPr>
      <w:r>
        <w:t xml:space="preserve">                - type: object</w:t>
      </w:r>
    </w:p>
    <w:p w14:paraId="0C0878E0" w14:textId="77777777" w:rsidR="002143C9" w:rsidRDefault="002143C9" w:rsidP="002143C9">
      <w:pPr>
        <w:pStyle w:val="PL"/>
      </w:pPr>
      <w:r>
        <w:t xml:space="preserve">                  properties:</w:t>
      </w:r>
    </w:p>
    <w:p w14:paraId="3C11CE9D" w14:textId="77777777" w:rsidR="002143C9" w:rsidRDefault="002143C9" w:rsidP="002143C9">
      <w:pPr>
        <w:pStyle w:val="PL"/>
      </w:pPr>
      <w:r>
        <w:t xml:space="preserve">                    txDirection:</w:t>
      </w:r>
    </w:p>
    <w:p w14:paraId="12304171" w14:textId="77777777" w:rsidR="002143C9" w:rsidRDefault="002143C9" w:rsidP="002143C9">
      <w:pPr>
        <w:pStyle w:val="PL"/>
      </w:pPr>
      <w:r>
        <w:t xml:space="preserve">                      $ref: '#/components/schemas/TxDirection'</w:t>
      </w:r>
    </w:p>
    <w:p w14:paraId="604B4ECF" w14:textId="77777777" w:rsidR="002143C9" w:rsidRDefault="002143C9" w:rsidP="002143C9">
      <w:pPr>
        <w:pStyle w:val="PL"/>
      </w:pPr>
      <w:r>
        <w:t xml:space="preserve">                    configuredMaxTxPower:</w:t>
      </w:r>
    </w:p>
    <w:p w14:paraId="441B555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7A57A90" w14:textId="77777777" w:rsidR="002143C9" w:rsidRDefault="002143C9" w:rsidP="002143C9">
      <w:pPr>
        <w:pStyle w:val="PL"/>
      </w:pPr>
      <w:r>
        <w:t xml:space="preserve">                    arfcnDL:</w:t>
      </w:r>
    </w:p>
    <w:p w14:paraId="525BDA9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8DE1C31" w14:textId="77777777" w:rsidR="002143C9" w:rsidRDefault="002143C9" w:rsidP="002143C9">
      <w:pPr>
        <w:pStyle w:val="PL"/>
      </w:pPr>
      <w:r>
        <w:t xml:space="preserve">                    arfcnUL:</w:t>
      </w:r>
    </w:p>
    <w:p w14:paraId="6BEC39E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0760BF0" w14:textId="77777777" w:rsidR="002143C9" w:rsidRDefault="002143C9" w:rsidP="002143C9">
      <w:pPr>
        <w:pStyle w:val="PL"/>
      </w:pPr>
      <w:r>
        <w:t xml:space="preserve">                    bSChannelBwDL:</w:t>
      </w:r>
    </w:p>
    <w:p w14:paraId="2BB4D8D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3F09EF4" w14:textId="77777777" w:rsidR="002143C9" w:rsidRDefault="002143C9" w:rsidP="002143C9">
      <w:pPr>
        <w:pStyle w:val="PL"/>
      </w:pPr>
      <w:r>
        <w:t xml:space="preserve">                    bSChannelBwUL:</w:t>
      </w:r>
    </w:p>
    <w:p w14:paraId="510EDC7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22CBBAA" w14:textId="77777777" w:rsidR="002143C9" w:rsidRDefault="002143C9" w:rsidP="002143C9">
      <w:pPr>
        <w:pStyle w:val="PL"/>
      </w:pPr>
      <w:r>
        <w:t xml:space="preserve">                    sectorEquipmentFunctionRef:</w:t>
      </w:r>
    </w:p>
    <w:p w14:paraId="49283AF4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76A8672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CB49B28" w14:textId="77777777" w:rsidR="002143C9" w:rsidRDefault="002143C9" w:rsidP="002143C9">
      <w:pPr>
        <w:pStyle w:val="PL"/>
      </w:pPr>
      <w:r>
        <w:t xml:space="preserve">        - type: object</w:t>
      </w:r>
    </w:p>
    <w:p w14:paraId="77B11BE7" w14:textId="77777777" w:rsidR="002143C9" w:rsidRDefault="002143C9" w:rsidP="002143C9">
      <w:pPr>
        <w:pStyle w:val="PL"/>
      </w:pPr>
      <w:r>
        <w:t xml:space="preserve">          properties:</w:t>
      </w:r>
    </w:p>
    <w:p w14:paraId="60886CF8" w14:textId="77777777" w:rsidR="002143C9" w:rsidRDefault="002143C9" w:rsidP="002143C9">
      <w:pPr>
        <w:pStyle w:val="PL"/>
      </w:pPr>
      <w:r>
        <w:t xml:space="preserve">            CommonBeamformingFunction:</w:t>
      </w:r>
    </w:p>
    <w:p w14:paraId="6CC95044" w14:textId="77777777" w:rsidR="002143C9" w:rsidRDefault="002143C9" w:rsidP="002143C9">
      <w:pPr>
        <w:pStyle w:val="PL"/>
      </w:pPr>
      <w:r>
        <w:t xml:space="preserve">              $ref: '#/components/schemas/CommonBeamformingFunction-Single'</w:t>
      </w:r>
    </w:p>
    <w:p w14:paraId="0219294F" w14:textId="77777777" w:rsidR="002143C9" w:rsidRDefault="002143C9" w:rsidP="002143C9">
      <w:pPr>
        <w:pStyle w:val="PL"/>
      </w:pPr>
      <w:r>
        <w:t xml:space="preserve">    Bwp-Single:</w:t>
      </w:r>
    </w:p>
    <w:p w14:paraId="1A525EB2" w14:textId="77777777" w:rsidR="002143C9" w:rsidRDefault="002143C9" w:rsidP="002143C9">
      <w:pPr>
        <w:pStyle w:val="PL"/>
      </w:pPr>
      <w:r>
        <w:t xml:space="preserve">      allOf:</w:t>
      </w:r>
    </w:p>
    <w:p w14:paraId="65077F79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BB22743" w14:textId="77777777" w:rsidR="002143C9" w:rsidRDefault="002143C9" w:rsidP="002143C9">
      <w:pPr>
        <w:pStyle w:val="PL"/>
      </w:pPr>
      <w:r>
        <w:t xml:space="preserve">        - type: object</w:t>
      </w:r>
    </w:p>
    <w:p w14:paraId="2C991B2B" w14:textId="77777777" w:rsidR="002143C9" w:rsidRDefault="002143C9" w:rsidP="002143C9">
      <w:pPr>
        <w:pStyle w:val="PL"/>
      </w:pPr>
      <w:r>
        <w:t xml:space="preserve">          properties:</w:t>
      </w:r>
    </w:p>
    <w:p w14:paraId="08B414C5" w14:textId="77777777" w:rsidR="002143C9" w:rsidRDefault="002143C9" w:rsidP="002143C9">
      <w:pPr>
        <w:pStyle w:val="PL"/>
      </w:pPr>
      <w:r>
        <w:t xml:space="preserve">            attributes:</w:t>
      </w:r>
    </w:p>
    <w:p w14:paraId="7F8D7C5D" w14:textId="77777777" w:rsidR="002143C9" w:rsidRDefault="002143C9" w:rsidP="002143C9">
      <w:pPr>
        <w:pStyle w:val="PL"/>
      </w:pPr>
      <w:r>
        <w:t xml:space="preserve">              allOf:</w:t>
      </w:r>
    </w:p>
    <w:p w14:paraId="71E901D4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2F82093" w14:textId="77777777" w:rsidR="002143C9" w:rsidRDefault="002143C9" w:rsidP="002143C9">
      <w:pPr>
        <w:pStyle w:val="PL"/>
      </w:pPr>
      <w:r>
        <w:t xml:space="preserve">                - type: object</w:t>
      </w:r>
    </w:p>
    <w:p w14:paraId="540652EF" w14:textId="77777777" w:rsidR="002143C9" w:rsidRDefault="002143C9" w:rsidP="002143C9">
      <w:pPr>
        <w:pStyle w:val="PL"/>
      </w:pPr>
      <w:r>
        <w:t xml:space="preserve">                  properties:</w:t>
      </w:r>
    </w:p>
    <w:p w14:paraId="11A8891F" w14:textId="77777777" w:rsidR="002143C9" w:rsidRDefault="002143C9" w:rsidP="002143C9">
      <w:pPr>
        <w:pStyle w:val="PL"/>
      </w:pPr>
      <w:r>
        <w:t xml:space="preserve">                    bwpContext:</w:t>
      </w:r>
    </w:p>
    <w:p w14:paraId="09A12C21" w14:textId="77777777" w:rsidR="002143C9" w:rsidRDefault="002143C9" w:rsidP="002143C9">
      <w:pPr>
        <w:pStyle w:val="PL"/>
      </w:pPr>
      <w:r>
        <w:t xml:space="preserve">                      $ref: '#/components/schemas/BwpContext'</w:t>
      </w:r>
    </w:p>
    <w:p w14:paraId="07269481" w14:textId="77777777" w:rsidR="002143C9" w:rsidRDefault="002143C9" w:rsidP="002143C9">
      <w:pPr>
        <w:pStyle w:val="PL"/>
      </w:pPr>
      <w:r>
        <w:t xml:space="preserve">                    isInitialBwp:</w:t>
      </w:r>
    </w:p>
    <w:p w14:paraId="6E1BDA46" w14:textId="77777777" w:rsidR="002143C9" w:rsidRDefault="002143C9" w:rsidP="002143C9">
      <w:pPr>
        <w:pStyle w:val="PL"/>
      </w:pPr>
      <w:r>
        <w:t xml:space="preserve">                      $ref: '#/components/schemas/IsInitialBwp'</w:t>
      </w:r>
    </w:p>
    <w:p w14:paraId="3D919F39" w14:textId="77777777" w:rsidR="002143C9" w:rsidRDefault="002143C9" w:rsidP="002143C9">
      <w:pPr>
        <w:pStyle w:val="PL"/>
      </w:pPr>
      <w:r>
        <w:t xml:space="preserve">                    subCarrierSpacing:</w:t>
      </w:r>
    </w:p>
    <w:p w14:paraId="169627D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9837704" w14:textId="77777777" w:rsidR="002143C9" w:rsidRDefault="002143C9" w:rsidP="002143C9">
      <w:pPr>
        <w:pStyle w:val="PL"/>
      </w:pPr>
      <w:r>
        <w:t xml:space="preserve">                    cyclicPrefix:</w:t>
      </w:r>
    </w:p>
    <w:p w14:paraId="63799D5B" w14:textId="77777777" w:rsidR="002143C9" w:rsidRDefault="002143C9" w:rsidP="002143C9">
      <w:pPr>
        <w:pStyle w:val="PL"/>
      </w:pPr>
      <w:r>
        <w:t xml:space="preserve">                      $ref: '#/components/schemas/CyclicPrefix'</w:t>
      </w:r>
    </w:p>
    <w:p w14:paraId="4B96A225" w14:textId="77777777" w:rsidR="002143C9" w:rsidRDefault="002143C9" w:rsidP="002143C9">
      <w:pPr>
        <w:pStyle w:val="PL"/>
      </w:pPr>
      <w:r>
        <w:t xml:space="preserve">                    startRB:</w:t>
      </w:r>
    </w:p>
    <w:p w14:paraId="6CD7497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A2A6D3E" w14:textId="77777777" w:rsidR="002143C9" w:rsidRDefault="002143C9" w:rsidP="002143C9">
      <w:pPr>
        <w:pStyle w:val="PL"/>
      </w:pPr>
      <w:r>
        <w:t xml:space="preserve">                    numberOfRBs:</w:t>
      </w:r>
    </w:p>
    <w:p w14:paraId="68ADA5A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8BA1352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5842E72" w14:textId="77777777" w:rsidR="002143C9" w:rsidRDefault="002143C9" w:rsidP="002143C9">
      <w:pPr>
        <w:pStyle w:val="PL"/>
      </w:pPr>
      <w:r>
        <w:t xml:space="preserve">    CommonBeamformingFunction-Single:</w:t>
      </w:r>
    </w:p>
    <w:p w14:paraId="7AF69657" w14:textId="77777777" w:rsidR="002143C9" w:rsidRDefault="002143C9" w:rsidP="002143C9">
      <w:pPr>
        <w:pStyle w:val="PL"/>
      </w:pPr>
      <w:r>
        <w:t xml:space="preserve">      allOf:</w:t>
      </w:r>
    </w:p>
    <w:p w14:paraId="60F27A05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513FF9BE" w14:textId="77777777" w:rsidR="002143C9" w:rsidRDefault="002143C9" w:rsidP="002143C9">
      <w:pPr>
        <w:pStyle w:val="PL"/>
      </w:pPr>
      <w:r>
        <w:t xml:space="preserve">        - type: object</w:t>
      </w:r>
    </w:p>
    <w:p w14:paraId="1E5CC564" w14:textId="77777777" w:rsidR="002143C9" w:rsidRDefault="002143C9" w:rsidP="002143C9">
      <w:pPr>
        <w:pStyle w:val="PL"/>
      </w:pPr>
      <w:r>
        <w:t xml:space="preserve">          properties:</w:t>
      </w:r>
    </w:p>
    <w:p w14:paraId="680D5F39" w14:textId="77777777" w:rsidR="002143C9" w:rsidRDefault="002143C9" w:rsidP="002143C9">
      <w:pPr>
        <w:pStyle w:val="PL"/>
      </w:pPr>
      <w:r>
        <w:t xml:space="preserve">            attributes:</w:t>
      </w:r>
    </w:p>
    <w:p w14:paraId="640AFC00" w14:textId="77777777" w:rsidR="002143C9" w:rsidRDefault="002143C9" w:rsidP="002143C9">
      <w:pPr>
        <w:pStyle w:val="PL"/>
      </w:pPr>
      <w:r>
        <w:t xml:space="preserve">              allOf:</w:t>
      </w:r>
    </w:p>
    <w:p w14:paraId="1472743A" w14:textId="77777777" w:rsidR="002143C9" w:rsidRDefault="002143C9" w:rsidP="002143C9">
      <w:pPr>
        <w:pStyle w:val="PL"/>
      </w:pPr>
      <w:r>
        <w:t xml:space="preserve">                - type: object</w:t>
      </w:r>
    </w:p>
    <w:p w14:paraId="05E1A1F3" w14:textId="77777777" w:rsidR="002143C9" w:rsidRDefault="002143C9" w:rsidP="002143C9">
      <w:pPr>
        <w:pStyle w:val="PL"/>
      </w:pPr>
      <w:r>
        <w:t xml:space="preserve">                  properties:</w:t>
      </w:r>
    </w:p>
    <w:p w14:paraId="3C0EA8B1" w14:textId="77777777" w:rsidR="002143C9" w:rsidRDefault="002143C9" w:rsidP="002143C9">
      <w:pPr>
        <w:pStyle w:val="PL"/>
      </w:pPr>
      <w:r>
        <w:t xml:space="preserve">                    coverageShape:</w:t>
      </w:r>
    </w:p>
    <w:p w14:paraId="196A57BC" w14:textId="77777777" w:rsidR="002143C9" w:rsidRDefault="002143C9" w:rsidP="002143C9">
      <w:pPr>
        <w:pStyle w:val="PL"/>
      </w:pPr>
      <w:r>
        <w:t xml:space="preserve">                      $ref: '#/components/schemas/CoverageShape'</w:t>
      </w:r>
    </w:p>
    <w:p w14:paraId="1FB47B13" w14:textId="77777777" w:rsidR="002143C9" w:rsidRDefault="002143C9" w:rsidP="002143C9">
      <w:pPr>
        <w:pStyle w:val="PL"/>
      </w:pPr>
      <w:r>
        <w:t xml:space="preserve">                    digitalAzimuth:</w:t>
      </w:r>
    </w:p>
    <w:p w14:paraId="69E24F15" w14:textId="77777777" w:rsidR="002143C9" w:rsidRDefault="002143C9" w:rsidP="002143C9">
      <w:pPr>
        <w:pStyle w:val="PL"/>
      </w:pPr>
      <w:r>
        <w:t xml:space="preserve">                      $ref: '#/components/schemas/DigitalAzimuth'</w:t>
      </w:r>
    </w:p>
    <w:p w14:paraId="2A00C7E6" w14:textId="77777777" w:rsidR="002143C9" w:rsidRDefault="002143C9" w:rsidP="002143C9">
      <w:pPr>
        <w:pStyle w:val="PL"/>
      </w:pPr>
      <w:r>
        <w:t xml:space="preserve">                    digitalTilt:</w:t>
      </w:r>
    </w:p>
    <w:p w14:paraId="7B019246" w14:textId="77777777" w:rsidR="002143C9" w:rsidRDefault="002143C9" w:rsidP="002143C9">
      <w:pPr>
        <w:pStyle w:val="PL"/>
      </w:pPr>
      <w:r>
        <w:t xml:space="preserve">                      $ref: '#/components/schemas/DigitalTilt'</w:t>
      </w:r>
    </w:p>
    <w:p w14:paraId="065591D3" w14:textId="77777777" w:rsidR="002143C9" w:rsidRDefault="002143C9" w:rsidP="002143C9">
      <w:pPr>
        <w:pStyle w:val="PL"/>
      </w:pPr>
      <w:r>
        <w:t xml:space="preserve">        - type: object</w:t>
      </w:r>
    </w:p>
    <w:p w14:paraId="1BC81203" w14:textId="77777777" w:rsidR="002143C9" w:rsidRDefault="002143C9" w:rsidP="002143C9">
      <w:pPr>
        <w:pStyle w:val="PL"/>
      </w:pPr>
      <w:r>
        <w:t xml:space="preserve">          properties:</w:t>
      </w:r>
    </w:p>
    <w:p w14:paraId="6567C611" w14:textId="77777777" w:rsidR="002143C9" w:rsidRDefault="002143C9" w:rsidP="002143C9">
      <w:pPr>
        <w:pStyle w:val="PL"/>
      </w:pPr>
      <w:r>
        <w:t xml:space="preserve">            Beam:</w:t>
      </w:r>
    </w:p>
    <w:p w14:paraId="5926773B" w14:textId="77777777" w:rsidR="002143C9" w:rsidRDefault="002143C9" w:rsidP="002143C9">
      <w:pPr>
        <w:pStyle w:val="PL"/>
      </w:pPr>
      <w:r>
        <w:t xml:space="preserve">              $ref: '#/components/schemas/Beam-Multiple'</w:t>
      </w:r>
    </w:p>
    <w:p w14:paraId="33B8F258" w14:textId="77777777" w:rsidR="002143C9" w:rsidRDefault="002143C9" w:rsidP="002143C9">
      <w:pPr>
        <w:pStyle w:val="PL"/>
      </w:pPr>
      <w:r>
        <w:t xml:space="preserve">    Beam-Single:</w:t>
      </w:r>
    </w:p>
    <w:p w14:paraId="5935E0A0" w14:textId="77777777" w:rsidR="002143C9" w:rsidRDefault="002143C9" w:rsidP="002143C9">
      <w:pPr>
        <w:pStyle w:val="PL"/>
      </w:pPr>
      <w:r>
        <w:t xml:space="preserve">      allOf:</w:t>
      </w:r>
    </w:p>
    <w:p w14:paraId="02F73EFC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237E964" w14:textId="77777777" w:rsidR="002143C9" w:rsidRDefault="002143C9" w:rsidP="002143C9">
      <w:pPr>
        <w:pStyle w:val="PL"/>
      </w:pPr>
      <w:r>
        <w:t xml:space="preserve">        - type: object</w:t>
      </w:r>
    </w:p>
    <w:p w14:paraId="160182BD" w14:textId="77777777" w:rsidR="002143C9" w:rsidRDefault="002143C9" w:rsidP="002143C9">
      <w:pPr>
        <w:pStyle w:val="PL"/>
      </w:pPr>
      <w:r>
        <w:t xml:space="preserve">          properties:</w:t>
      </w:r>
    </w:p>
    <w:p w14:paraId="53015C3C" w14:textId="77777777" w:rsidR="002143C9" w:rsidRDefault="002143C9" w:rsidP="002143C9">
      <w:pPr>
        <w:pStyle w:val="PL"/>
      </w:pPr>
      <w:r>
        <w:t xml:space="preserve">            attributes:</w:t>
      </w:r>
    </w:p>
    <w:p w14:paraId="763C3FE3" w14:textId="77777777" w:rsidR="002143C9" w:rsidRDefault="002143C9" w:rsidP="002143C9">
      <w:pPr>
        <w:pStyle w:val="PL"/>
      </w:pPr>
      <w:r>
        <w:t xml:space="preserve">              allOf:</w:t>
      </w:r>
    </w:p>
    <w:p w14:paraId="006BDC5B" w14:textId="77777777" w:rsidR="002143C9" w:rsidRDefault="002143C9" w:rsidP="002143C9">
      <w:pPr>
        <w:pStyle w:val="PL"/>
      </w:pPr>
      <w:r>
        <w:t xml:space="preserve">                - type: object</w:t>
      </w:r>
    </w:p>
    <w:p w14:paraId="44F15052" w14:textId="77777777" w:rsidR="002143C9" w:rsidRDefault="002143C9" w:rsidP="002143C9">
      <w:pPr>
        <w:pStyle w:val="PL"/>
      </w:pPr>
      <w:r>
        <w:t xml:space="preserve">                  properties:</w:t>
      </w:r>
    </w:p>
    <w:p w14:paraId="78A33BA5" w14:textId="77777777" w:rsidR="002143C9" w:rsidRDefault="002143C9" w:rsidP="002143C9">
      <w:pPr>
        <w:pStyle w:val="PL"/>
      </w:pPr>
      <w:r>
        <w:t xml:space="preserve">                    beamIndex:</w:t>
      </w:r>
    </w:p>
    <w:p w14:paraId="293416C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E5B01F3" w14:textId="77777777" w:rsidR="002143C9" w:rsidRDefault="002143C9" w:rsidP="002143C9">
      <w:pPr>
        <w:pStyle w:val="PL"/>
      </w:pPr>
      <w:r>
        <w:t xml:space="preserve">                    beamType:</w:t>
      </w:r>
    </w:p>
    <w:p w14:paraId="14669475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3E5A036D" w14:textId="77777777" w:rsidR="002143C9" w:rsidRDefault="002143C9" w:rsidP="002143C9">
      <w:pPr>
        <w:pStyle w:val="PL"/>
      </w:pPr>
      <w:r>
        <w:t xml:space="preserve">                      enum:</w:t>
      </w:r>
    </w:p>
    <w:p w14:paraId="1E424BE9" w14:textId="77777777" w:rsidR="002143C9" w:rsidRDefault="002143C9" w:rsidP="002143C9">
      <w:pPr>
        <w:pStyle w:val="PL"/>
      </w:pPr>
      <w:r>
        <w:t xml:space="preserve">                        - SSB-BEAM</w:t>
      </w:r>
    </w:p>
    <w:p w14:paraId="7066DEEA" w14:textId="77777777" w:rsidR="002143C9" w:rsidRDefault="002143C9" w:rsidP="002143C9">
      <w:pPr>
        <w:pStyle w:val="PL"/>
      </w:pPr>
      <w:r>
        <w:t xml:space="preserve">                    beamAzimuth:</w:t>
      </w:r>
    </w:p>
    <w:p w14:paraId="3582BCD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392FABD" w14:textId="77777777" w:rsidR="002143C9" w:rsidRDefault="002143C9" w:rsidP="002143C9">
      <w:pPr>
        <w:pStyle w:val="PL"/>
      </w:pPr>
      <w:r>
        <w:t xml:space="preserve">                      minimum: -1800</w:t>
      </w:r>
    </w:p>
    <w:p w14:paraId="68AA09D0" w14:textId="77777777" w:rsidR="002143C9" w:rsidRDefault="002143C9" w:rsidP="002143C9">
      <w:pPr>
        <w:pStyle w:val="PL"/>
      </w:pPr>
      <w:r>
        <w:t xml:space="preserve">                      maximum: 1800</w:t>
      </w:r>
    </w:p>
    <w:p w14:paraId="5E4752CB" w14:textId="77777777" w:rsidR="002143C9" w:rsidRDefault="002143C9" w:rsidP="002143C9">
      <w:pPr>
        <w:pStyle w:val="PL"/>
      </w:pPr>
      <w:r>
        <w:t xml:space="preserve">                    beamTilt:</w:t>
      </w:r>
    </w:p>
    <w:p w14:paraId="7140149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2635680" w14:textId="77777777" w:rsidR="002143C9" w:rsidRDefault="002143C9" w:rsidP="002143C9">
      <w:pPr>
        <w:pStyle w:val="PL"/>
      </w:pPr>
      <w:r>
        <w:t xml:space="preserve">                      minimum: -900</w:t>
      </w:r>
    </w:p>
    <w:p w14:paraId="77FA3E65" w14:textId="77777777" w:rsidR="002143C9" w:rsidRDefault="002143C9" w:rsidP="002143C9">
      <w:pPr>
        <w:pStyle w:val="PL"/>
      </w:pPr>
      <w:r>
        <w:t xml:space="preserve">                      maximum: 900</w:t>
      </w:r>
    </w:p>
    <w:p w14:paraId="563896FC" w14:textId="77777777" w:rsidR="002143C9" w:rsidRDefault="002143C9" w:rsidP="002143C9">
      <w:pPr>
        <w:pStyle w:val="PL"/>
      </w:pPr>
      <w:r>
        <w:t xml:space="preserve">                    beamHorizWidth:</w:t>
      </w:r>
    </w:p>
    <w:p w14:paraId="540529C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5205DCE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5BB8F9D" w14:textId="77777777" w:rsidR="002143C9" w:rsidRDefault="002143C9" w:rsidP="002143C9">
      <w:pPr>
        <w:pStyle w:val="PL"/>
      </w:pPr>
      <w:r>
        <w:t xml:space="preserve">                      maximum: 3599</w:t>
      </w:r>
    </w:p>
    <w:p w14:paraId="27814377" w14:textId="77777777" w:rsidR="002143C9" w:rsidRDefault="002143C9" w:rsidP="002143C9">
      <w:pPr>
        <w:pStyle w:val="PL"/>
      </w:pPr>
      <w:r>
        <w:t xml:space="preserve">                    beamVertWidth:</w:t>
      </w:r>
    </w:p>
    <w:p w14:paraId="2506065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32F31B1" w14:textId="77777777" w:rsidR="002143C9" w:rsidRDefault="002143C9" w:rsidP="002143C9">
      <w:pPr>
        <w:pStyle w:val="PL"/>
      </w:pPr>
      <w:r>
        <w:t xml:space="preserve">                      minimum: 0</w:t>
      </w:r>
    </w:p>
    <w:p w14:paraId="74924291" w14:textId="77777777" w:rsidR="002143C9" w:rsidRDefault="002143C9" w:rsidP="002143C9">
      <w:pPr>
        <w:pStyle w:val="PL"/>
      </w:pPr>
      <w:r>
        <w:t xml:space="preserve">                      maximum: 1800</w:t>
      </w:r>
    </w:p>
    <w:p w14:paraId="2A10AAD7" w14:textId="77777777" w:rsidR="002143C9" w:rsidRDefault="002143C9" w:rsidP="002143C9">
      <w:pPr>
        <w:pStyle w:val="PL"/>
      </w:pPr>
      <w:r>
        <w:t xml:space="preserve">    RRMPolicyRatio-Single:</w:t>
      </w:r>
    </w:p>
    <w:p w14:paraId="5C76BED0" w14:textId="77777777" w:rsidR="002143C9" w:rsidRDefault="002143C9" w:rsidP="002143C9">
      <w:pPr>
        <w:pStyle w:val="PL"/>
      </w:pPr>
      <w:r>
        <w:t xml:space="preserve">      allOf:</w:t>
      </w:r>
    </w:p>
    <w:p w14:paraId="5283210E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0B97FAB8" w14:textId="77777777" w:rsidR="002143C9" w:rsidRDefault="002143C9" w:rsidP="002143C9">
      <w:pPr>
        <w:pStyle w:val="PL"/>
      </w:pPr>
      <w:r>
        <w:t xml:space="preserve">        - type: object</w:t>
      </w:r>
    </w:p>
    <w:p w14:paraId="607A1625" w14:textId="77777777" w:rsidR="002143C9" w:rsidRDefault="002143C9" w:rsidP="002143C9">
      <w:pPr>
        <w:pStyle w:val="PL"/>
      </w:pPr>
      <w:r>
        <w:t xml:space="preserve">          properties:</w:t>
      </w:r>
    </w:p>
    <w:p w14:paraId="46B07736" w14:textId="77777777" w:rsidR="002143C9" w:rsidRDefault="002143C9" w:rsidP="002143C9">
      <w:pPr>
        <w:pStyle w:val="PL"/>
      </w:pPr>
      <w:r>
        <w:t xml:space="preserve">            attributes:</w:t>
      </w:r>
    </w:p>
    <w:p w14:paraId="7ADA306D" w14:textId="77777777" w:rsidR="002143C9" w:rsidRDefault="002143C9" w:rsidP="002143C9">
      <w:pPr>
        <w:pStyle w:val="PL"/>
      </w:pPr>
      <w:r>
        <w:t xml:space="preserve">              allOf:</w:t>
      </w:r>
    </w:p>
    <w:p w14:paraId="1F80AF53" w14:textId="77777777" w:rsidR="002143C9" w:rsidRDefault="002143C9" w:rsidP="002143C9">
      <w:pPr>
        <w:pStyle w:val="PL"/>
      </w:pPr>
      <w:r>
        <w:t xml:space="preserve">                - $ref: '#/components/schemas/RrmPolicy_-Attr'</w:t>
      </w:r>
    </w:p>
    <w:p w14:paraId="26D2C205" w14:textId="77777777" w:rsidR="002143C9" w:rsidRDefault="002143C9" w:rsidP="002143C9">
      <w:pPr>
        <w:pStyle w:val="PL"/>
      </w:pPr>
      <w:r>
        <w:t xml:space="preserve">                - type: object</w:t>
      </w:r>
    </w:p>
    <w:p w14:paraId="7E69FC80" w14:textId="77777777" w:rsidR="002143C9" w:rsidRDefault="002143C9" w:rsidP="002143C9">
      <w:pPr>
        <w:pStyle w:val="PL"/>
      </w:pPr>
      <w:r>
        <w:t xml:space="preserve">                  properties:</w:t>
      </w:r>
    </w:p>
    <w:p w14:paraId="4308ADAA" w14:textId="77777777" w:rsidR="002143C9" w:rsidRDefault="002143C9" w:rsidP="002143C9">
      <w:pPr>
        <w:pStyle w:val="PL"/>
      </w:pPr>
      <w:r>
        <w:t xml:space="preserve">                    rRMPolicyMaxRatio:</w:t>
      </w:r>
    </w:p>
    <w:p w14:paraId="3EFB33A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5F8EF19" w14:textId="77777777" w:rsidR="002143C9" w:rsidRDefault="002143C9" w:rsidP="002143C9">
      <w:pPr>
        <w:pStyle w:val="PL"/>
      </w:pPr>
      <w:r>
        <w:t xml:space="preserve">                    rRMPolicyMinRatio:</w:t>
      </w:r>
    </w:p>
    <w:p w14:paraId="79F967B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00D15A5" w14:textId="77777777" w:rsidR="002143C9" w:rsidRDefault="002143C9" w:rsidP="002143C9">
      <w:pPr>
        <w:pStyle w:val="PL"/>
      </w:pPr>
      <w:r>
        <w:t xml:space="preserve">                    rRMPolicyDedicatedRatio:</w:t>
      </w:r>
    </w:p>
    <w:p w14:paraId="41045B7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F34EBAB" w14:textId="77777777" w:rsidR="002143C9" w:rsidRDefault="002143C9" w:rsidP="002143C9">
      <w:pPr>
        <w:pStyle w:val="PL"/>
      </w:pPr>
    </w:p>
    <w:p w14:paraId="0C41F55D" w14:textId="77777777" w:rsidR="002143C9" w:rsidRDefault="002143C9" w:rsidP="002143C9">
      <w:pPr>
        <w:pStyle w:val="PL"/>
      </w:pPr>
      <w:r>
        <w:t xml:space="preserve">    NRCellRelation-Single:</w:t>
      </w:r>
    </w:p>
    <w:p w14:paraId="596E9606" w14:textId="77777777" w:rsidR="002143C9" w:rsidRDefault="002143C9" w:rsidP="002143C9">
      <w:pPr>
        <w:pStyle w:val="PL"/>
      </w:pPr>
      <w:r>
        <w:t xml:space="preserve">      allOf:</w:t>
      </w:r>
    </w:p>
    <w:p w14:paraId="027E4896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41B36541" w14:textId="77777777" w:rsidR="002143C9" w:rsidRDefault="002143C9" w:rsidP="002143C9">
      <w:pPr>
        <w:pStyle w:val="PL"/>
      </w:pPr>
      <w:r>
        <w:t xml:space="preserve">        - type: object</w:t>
      </w:r>
    </w:p>
    <w:p w14:paraId="1A404263" w14:textId="77777777" w:rsidR="002143C9" w:rsidRDefault="002143C9" w:rsidP="002143C9">
      <w:pPr>
        <w:pStyle w:val="PL"/>
      </w:pPr>
      <w:r>
        <w:t xml:space="preserve">          properties:</w:t>
      </w:r>
    </w:p>
    <w:p w14:paraId="2E3F9D4B" w14:textId="77777777" w:rsidR="002143C9" w:rsidRDefault="002143C9" w:rsidP="002143C9">
      <w:pPr>
        <w:pStyle w:val="PL"/>
      </w:pPr>
      <w:r>
        <w:t xml:space="preserve">            attributes:</w:t>
      </w:r>
    </w:p>
    <w:p w14:paraId="59820B1B" w14:textId="77777777" w:rsidR="002143C9" w:rsidRDefault="002143C9" w:rsidP="002143C9">
      <w:pPr>
        <w:pStyle w:val="PL"/>
      </w:pPr>
      <w:r>
        <w:t xml:space="preserve">                  type: object</w:t>
      </w:r>
    </w:p>
    <w:p w14:paraId="6CF0E1DF" w14:textId="77777777" w:rsidR="002143C9" w:rsidRDefault="002143C9" w:rsidP="002143C9">
      <w:pPr>
        <w:pStyle w:val="PL"/>
      </w:pPr>
      <w:r>
        <w:t xml:space="preserve">                  properties:</w:t>
      </w:r>
    </w:p>
    <w:p w14:paraId="70162AC2" w14:textId="77777777" w:rsidR="002143C9" w:rsidRDefault="002143C9" w:rsidP="002143C9">
      <w:pPr>
        <w:pStyle w:val="PL"/>
      </w:pPr>
      <w:r>
        <w:t xml:space="preserve">                    nRTCI:</w:t>
      </w:r>
    </w:p>
    <w:p w14:paraId="1D73535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C50AB48" w14:textId="77777777" w:rsidR="002143C9" w:rsidRDefault="002143C9" w:rsidP="002143C9">
      <w:pPr>
        <w:pStyle w:val="PL"/>
      </w:pPr>
      <w:r>
        <w:t xml:space="preserve">                    cellIndividualOffset:</w:t>
      </w:r>
    </w:p>
    <w:p w14:paraId="6DC7ED54" w14:textId="77777777" w:rsidR="002143C9" w:rsidRDefault="002143C9" w:rsidP="002143C9">
      <w:pPr>
        <w:pStyle w:val="PL"/>
      </w:pPr>
      <w:r>
        <w:t xml:space="preserve">                      $ref: '#/components/schemas/CellIndividualOffset'</w:t>
      </w:r>
    </w:p>
    <w:p w14:paraId="29E8993E" w14:textId="77777777" w:rsidR="002143C9" w:rsidRDefault="002143C9" w:rsidP="002143C9">
      <w:pPr>
        <w:pStyle w:val="PL"/>
      </w:pPr>
      <w:r>
        <w:t xml:space="preserve">                    adjacentNRCellRef:</w:t>
      </w:r>
    </w:p>
    <w:p w14:paraId="5B4B9E63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F082503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7680D740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7CEB97F" w14:textId="77777777" w:rsidR="002143C9" w:rsidRDefault="002143C9" w:rsidP="002143C9">
      <w:pPr>
        <w:pStyle w:val="PL"/>
      </w:pPr>
      <w:r>
        <w:t xml:space="preserve">                    isRemoveAllowed:</w:t>
      </w:r>
    </w:p>
    <w:p w14:paraId="60AF11BB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7480F8C" w14:textId="77777777" w:rsidR="002143C9" w:rsidRDefault="002143C9" w:rsidP="002143C9">
      <w:pPr>
        <w:pStyle w:val="PL"/>
      </w:pPr>
      <w:r>
        <w:t xml:space="preserve">                    isHOAllowed:</w:t>
      </w:r>
    </w:p>
    <w:p w14:paraId="628934D1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44BC104A" w14:textId="77777777" w:rsidR="002143C9" w:rsidRDefault="002143C9" w:rsidP="002143C9">
      <w:pPr>
        <w:pStyle w:val="PL"/>
      </w:pPr>
      <w:r>
        <w:t xml:space="preserve">                    isESCoveredBy:</w:t>
      </w:r>
    </w:p>
    <w:p w14:paraId="7DC9C2F7" w14:textId="77777777" w:rsidR="002143C9" w:rsidRDefault="002143C9" w:rsidP="002143C9">
      <w:pPr>
        <w:pStyle w:val="PL"/>
      </w:pPr>
      <w:r>
        <w:t xml:space="preserve">                      $ref: '#/components/schemas/IsESCoveredBy'</w:t>
      </w:r>
    </w:p>
    <w:p w14:paraId="40498700" w14:textId="77777777" w:rsidR="002143C9" w:rsidRDefault="002143C9" w:rsidP="002143C9">
      <w:pPr>
        <w:pStyle w:val="PL"/>
      </w:pPr>
      <w:r>
        <w:t xml:space="preserve">                    isENDCAllowed:</w:t>
      </w:r>
    </w:p>
    <w:p w14:paraId="5FCCDBD9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511AED4C" w14:textId="77777777" w:rsidR="002143C9" w:rsidRDefault="002143C9" w:rsidP="002143C9">
      <w:pPr>
        <w:pStyle w:val="PL"/>
      </w:pPr>
      <w:r>
        <w:t xml:space="preserve">    EUtranCellRelation-Single:</w:t>
      </w:r>
    </w:p>
    <w:p w14:paraId="110E51CE" w14:textId="77777777" w:rsidR="002143C9" w:rsidRDefault="002143C9" w:rsidP="002143C9">
      <w:pPr>
        <w:pStyle w:val="PL"/>
      </w:pPr>
      <w:r>
        <w:t xml:space="preserve">      allOf:</w:t>
      </w:r>
    </w:p>
    <w:p w14:paraId="6D651377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59A8AEF2" w14:textId="77777777" w:rsidR="002143C9" w:rsidRDefault="002143C9" w:rsidP="002143C9">
      <w:pPr>
        <w:pStyle w:val="PL"/>
      </w:pPr>
      <w:r>
        <w:t xml:space="preserve">        - type: object</w:t>
      </w:r>
    </w:p>
    <w:p w14:paraId="374C575A" w14:textId="77777777" w:rsidR="002143C9" w:rsidRDefault="002143C9" w:rsidP="002143C9">
      <w:pPr>
        <w:pStyle w:val="PL"/>
      </w:pPr>
      <w:r>
        <w:t xml:space="preserve">          properties:</w:t>
      </w:r>
    </w:p>
    <w:p w14:paraId="06BFDE95" w14:textId="77777777" w:rsidR="002143C9" w:rsidRDefault="002143C9" w:rsidP="002143C9">
      <w:pPr>
        <w:pStyle w:val="PL"/>
      </w:pPr>
      <w:r>
        <w:t xml:space="preserve">            attributes:</w:t>
      </w:r>
    </w:p>
    <w:p w14:paraId="09CAA72A" w14:textId="77777777" w:rsidR="002143C9" w:rsidRDefault="002143C9" w:rsidP="002143C9">
      <w:pPr>
        <w:pStyle w:val="PL"/>
      </w:pPr>
      <w:r>
        <w:t xml:space="preserve">              allOf:</w:t>
      </w:r>
    </w:p>
    <w:p w14:paraId="3E7BB01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2A1FB7FA" w14:textId="77777777" w:rsidR="002143C9" w:rsidRDefault="002143C9" w:rsidP="002143C9">
      <w:pPr>
        <w:pStyle w:val="PL"/>
      </w:pPr>
      <w:r>
        <w:t xml:space="preserve">                - type: object</w:t>
      </w:r>
    </w:p>
    <w:p w14:paraId="1DE1C631" w14:textId="77777777" w:rsidR="002143C9" w:rsidRDefault="002143C9" w:rsidP="002143C9">
      <w:pPr>
        <w:pStyle w:val="PL"/>
      </w:pPr>
      <w:r>
        <w:t xml:space="preserve">                  properties:</w:t>
      </w:r>
    </w:p>
    <w:p w14:paraId="797D0D81" w14:textId="77777777" w:rsidR="002143C9" w:rsidRDefault="002143C9" w:rsidP="002143C9">
      <w:pPr>
        <w:pStyle w:val="PL"/>
      </w:pPr>
      <w:r>
        <w:t xml:space="preserve">                    adjacentEUtranCellRef:</w:t>
      </w:r>
    </w:p>
    <w:p w14:paraId="4D7C078C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A3A5F1A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1C5F28BC" w14:textId="77777777" w:rsidR="002143C9" w:rsidRDefault="002143C9" w:rsidP="002143C9">
      <w:pPr>
        <w:pStyle w:val="PL"/>
      </w:pPr>
      <w:r>
        <w:t xml:space="preserve">    NRFreqRelation-Single:</w:t>
      </w:r>
    </w:p>
    <w:p w14:paraId="09AA884C" w14:textId="77777777" w:rsidR="002143C9" w:rsidRDefault="002143C9" w:rsidP="002143C9">
      <w:pPr>
        <w:pStyle w:val="PL"/>
      </w:pPr>
      <w:r>
        <w:t xml:space="preserve">      allOf:</w:t>
      </w:r>
    </w:p>
    <w:p w14:paraId="6E3B7079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7956B9E1" w14:textId="77777777" w:rsidR="002143C9" w:rsidRDefault="002143C9" w:rsidP="002143C9">
      <w:pPr>
        <w:pStyle w:val="PL"/>
      </w:pPr>
      <w:r>
        <w:t xml:space="preserve">        - type: object</w:t>
      </w:r>
    </w:p>
    <w:p w14:paraId="0F25EA8C" w14:textId="77777777" w:rsidR="002143C9" w:rsidRDefault="002143C9" w:rsidP="002143C9">
      <w:pPr>
        <w:pStyle w:val="PL"/>
      </w:pPr>
      <w:r>
        <w:t xml:space="preserve">          properties:</w:t>
      </w:r>
    </w:p>
    <w:p w14:paraId="3CA3AF70" w14:textId="77777777" w:rsidR="002143C9" w:rsidRDefault="002143C9" w:rsidP="002143C9">
      <w:pPr>
        <w:pStyle w:val="PL"/>
      </w:pPr>
      <w:r>
        <w:t xml:space="preserve">            attributes:</w:t>
      </w:r>
    </w:p>
    <w:p w14:paraId="6E8E2677" w14:textId="77777777" w:rsidR="002143C9" w:rsidRDefault="002143C9" w:rsidP="002143C9">
      <w:pPr>
        <w:pStyle w:val="PL"/>
      </w:pPr>
      <w:r>
        <w:t xml:space="preserve">                  type: object</w:t>
      </w:r>
    </w:p>
    <w:p w14:paraId="5E6687B5" w14:textId="77777777" w:rsidR="002143C9" w:rsidRDefault="002143C9" w:rsidP="002143C9">
      <w:pPr>
        <w:pStyle w:val="PL"/>
      </w:pPr>
      <w:r>
        <w:t xml:space="preserve">                  properties:</w:t>
      </w:r>
    </w:p>
    <w:p w14:paraId="1E711AED" w14:textId="77777777" w:rsidR="002143C9" w:rsidRDefault="002143C9" w:rsidP="002143C9">
      <w:pPr>
        <w:pStyle w:val="PL"/>
      </w:pPr>
      <w:r>
        <w:t xml:space="preserve">                    offsetMO:</w:t>
      </w:r>
    </w:p>
    <w:p w14:paraId="7422A659" w14:textId="77777777" w:rsidR="002143C9" w:rsidRDefault="002143C9" w:rsidP="002143C9">
      <w:pPr>
        <w:pStyle w:val="PL"/>
      </w:pPr>
      <w:r>
        <w:t xml:space="preserve">                      $ref: '#/components/schemas/QOffsetRangeList'</w:t>
      </w:r>
    </w:p>
    <w:p w14:paraId="7054A3A2" w14:textId="77777777" w:rsidR="002143C9" w:rsidRDefault="002143C9" w:rsidP="002143C9">
      <w:pPr>
        <w:pStyle w:val="PL"/>
      </w:pPr>
      <w:r>
        <w:t xml:space="preserve">                    blackListEntry:</w:t>
      </w:r>
    </w:p>
    <w:p w14:paraId="7A166F11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49AFCAB3" w14:textId="77777777" w:rsidR="002143C9" w:rsidRDefault="002143C9" w:rsidP="002143C9">
      <w:pPr>
        <w:pStyle w:val="PL"/>
      </w:pPr>
      <w:r>
        <w:t xml:space="preserve">                      items:</w:t>
      </w:r>
    </w:p>
    <w:p w14:paraId="780001AD" w14:textId="77777777" w:rsidR="002143C9" w:rsidRDefault="002143C9" w:rsidP="002143C9">
      <w:pPr>
        <w:pStyle w:val="PL"/>
      </w:pPr>
      <w:r>
        <w:t xml:space="preserve">                        type: integer</w:t>
      </w:r>
    </w:p>
    <w:p w14:paraId="334D4315" w14:textId="77777777" w:rsidR="002143C9" w:rsidRDefault="002143C9" w:rsidP="002143C9">
      <w:pPr>
        <w:pStyle w:val="PL"/>
      </w:pPr>
      <w:r>
        <w:t xml:space="preserve">                        minimum: 0</w:t>
      </w:r>
    </w:p>
    <w:p w14:paraId="36135293" w14:textId="77777777" w:rsidR="002143C9" w:rsidRDefault="002143C9" w:rsidP="002143C9">
      <w:pPr>
        <w:pStyle w:val="PL"/>
      </w:pPr>
      <w:r>
        <w:t xml:space="preserve">                        maximum: 1007</w:t>
      </w:r>
    </w:p>
    <w:p w14:paraId="1E5391FE" w14:textId="77777777" w:rsidR="002143C9" w:rsidRDefault="002143C9" w:rsidP="002143C9">
      <w:pPr>
        <w:pStyle w:val="PL"/>
      </w:pPr>
      <w:r>
        <w:t xml:space="preserve">                    blackListEntryIdleMode:</w:t>
      </w:r>
    </w:p>
    <w:p w14:paraId="071486C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9836167" w14:textId="77777777" w:rsidR="002143C9" w:rsidRDefault="002143C9" w:rsidP="002143C9">
      <w:pPr>
        <w:pStyle w:val="PL"/>
      </w:pPr>
      <w:r>
        <w:t xml:space="preserve">                    cellReselectionPriority:</w:t>
      </w:r>
    </w:p>
    <w:p w14:paraId="003C6F7C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98D8AF7" w14:textId="77777777" w:rsidR="002143C9" w:rsidRDefault="002143C9" w:rsidP="002143C9">
      <w:pPr>
        <w:pStyle w:val="PL"/>
      </w:pPr>
      <w:r>
        <w:t xml:space="preserve">                    cellReselectionSubPriority:</w:t>
      </w:r>
    </w:p>
    <w:p w14:paraId="3618F1EF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76063BA2" w14:textId="77777777" w:rsidR="002143C9" w:rsidRDefault="002143C9" w:rsidP="002143C9">
      <w:pPr>
        <w:pStyle w:val="PL"/>
      </w:pPr>
      <w:r>
        <w:t xml:space="preserve">                      minimum: 0.2</w:t>
      </w:r>
    </w:p>
    <w:p w14:paraId="682A9F93" w14:textId="77777777" w:rsidR="002143C9" w:rsidRDefault="002143C9" w:rsidP="002143C9">
      <w:pPr>
        <w:pStyle w:val="PL"/>
      </w:pPr>
      <w:r>
        <w:t xml:space="preserve">                      maximum: 0.8</w:t>
      </w:r>
    </w:p>
    <w:p w14:paraId="4638AFA1" w14:textId="77777777" w:rsidR="002143C9" w:rsidRDefault="002143C9" w:rsidP="002143C9">
      <w:pPr>
        <w:pStyle w:val="PL"/>
      </w:pPr>
      <w:r>
        <w:t xml:space="preserve">                      multipleOf: 0.2</w:t>
      </w:r>
    </w:p>
    <w:p w14:paraId="07B69C8B" w14:textId="77777777" w:rsidR="002143C9" w:rsidRDefault="002143C9" w:rsidP="002143C9">
      <w:pPr>
        <w:pStyle w:val="PL"/>
      </w:pPr>
      <w:r>
        <w:t xml:space="preserve">                    pMax:</w:t>
      </w:r>
    </w:p>
    <w:p w14:paraId="03A026F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2027FA2" w14:textId="77777777" w:rsidR="002143C9" w:rsidRDefault="002143C9" w:rsidP="002143C9">
      <w:pPr>
        <w:pStyle w:val="PL"/>
      </w:pPr>
      <w:r>
        <w:t xml:space="preserve">                      minimum: -30</w:t>
      </w:r>
    </w:p>
    <w:p w14:paraId="24E73768" w14:textId="77777777" w:rsidR="002143C9" w:rsidRDefault="002143C9" w:rsidP="002143C9">
      <w:pPr>
        <w:pStyle w:val="PL"/>
      </w:pPr>
      <w:r>
        <w:t xml:space="preserve">                      maximum: 33</w:t>
      </w:r>
    </w:p>
    <w:p w14:paraId="5545442E" w14:textId="77777777" w:rsidR="002143C9" w:rsidRDefault="002143C9" w:rsidP="002143C9">
      <w:pPr>
        <w:pStyle w:val="PL"/>
      </w:pPr>
      <w:r>
        <w:t xml:space="preserve">                    qOffsetFreq:</w:t>
      </w:r>
    </w:p>
    <w:p w14:paraId="5D5589C7" w14:textId="77777777" w:rsidR="002143C9" w:rsidRDefault="002143C9" w:rsidP="002143C9">
      <w:pPr>
        <w:pStyle w:val="PL"/>
      </w:pPr>
      <w:r>
        <w:t xml:space="preserve">                      $ref: '#/components/schemas/QOffsetFreq'</w:t>
      </w:r>
    </w:p>
    <w:p w14:paraId="359374CE" w14:textId="77777777" w:rsidR="002143C9" w:rsidRDefault="002143C9" w:rsidP="002143C9">
      <w:pPr>
        <w:pStyle w:val="PL"/>
      </w:pPr>
      <w:r>
        <w:t xml:space="preserve">                    qQualMin:</w:t>
      </w:r>
    </w:p>
    <w:p w14:paraId="74F4D0AF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6EF6BF36" w14:textId="77777777" w:rsidR="002143C9" w:rsidRDefault="002143C9" w:rsidP="002143C9">
      <w:pPr>
        <w:pStyle w:val="PL"/>
      </w:pPr>
      <w:r>
        <w:t xml:space="preserve">                    qRxLevMin:</w:t>
      </w:r>
    </w:p>
    <w:p w14:paraId="0B125B5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A47525A" w14:textId="77777777" w:rsidR="002143C9" w:rsidRDefault="002143C9" w:rsidP="002143C9">
      <w:pPr>
        <w:pStyle w:val="PL"/>
      </w:pPr>
      <w:r>
        <w:t xml:space="preserve">                      minimum: -140</w:t>
      </w:r>
    </w:p>
    <w:p w14:paraId="7D2F2B8C" w14:textId="77777777" w:rsidR="002143C9" w:rsidRDefault="002143C9" w:rsidP="002143C9">
      <w:pPr>
        <w:pStyle w:val="PL"/>
      </w:pPr>
      <w:r>
        <w:t xml:space="preserve">                      maximum: -44</w:t>
      </w:r>
    </w:p>
    <w:p w14:paraId="15A6866F" w14:textId="77777777" w:rsidR="002143C9" w:rsidRDefault="002143C9" w:rsidP="002143C9">
      <w:pPr>
        <w:pStyle w:val="PL"/>
      </w:pPr>
      <w:r>
        <w:t xml:space="preserve">                    threshXHighP:</w:t>
      </w:r>
    </w:p>
    <w:p w14:paraId="30800B7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B43D3F4" w14:textId="77777777" w:rsidR="002143C9" w:rsidRDefault="002143C9" w:rsidP="002143C9">
      <w:pPr>
        <w:pStyle w:val="PL"/>
      </w:pPr>
      <w:r>
        <w:t xml:space="preserve">                      minimum: 0</w:t>
      </w:r>
    </w:p>
    <w:p w14:paraId="342712AE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5A046B49" w14:textId="77777777" w:rsidR="002143C9" w:rsidRDefault="002143C9" w:rsidP="002143C9">
      <w:pPr>
        <w:pStyle w:val="PL"/>
      </w:pPr>
      <w:r>
        <w:t xml:space="preserve">                    threshXHighQ:</w:t>
      </w:r>
    </w:p>
    <w:p w14:paraId="7694B3B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1BEAE3F" w14:textId="77777777" w:rsidR="002143C9" w:rsidRDefault="002143C9" w:rsidP="002143C9">
      <w:pPr>
        <w:pStyle w:val="PL"/>
      </w:pPr>
      <w:r>
        <w:t xml:space="preserve">                      minimum: 0</w:t>
      </w:r>
    </w:p>
    <w:p w14:paraId="4B2F8705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795BA660" w14:textId="77777777" w:rsidR="002143C9" w:rsidRDefault="002143C9" w:rsidP="002143C9">
      <w:pPr>
        <w:pStyle w:val="PL"/>
      </w:pPr>
      <w:r>
        <w:t xml:space="preserve">                    threshXLowP:</w:t>
      </w:r>
    </w:p>
    <w:p w14:paraId="4C0AAFB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1046057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FF0C76B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431F173B" w14:textId="77777777" w:rsidR="002143C9" w:rsidRDefault="002143C9" w:rsidP="002143C9">
      <w:pPr>
        <w:pStyle w:val="PL"/>
      </w:pPr>
      <w:r>
        <w:t xml:space="preserve">                    threshXLowQ:</w:t>
      </w:r>
    </w:p>
    <w:p w14:paraId="1ACB179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C54B792" w14:textId="77777777" w:rsidR="002143C9" w:rsidRDefault="002143C9" w:rsidP="002143C9">
      <w:pPr>
        <w:pStyle w:val="PL"/>
      </w:pPr>
      <w:r>
        <w:t xml:space="preserve">                      minimum: 0</w:t>
      </w:r>
    </w:p>
    <w:p w14:paraId="59135353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55707796" w14:textId="77777777" w:rsidR="002143C9" w:rsidRDefault="002143C9" w:rsidP="002143C9">
      <w:pPr>
        <w:pStyle w:val="PL"/>
      </w:pPr>
      <w:r>
        <w:t xml:space="preserve">                    tReselectionNr:</w:t>
      </w:r>
    </w:p>
    <w:p w14:paraId="56A8869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A3F30AF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53B7269" w14:textId="77777777" w:rsidR="002143C9" w:rsidRDefault="002143C9" w:rsidP="002143C9">
      <w:pPr>
        <w:pStyle w:val="PL"/>
      </w:pPr>
      <w:r>
        <w:t xml:space="preserve">                      maximum: 7</w:t>
      </w:r>
    </w:p>
    <w:p w14:paraId="54A0C889" w14:textId="77777777" w:rsidR="002143C9" w:rsidRDefault="002143C9" w:rsidP="002143C9">
      <w:pPr>
        <w:pStyle w:val="PL"/>
      </w:pPr>
      <w:r>
        <w:t xml:space="preserve">                    tReselectionNRSfHigh:</w:t>
      </w:r>
    </w:p>
    <w:p w14:paraId="373A17EC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AB47EA4" w14:textId="77777777" w:rsidR="002143C9" w:rsidRDefault="002143C9" w:rsidP="002143C9">
      <w:pPr>
        <w:pStyle w:val="PL"/>
      </w:pPr>
      <w:r>
        <w:t xml:space="preserve">                    tReselectionNRSfMedium:</w:t>
      </w:r>
    </w:p>
    <w:p w14:paraId="096B457B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7355225F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24149A8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57955B5" w14:textId="77777777" w:rsidR="002143C9" w:rsidRDefault="002143C9" w:rsidP="002143C9">
      <w:pPr>
        <w:pStyle w:val="PL"/>
      </w:pPr>
      <w:r>
        <w:t xml:space="preserve">    EUtranFreqRelation-Single:</w:t>
      </w:r>
    </w:p>
    <w:p w14:paraId="5AD9D5B9" w14:textId="77777777" w:rsidR="002143C9" w:rsidRDefault="002143C9" w:rsidP="002143C9">
      <w:pPr>
        <w:pStyle w:val="PL"/>
      </w:pPr>
      <w:r>
        <w:t xml:space="preserve">      allOf:</w:t>
      </w:r>
    </w:p>
    <w:p w14:paraId="71E8F34B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10CA8354" w14:textId="77777777" w:rsidR="002143C9" w:rsidRDefault="002143C9" w:rsidP="002143C9">
      <w:pPr>
        <w:pStyle w:val="PL"/>
      </w:pPr>
      <w:r>
        <w:t xml:space="preserve">        - type: object</w:t>
      </w:r>
    </w:p>
    <w:p w14:paraId="441CE364" w14:textId="77777777" w:rsidR="002143C9" w:rsidRDefault="002143C9" w:rsidP="002143C9">
      <w:pPr>
        <w:pStyle w:val="PL"/>
      </w:pPr>
      <w:r>
        <w:t xml:space="preserve">          properties:</w:t>
      </w:r>
    </w:p>
    <w:p w14:paraId="234C3DCF" w14:textId="77777777" w:rsidR="002143C9" w:rsidRDefault="002143C9" w:rsidP="002143C9">
      <w:pPr>
        <w:pStyle w:val="PL"/>
      </w:pPr>
      <w:r>
        <w:t xml:space="preserve">            attributes:</w:t>
      </w:r>
    </w:p>
    <w:p w14:paraId="3EEBF6CE" w14:textId="77777777" w:rsidR="002143C9" w:rsidRDefault="002143C9" w:rsidP="002143C9">
      <w:pPr>
        <w:pStyle w:val="PL"/>
      </w:pPr>
      <w:r>
        <w:t xml:space="preserve">              type: object</w:t>
      </w:r>
    </w:p>
    <w:p w14:paraId="7D68170C" w14:textId="77777777" w:rsidR="002143C9" w:rsidRDefault="002143C9" w:rsidP="002143C9">
      <w:pPr>
        <w:pStyle w:val="PL"/>
      </w:pPr>
      <w:r>
        <w:t xml:space="preserve">              properties:</w:t>
      </w:r>
    </w:p>
    <w:p w14:paraId="1D491BE0" w14:textId="77777777" w:rsidR="002143C9" w:rsidRDefault="002143C9" w:rsidP="002143C9">
      <w:pPr>
        <w:pStyle w:val="PL"/>
      </w:pPr>
      <w:r>
        <w:t xml:space="preserve">                    cellIndividualOffset:</w:t>
      </w:r>
    </w:p>
    <w:p w14:paraId="18BF253D" w14:textId="77777777" w:rsidR="002143C9" w:rsidRDefault="002143C9" w:rsidP="002143C9">
      <w:pPr>
        <w:pStyle w:val="PL"/>
      </w:pPr>
      <w:r>
        <w:t xml:space="preserve">                      $ref: '#/components/schemas/CellIndividualOffset'</w:t>
      </w:r>
    </w:p>
    <w:p w14:paraId="780445DC" w14:textId="77777777" w:rsidR="002143C9" w:rsidRDefault="002143C9" w:rsidP="002143C9">
      <w:pPr>
        <w:pStyle w:val="PL"/>
      </w:pPr>
      <w:r>
        <w:t xml:space="preserve">                    blackListEntry:</w:t>
      </w:r>
    </w:p>
    <w:p w14:paraId="56F90BAC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2B419DFA" w14:textId="77777777" w:rsidR="002143C9" w:rsidRDefault="002143C9" w:rsidP="002143C9">
      <w:pPr>
        <w:pStyle w:val="PL"/>
      </w:pPr>
      <w:r>
        <w:t xml:space="preserve">                      items:</w:t>
      </w:r>
    </w:p>
    <w:p w14:paraId="0F564728" w14:textId="77777777" w:rsidR="002143C9" w:rsidRDefault="002143C9" w:rsidP="002143C9">
      <w:pPr>
        <w:pStyle w:val="PL"/>
      </w:pPr>
      <w:r>
        <w:t xml:space="preserve">                        type: integer</w:t>
      </w:r>
    </w:p>
    <w:p w14:paraId="7BF47A02" w14:textId="77777777" w:rsidR="002143C9" w:rsidRDefault="002143C9" w:rsidP="002143C9">
      <w:pPr>
        <w:pStyle w:val="PL"/>
      </w:pPr>
      <w:r>
        <w:t xml:space="preserve">                        minimum: 0</w:t>
      </w:r>
    </w:p>
    <w:p w14:paraId="6CF98C92" w14:textId="77777777" w:rsidR="002143C9" w:rsidRDefault="002143C9" w:rsidP="002143C9">
      <w:pPr>
        <w:pStyle w:val="PL"/>
      </w:pPr>
      <w:r>
        <w:t xml:space="preserve">                        maximum: 1007</w:t>
      </w:r>
    </w:p>
    <w:p w14:paraId="3C92A1F8" w14:textId="77777777" w:rsidR="002143C9" w:rsidRDefault="002143C9" w:rsidP="002143C9">
      <w:pPr>
        <w:pStyle w:val="PL"/>
      </w:pPr>
      <w:r>
        <w:t xml:space="preserve">                    blackListEntryIdleMode:</w:t>
      </w:r>
    </w:p>
    <w:p w14:paraId="605C745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5E83839" w14:textId="77777777" w:rsidR="002143C9" w:rsidRDefault="002143C9" w:rsidP="002143C9">
      <w:pPr>
        <w:pStyle w:val="PL"/>
      </w:pPr>
      <w:r>
        <w:t xml:space="preserve">                    cellReselectionPriority:</w:t>
      </w:r>
    </w:p>
    <w:p w14:paraId="48C1BDE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B9ED634" w14:textId="77777777" w:rsidR="002143C9" w:rsidRDefault="002143C9" w:rsidP="002143C9">
      <w:pPr>
        <w:pStyle w:val="PL"/>
      </w:pPr>
      <w:r>
        <w:t xml:space="preserve">                    cellReselectionSubPriority:</w:t>
      </w:r>
    </w:p>
    <w:p w14:paraId="278C64D4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5004EDFC" w14:textId="77777777" w:rsidR="002143C9" w:rsidRDefault="002143C9" w:rsidP="002143C9">
      <w:pPr>
        <w:pStyle w:val="PL"/>
      </w:pPr>
      <w:r>
        <w:t xml:space="preserve">                      minimum: 0.2</w:t>
      </w:r>
    </w:p>
    <w:p w14:paraId="682AB5A2" w14:textId="77777777" w:rsidR="002143C9" w:rsidRDefault="002143C9" w:rsidP="002143C9">
      <w:pPr>
        <w:pStyle w:val="PL"/>
      </w:pPr>
      <w:r>
        <w:t xml:space="preserve">                      maximum: 0.8</w:t>
      </w:r>
    </w:p>
    <w:p w14:paraId="498706EE" w14:textId="77777777" w:rsidR="002143C9" w:rsidRDefault="002143C9" w:rsidP="002143C9">
      <w:pPr>
        <w:pStyle w:val="PL"/>
      </w:pPr>
      <w:r>
        <w:t xml:space="preserve">                      multipleOf: 0.2</w:t>
      </w:r>
    </w:p>
    <w:p w14:paraId="5C21B4B2" w14:textId="77777777" w:rsidR="002143C9" w:rsidRDefault="002143C9" w:rsidP="002143C9">
      <w:pPr>
        <w:pStyle w:val="PL"/>
      </w:pPr>
      <w:r>
        <w:t xml:space="preserve">                    pMax:</w:t>
      </w:r>
    </w:p>
    <w:p w14:paraId="141E018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E2CA0D5" w14:textId="77777777" w:rsidR="002143C9" w:rsidRDefault="002143C9" w:rsidP="002143C9">
      <w:pPr>
        <w:pStyle w:val="PL"/>
      </w:pPr>
      <w:r>
        <w:t xml:space="preserve">                      minimum: -30</w:t>
      </w:r>
    </w:p>
    <w:p w14:paraId="7122E597" w14:textId="77777777" w:rsidR="002143C9" w:rsidRDefault="002143C9" w:rsidP="002143C9">
      <w:pPr>
        <w:pStyle w:val="PL"/>
      </w:pPr>
      <w:r>
        <w:t xml:space="preserve">                      maximum: 33</w:t>
      </w:r>
    </w:p>
    <w:p w14:paraId="62CEC65E" w14:textId="77777777" w:rsidR="002143C9" w:rsidRDefault="002143C9" w:rsidP="002143C9">
      <w:pPr>
        <w:pStyle w:val="PL"/>
      </w:pPr>
      <w:r>
        <w:t xml:space="preserve">                    qOffsetFreq:</w:t>
      </w:r>
    </w:p>
    <w:p w14:paraId="319CEF5F" w14:textId="77777777" w:rsidR="002143C9" w:rsidRDefault="002143C9" w:rsidP="002143C9">
      <w:pPr>
        <w:pStyle w:val="PL"/>
      </w:pPr>
      <w:r>
        <w:t xml:space="preserve">                      $ref: '#/components/schemas/QOffsetFreq'</w:t>
      </w:r>
    </w:p>
    <w:p w14:paraId="6C97E693" w14:textId="77777777" w:rsidR="002143C9" w:rsidRDefault="002143C9" w:rsidP="002143C9">
      <w:pPr>
        <w:pStyle w:val="PL"/>
      </w:pPr>
      <w:r>
        <w:t xml:space="preserve">                    qQualMin:</w:t>
      </w:r>
    </w:p>
    <w:p w14:paraId="1A759828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2C5AE8A9" w14:textId="77777777" w:rsidR="002143C9" w:rsidRDefault="002143C9" w:rsidP="002143C9">
      <w:pPr>
        <w:pStyle w:val="PL"/>
      </w:pPr>
      <w:r>
        <w:t xml:space="preserve">                    qRxLevMin:</w:t>
      </w:r>
    </w:p>
    <w:p w14:paraId="369C62B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884506A" w14:textId="77777777" w:rsidR="002143C9" w:rsidRDefault="002143C9" w:rsidP="002143C9">
      <w:pPr>
        <w:pStyle w:val="PL"/>
      </w:pPr>
      <w:r>
        <w:t xml:space="preserve">                      minimum: -140</w:t>
      </w:r>
    </w:p>
    <w:p w14:paraId="770DB9FD" w14:textId="77777777" w:rsidR="002143C9" w:rsidRDefault="002143C9" w:rsidP="002143C9">
      <w:pPr>
        <w:pStyle w:val="PL"/>
      </w:pPr>
      <w:r>
        <w:t xml:space="preserve">                      maximum: -44</w:t>
      </w:r>
    </w:p>
    <w:p w14:paraId="64A503B0" w14:textId="77777777" w:rsidR="002143C9" w:rsidRDefault="002143C9" w:rsidP="002143C9">
      <w:pPr>
        <w:pStyle w:val="PL"/>
      </w:pPr>
      <w:r>
        <w:t xml:space="preserve">                    threshXHighP:</w:t>
      </w:r>
    </w:p>
    <w:p w14:paraId="298B5C9E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26CDF88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5C83ED9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6E1FC785" w14:textId="77777777" w:rsidR="002143C9" w:rsidRDefault="002143C9" w:rsidP="002143C9">
      <w:pPr>
        <w:pStyle w:val="PL"/>
      </w:pPr>
      <w:r>
        <w:t xml:space="preserve">                    threshXHighQ:</w:t>
      </w:r>
    </w:p>
    <w:p w14:paraId="54363E7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0072C87" w14:textId="77777777" w:rsidR="002143C9" w:rsidRDefault="002143C9" w:rsidP="002143C9">
      <w:pPr>
        <w:pStyle w:val="PL"/>
      </w:pPr>
      <w:r>
        <w:t xml:space="preserve">                      minimum: 0</w:t>
      </w:r>
    </w:p>
    <w:p w14:paraId="6E4413F4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44BE5A79" w14:textId="77777777" w:rsidR="002143C9" w:rsidRDefault="002143C9" w:rsidP="002143C9">
      <w:pPr>
        <w:pStyle w:val="PL"/>
      </w:pPr>
      <w:r>
        <w:t xml:space="preserve">                    threshXLowP:</w:t>
      </w:r>
    </w:p>
    <w:p w14:paraId="55A19DE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433D833" w14:textId="77777777" w:rsidR="002143C9" w:rsidRDefault="002143C9" w:rsidP="002143C9">
      <w:pPr>
        <w:pStyle w:val="PL"/>
      </w:pPr>
      <w:r>
        <w:t xml:space="preserve">                      minimum: 0</w:t>
      </w:r>
    </w:p>
    <w:p w14:paraId="43F9ED3A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660E9599" w14:textId="77777777" w:rsidR="002143C9" w:rsidRDefault="002143C9" w:rsidP="002143C9">
      <w:pPr>
        <w:pStyle w:val="PL"/>
      </w:pPr>
      <w:r>
        <w:t xml:space="preserve">                    threshXLowQ:</w:t>
      </w:r>
    </w:p>
    <w:p w14:paraId="588DEC0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7A442B3" w14:textId="77777777" w:rsidR="002143C9" w:rsidRDefault="002143C9" w:rsidP="002143C9">
      <w:pPr>
        <w:pStyle w:val="PL"/>
      </w:pPr>
      <w:r>
        <w:t xml:space="preserve">                      minimum: 0</w:t>
      </w:r>
    </w:p>
    <w:p w14:paraId="539FA06C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2DDA2F72" w14:textId="77777777" w:rsidR="002143C9" w:rsidRDefault="002143C9" w:rsidP="002143C9">
      <w:pPr>
        <w:pStyle w:val="PL"/>
      </w:pPr>
      <w:r>
        <w:t xml:space="preserve">                    tReselectionEutran:</w:t>
      </w:r>
    </w:p>
    <w:p w14:paraId="265AE49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7FFFC80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2868236" w14:textId="77777777" w:rsidR="002143C9" w:rsidRDefault="002143C9" w:rsidP="002143C9">
      <w:pPr>
        <w:pStyle w:val="PL"/>
      </w:pPr>
      <w:r>
        <w:t xml:space="preserve">                      maximum: 7</w:t>
      </w:r>
    </w:p>
    <w:p w14:paraId="7D3DFE92" w14:textId="77777777" w:rsidR="002143C9" w:rsidRDefault="002143C9" w:rsidP="002143C9">
      <w:pPr>
        <w:pStyle w:val="PL"/>
      </w:pPr>
      <w:r>
        <w:t xml:space="preserve">                    tReselectionNRSfHigh:</w:t>
      </w:r>
    </w:p>
    <w:p w14:paraId="4E5C26A5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0435F3C" w14:textId="77777777" w:rsidR="002143C9" w:rsidRDefault="002143C9" w:rsidP="002143C9">
      <w:pPr>
        <w:pStyle w:val="PL"/>
      </w:pPr>
      <w:r>
        <w:t xml:space="preserve">                    tReselectionNRSfMedium:</w:t>
      </w:r>
    </w:p>
    <w:p w14:paraId="73A94BB9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0CAEA9F" w14:textId="77777777" w:rsidR="002143C9" w:rsidRDefault="002143C9" w:rsidP="002143C9">
      <w:pPr>
        <w:pStyle w:val="PL"/>
      </w:pPr>
      <w:r>
        <w:t xml:space="preserve">                    eUTranFrequencyRef:</w:t>
      </w:r>
    </w:p>
    <w:p w14:paraId="4397BDB0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F54E04E" w14:textId="77777777" w:rsidR="002143C9" w:rsidRDefault="002143C9" w:rsidP="002143C9">
      <w:pPr>
        <w:pStyle w:val="PL"/>
      </w:pPr>
      <w:r>
        <w:t xml:space="preserve">    DANRManagementFunction-Single:</w:t>
      </w:r>
    </w:p>
    <w:p w14:paraId="662DE23B" w14:textId="77777777" w:rsidR="002143C9" w:rsidRDefault="002143C9" w:rsidP="002143C9">
      <w:pPr>
        <w:pStyle w:val="PL"/>
      </w:pPr>
      <w:r>
        <w:t xml:space="preserve">      allOf:</w:t>
      </w:r>
    </w:p>
    <w:p w14:paraId="094CDFBB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52FCACB" w14:textId="77777777" w:rsidR="002143C9" w:rsidRDefault="002143C9" w:rsidP="002143C9">
      <w:pPr>
        <w:pStyle w:val="PL"/>
      </w:pPr>
      <w:r>
        <w:t xml:space="preserve">        - type: object</w:t>
      </w:r>
    </w:p>
    <w:p w14:paraId="7583C0FC" w14:textId="77777777" w:rsidR="002143C9" w:rsidRDefault="002143C9" w:rsidP="002143C9">
      <w:pPr>
        <w:pStyle w:val="PL"/>
      </w:pPr>
      <w:r>
        <w:t xml:space="preserve">          properties:</w:t>
      </w:r>
    </w:p>
    <w:p w14:paraId="5A8F6B52" w14:textId="77777777" w:rsidR="002143C9" w:rsidRDefault="002143C9" w:rsidP="002143C9">
      <w:pPr>
        <w:pStyle w:val="PL"/>
      </w:pPr>
      <w:r>
        <w:t xml:space="preserve">            attributes:</w:t>
      </w:r>
    </w:p>
    <w:p w14:paraId="4B1518A8" w14:textId="77777777" w:rsidR="002143C9" w:rsidRDefault="002143C9" w:rsidP="002143C9">
      <w:pPr>
        <w:pStyle w:val="PL"/>
      </w:pPr>
      <w:r>
        <w:t xml:space="preserve">                  type: object</w:t>
      </w:r>
    </w:p>
    <w:p w14:paraId="035FC624" w14:textId="77777777" w:rsidR="002143C9" w:rsidRDefault="002143C9" w:rsidP="002143C9">
      <w:pPr>
        <w:pStyle w:val="PL"/>
      </w:pPr>
      <w:r>
        <w:t xml:space="preserve">                  properties:</w:t>
      </w:r>
    </w:p>
    <w:p w14:paraId="0C411624" w14:textId="77777777" w:rsidR="002143C9" w:rsidRDefault="002143C9" w:rsidP="002143C9">
      <w:pPr>
        <w:pStyle w:val="PL"/>
      </w:pPr>
      <w:r>
        <w:t xml:space="preserve">                    intrasystemANRManagementSwitch:</w:t>
      </w:r>
    </w:p>
    <w:p w14:paraId="37FB2C5C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9E191A0" w14:textId="77777777" w:rsidR="002143C9" w:rsidRDefault="002143C9" w:rsidP="002143C9">
      <w:pPr>
        <w:pStyle w:val="PL"/>
      </w:pPr>
      <w:r>
        <w:t xml:space="preserve">                    intersystemANRManagementSwitch:</w:t>
      </w:r>
    </w:p>
    <w:p w14:paraId="1D9C768D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167CC762" w14:textId="77777777" w:rsidR="002143C9" w:rsidRDefault="002143C9" w:rsidP="002143C9">
      <w:pPr>
        <w:pStyle w:val="PL"/>
      </w:pPr>
    </w:p>
    <w:p w14:paraId="4BF9AB01" w14:textId="77777777" w:rsidR="002143C9" w:rsidRDefault="002143C9" w:rsidP="002143C9">
      <w:pPr>
        <w:pStyle w:val="PL"/>
      </w:pPr>
      <w:r>
        <w:t xml:space="preserve">    DESManagementFunction-Single:</w:t>
      </w:r>
    </w:p>
    <w:p w14:paraId="44222C3D" w14:textId="77777777" w:rsidR="002143C9" w:rsidRDefault="002143C9" w:rsidP="002143C9">
      <w:pPr>
        <w:pStyle w:val="PL"/>
      </w:pPr>
      <w:r>
        <w:t xml:space="preserve">      allOf:</w:t>
      </w:r>
    </w:p>
    <w:p w14:paraId="6E08090F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455069AD" w14:textId="77777777" w:rsidR="002143C9" w:rsidRDefault="002143C9" w:rsidP="002143C9">
      <w:pPr>
        <w:pStyle w:val="PL"/>
      </w:pPr>
      <w:r>
        <w:t xml:space="preserve">        - type: object</w:t>
      </w:r>
    </w:p>
    <w:p w14:paraId="38F2FAF9" w14:textId="77777777" w:rsidR="002143C9" w:rsidRDefault="002143C9" w:rsidP="002143C9">
      <w:pPr>
        <w:pStyle w:val="PL"/>
      </w:pPr>
      <w:r>
        <w:t xml:space="preserve">          properties:</w:t>
      </w:r>
    </w:p>
    <w:p w14:paraId="5C92F63A" w14:textId="77777777" w:rsidR="002143C9" w:rsidRDefault="002143C9" w:rsidP="002143C9">
      <w:pPr>
        <w:pStyle w:val="PL"/>
      </w:pPr>
      <w:r>
        <w:t xml:space="preserve">            attributes:</w:t>
      </w:r>
    </w:p>
    <w:p w14:paraId="0CFCEBC3" w14:textId="77777777" w:rsidR="002143C9" w:rsidRDefault="002143C9" w:rsidP="002143C9">
      <w:pPr>
        <w:pStyle w:val="PL"/>
      </w:pPr>
      <w:r>
        <w:t xml:space="preserve">                  type: object</w:t>
      </w:r>
    </w:p>
    <w:p w14:paraId="5DED3F67" w14:textId="77777777" w:rsidR="002143C9" w:rsidRDefault="002143C9" w:rsidP="002143C9">
      <w:pPr>
        <w:pStyle w:val="PL"/>
      </w:pPr>
      <w:r>
        <w:t xml:space="preserve">                  properties:</w:t>
      </w:r>
    </w:p>
    <w:p w14:paraId="71A628A8" w14:textId="77777777" w:rsidR="002143C9" w:rsidRDefault="002143C9" w:rsidP="002143C9">
      <w:pPr>
        <w:pStyle w:val="PL"/>
      </w:pPr>
      <w:r>
        <w:t xml:space="preserve">                    desSwitch:</w:t>
      </w:r>
    </w:p>
    <w:p w14:paraId="0E72B7DC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62042C17" w14:textId="77777777" w:rsidR="002143C9" w:rsidRDefault="002143C9" w:rsidP="002143C9">
      <w:pPr>
        <w:pStyle w:val="PL"/>
      </w:pPr>
      <w:r>
        <w:t xml:space="preserve">                    intraRatEsActivationOriginalCellLoadParameters:</w:t>
      </w:r>
    </w:p>
    <w:p w14:paraId="551C5EE6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C7170A7" w14:textId="77777777" w:rsidR="002143C9" w:rsidRDefault="002143C9" w:rsidP="002143C9">
      <w:pPr>
        <w:pStyle w:val="PL"/>
      </w:pPr>
      <w:r>
        <w:t xml:space="preserve">                    intraRatEsActivationCandidateCellsLoadParameters:</w:t>
      </w:r>
    </w:p>
    <w:p w14:paraId="66FB7B00" w14:textId="77777777" w:rsidR="002143C9" w:rsidRDefault="002143C9" w:rsidP="002143C9">
      <w:pPr>
        <w:pStyle w:val="PL"/>
      </w:pPr>
      <w:r>
        <w:t xml:space="preserve">                      $ref: "#/components/schemas/IntraRatEsActivationCandidateCellsLoadParameters"</w:t>
      </w:r>
    </w:p>
    <w:p w14:paraId="58AAA204" w14:textId="77777777" w:rsidR="002143C9" w:rsidRDefault="002143C9" w:rsidP="002143C9">
      <w:pPr>
        <w:pStyle w:val="PL"/>
      </w:pPr>
      <w:r>
        <w:t xml:space="preserve">                    intraRatEsDeactivationCandidateCellsLoadParameters:</w:t>
      </w:r>
    </w:p>
    <w:p w14:paraId="25164653" w14:textId="77777777" w:rsidR="002143C9" w:rsidRDefault="002143C9" w:rsidP="002143C9">
      <w:pPr>
        <w:pStyle w:val="PL"/>
      </w:pPr>
      <w:r>
        <w:t xml:space="preserve">                      $ref: "#/components/schemas/IntraRatEsDeactivationCandidateCellsLoadParameters"</w:t>
      </w:r>
    </w:p>
    <w:p w14:paraId="6294B3F2" w14:textId="77777777" w:rsidR="002143C9" w:rsidRDefault="002143C9" w:rsidP="002143C9">
      <w:pPr>
        <w:pStyle w:val="PL"/>
      </w:pPr>
      <w:r>
        <w:t xml:space="preserve">                    esNotAllowedTimePeriod:</w:t>
      </w:r>
    </w:p>
    <w:p w14:paraId="7DC823ED" w14:textId="77777777" w:rsidR="002143C9" w:rsidRDefault="002143C9" w:rsidP="002143C9">
      <w:pPr>
        <w:pStyle w:val="PL"/>
      </w:pPr>
      <w:r>
        <w:t xml:space="preserve">                      $ref: "#/components/schemas/EsNotAllowedTimePeriod"</w:t>
      </w:r>
    </w:p>
    <w:p w14:paraId="02173336" w14:textId="77777777" w:rsidR="002143C9" w:rsidRDefault="002143C9" w:rsidP="002143C9">
      <w:pPr>
        <w:pStyle w:val="PL"/>
      </w:pPr>
      <w:r>
        <w:t xml:space="preserve">                    interRatEsActivationOriginalCellParameters:</w:t>
      </w:r>
    </w:p>
    <w:p w14:paraId="4F1458B0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5A9B2903" w14:textId="77777777" w:rsidR="002143C9" w:rsidRDefault="002143C9" w:rsidP="002143C9">
      <w:pPr>
        <w:pStyle w:val="PL"/>
      </w:pPr>
      <w:r>
        <w:t xml:space="preserve">                    interRatEsActivationCandidateCellParameters:</w:t>
      </w:r>
    </w:p>
    <w:p w14:paraId="0D81371A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12BA036" w14:textId="77777777" w:rsidR="002143C9" w:rsidRDefault="002143C9" w:rsidP="002143C9">
      <w:pPr>
        <w:pStyle w:val="PL"/>
      </w:pPr>
      <w:r>
        <w:t xml:space="preserve">                    interRatEsDeactivationCandidateCellParameters:</w:t>
      </w:r>
    </w:p>
    <w:p w14:paraId="71AE0132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B70C33D" w14:textId="77777777" w:rsidR="002143C9" w:rsidRDefault="002143C9" w:rsidP="002143C9">
      <w:pPr>
        <w:pStyle w:val="PL"/>
      </w:pPr>
      <w:r>
        <w:t xml:space="preserve">                    isProbingCapable:</w:t>
      </w:r>
    </w:p>
    <w:p w14:paraId="6FFEE089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1FF8DEC2" w14:textId="77777777" w:rsidR="002143C9" w:rsidRDefault="002143C9" w:rsidP="002143C9">
      <w:pPr>
        <w:pStyle w:val="PL"/>
      </w:pPr>
      <w:r>
        <w:t xml:space="preserve">                      enum:</w:t>
      </w:r>
    </w:p>
    <w:p w14:paraId="29867D0A" w14:textId="77777777" w:rsidR="002143C9" w:rsidRDefault="002143C9" w:rsidP="002143C9">
      <w:pPr>
        <w:pStyle w:val="PL"/>
      </w:pPr>
      <w:r>
        <w:t xml:space="preserve">                         - yes</w:t>
      </w:r>
    </w:p>
    <w:p w14:paraId="2777A3D4" w14:textId="77777777" w:rsidR="002143C9" w:rsidRDefault="002143C9" w:rsidP="002143C9">
      <w:pPr>
        <w:pStyle w:val="PL"/>
      </w:pPr>
      <w:r>
        <w:t xml:space="preserve">                         - no</w:t>
      </w:r>
    </w:p>
    <w:p w14:paraId="33D4C286" w14:textId="77777777" w:rsidR="002143C9" w:rsidRDefault="002143C9" w:rsidP="002143C9">
      <w:pPr>
        <w:pStyle w:val="PL"/>
      </w:pPr>
      <w:r>
        <w:t xml:space="preserve">                    energySavingState:</w:t>
      </w:r>
    </w:p>
    <w:p w14:paraId="0437659A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5C416D08" w14:textId="77777777" w:rsidR="002143C9" w:rsidRDefault="002143C9" w:rsidP="002143C9">
      <w:pPr>
        <w:pStyle w:val="PL"/>
      </w:pPr>
      <w:r>
        <w:t xml:space="preserve">                      enum:</w:t>
      </w:r>
    </w:p>
    <w:p w14:paraId="5500AC90" w14:textId="77777777" w:rsidR="002143C9" w:rsidRDefault="002143C9" w:rsidP="002143C9">
      <w:pPr>
        <w:pStyle w:val="PL"/>
      </w:pPr>
      <w:r>
        <w:t xml:space="preserve">                         - isNotEnergySaving</w:t>
      </w:r>
    </w:p>
    <w:p w14:paraId="15E8F64B" w14:textId="77777777" w:rsidR="002143C9" w:rsidRDefault="002143C9" w:rsidP="002143C9">
      <w:pPr>
        <w:pStyle w:val="PL"/>
      </w:pPr>
      <w:r>
        <w:t xml:space="preserve">                         - isEnergySaving</w:t>
      </w:r>
    </w:p>
    <w:p w14:paraId="253D56E4" w14:textId="77777777" w:rsidR="002143C9" w:rsidRDefault="002143C9" w:rsidP="002143C9">
      <w:pPr>
        <w:pStyle w:val="PL"/>
      </w:pPr>
    </w:p>
    <w:p w14:paraId="3D3B32C8" w14:textId="77777777" w:rsidR="002143C9" w:rsidRDefault="002143C9" w:rsidP="002143C9">
      <w:pPr>
        <w:pStyle w:val="PL"/>
      </w:pPr>
      <w:r>
        <w:t xml:space="preserve">    DRACHOptimizationFunction-Single:</w:t>
      </w:r>
    </w:p>
    <w:p w14:paraId="23180736" w14:textId="77777777" w:rsidR="002143C9" w:rsidRDefault="002143C9" w:rsidP="002143C9">
      <w:pPr>
        <w:pStyle w:val="PL"/>
      </w:pPr>
      <w:r>
        <w:t xml:space="preserve">      allOf:</w:t>
      </w:r>
    </w:p>
    <w:p w14:paraId="6BD97350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1029B5F5" w14:textId="77777777" w:rsidR="002143C9" w:rsidRDefault="002143C9" w:rsidP="002143C9">
      <w:pPr>
        <w:pStyle w:val="PL"/>
      </w:pPr>
      <w:r>
        <w:t xml:space="preserve">        - type: object</w:t>
      </w:r>
    </w:p>
    <w:p w14:paraId="2B362F14" w14:textId="77777777" w:rsidR="002143C9" w:rsidRDefault="002143C9" w:rsidP="002143C9">
      <w:pPr>
        <w:pStyle w:val="PL"/>
      </w:pPr>
      <w:r>
        <w:t xml:space="preserve">          properties:</w:t>
      </w:r>
    </w:p>
    <w:p w14:paraId="58B8D926" w14:textId="77777777" w:rsidR="002143C9" w:rsidRDefault="002143C9" w:rsidP="002143C9">
      <w:pPr>
        <w:pStyle w:val="PL"/>
      </w:pPr>
      <w:r>
        <w:t xml:space="preserve">            attributes:</w:t>
      </w:r>
    </w:p>
    <w:p w14:paraId="466F5A33" w14:textId="77777777" w:rsidR="002143C9" w:rsidRDefault="002143C9" w:rsidP="002143C9">
      <w:pPr>
        <w:pStyle w:val="PL"/>
      </w:pPr>
      <w:r>
        <w:t xml:space="preserve">                  type: object</w:t>
      </w:r>
    </w:p>
    <w:p w14:paraId="38E436BC" w14:textId="77777777" w:rsidR="002143C9" w:rsidRDefault="002143C9" w:rsidP="002143C9">
      <w:pPr>
        <w:pStyle w:val="PL"/>
      </w:pPr>
      <w:r>
        <w:t xml:space="preserve">                  properties:</w:t>
      </w:r>
    </w:p>
    <w:p w14:paraId="2614ACD4" w14:textId="77777777" w:rsidR="002143C9" w:rsidRDefault="002143C9" w:rsidP="002143C9">
      <w:pPr>
        <w:pStyle w:val="PL"/>
      </w:pPr>
      <w:r>
        <w:t xml:space="preserve">                    drachOptimizationControl:</w:t>
      </w:r>
    </w:p>
    <w:p w14:paraId="02371564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163C3EAD" w14:textId="77777777" w:rsidR="002143C9" w:rsidRDefault="002143C9" w:rsidP="002143C9">
      <w:pPr>
        <w:pStyle w:val="PL"/>
      </w:pPr>
      <w:r>
        <w:t xml:space="preserve">                    ueAccProbilityDist:</w:t>
      </w:r>
    </w:p>
    <w:p w14:paraId="203D1FCF" w14:textId="77777777" w:rsidR="002143C9" w:rsidRDefault="002143C9" w:rsidP="002143C9">
      <w:pPr>
        <w:pStyle w:val="PL"/>
      </w:pPr>
      <w:r>
        <w:t xml:space="preserve">                      $ref: "#/components/schemas/UeAccProbilityDist"</w:t>
      </w:r>
    </w:p>
    <w:p w14:paraId="63FA1214" w14:textId="77777777" w:rsidR="002143C9" w:rsidRDefault="002143C9" w:rsidP="002143C9">
      <w:pPr>
        <w:pStyle w:val="PL"/>
      </w:pPr>
      <w:r>
        <w:t xml:space="preserve">                    ueAccDelayProbilityDist:</w:t>
      </w:r>
    </w:p>
    <w:p w14:paraId="0B9466DB" w14:textId="77777777" w:rsidR="002143C9" w:rsidRDefault="002143C9" w:rsidP="002143C9">
      <w:pPr>
        <w:pStyle w:val="PL"/>
      </w:pPr>
      <w:r>
        <w:t xml:space="preserve">                      $ref: "#/components/schemas/UeAccDelayProbilityDist"</w:t>
      </w:r>
    </w:p>
    <w:p w14:paraId="573A8E03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7C66FA9A" w14:textId="77777777" w:rsidR="002143C9" w:rsidRDefault="002143C9" w:rsidP="002143C9">
      <w:pPr>
        <w:pStyle w:val="PL"/>
      </w:pPr>
    </w:p>
    <w:p w14:paraId="15A8ED45" w14:textId="77777777" w:rsidR="002143C9" w:rsidRDefault="002143C9" w:rsidP="002143C9">
      <w:pPr>
        <w:pStyle w:val="PL"/>
      </w:pPr>
      <w:r>
        <w:t xml:space="preserve">    DMROFunction-Single:</w:t>
      </w:r>
    </w:p>
    <w:p w14:paraId="0CA32558" w14:textId="77777777" w:rsidR="002143C9" w:rsidRDefault="002143C9" w:rsidP="002143C9">
      <w:pPr>
        <w:pStyle w:val="PL"/>
      </w:pPr>
      <w:r>
        <w:t xml:space="preserve">      allOf:</w:t>
      </w:r>
    </w:p>
    <w:p w14:paraId="69DC5A10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45780163" w14:textId="77777777" w:rsidR="002143C9" w:rsidRDefault="002143C9" w:rsidP="002143C9">
      <w:pPr>
        <w:pStyle w:val="PL"/>
      </w:pPr>
      <w:r>
        <w:t xml:space="preserve">        - type: object</w:t>
      </w:r>
    </w:p>
    <w:p w14:paraId="27DA0A2F" w14:textId="77777777" w:rsidR="002143C9" w:rsidRDefault="002143C9" w:rsidP="002143C9">
      <w:pPr>
        <w:pStyle w:val="PL"/>
      </w:pPr>
      <w:r>
        <w:t xml:space="preserve">          properties:</w:t>
      </w:r>
    </w:p>
    <w:p w14:paraId="72C57108" w14:textId="77777777" w:rsidR="002143C9" w:rsidRDefault="002143C9" w:rsidP="002143C9">
      <w:pPr>
        <w:pStyle w:val="PL"/>
      </w:pPr>
      <w:r>
        <w:t xml:space="preserve">            attributes: </w:t>
      </w:r>
    </w:p>
    <w:p w14:paraId="1B8E3672" w14:textId="77777777" w:rsidR="002143C9" w:rsidRDefault="002143C9" w:rsidP="002143C9">
      <w:pPr>
        <w:pStyle w:val="PL"/>
      </w:pPr>
      <w:r>
        <w:t xml:space="preserve">                  type: object</w:t>
      </w:r>
    </w:p>
    <w:p w14:paraId="39CB74AD" w14:textId="77777777" w:rsidR="002143C9" w:rsidRDefault="002143C9" w:rsidP="002143C9">
      <w:pPr>
        <w:pStyle w:val="PL"/>
      </w:pPr>
      <w:r>
        <w:t xml:space="preserve">                  properties:</w:t>
      </w:r>
    </w:p>
    <w:p w14:paraId="4D47F2B4" w14:textId="77777777" w:rsidR="002143C9" w:rsidRDefault="002143C9" w:rsidP="002143C9">
      <w:pPr>
        <w:pStyle w:val="PL"/>
      </w:pPr>
      <w:r>
        <w:t xml:space="preserve">                    dmroControl:</w:t>
      </w:r>
    </w:p>
    <w:p w14:paraId="5C36C5C5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C4E035D" w14:textId="77777777" w:rsidR="002143C9" w:rsidRDefault="002143C9" w:rsidP="002143C9">
      <w:pPr>
        <w:pStyle w:val="PL"/>
      </w:pPr>
      <w:r>
        <w:t xml:space="preserve">                    maximumDeviationHoTrigger:</w:t>
      </w:r>
    </w:p>
    <w:p w14:paraId="17E3D6BD" w14:textId="77777777" w:rsidR="002143C9" w:rsidRDefault="002143C9" w:rsidP="002143C9">
      <w:pPr>
        <w:pStyle w:val="PL"/>
      </w:pPr>
      <w:r>
        <w:t xml:space="preserve">                      $ref: '#/components/schemas/MaximumDeviationHoTrigger'</w:t>
      </w:r>
    </w:p>
    <w:p w14:paraId="1AB1BCDF" w14:textId="77777777" w:rsidR="002143C9" w:rsidRDefault="002143C9" w:rsidP="002143C9">
      <w:pPr>
        <w:pStyle w:val="PL"/>
      </w:pPr>
      <w:r>
        <w:t xml:space="preserve">                    minimumTimeBetweenHoTriggerChange:</w:t>
      </w:r>
    </w:p>
    <w:p w14:paraId="2FA770EF" w14:textId="77777777" w:rsidR="002143C9" w:rsidRDefault="002143C9" w:rsidP="002143C9">
      <w:pPr>
        <w:pStyle w:val="PL"/>
      </w:pPr>
      <w:r>
        <w:t xml:space="preserve">                      $ref: '#/components/schemas/MinimumTimeBetweenHoTriggerChange'</w:t>
      </w:r>
    </w:p>
    <w:p w14:paraId="45A443F6" w14:textId="77777777" w:rsidR="002143C9" w:rsidRDefault="002143C9" w:rsidP="002143C9">
      <w:pPr>
        <w:pStyle w:val="PL"/>
      </w:pPr>
      <w:r>
        <w:t xml:space="preserve">                    tstoreUEcntxt:</w:t>
      </w:r>
    </w:p>
    <w:p w14:paraId="49D0049D" w14:textId="77777777" w:rsidR="002143C9" w:rsidRDefault="002143C9" w:rsidP="002143C9">
      <w:pPr>
        <w:pStyle w:val="PL"/>
      </w:pPr>
      <w:r>
        <w:t xml:space="preserve">                      $ref: '#/components/schemas/TstoreUEcntxt'</w:t>
      </w:r>
    </w:p>
    <w:p w14:paraId="4C4DE97B" w14:textId="77777777" w:rsidR="002143C9" w:rsidRDefault="002143C9" w:rsidP="002143C9">
      <w:pPr>
        <w:pStyle w:val="PL"/>
      </w:pPr>
    </w:p>
    <w:p w14:paraId="6402E37B" w14:textId="77777777" w:rsidR="002143C9" w:rsidRDefault="002143C9" w:rsidP="002143C9">
      <w:pPr>
        <w:pStyle w:val="PL"/>
      </w:pPr>
      <w:r>
        <w:t xml:space="preserve">    DPCIConfigurationFunction-Single:</w:t>
      </w:r>
    </w:p>
    <w:p w14:paraId="5DDDD0AE" w14:textId="77777777" w:rsidR="002143C9" w:rsidRDefault="002143C9" w:rsidP="002143C9">
      <w:pPr>
        <w:pStyle w:val="PL"/>
      </w:pPr>
      <w:r>
        <w:t xml:space="preserve">      allOf:</w:t>
      </w:r>
    </w:p>
    <w:p w14:paraId="219B8BBD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74C940B" w14:textId="77777777" w:rsidR="002143C9" w:rsidRDefault="002143C9" w:rsidP="002143C9">
      <w:pPr>
        <w:pStyle w:val="PL"/>
      </w:pPr>
      <w:r>
        <w:t xml:space="preserve">        - type: object</w:t>
      </w:r>
    </w:p>
    <w:p w14:paraId="7FD867A6" w14:textId="77777777" w:rsidR="002143C9" w:rsidRDefault="002143C9" w:rsidP="002143C9">
      <w:pPr>
        <w:pStyle w:val="PL"/>
      </w:pPr>
      <w:r>
        <w:t xml:space="preserve">          properties:</w:t>
      </w:r>
    </w:p>
    <w:p w14:paraId="2C0D3C99" w14:textId="77777777" w:rsidR="002143C9" w:rsidRDefault="002143C9" w:rsidP="002143C9">
      <w:pPr>
        <w:pStyle w:val="PL"/>
      </w:pPr>
      <w:r>
        <w:t xml:space="preserve">            attributes:</w:t>
      </w:r>
    </w:p>
    <w:p w14:paraId="12DA85A3" w14:textId="77777777" w:rsidR="002143C9" w:rsidRDefault="002143C9" w:rsidP="002143C9">
      <w:pPr>
        <w:pStyle w:val="PL"/>
      </w:pPr>
      <w:r>
        <w:t xml:space="preserve">                  type: object</w:t>
      </w:r>
    </w:p>
    <w:p w14:paraId="64457FB3" w14:textId="77777777" w:rsidR="002143C9" w:rsidRDefault="002143C9" w:rsidP="002143C9">
      <w:pPr>
        <w:pStyle w:val="PL"/>
      </w:pPr>
      <w:r>
        <w:t xml:space="preserve">                  properties:</w:t>
      </w:r>
    </w:p>
    <w:p w14:paraId="5940ECCA" w14:textId="77777777" w:rsidR="002143C9" w:rsidRDefault="002143C9" w:rsidP="002143C9">
      <w:pPr>
        <w:pStyle w:val="PL"/>
      </w:pPr>
      <w:r>
        <w:t xml:space="preserve">                    dPciConfigurationControl:</w:t>
      </w:r>
    </w:p>
    <w:p w14:paraId="2AC8D767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75FC51F9" w14:textId="77777777" w:rsidR="002143C9" w:rsidRDefault="002143C9" w:rsidP="002143C9">
      <w:pPr>
        <w:pStyle w:val="PL"/>
      </w:pPr>
      <w:r>
        <w:t xml:space="preserve">                    nRPciList:</w:t>
      </w:r>
    </w:p>
    <w:p w14:paraId="6BE1A934" w14:textId="77777777" w:rsidR="002143C9" w:rsidRDefault="002143C9" w:rsidP="002143C9">
      <w:pPr>
        <w:pStyle w:val="PL"/>
      </w:pPr>
      <w:r>
        <w:t xml:space="preserve">                      $ref: "#/components/schemas/NRPciList"</w:t>
      </w:r>
    </w:p>
    <w:p w14:paraId="4B251186" w14:textId="77777777" w:rsidR="002143C9" w:rsidRDefault="002143C9" w:rsidP="002143C9">
      <w:pPr>
        <w:pStyle w:val="PL"/>
      </w:pPr>
    </w:p>
    <w:p w14:paraId="681E0F3A" w14:textId="77777777" w:rsidR="002143C9" w:rsidRDefault="002143C9" w:rsidP="002143C9">
      <w:pPr>
        <w:pStyle w:val="PL"/>
      </w:pPr>
      <w:r>
        <w:t xml:space="preserve">    CPCIConfigurationFunction-Single:</w:t>
      </w:r>
    </w:p>
    <w:p w14:paraId="643B2432" w14:textId="77777777" w:rsidR="002143C9" w:rsidRDefault="002143C9" w:rsidP="002143C9">
      <w:pPr>
        <w:pStyle w:val="PL"/>
      </w:pPr>
      <w:r>
        <w:t xml:space="preserve">      allOf:</w:t>
      </w:r>
    </w:p>
    <w:p w14:paraId="4BE8833B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31FF4BF2" w14:textId="77777777" w:rsidR="002143C9" w:rsidRDefault="002143C9" w:rsidP="002143C9">
      <w:pPr>
        <w:pStyle w:val="PL"/>
      </w:pPr>
      <w:r>
        <w:t xml:space="preserve">        - type: object</w:t>
      </w:r>
    </w:p>
    <w:p w14:paraId="2A1150C4" w14:textId="77777777" w:rsidR="002143C9" w:rsidRDefault="002143C9" w:rsidP="002143C9">
      <w:pPr>
        <w:pStyle w:val="PL"/>
      </w:pPr>
      <w:r>
        <w:t xml:space="preserve">          properties:</w:t>
      </w:r>
    </w:p>
    <w:p w14:paraId="75543E79" w14:textId="77777777" w:rsidR="002143C9" w:rsidRDefault="002143C9" w:rsidP="002143C9">
      <w:pPr>
        <w:pStyle w:val="PL"/>
      </w:pPr>
      <w:r>
        <w:t xml:space="preserve">            attributes:</w:t>
      </w:r>
    </w:p>
    <w:p w14:paraId="3BEDAEE7" w14:textId="77777777" w:rsidR="002143C9" w:rsidRDefault="002143C9" w:rsidP="002143C9">
      <w:pPr>
        <w:pStyle w:val="PL"/>
      </w:pPr>
      <w:r>
        <w:t xml:space="preserve">                  type: object</w:t>
      </w:r>
    </w:p>
    <w:p w14:paraId="285BB301" w14:textId="77777777" w:rsidR="002143C9" w:rsidRDefault="002143C9" w:rsidP="002143C9">
      <w:pPr>
        <w:pStyle w:val="PL"/>
      </w:pPr>
      <w:r>
        <w:t xml:space="preserve">                  properties:</w:t>
      </w:r>
    </w:p>
    <w:p w14:paraId="60EEF418" w14:textId="77777777" w:rsidR="002143C9" w:rsidRDefault="002143C9" w:rsidP="002143C9">
      <w:pPr>
        <w:pStyle w:val="PL"/>
      </w:pPr>
      <w:r>
        <w:t xml:space="preserve">                    cPciConfigurationControl:</w:t>
      </w:r>
    </w:p>
    <w:p w14:paraId="4A17288A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757B1E94" w14:textId="77777777" w:rsidR="002143C9" w:rsidRDefault="002143C9" w:rsidP="002143C9">
      <w:pPr>
        <w:pStyle w:val="PL"/>
      </w:pPr>
      <w:r>
        <w:t xml:space="preserve">                    cSonPciList:</w:t>
      </w:r>
    </w:p>
    <w:p w14:paraId="0F511BEA" w14:textId="77777777" w:rsidR="002143C9" w:rsidRDefault="002143C9" w:rsidP="002143C9">
      <w:pPr>
        <w:pStyle w:val="PL"/>
      </w:pPr>
      <w:r>
        <w:t xml:space="preserve">                      $ref: "#/components/schemas/CSonPciList"</w:t>
      </w:r>
    </w:p>
    <w:p w14:paraId="35A89522" w14:textId="77777777" w:rsidR="002143C9" w:rsidRDefault="002143C9" w:rsidP="002143C9">
      <w:pPr>
        <w:pStyle w:val="PL"/>
      </w:pPr>
    </w:p>
    <w:p w14:paraId="1F6E0AE0" w14:textId="77777777" w:rsidR="002143C9" w:rsidRDefault="002143C9" w:rsidP="002143C9">
      <w:pPr>
        <w:pStyle w:val="PL"/>
      </w:pPr>
      <w:r>
        <w:t xml:space="preserve">    CESManagementFunction-Single:</w:t>
      </w:r>
    </w:p>
    <w:p w14:paraId="5BA3FED4" w14:textId="77777777" w:rsidR="002143C9" w:rsidRDefault="002143C9" w:rsidP="002143C9">
      <w:pPr>
        <w:pStyle w:val="PL"/>
      </w:pPr>
      <w:r>
        <w:t xml:space="preserve">      allOf:</w:t>
      </w:r>
    </w:p>
    <w:p w14:paraId="3D73E17C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219E1D0D" w14:textId="77777777" w:rsidR="002143C9" w:rsidRDefault="002143C9" w:rsidP="002143C9">
      <w:pPr>
        <w:pStyle w:val="PL"/>
      </w:pPr>
      <w:r>
        <w:t xml:space="preserve">        - type: object</w:t>
      </w:r>
    </w:p>
    <w:p w14:paraId="49CD4EBE" w14:textId="77777777" w:rsidR="002143C9" w:rsidRDefault="002143C9" w:rsidP="002143C9">
      <w:pPr>
        <w:pStyle w:val="PL"/>
      </w:pPr>
      <w:r>
        <w:t xml:space="preserve">          properties:</w:t>
      </w:r>
    </w:p>
    <w:p w14:paraId="6452B2C0" w14:textId="77777777" w:rsidR="002143C9" w:rsidRDefault="002143C9" w:rsidP="002143C9">
      <w:pPr>
        <w:pStyle w:val="PL"/>
      </w:pPr>
      <w:r>
        <w:t xml:space="preserve">            attributes:</w:t>
      </w:r>
    </w:p>
    <w:p w14:paraId="53A066E3" w14:textId="77777777" w:rsidR="002143C9" w:rsidRDefault="002143C9" w:rsidP="002143C9">
      <w:pPr>
        <w:pStyle w:val="PL"/>
      </w:pPr>
      <w:r>
        <w:t xml:space="preserve">                  type: object</w:t>
      </w:r>
    </w:p>
    <w:p w14:paraId="4B97E4F6" w14:textId="77777777" w:rsidR="002143C9" w:rsidRDefault="002143C9" w:rsidP="002143C9">
      <w:pPr>
        <w:pStyle w:val="PL"/>
      </w:pPr>
      <w:r>
        <w:t xml:space="preserve">                  properties:</w:t>
      </w:r>
    </w:p>
    <w:p w14:paraId="1D378AAF" w14:textId="77777777" w:rsidR="002143C9" w:rsidRDefault="002143C9" w:rsidP="002143C9">
      <w:pPr>
        <w:pStyle w:val="PL"/>
      </w:pPr>
      <w:r>
        <w:t xml:space="preserve">                    cesSwitch:</w:t>
      </w:r>
    </w:p>
    <w:p w14:paraId="76D022D4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29D51541" w14:textId="77777777" w:rsidR="002143C9" w:rsidRDefault="002143C9" w:rsidP="002143C9">
      <w:pPr>
        <w:pStyle w:val="PL"/>
      </w:pPr>
      <w:r>
        <w:t xml:space="preserve">                    intraRatEsActivationOriginalCellLoadParameters:</w:t>
      </w:r>
    </w:p>
    <w:p w14:paraId="6E9D2A5D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1E6F2421" w14:textId="77777777" w:rsidR="002143C9" w:rsidRDefault="002143C9" w:rsidP="002143C9">
      <w:pPr>
        <w:pStyle w:val="PL"/>
      </w:pPr>
      <w:r>
        <w:t xml:space="preserve">                    intraRatEsActivationCandidateCellsLoadParameters:</w:t>
      </w:r>
    </w:p>
    <w:p w14:paraId="28C9C0A9" w14:textId="77777777" w:rsidR="002143C9" w:rsidRDefault="002143C9" w:rsidP="002143C9">
      <w:pPr>
        <w:pStyle w:val="PL"/>
      </w:pPr>
      <w:r>
        <w:t xml:space="preserve">                      $ref: "#/components/schemas/IntraRatEsActivationCandidateCellsLoadParameters"</w:t>
      </w:r>
    </w:p>
    <w:p w14:paraId="5EF0CF7C" w14:textId="77777777" w:rsidR="002143C9" w:rsidRDefault="002143C9" w:rsidP="002143C9">
      <w:pPr>
        <w:pStyle w:val="PL"/>
      </w:pPr>
      <w:r>
        <w:t xml:space="preserve">                    intraRatEsDeactivationCandidateCellsLoadParameters:</w:t>
      </w:r>
    </w:p>
    <w:p w14:paraId="5754BBCF" w14:textId="77777777" w:rsidR="002143C9" w:rsidRDefault="002143C9" w:rsidP="002143C9">
      <w:pPr>
        <w:pStyle w:val="PL"/>
      </w:pPr>
      <w:r>
        <w:t xml:space="preserve">                      $ref: "#/components/schemas/IntraRatEsDeactivationCandidateCellsLoadParameters"</w:t>
      </w:r>
    </w:p>
    <w:p w14:paraId="68B5E663" w14:textId="77777777" w:rsidR="002143C9" w:rsidRDefault="002143C9" w:rsidP="002143C9">
      <w:pPr>
        <w:pStyle w:val="PL"/>
      </w:pPr>
      <w:r>
        <w:t xml:space="preserve">                    esNotAllowedTimePeriod:</w:t>
      </w:r>
    </w:p>
    <w:p w14:paraId="25545D47" w14:textId="77777777" w:rsidR="002143C9" w:rsidRDefault="002143C9" w:rsidP="002143C9">
      <w:pPr>
        <w:pStyle w:val="PL"/>
      </w:pPr>
      <w:r>
        <w:t xml:space="preserve">                      $ref: "#/components/schemas/EsNotAllowedTimePeriod"</w:t>
      </w:r>
    </w:p>
    <w:p w14:paraId="308B2331" w14:textId="77777777" w:rsidR="002143C9" w:rsidRDefault="002143C9" w:rsidP="002143C9">
      <w:pPr>
        <w:pStyle w:val="PL"/>
      </w:pPr>
      <w:r>
        <w:t xml:space="preserve">                    interRatEsActivationOriginalCellParameters:</w:t>
      </w:r>
    </w:p>
    <w:p w14:paraId="64D1E3B1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6318F5C9" w14:textId="77777777" w:rsidR="002143C9" w:rsidRDefault="002143C9" w:rsidP="002143C9">
      <w:pPr>
        <w:pStyle w:val="PL"/>
      </w:pPr>
      <w:r>
        <w:t xml:space="preserve">                    interRatEsActivationCandidateCellParameters:</w:t>
      </w:r>
    </w:p>
    <w:p w14:paraId="4F99FCDB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6186396B" w14:textId="77777777" w:rsidR="002143C9" w:rsidRDefault="002143C9" w:rsidP="002143C9">
      <w:pPr>
        <w:pStyle w:val="PL"/>
      </w:pPr>
      <w:r>
        <w:t xml:space="preserve">                    interRatEsDeactivationCandidateCellParameters:</w:t>
      </w:r>
    </w:p>
    <w:p w14:paraId="7555B23B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73A38501" w14:textId="77777777" w:rsidR="002143C9" w:rsidRDefault="002143C9" w:rsidP="002143C9">
      <w:pPr>
        <w:pStyle w:val="PL"/>
      </w:pPr>
      <w:r>
        <w:t xml:space="preserve">                    energySavingControl:</w:t>
      </w:r>
    </w:p>
    <w:p w14:paraId="63327611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21E84A03" w14:textId="77777777" w:rsidR="002143C9" w:rsidRDefault="002143C9" w:rsidP="002143C9">
      <w:pPr>
        <w:pStyle w:val="PL"/>
      </w:pPr>
      <w:r>
        <w:t xml:space="preserve">                      enum:</w:t>
      </w:r>
    </w:p>
    <w:p w14:paraId="676C14C7" w14:textId="77777777" w:rsidR="002143C9" w:rsidRDefault="002143C9" w:rsidP="002143C9">
      <w:pPr>
        <w:pStyle w:val="PL"/>
      </w:pPr>
      <w:r>
        <w:t xml:space="preserve">                         - toBeEnergySaving</w:t>
      </w:r>
    </w:p>
    <w:p w14:paraId="3865FF45" w14:textId="77777777" w:rsidR="002143C9" w:rsidRDefault="002143C9" w:rsidP="002143C9">
      <w:pPr>
        <w:pStyle w:val="PL"/>
      </w:pPr>
      <w:r>
        <w:t xml:space="preserve">                         - toBeNotEnergySaving</w:t>
      </w:r>
    </w:p>
    <w:p w14:paraId="3BFEBFE6" w14:textId="77777777" w:rsidR="002143C9" w:rsidRDefault="002143C9" w:rsidP="002143C9">
      <w:pPr>
        <w:pStyle w:val="PL"/>
      </w:pPr>
      <w:r>
        <w:t xml:space="preserve">                    energySavingState:</w:t>
      </w:r>
    </w:p>
    <w:p w14:paraId="3714BF7C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3202C539" w14:textId="77777777" w:rsidR="002143C9" w:rsidRDefault="002143C9" w:rsidP="002143C9">
      <w:pPr>
        <w:pStyle w:val="PL"/>
      </w:pPr>
      <w:r>
        <w:t xml:space="preserve">                      enum:</w:t>
      </w:r>
    </w:p>
    <w:p w14:paraId="2F54F8FE" w14:textId="77777777" w:rsidR="002143C9" w:rsidRDefault="002143C9" w:rsidP="002143C9">
      <w:pPr>
        <w:pStyle w:val="PL"/>
      </w:pPr>
      <w:r>
        <w:t xml:space="preserve">                         - isNotEnergySaving</w:t>
      </w:r>
    </w:p>
    <w:p w14:paraId="69E10794" w14:textId="77777777" w:rsidR="002143C9" w:rsidRDefault="002143C9" w:rsidP="002143C9">
      <w:pPr>
        <w:pStyle w:val="PL"/>
      </w:pPr>
      <w:r>
        <w:t xml:space="preserve">                         - isEnergySaving</w:t>
      </w:r>
    </w:p>
    <w:p w14:paraId="78ECBAC3" w14:textId="77777777" w:rsidR="002143C9" w:rsidRDefault="002143C9" w:rsidP="002143C9">
      <w:pPr>
        <w:pStyle w:val="PL"/>
      </w:pPr>
    </w:p>
    <w:p w14:paraId="2CC5D0AA" w14:textId="77777777" w:rsidR="002143C9" w:rsidRDefault="002143C9" w:rsidP="002143C9">
      <w:pPr>
        <w:pStyle w:val="PL"/>
      </w:pPr>
      <w:r>
        <w:t xml:space="preserve">    RimRSGlobal-Single:</w:t>
      </w:r>
    </w:p>
    <w:p w14:paraId="3BE2CD1E" w14:textId="77777777" w:rsidR="002143C9" w:rsidRDefault="002143C9" w:rsidP="002143C9">
      <w:pPr>
        <w:pStyle w:val="PL"/>
      </w:pPr>
      <w:r>
        <w:t xml:space="preserve">      allOf:</w:t>
      </w:r>
    </w:p>
    <w:p w14:paraId="06E3DD0E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EA41DCD" w14:textId="77777777" w:rsidR="002143C9" w:rsidRDefault="002143C9" w:rsidP="002143C9">
      <w:pPr>
        <w:pStyle w:val="PL"/>
      </w:pPr>
      <w:r>
        <w:t xml:space="preserve">        - type: object</w:t>
      </w:r>
    </w:p>
    <w:p w14:paraId="291838C3" w14:textId="77777777" w:rsidR="002143C9" w:rsidRDefault="002143C9" w:rsidP="002143C9">
      <w:pPr>
        <w:pStyle w:val="PL"/>
      </w:pPr>
      <w:r>
        <w:t xml:space="preserve">          properties:</w:t>
      </w:r>
    </w:p>
    <w:p w14:paraId="21464AE9" w14:textId="77777777" w:rsidR="002143C9" w:rsidRDefault="002143C9" w:rsidP="002143C9">
      <w:pPr>
        <w:pStyle w:val="PL"/>
      </w:pPr>
      <w:r>
        <w:t xml:space="preserve">            attributes:</w:t>
      </w:r>
    </w:p>
    <w:p w14:paraId="20B49DB8" w14:textId="77777777" w:rsidR="002143C9" w:rsidRDefault="002143C9" w:rsidP="002143C9">
      <w:pPr>
        <w:pStyle w:val="PL"/>
      </w:pPr>
      <w:r>
        <w:t xml:space="preserve">              type: object</w:t>
      </w:r>
    </w:p>
    <w:p w14:paraId="4C1363D9" w14:textId="77777777" w:rsidR="002143C9" w:rsidRDefault="002143C9" w:rsidP="002143C9">
      <w:pPr>
        <w:pStyle w:val="PL"/>
      </w:pPr>
      <w:r>
        <w:t xml:space="preserve">              properties:</w:t>
      </w:r>
    </w:p>
    <w:p w14:paraId="1EEA6B07" w14:textId="77777777" w:rsidR="002143C9" w:rsidRDefault="002143C9" w:rsidP="002143C9">
      <w:pPr>
        <w:pStyle w:val="PL"/>
      </w:pPr>
      <w:r>
        <w:t xml:space="preserve">                frequencyDomainPara:</w:t>
      </w:r>
    </w:p>
    <w:p w14:paraId="2218B44D" w14:textId="77777777" w:rsidR="002143C9" w:rsidRDefault="002143C9" w:rsidP="002143C9">
      <w:pPr>
        <w:pStyle w:val="PL"/>
      </w:pPr>
      <w:r>
        <w:t xml:space="preserve">                  $ref: '#/components/schemas/FrequencyDomainPara'</w:t>
      </w:r>
    </w:p>
    <w:p w14:paraId="28C9AFC3" w14:textId="77777777" w:rsidR="002143C9" w:rsidRDefault="002143C9" w:rsidP="002143C9">
      <w:pPr>
        <w:pStyle w:val="PL"/>
      </w:pPr>
      <w:r>
        <w:t xml:space="preserve">                sequenceDomainPara:</w:t>
      </w:r>
    </w:p>
    <w:p w14:paraId="5C6891BF" w14:textId="77777777" w:rsidR="002143C9" w:rsidRDefault="002143C9" w:rsidP="002143C9">
      <w:pPr>
        <w:pStyle w:val="PL"/>
      </w:pPr>
      <w:r>
        <w:t xml:space="preserve">                  $ref: '#/components/schemas/SequenceDomainPara'</w:t>
      </w:r>
    </w:p>
    <w:p w14:paraId="32AC3849" w14:textId="77777777" w:rsidR="002143C9" w:rsidRDefault="002143C9" w:rsidP="002143C9">
      <w:pPr>
        <w:pStyle w:val="PL"/>
      </w:pPr>
      <w:r>
        <w:t xml:space="preserve">                timeDomainPara:</w:t>
      </w:r>
    </w:p>
    <w:p w14:paraId="13F81194" w14:textId="77777777" w:rsidR="002143C9" w:rsidRDefault="002143C9" w:rsidP="002143C9">
      <w:pPr>
        <w:pStyle w:val="PL"/>
      </w:pPr>
      <w:r>
        <w:t xml:space="preserve">                  $ref: '#/components/schemas/TimeDomainPara'</w:t>
      </w:r>
    </w:p>
    <w:p w14:paraId="2EC71210" w14:textId="77777777" w:rsidR="002143C9" w:rsidRDefault="002143C9" w:rsidP="002143C9">
      <w:pPr>
        <w:pStyle w:val="PL"/>
      </w:pPr>
      <w:r>
        <w:t xml:space="preserve">            RimRSSet:</w:t>
      </w:r>
    </w:p>
    <w:p w14:paraId="260CCB9A" w14:textId="77777777" w:rsidR="002143C9" w:rsidRDefault="002143C9" w:rsidP="002143C9">
      <w:pPr>
        <w:pStyle w:val="PL"/>
      </w:pPr>
      <w:r>
        <w:t xml:space="preserve">              $ref: '#/components/schemas/RimRSSet-Multiple'</w:t>
      </w:r>
    </w:p>
    <w:p w14:paraId="53EB99FA" w14:textId="77777777" w:rsidR="002143C9" w:rsidRDefault="002143C9" w:rsidP="002143C9">
      <w:pPr>
        <w:pStyle w:val="PL"/>
      </w:pPr>
    </w:p>
    <w:p w14:paraId="107EED28" w14:textId="77777777" w:rsidR="002143C9" w:rsidRDefault="002143C9" w:rsidP="002143C9">
      <w:pPr>
        <w:pStyle w:val="PL"/>
      </w:pPr>
      <w:r>
        <w:t xml:space="preserve">    RimRSSet-Single:</w:t>
      </w:r>
    </w:p>
    <w:p w14:paraId="705CC922" w14:textId="77777777" w:rsidR="002143C9" w:rsidRDefault="002143C9" w:rsidP="002143C9">
      <w:pPr>
        <w:pStyle w:val="PL"/>
      </w:pPr>
      <w:r>
        <w:t xml:space="preserve">      allOf:</w:t>
      </w:r>
    </w:p>
    <w:p w14:paraId="329D00A2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4C2E1441" w14:textId="77777777" w:rsidR="002143C9" w:rsidRDefault="002143C9" w:rsidP="002143C9">
      <w:pPr>
        <w:pStyle w:val="PL"/>
      </w:pPr>
      <w:r>
        <w:t xml:space="preserve">        - type: object</w:t>
      </w:r>
    </w:p>
    <w:p w14:paraId="1ECBCD71" w14:textId="77777777" w:rsidR="002143C9" w:rsidRDefault="002143C9" w:rsidP="002143C9">
      <w:pPr>
        <w:pStyle w:val="PL"/>
      </w:pPr>
      <w:r>
        <w:t xml:space="preserve">          properties:</w:t>
      </w:r>
    </w:p>
    <w:p w14:paraId="0B953B00" w14:textId="77777777" w:rsidR="002143C9" w:rsidRDefault="002143C9" w:rsidP="002143C9">
      <w:pPr>
        <w:pStyle w:val="PL"/>
      </w:pPr>
      <w:r>
        <w:t xml:space="preserve">            attributes:</w:t>
      </w:r>
    </w:p>
    <w:p w14:paraId="77052565" w14:textId="77777777" w:rsidR="002143C9" w:rsidRDefault="002143C9" w:rsidP="002143C9">
      <w:pPr>
        <w:pStyle w:val="PL"/>
      </w:pPr>
      <w:r>
        <w:t xml:space="preserve">              type: object</w:t>
      </w:r>
    </w:p>
    <w:p w14:paraId="1B788EF3" w14:textId="77777777" w:rsidR="002143C9" w:rsidRDefault="002143C9" w:rsidP="002143C9">
      <w:pPr>
        <w:pStyle w:val="PL"/>
      </w:pPr>
      <w:r>
        <w:t xml:space="preserve">              properties:</w:t>
      </w:r>
    </w:p>
    <w:p w14:paraId="7B10D278" w14:textId="77777777" w:rsidR="002143C9" w:rsidRDefault="002143C9" w:rsidP="002143C9">
      <w:pPr>
        <w:pStyle w:val="PL"/>
      </w:pPr>
      <w:r>
        <w:t xml:space="preserve">                setId:</w:t>
      </w:r>
    </w:p>
    <w:p w14:paraId="4F674FC3" w14:textId="77777777" w:rsidR="002143C9" w:rsidRDefault="002143C9" w:rsidP="002143C9">
      <w:pPr>
        <w:pStyle w:val="PL"/>
      </w:pPr>
      <w:r>
        <w:t xml:space="preserve">                  $ref: '#/components/schemas/RSSetId'</w:t>
      </w:r>
    </w:p>
    <w:p w14:paraId="496BC395" w14:textId="77777777" w:rsidR="002143C9" w:rsidRDefault="002143C9" w:rsidP="002143C9">
      <w:pPr>
        <w:pStyle w:val="PL"/>
      </w:pPr>
      <w:r>
        <w:t xml:space="preserve">                setType:</w:t>
      </w:r>
    </w:p>
    <w:p w14:paraId="463AF981" w14:textId="77777777" w:rsidR="002143C9" w:rsidRDefault="002143C9" w:rsidP="002143C9">
      <w:pPr>
        <w:pStyle w:val="PL"/>
      </w:pPr>
      <w:r>
        <w:t xml:space="preserve">                  $ref: '#/components/schemas/RSSetType'</w:t>
      </w:r>
    </w:p>
    <w:p w14:paraId="5F82A38D" w14:textId="77777777" w:rsidR="002143C9" w:rsidRDefault="002143C9" w:rsidP="002143C9">
      <w:pPr>
        <w:pStyle w:val="PL"/>
      </w:pPr>
      <w:r>
        <w:t xml:space="preserve">                rimRSMonitoringStartTime:</w:t>
      </w:r>
    </w:p>
    <w:p w14:paraId="31C94253" w14:textId="77777777" w:rsidR="002143C9" w:rsidRDefault="002143C9" w:rsidP="002143C9">
      <w:pPr>
        <w:pStyle w:val="PL"/>
      </w:pPr>
      <w:r>
        <w:t xml:space="preserve">                  type: string</w:t>
      </w:r>
    </w:p>
    <w:p w14:paraId="1102256C" w14:textId="77777777" w:rsidR="002143C9" w:rsidRDefault="002143C9" w:rsidP="002143C9">
      <w:pPr>
        <w:pStyle w:val="PL"/>
      </w:pPr>
      <w:r>
        <w:t xml:space="preserve">                rimRSMonitoringStopTime:</w:t>
      </w:r>
    </w:p>
    <w:p w14:paraId="1A626DB6" w14:textId="77777777" w:rsidR="002143C9" w:rsidRDefault="002143C9" w:rsidP="002143C9">
      <w:pPr>
        <w:pStyle w:val="PL"/>
      </w:pPr>
      <w:r>
        <w:t xml:space="preserve">                  type: string</w:t>
      </w:r>
    </w:p>
    <w:p w14:paraId="4D17B1EA" w14:textId="77777777" w:rsidR="002143C9" w:rsidRDefault="002143C9" w:rsidP="002143C9">
      <w:pPr>
        <w:pStyle w:val="PL"/>
      </w:pPr>
      <w:r>
        <w:t xml:space="preserve">                rimRSMonitoringWindowDuration:</w:t>
      </w:r>
    </w:p>
    <w:p w14:paraId="21112CD6" w14:textId="77777777" w:rsidR="002143C9" w:rsidRDefault="002143C9" w:rsidP="002143C9">
      <w:pPr>
        <w:pStyle w:val="PL"/>
      </w:pPr>
      <w:r>
        <w:t xml:space="preserve">                  type: integer</w:t>
      </w:r>
    </w:p>
    <w:p w14:paraId="2AF1C484" w14:textId="77777777" w:rsidR="002143C9" w:rsidRDefault="002143C9" w:rsidP="002143C9">
      <w:pPr>
        <w:pStyle w:val="PL"/>
      </w:pPr>
      <w:r>
        <w:t xml:space="preserve">                rimRSMonitoringWindowStartingOffset:</w:t>
      </w:r>
    </w:p>
    <w:p w14:paraId="180CCD54" w14:textId="77777777" w:rsidR="002143C9" w:rsidRDefault="002143C9" w:rsidP="002143C9">
      <w:pPr>
        <w:pStyle w:val="PL"/>
      </w:pPr>
      <w:r>
        <w:t xml:space="preserve">                  type: integer</w:t>
      </w:r>
    </w:p>
    <w:p w14:paraId="3E2DCD08" w14:textId="77777777" w:rsidR="002143C9" w:rsidRDefault="002143C9" w:rsidP="002143C9">
      <w:pPr>
        <w:pStyle w:val="PL"/>
      </w:pPr>
      <w:r>
        <w:t xml:space="preserve">                rimRSMonitoringWindowPeriodicity:</w:t>
      </w:r>
    </w:p>
    <w:p w14:paraId="7E1F8A9D" w14:textId="77777777" w:rsidR="002143C9" w:rsidRDefault="002143C9" w:rsidP="002143C9">
      <w:pPr>
        <w:pStyle w:val="PL"/>
      </w:pPr>
      <w:r>
        <w:t xml:space="preserve">                  type: integer</w:t>
      </w:r>
    </w:p>
    <w:p w14:paraId="1B1599A8" w14:textId="77777777" w:rsidR="002143C9" w:rsidRDefault="002143C9" w:rsidP="002143C9">
      <w:pPr>
        <w:pStyle w:val="PL"/>
      </w:pPr>
      <w:r>
        <w:t xml:space="preserve">                rimRSMonitoringOccasionInterval:</w:t>
      </w:r>
    </w:p>
    <w:p w14:paraId="26B475CF" w14:textId="77777777" w:rsidR="002143C9" w:rsidRDefault="002143C9" w:rsidP="002143C9">
      <w:pPr>
        <w:pStyle w:val="PL"/>
      </w:pPr>
      <w:r>
        <w:t xml:space="preserve">                  type: integer</w:t>
      </w:r>
    </w:p>
    <w:p w14:paraId="74184D61" w14:textId="77777777" w:rsidR="002143C9" w:rsidRDefault="002143C9" w:rsidP="002143C9">
      <w:pPr>
        <w:pStyle w:val="PL"/>
      </w:pPr>
      <w:r>
        <w:t xml:space="preserve">                rimRSMonitoringOccasionStartingOffset:</w:t>
      </w:r>
    </w:p>
    <w:p w14:paraId="635D7181" w14:textId="77777777" w:rsidR="002143C9" w:rsidRDefault="002143C9" w:rsidP="002143C9">
      <w:pPr>
        <w:pStyle w:val="PL"/>
      </w:pPr>
      <w:r>
        <w:t xml:space="preserve">                  type: integer</w:t>
      </w:r>
    </w:p>
    <w:p w14:paraId="12D85807" w14:textId="77777777" w:rsidR="002143C9" w:rsidRDefault="002143C9" w:rsidP="002143C9">
      <w:pPr>
        <w:pStyle w:val="PL"/>
      </w:pPr>
      <w:r>
        <w:t xml:space="preserve">                nRCellDURefs:</w:t>
      </w:r>
    </w:p>
    <w:p w14:paraId="10B5C92E" w14:textId="77777777" w:rsidR="002143C9" w:rsidRDefault="002143C9" w:rsidP="002143C9">
      <w:pPr>
        <w:pStyle w:val="PL"/>
      </w:pPr>
      <w:r>
        <w:t xml:space="preserve">                  $ref: 'comDefs.yaml#/components/schemas/DnList'</w:t>
      </w:r>
    </w:p>
    <w:p w14:paraId="28F3ABE0" w14:textId="77777777" w:rsidR="002143C9" w:rsidRDefault="002143C9" w:rsidP="002143C9">
      <w:pPr>
        <w:pStyle w:val="PL"/>
      </w:pPr>
    </w:p>
    <w:p w14:paraId="271572C3" w14:textId="77777777" w:rsidR="002143C9" w:rsidRDefault="002143C9" w:rsidP="002143C9">
      <w:pPr>
        <w:pStyle w:val="PL"/>
      </w:pPr>
      <w:r>
        <w:t xml:space="preserve">    ExternalGnbDuFunction-Single:</w:t>
      </w:r>
    </w:p>
    <w:p w14:paraId="7CE07A21" w14:textId="77777777" w:rsidR="002143C9" w:rsidRDefault="002143C9" w:rsidP="002143C9">
      <w:pPr>
        <w:pStyle w:val="PL"/>
      </w:pPr>
      <w:r>
        <w:t xml:space="preserve">      allOf:</w:t>
      </w:r>
    </w:p>
    <w:p w14:paraId="4ABA3548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49AD735" w14:textId="77777777" w:rsidR="002143C9" w:rsidRDefault="002143C9" w:rsidP="002143C9">
      <w:pPr>
        <w:pStyle w:val="PL"/>
      </w:pPr>
      <w:r>
        <w:t xml:space="preserve">        - type: object</w:t>
      </w:r>
    </w:p>
    <w:p w14:paraId="233EF41B" w14:textId="77777777" w:rsidR="002143C9" w:rsidRDefault="002143C9" w:rsidP="002143C9">
      <w:pPr>
        <w:pStyle w:val="PL"/>
      </w:pPr>
      <w:r>
        <w:t xml:space="preserve">          properties:</w:t>
      </w:r>
    </w:p>
    <w:p w14:paraId="41278035" w14:textId="77777777" w:rsidR="002143C9" w:rsidRDefault="002143C9" w:rsidP="002143C9">
      <w:pPr>
        <w:pStyle w:val="PL"/>
      </w:pPr>
      <w:r>
        <w:t xml:space="preserve">            attributes:</w:t>
      </w:r>
    </w:p>
    <w:p w14:paraId="236E4746" w14:textId="77777777" w:rsidR="002143C9" w:rsidRDefault="002143C9" w:rsidP="002143C9">
      <w:pPr>
        <w:pStyle w:val="PL"/>
      </w:pPr>
      <w:r>
        <w:t xml:space="preserve">              allOf:</w:t>
      </w:r>
    </w:p>
    <w:p w14:paraId="58B10FFC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BBF224C" w14:textId="77777777" w:rsidR="002143C9" w:rsidRDefault="002143C9" w:rsidP="002143C9">
      <w:pPr>
        <w:pStyle w:val="PL"/>
      </w:pPr>
      <w:r>
        <w:t xml:space="preserve">                - type: object</w:t>
      </w:r>
    </w:p>
    <w:p w14:paraId="0E9378BB" w14:textId="77777777" w:rsidR="002143C9" w:rsidRDefault="002143C9" w:rsidP="002143C9">
      <w:pPr>
        <w:pStyle w:val="PL"/>
      </w:pPr>
      <w:r>
        <w:t xml:space="preserve">                  properties:</w:t>
      </w:r>
    </w:p>
    <w:p w14:paraId="4A8B5D79" w14:textId="77777777" w:rsidR="002143C9" w:rsidRDefault="002143C9" w:rsidP="002143C9">
      <w:pPr>
        <w:pStyle w:val="PL"/>
      </w:pPr>
      <w:r>
        <w:t xml:space="preserve">                    gnbId:</w:t>
      </w:r>
    </w:p>
    <w:p w14:paraId="5F8DC5FE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5CF195B6" w14:textId="77777777" w:rsidR="002143C9" w:rsidRDefault="002143C9" w:rsidP="002143C9">
      <w:pPr>
        <w:pStyle w:val="PL"/>
      </w:pPr>
      <w:r>
        <w:t xml:space="preserve">                    gnbIdLength:</w:t>
      </w:r>
    </w:p>
    <w:p w14:paraId="3B094B4C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E9A76D4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6CD8326" w14:textId="77777777" w:rsidR="002143C9" w:rsidRDefault="002143C9" w:rsidP="002143C9">
      <w:pPr>
        <w:pStyle w:val="PL"/>
      </w:pPr>
      <w:r>
        <w:t xml:space="preserve">        - type: object</w:t>
      </w:r>
    </w:p>
    <w:p w14:paraId="052D2472" w14:textId="77777777" w:rsidR="002143C9" w:rsidRDefault="002143C9" w:rsidP="002143C9">
      <w:pPr>
        <w:pStyle w:val="PL"/>
      </w:pPr>
      <w:r>
        <w:t xml:space="preserve">          properties:</w:t>
      </w:r>
    </w:p>
    <w:p w14:paraId="2FDBE283" w14:textId="77777777" w:rsidR="002143C9" w:rsidRDefault="002143C9" w:rsidP="002143C9">
      <w:pPr>
        <w:pStyle w:val="PL"/>
      </w:pPr>
      <w:r>
        <w:t xml:space="preserve">            EP_F1C:</w:t>
      </w:r>
    </w:p>
    <w:p w14:paraId="218D7ECD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4C4655B0" w14:textId="77777777" w:rsidR="002143C9" w:rsidRDefault="002143C9" w:rsidP="002143C9">
      <w:pPr>
        <w:pStyle w:val="PL"/>
      </w:pPr>
      <w:r>
        <w:t xml:space="preserve">            EP_F1U:</w:t>
      </w:r>
    </w:p>
    <w:p w14:paraId="41522B43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08527984" w14:textId="77777777" w:rsidR="002143C9" w:rsidRDefault="002143C9" w:rsidP="002143C9">
      <w:pPr>
        <w:pStyle w:val="PL"/>
      </w:pPr>
      <w:r>
        <w:t xml:space="preserve">    ExternalGnbCuUpFunction-Single:</w:t>
      </w:r>
    </w:p>
    <w:p w14:paraId="5F0C7E10" w14:textId="77777777" w:rsidR="002143C9" w:rsidRDefault="002143C9" w:rsidP="002143C9">
      <w:pPr>
        <w:pStyle w:val="PL"/>
      </w:pPr>
      <w:r>
        <w:t xml:space="preserve">      allOf:</w:t>
      </w:r>
    </w:p>
    <w:p w14:paraId="7D4D2618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13BB5158" w14:textId="77777777" w:rsidR="002143C9" w:rsidRDefault="002143C9" w:rsidP="002143C9">
      <w:pPr>
        <w:pStyle w:val="PL"/>
      </w:pPr>
      <w:r>
        <w:t xml:space="preserve">        - type: object</w:t>
      </w:r>
    </w:p>
    <w:p w14:paraId="142C62BB" w14:textId="77777777" w:rsidR="002143C9" w:rsidRDefault="002143C9" w:rsidP="002143C9">
      <w:pPr>
        <w:pStyle w:val="PL"/>
      </w:pPr>
      <w:r>
        <w:t xml:space="preserve">          properties:</w:t>
      </w:r>
    </w:p>
    <w:p w14:paraId="05D45789" w14:textId="77777777" w:rsidR="002143C9" w:rsidRDefault="002143C9" w:rsidP="002143C9">
      <w:pPr>
        <w:pStyle w:val="PL"/>
      </w:pPr>
      <w:r>
        <w:t xml:space="preserve">            attributes:</w:t>
      </w:r>
    </w:p>
    <w:p w14:paraId="3E2ECDB4" w14:textId="77777777" w:rsidR="002143C9" w:rsidRDefault="002143C9" w:rsidP="002143C9">
      <w:pPr>
        <w:pStyle w:val="PL"/>
      </w:pPr>
      <w:r>
        <w:t xml:space="preserve">              allOf:</w:t>
      </w:r>
    </w:p>
    <w:p w14:paraId="24964F4E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356D1FCE" w14:textId="77777777" w:rsidR="002143C9" w:rsidRDefault="002143C9" w:rsidP="002143C9">
      <w:pPr>
        <w:pStyle w:val="PL"/>
      </w:pPr>
      <w:r>
        <w:t xml:space="preserve">                - type: object</w:t>
      </w:r>
    </w:p>
    <w:p w14:paraId="3669EBB7" w14:textId="77777777" w:rsidR="002143C9" w:rsidRDefault="002143C9" w:rsidP="002143C9">
      <w:pPr>
        <w:pStyle w:val="PL"/>
      </w:pPr>
      <w:r>
        <w:t xml:space="preserve">                  properties:</w:t>
      </w:r>
    </w:p>
    <w:p w14:paraId="1884A912" w14:textId="77777777" w:rsidR="002143C9" w:rsidRDefault="002143C9" w:rsidP="002143C9">
      <w:pPr>
        <w:pStyle w:val="PL"/>
      </w:pPr>
      <w:r>
        <w:t xml:space="preserve">                    gnbId:</w:t>
      </w:r>
    </w:p>
    <w:p w14:paraId="3456C5FF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7FF692C9" w14:textId="77777777" w:rsidR="002143C9" w:rsidRDefault="002143C9" w:rsidP="002143C9">
      <w:pPr>
        <w:pStyle w:val="PL"/>
      </w:pPr>
      <w:r>
        <w:t xml:space="preserve">                    gnbIdLength:</w:t>
      </w:r>
    </w:p>
    <w:p w14:paraId="316A305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51CD553E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D4C0AFB" w14:textId="77777777" w:rsidR="002143C9" w:rsidRDefault="002143C9" w:rsidP="002143C9">
      <w:pPr>
        <w:pStyle w:val="PL"/>
      </w:pPr>
      <w:r>
        <w:t xml:space="preserve">        - type: object</w:t>
      </w:r>
    </w:p>
    <w:p w14:paraId="794E28C1" w14:textId="77777777" w:rsidR="002143C9" w:rsidRDefault="002143C9" w:rsidP="002143C9">
      <w:pPr>
        <w:pStyle w:val="PL"/>
      </w:pPr>
      <w:r>
        <w:t xml:space="preserve">          properties:</w:t>
      </w:r>
    </w:p>
    <w:p w14:paraId="467E71B1" w14:textId="77777777" w:rsidR="002143C9" w:rsidRDefault="002143C9" w:rsidP="002143C9">
      <w:pPr>
        <w:pStyle w:val="PL"/>
      </w:pPr>
      <w:r>
        <w:t xml:space="preserve">            EP_E1:</w:t>
      </w:r>
    </w:p>
    <w:p w14:paraId="7BDC7D9F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54CC334C" w14:textId="77777777" w:rsidR="002143C9" w:rsidRDefault="002143C9" w:rsidP="002143C9">
      <w:pPr>
        <w:pStyle w:val="PL"/>
      </w:pPr>
      <w:r>
        <w:t xml:space="preserve">            EP_F1U:</w:t>
      </w:r>
    </w:p>
    <w:p w14:paraId="38D8D23C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710629A7" w14:textId="77777777" w:rsidR="002143C9" w:rsidRDefault="002143C9" w:rsidP="002143C9">
      <w:pPr>
        <w:pStyle w:val="PL"/>
      </w:pPr>
      <w:r>
        <w:t xml:space="preserve">            EP_XnU:</w:t>
      </w:r>
    </w:p>
    <w:p w14:paraId="1478CE0D" w14:textId="77777777" w:rsidR="002143C9" w:rsidRDefault="002143C9" w:rsidP="002143C9">
      <w:pPr>
        <w:pStyle w:val="PL"/>
      </w:pPr>
      <w:r>
        <w:t xml:space="preserve">              $ref: '#/components/schemas/EP_XnU-Multiple'</w:t>
      </w:r>
    </w:p>
    <w:p w14:paraId="79858F3A" w14:textId="77777777" w:rsidR="002143C9" w:rsidRDefault="002143C9" w:rsidP="002143C9">
      <w:pPr>
        <w:pStyle w:val="PL"/>
      </w:pPr>
      <w:r>
        <w:t xml:space="preserve">    ExternalGnbCuCpFunction-Single:</w:t>
      </w:r>
    </w:p>
    <w:p w14:paraId="13D4A15A" w14:textId="77777777" w:rsidR="002143C9" w:rsidRDefault="002143C9" w:rsidP="002143C9">
      <w:pPr>
        <w:pStyle w:val="PL"/>
      </w:pPr>
      <w:r>
        <w:t xml:space="preserve">      allOf:</w:t>
      </w:r>
    </w:p>
    <w:p w14:paraId="5F3EC825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0691141A" w14:textId="77777777" w:rsidR="002143C9" w:rsidRDefault="002143C9" w:rsidP="002143C9">
      <w:pPr>
        <w:pStyle w:val="PL"/>
      </w:pPr>
      <w:r>
        <w:t xml:space="preserve">        - type: object</w:t>
      </w:r>
    </w:p>
    <w:p w14:paraId="06BCE910" w14:textId="77777777" w:rsidR="002143C9" w:rsidRDefault="002143C9" w:rsidP="002143C9">
      <w:pPr>
        <w:pStyle w:val="PL"/>
      </w:pPr>
      <w:r>
        <w:t xml:space="preserve">          properties:</w:t>
      </w:r>
    </w:p>
    <w:p w14:paraId="1845C675" w14:textId="77777777" w:rsidR="002143C9" w:rsidRDefault="002143C9" w:rsidP="002143C9">
      <w:pPr>
        <w:pStyle w:val="PL"/>
      </w:pPr>
      <w:r>
        <w:t xml:space="preserve">            attributes:</w:t>
      </w:r>
    </w:p>
    <w:p w14:paraId="47DB4075" w14:textId="77777777" w:rsidR="002143C9" w:rsidRDefault="002143C9" w:rsidP="002143C9">
      <w:pPr>
        <w:pStyle w:val="PL"/>
      </w:pPr>
      <w:r>
        <w:t xml:space="preserve">              allOf:</w:t>
      </w:r>
    </w:p>
    <w:p w14:paraId="4144AD0F" w14:textId="77777777" w:rsidR="002143C9" w:rsidRDefault="002143C9" w:rsidP="002143C9">
      <w:pPr>
        <w:pStyle w:val="PL"/>
      </w:pPr>
      <w:r>
        <w:t xml:space="preserve">                - $ref: &gt;-</w:t>
      </w:r>
    </w:p>
    <w:p w14:paraId="02AFE927" w14:textId="77777777" w:rsidR="002143C9" w:rsidRDefault="002143C9" w:rsidP="002143C9">
      <w:pPr>
        <w:pStyle w:val="PL"/>
      </w:pPr>
      <w:r>
        <w:t xml:space="preserve">                    genericNrm.yaml#/components/schemas/ManagedFunction-Attr</w:t>
      </w:r>
    </w:p>
    <w:p w14:paraId="31902255" w14:textId="77777777" w:rsidR="002143C9" w:rsidRDefault="002143C9" w:rsidP="002143C9">
      <w:pPr>
        <w:pStyle w:val="PL"/>
      </w:pPr>
      <w:r>
        <w:t xml:space="preserve">                - type: object</w:t>
      </w:r>
    </w:p>
    <w:p w14:paraId="0181F452" w14:textId="77777777" w:rsidR="002143C9" w:rsidRDefault="002143C9" w:rsidP="002143C9">
      <w:pPr>
        <w:pStyle w:val="PL"/>
      </w:pPr>
      <w:r>
        <w:t xml:space="preserve">                  properties:</w:t>
      </w:r>
    </w:p>
    <w:p w14:paraId="7186A54F" w14:textId="77777777" w:rsidR="002143C9" w:rsidRDefault="002143C9" w:rsidP="002143C9">
      <w:pPr>
        <w:pStyle w:val="PL"/>
      </w:pPr>
      <w:r>
        <w:t xml:space="preserve">                    gnbId:</w:t>
      </w:r>
    </w:p>
    <w:p w14:paraId="5580B864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62EC0E6" w14:textId="77777777" w:rsidR="002143C9" w:rsidRDefault="002143C9" w:rsidP="002143C9">
      <w:pPr>
        <w:pStyle w:val="PL"/>
      </w:pPr>
      <w:r>
        <w:t xml:space="preserve">                    gnbIdLength:</w:t>
      </w:r>
    </w:p>
    <w:p w14:paraId="0AAB18F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0E9744D" w14:textId="77777777" w:rsidR="002143C9" w:rsidRDefault="002143C9" w:rsidP="002143C9">
      <w:pPr>
        <w:pStyle w:val="PL"/>
      </w:pPr>
      <w:r>
        <w:t xml:space="preserve">                    plmnId:</w:t>
      </w:r>
    </w:p>
    <w:p w14:paraId="771F8D21" w14:textId="77777777" w:rsidR="002143C9" w:rsidRDefault="002143C9" w:rsidP="002143C9">
      <w:pPr>
        <w:pStyle w:val="PL"/>
      </w:pPr>
      <w:r>
        <w:t xml:space="preserve">                      $ref: '#/components/schemas/PlmnId'</w:t>
      </w:r>
    </w:p>
    <w:p w14:paraId="10761F0E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1E921D80" w14:textId="77777777" w:rsidR="002143C9" w:rsidRDefault="002143C9" w:rsidP="002143C9">
      <w:pPr>
        <w:pStyle w:val="PL"/>
      </w:pPr>
      <w:r>
        <w:t xml:space="preserve">        - type: object</w:t>
      </w:r>
    </w:p>
    <w:p w14:paraId="668280ED" w14:textId="77777777" w:rsidR="002143C9" w:rsidRDefault="002143C9" w:rsidP="002143C9">
      <w:pPr>
        <w:pStyle w:val="PL"/>
      </w:pPr>
      <w:r>
        <w:t xml:space="preserve">          properties:</w:t>
      </w:r>
    </w:p>
    <w:p w14:paraId="3799049A" w14:textId="77777777" w:rsidR="002143C9" w:rsidRDefault="002143C9" w:rsidP="002143C9">
      <w:pPr>
        <w:pStyle w:val="PL"/>
      </w:pPr>
      <w:r>
        <w:t xml:space="preserve">            ExternalNrCellCu:</w:t>
      </w:r>
    </w:p>
    <w:p w14:paraId="04524F22" w14:textId="77777777" w:rsidR="002143C9" w:rsidRDefault="002143C9" w:rsidP="002143C9">
      <w:pPr>
        <w:pStyle w:val="PL"/>
      </w:pPr>
      <w:r>
        <w:t xml:space="preserve">              $ref: '#/components/schemas/ExternalNrCellCu-Multiple'</w:t>
      </w:r>
    </w:p>
    <w:p w14:paraId="64B26DE4" w14:textId="77777777" w:rsidR="002143C9" w:rsidRDefault="002143C9" w:rsidP="002143C9">
      <w:pPr>
        <w:pStyle w:val="PL"/>
      </w:pPr>
      <w:r>
        <w:t xml:space="preserve">            EP_XnC:</w:t>
      </w:r>
    </w:p>
    <w:p w14:paraId="2C2EB9EB" w14:textId="77777777" w:rsidR="002143C9" w:rsidRDefault="002143C9" w:rsidP="002143C9">
      <w:pPr>
        <w:pStyle w:val="PL"/>
      </w:pPr>
      <w:r>
        <w:t xml:space="preserve">              $ref: '#/components/schemas/EP_XnC-Multiple'</w:t>
      </w:r>
    </w:p>
    <w:p w14:paraId="179F2A0A" w14:textId="77777777" w:rsidR="002143C9" w:rsidRDefault="002143C9" w:rsidP="002143C9">
      <w:pPr>
        <w:pStyle w:val="PL"/>
      </w:pPr>
      <w:r>
        <w:t xml:space="preserve">            EP_E1:</w:t>
      </w:r>
    </w:p>
    <w:p w14:paraId="501C87EA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71970461" w14:textId="77777777" w:rsidR="002143C9" w:rsidRDefault="002143C9" w:rsidP="002143C9">
      <w:pPr>
        <w:pStyle w:val="PL"/>
      </w:pPr>
      <w:r>
        <w:t xml:space="preserve">            EP_F1C:</w:t>
      </w:r>
    </w:p>
    <w:p w14:paraId="498FFE6A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3420080B" w14:textId="77777777" w:rsidR="002143C9" w:rsidRDefault="002143C9" w:rsidP="002143C9">
      <w:pPr>
        <w:pStyle w:val="PL"/>
      </w:pPr>
      <w:r>
        <w:t xml:space="preserve">    ExternalNrCellCu-Single:</w:t>
      </w:r>
    </w:p>
    <w:p w14:paraId="4BE1582D" w14:textId="77777777" w:rsidR="002143C9" w:rsidRDefault="002143C9" w:rsidP="002143C9">
      <w:pPr>
        <w:pStyle w:val="PL"/>
      </w:pPr>
      <w:r>
        <w:t xml:space="preserve">      allOf:</w:t>
      </w:r>
    </w:p>
    <w:p w14:paraId="1F008972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72A59EBF" w14:textId="77777777" w:rsidR="002143C9" w:rsidRDefault="002143C9" w:rsidP="002143C9">
      <w:pPr>
        <w:pStyle w:val="PL"/>
      </w:pPr>
      <w:r>
        <w:t xml:space="preserve">        - type: object</w:t>
      </w:r>
    </w:p>
    <w:p w14:paraId="56C7F867" w14:textId="77777777" w:rsidR="002143C9" w:rsidRDefault="002143C9" w:rsidP="002143C9">
      <w:pPr>
        <w:pStyle w:val="PL"/>
      </w:pPr>
      <w:r>
        <w:t xml:space="preserve">          properties:</w:t>
      </w:r>
    </w:p>
    <w:p w14:paraId="50915A5D" w14:textId="77777777" w:rsidR="002143C9" w:rsidRDefault="002143C9" w:rsidP="002143C9">
      <w:pPr>
        <w:pStyle w:val="PL"/>
      </w:pPr>
      <w:r>
        <w:t xml:space="preserve">            attributes:</w:t>
      </w:r>
    </w:p>
    <w:p w14:paraId="73447E8B" w14:textId="77777777" w:rsidR="002143C9" w:rsidRDefault="002143C9" w:rsidP="002143C9">
      <w:pPr>
        <w:pStyle w:val="PL"/>
      </w:pPr>
      <w:r>
        <w:t xml:space="preserve">              allOf:</w:t>
      </w:r>
    </w:p>
    <w:p w14:paraId="25B795C1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0EF8DF50" w14:textId="77777777" w:rsidR="002143C9" w:rsidRDefault="002143C9" w:rsidP="002143C9">
      <w:pPr>
        <w:pStyle w:val="PL"/>
      </w:pPr>
      <w:r>
        <w:t xml:space="preserve">                - type: object</w:t>
      </w:r>
    </w:p>
    <w:p w14:paraId="7C9BBD80" w14:textId="77777777" w:rsidR="002143C9" w:rsidRDefault="002143C9" w:rsidP="002143C9">
      <w:pPr>
        <w:pStyle w:val="PL"/>
      </w:pPr>
      <w:r>
        <w:t xml:space="preserve">                  properties:</w:t>
      </w:r>
    </w:p>
    <w:p w14:paraId="7DC1D59A" w14:textId="77777777" w:rsidR="002143C9" w:rsidRDefault="002143C9" w:rsidP="002143C9">
      <w:pPr>
        <w:pStyle w:val="PL"/>
      </w:pPr>
      <w:r>
        <w:t xml:space="preserve">                    cellLocalId:</w:t>
      </w:r>
    </w:p>
    <w:p w14:paraId="102C69C3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2E21836" w14:textId="77777777" w:rsidR="002143C9" w:rsidRDefault="002143C9" w:rsidP="002143C9">
      <w:pPr>
        <w:pStyle w:val="PL"/>
      </w:pPr>
      <w:r>
        <w:t xml:space="preserve">                    nrPci:</w:t>
      </w:r>
    </w:p>
    <w:p w14:paraId="06C79634" w14:textId="77777777" w:rsidR="002143C9" w:rsidRDefault="002143C9" w:rsidP="002143C9">
      <w:pPr>
        <w:pStyle w:val="PL"/>
      </w:pPr>
      <w:r>
        <w:t xml:space="preserve">                      $ref: '#/components/schemas/NrPci'</w:t>
      </w:r>
    </w:p>
    <w:p w14:paraId="31DA006A" w14:textId="77777777" w:rsidR="002143C9" w:rsidRDefault="002143C9" w:rsidP="002143C9">
      <w:pPr>
        <w:pStyle w:val="PL"/>
      </w:pPr>
      <w:r>
        <w:t xml:space="preserve">                    plmnIdList:</w:t>
      </w:r>
    </w:p>
    <w:p w14:paraId="134EACD7" w14:textId="77777777" w:rsidR="002143C9" w:rsidRDefault="002143C9" w:rsidP="002143C9">
      <w:pPr>
        <w:pStyle w:val="PL"/>
      </w:pPr>
      <w:r>
        <w:t xml:space="preserve">                      $ref: '#/components/schemas/PlmnIdList'</w:t>
      </w:r>
    </w:p>
    <w:p w14:paraId="4C496EC6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382B8463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882975D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4F5BCFA" w14:textId="77777777" w:rsidR="002143C9" w:rsidRDefault="002143C9" w:rsidP="002143C9">
      <w:pPr>
        <w:pStyle w:val="PL"/>
      </w:pPr>
      <w:r>
        <w:t xml:space="preserve">    ExternalENBFunction-Single:</w:t>
      </w:r>
    </w:p>
    <w:p w14:paraId="225F95C5" w14:textId="77777777" w:rsidR="002143C9" w:rsidRDefault="002143C9" w:rsidP="002143C9">
      <w:pPr>
        <w:pStyle w:val="PL"/>
      </w:pPr>
      <w:r>
        <w:t xml:space="preserve">      allOf:</w:t>
      </w:r>
    </w:p>
    <w:p w14:paraId="48015CF7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7758449F" w14:textId="77777777" w:rsidR="002143C9" w:rsidRDefault="002143C9" w:rsidP="002143C9">
      <w:pPr>
        <w:pStyle w:val="PL"/>
      </w:pPr>
      <w:r>
        <w:t xml:space="preserve">        - type: object</w:t>
      </w:r>
    </w:p>
    <w:p w14:paraId="104D8040" w14:textId="77777777" w:rsidR="002143C9" w:rsidRDefault="002143C9" w:rsidP="002143C9">
      <w:pPr>
        <w:pStyle w:val="PL"/>
      </w:pPr>
      <w:r>
        <w:t xml:space="preserve">          properties:</w:t>
      </w:r>
    </w:p>
    <w:p w14:paraId="083DCDBA" w14:textId="77777777" w:rsidR="002143C9" w:rsidRDefault="002143C9" w:rsidP="002143C9">
      <w:pPr>
        <w:pStyle w:val="PL"/>
      </w:pPr>
      <w:r>
        <w:t xml:space="preserve">            attributes:</w:t>
      </w:r>
    </w:p>
    <w:p w14:paraId="460A0E12" w14:textId="77777777" w:rsidR="002143C9" w:rsidRDefault="002143C9" w:rsidP="002143C9">
      <w:pPr>
        <w:pStyle w:val="PL"/>
      </w:pPr>
      <w:r>
        <w:t xml:space="preserve">              allOf:</w:t>
      </w:r>
    </w:p>
    <w:p w14:paraId="0ACA968B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8FE0959" w14:textId="77777777" w:rsidR="002143C9" w:rsidRDefault="002143C9" w:rsidP="002143C9">
      <w:pPr>
        <w:pStyle w:val="PL"/>
      </w:pPr>
      <w:r>
        <w:t xml:space="preserve">                - type: object</w:t>
      </w:r>
    </w:p>
    <w:p w14:paraId="64B94D4F" w14:textId="77777777" w:rsidR="002143C9" w:rsidRDefault="002143C9" w:rsidP="002143C9">
      <w:pPr>
        <w:pStyle w:val="PL"/>
      </w:pPr>
      <w:r>
        <w:t xml:space="preserve">                  properties:</w:t>
      </w:r>
    </w:p>
    <w:p w14:paraId="33D7AF75" w14:textId="77777777" w:rsidR="002143C9" w:rsidRDefault="002143C9" w:rsidP="002143C9">
      <w:pPr>
        <w:pStyle w:val="PL"/>
      </w:pPr>
      <w:r>
        <w:t xml:space="preserve">                    eNBId:</w:t>
      </w:r>
    </w:p>
    <w:p w14:paraId="7472FA9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A043996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0F221B51" w14:textId="77777777" w:rsidR="002143C9" w:rsidRDefault="002143C9" w:rsidP="002143C9">
      <w:pPr>
        <w:pStyle w:val="PL"/>
      </w:pPr>
      <w:r>
        <w:t xml:space="preserve">        - type: object</w:t>
      </w:r>
    </w:p>
    <w:p w14:paraId="2A7EB497" w14:textId="77777777" w:rsidR="002143C9" w:rsidRDefault="002143C9" w:rsidP="002143C9">
      <w:pPr>
        <w:pStyle w:val="PL"/>
      </w:pPr>
      <w:r>
        <w:t xml:space="preserve">          properties:</w:t>
      </w:r>
    </w:p>
    <w:p w14:paraId="59E2C73E" w14:textId="77777777" w:rsidR="002143C9" w:rsidRDefault="002143C9" w:rsidP="002143C9">
      <w:pPr>
        <w:pStyle w:val="PL"/>
      </w:pPr>
      <w:r>
        <w:t xml:space="preserve">            ExternalEUTranCell:</w:t>
      </w:r>
    </w:p>
    <w:p w14:paraId="6C026CD0" w14:textId="77777777" w:rsidR="002143C9" w:rsidRDefault="002143C9" w:rsidP="002143C9">
      <w:pPr>
        <w:pStyle w:val="PL"/>
      </w:pPr>
      <w:r>
        <w:t xml:space="preserve">              $ref: '#/components/schemas/ExternalEUTranCell-Multiple'</w:t>
      </w:r>
    </w:p>
    <w:p w14:paraId="341558DB" w14:textId="77777777" w:rsidR="002143C9" w:rsidRDefault="002143C9" w:rsidP="002143C9">
      <w:pPr>
        <w:pStyle w:val="PL"/>
      </w:pPr>
      <w:r>
        <w:t xml:space="preserve">    ExternalEUTranCell-Single:</w:t>
      </w:r>
    </w:p>
    <w:p w14:paraId="31FE959D" w14:textId="77777777" w:rsidR="002143C9" w:rsidRDefault="002143C9" w:rsidP="002143C9">
      <w:pPr>
        <w:pStyle w:val="PL"/>
      </w:pPr>
      <w:r>
        <w:t xml:space="preserve">      allOf:</w:t>
      </w:r>
    </w:p>
    <w:p w14:paraId="0EBE6987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39E30A14" w14:textId="77777777" w:rsidR="002143C9" w:rsidRDefault="002143C9" w:rsidP="002143C9">
      <w:pPr>
        <w:pStyle w:val="PL"/>
      </w:pPr>
      <w:r>
        <w:t xml:space="preserve">        - type: object</w:t>
      </w:r>
    </w:p>
    <w:p w14:paraId="56067748" w14:textId="77777777" w:rsidR="002143C9" w:rsidRDefault="002143C9" w:rsidP="002143C9">
      <w:pPr>
        <w:pStyle w:val="PL"/>
      </w:pPr>
      <w:r>
        <w:t xml:space="preserve">          properties:</w:t>
      </w:r>
    </w:p>
    <w:p w14:paraId="511AF313" w14:textId="77777777" w:rsidR="002143C9" w:rsidRDefault="002143C9" w:rsidP="002143C9">
      <w:pPr>
        <w:pStyle w:val="PL"/>
      </w:pPr>
      <w:r>
        <w:t xml:space="preserve">            attributes:</w:t>
      </w:r>
    </w:p>
    <w:p w14:paraId="11EC0BA7" w14:textId="77777777" w:rsidR="002143C9" w:rsidRDefault="002143C9" w:rsidP="002143C9">
      <w:pPr>
        <w:pStyle w:val="PL"/>
      </w:pPr>
      <w:r>
        <w:t xml:space="preserve">              allOf:</w:t>
      </w:r>
    </w:p>
    <w:p w14:paraId="2787C0C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DFBC4ED" w14:textId="77777777" w:rsidR="002143C9" w:rsidRDefault="002143C9" w:rsidP="002143C9">
      <w:pPr>
        <w:pStyle w:val="PL"/>
      </w:pPr>
      <w:r>
        <w:t xml:space="preserve">                - type: object</w:t>
      </w:r>
    </w:p>
    <w:p w14:paraId="5EBE6CC5" w14:textId="77777777" w:rsidR="002143C9" w:rsidRDefault="002143C9" w:rsidP="002143C9">
      <w:pPr>
        <w:pStyle w:val="PL"/>
      </w:pPr>
      <w:r>
        <w:t xml:space="preserve">                  properties:</w:t>
      </w:r>
    </w:p>
    <w:p w14:paraId="4A5FB601" w14:textId="77777777" w:rsidR="002143C9" w:rsidRDefault="002143C9" w:rsidP="002143C9">
      <w:pPr>
        <w:pStyle w:val="PL"/>
      </w:pPr>
      <w:r>
        <w:t xml:space="preserve">                    EUtranFrequencyRef:</w:t>
      </w:r>
    </w:p>
    <w:p w14:paraId="54D6288B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36DE30B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04FFBC9E" w14:textId="77777777" w:rsidR="002143C9" w:rsidRDefault="002143C9" w:rsidP="002143C9">
      <w:pPr>
        <w:pStyle w:val="PL"/>
      </w:pPr>
    </w:p>
    <w:p w14:paraId="61F3AE99" w14:textId="77777777" w:rsidR="002143C9" w:rsidRDefault="002143C9" w:rsidP="002143C9">
      <w:pPr>
        <w:pStyle w:val="PL"/>
      </w:pPr>
      <w:r>
        <w:t xml:space="preserve">    EP_XnC-Single:</w:t>
      </w:r>
    </w:p>
    <w:p w14:paraId="5C7DFC12" w14:textId="77777777" w:rsidR="002143C9" w:rsidRDefault="002143C9" w:rsidP="002143C9">
      <w:pPr>
        <w:pStyle w:val="PL"/>
      </w:pPr>
      <w:r>
        <w:t xml:space="preserve">      allOf:</w:t>
      </w:r>
    </w:p>
    <w:p w14:paraId="683C2C3B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779D0A3" w14:textId="77777777" w:rsidR="002143C9" w:rsidRDefault="002143C9" w:rsidP="002143C9">
      <w:pPr>
        <w:pStyle w:val="PL"/>
      </w:pPr>
      <w:r>
        <w:t xml:space="preserve">        - type: object</w:t>
      </w:r>
    </w:p>
    <w:p w14:paraId="4745EB0F" w14:textId="77777777" w:rsidR="002143C9" w:rsidRDefault="002143C9" w:rsidP="002143C9">
      <w:pPr>
        <w:pStyle w:val="PL"/>
      </w:pPr>
      <w:r>
        <w:t xml:space="preserve">          properties:</w:t>
      </w:r>
    </w:p>
    <w:p w14:paraId="6057833A" w14:textId="77777777" w:rsidR="002143C9" w:rsidRDefault="002143C9" w:rsidP="002143C9">
      <w:pPr>
        <w:pStyle w:val="PL"/>
      </w:pPr>
      <w:r>
        <w:t xml:space="preserve">            attributes:</w:t>
      </w:r>
    </w:p>
    <w:p w14:paraId="18522DAD" w14:textId="77777777" w:rsidR="002143C9" w:rsidRDefault="002143C9" w:rsidP="002143C9">
      <w:pPr>
        <w:pStyle w:val="PL"/>
      </w:pPr>
      <w:r>
        <w:t xml:space="preserve">              allOf:</w:t>
      </w:r>
    </w:p>
    <w:p w14:paraId="23AF0504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C6022A7" w14:textId="77777777" w:rsidR="002143C9" w:rsidRDefault="002143C9" w:rsidP="002143C9">
      <w:pPr>
        <w:pStyle w:val="PL"/>
      </w:pPr>
      <w:r>
        <w:t xml:space="preserve">                - type: object</w:t>
      </w:r>
    </w:p>
    <w:p w14:paraId="5F1E1CFC" w14:textId="77777777" w:rsidR="002143C9" w:rsidRDefault="002143C9" w:rsidP="002143C9">
      <w:pPr>
        <w:pStyle w:val="PL"/>
      </w:pPr>
      <w:r>
        <w:t xml:space="preserve">                  properties:</w:t>
      </w:r>
    </w:p>
    <w:p w14:paraId="214AD1DB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E617E06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D2C8041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7F40E971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8489E37" w14:textId="77777777" w:rsidR="002143C9" w:rsidRDefault="002143C9" w:rsidP="002143C9">
      <w:pPr>
        <w:pStyle w:val="PL"/>
      </w:pPr>
      <w:r>
        <w:t xml:space="preserve">    EP_E1-Single:</w:t>
      </w:r>
    </w:p>
    <w:p w14:paraId="14EAA216" w14:textId="77777777" w:rsidR="002143C9" w:rsidRDefault="002143C9" w:rsidP="002143C9">
      <w:pPr>
        <w:pStyle w:val="PL"/>
      </w:pPr>
      <w:r>
        <w:t xml:space="preserve">      allOf:</w:t>
      </w:r>
    </w:p>
    <w:p w14:paraId="0858F472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57A673B5" w14:textId="77777777" w:rsidR="002143C9" w:rsidRDefault="002143C9" w:rsidP="002143C9">
      <w:pPr>
        <w:pStyle w:val="PL"/>
      </w:pPr>
      <w:r>
        <w:t xml:space="preserve">        - type: object</w:t>
      </w:r>
    </w:p>
    <w:p w14:paraId="27B1CCBC" w14:textId="77777777" w:rsidR="002143C9" w:rsidRDefault="002143C9" w:rsidP="002143C9">
      <w:pPr>
        <w:pStyle w:val="PL"/>
      </w:pPr>
      <w:r>
        <w:t xml:space="preserve">          properties:</w:t>
      </w:r>
    </w:p>
    <w:p w14:paraId="6B0803F0" w14:textId="77777777" w:rsidR="002143C9" w:rsidRDefault="002143C9" w:rsidP="002143C9">
      <w:pPr>
        <w:pStyle w:val="PL"/>
      </w:pPr>
      <w:r>
        <w:t xml:space="preserve">            attributes:</w:t>
      </w:r>
    </w:p>
    <w:p w14:paraId="2D8BFE82" w14:textId="77777777" w:rsidR="002143C9" w:rsidRDefault="002143C9" w:rsidP="002143C9">
      <w:pPr>
        <w:pStyle w:val="PL"/>
      </w:pPr>
      <w:r>
        <w:t xml:space="preserve">              allOf:</w:t>
      </w:r>
    </w:p>
    <w:p w14:paraId="6EAF7F7D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5DBADC70" w14:textId="77777777" w:rsidR="002143C9" w:rsidRDefault="002143C9" w:rsidP="002143C9">
      <w:pPr>
        <w:pStyle w:val="PL"/>
      </w:pPr>
      <w:r>
        <w:t xml:space="preserve">                - type: object</w:t>
      </w:r>
    </w:p>
    <w:p w14:paraId="64A7A29B" w14:textId="77777777" w:rsidR="002143C9" w:rsidRDefault="002143C9" w:rsidP="002143C9">
      <w:pPr>
        <w:pStyle w:val="PL"/>
      </w:pPr>
      <w:r>
        <w:t xml:space="preserve">                  properties:</w:t>
      </w:r>
    </w:p>
    <w:p w14:paraId="0E16000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7D0CFA90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75F57293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43972CD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0AF616FD" w14:textId="77777777" w:rsidR="002143C9" w:rsidRDefault="002143C9" w:rsidP="002143C9">
      <w:pPr>
        <w:pStyle w:val="PL"/>
      </w:pPr>
      <w:r>
        <w:t xml:space="preserve">    EP_F1C-Single:</w:t>
      </w:r>
    </w:p>
    <w:p w14:paraId="1DDCACB2" w14:textId="77777777" w:rsidR="002143C9" w:rsidRDefault="002143C9" w:rsidP="002143C9">
      <w:pPr>
        <w:pStyle w:val="PL"/>
      </w:pPr>
      <w:r>
        <w:t xml:space="preserve">      allOf:</w:t>
      </w:r>
    </w:p>
    <w:p w14:paraId="35D9F8C3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0629315A" w14:textId="77777777" w:rsidR="002143C9" w:rsidRDefault="002143C9" w:rsidP="002143C9">
      <w:pPr>
        <w:pStyle w:val="PL"/>
      </w:pPr>
      <w:r>
        <w:t xml:space="preserve">        - type: object</w:t>
      </w:r>
    </w:p>
    <w:p w14:paraId="7556FB5F" w14:textId="77777777" w:rsidR="002143C9" w:rsidRDefault="002143C9" w:rsidP="002143C9">
      <w:pPr>
        <w:pStyle w:val="PL"/>
      </w:pPr>
      <w:r>
        <w:t xml:space="preserve">          properties:</w:t>
      </w:r>
    </w:p>
    <w:p w14:paraId="24F655C3" w14:textId="77777777" w:rsidR="002143C9" w:rsidRDefault="002143C9" w:rsidP="002143C9">
      <w:pPr>
        <w:pStyle w:val="PL"/>
      </w:pPr>
      <w:r>
        <w:t xml:space="preserve">            attributes:</w:t>
      </w:r>
    </w:p>
    <w:p w14:paraId="1944E333" w14:textId="77777777" w:rsidR="002143C9" w:rsidRDefault="002143C9" w:rsidP="002143C9">
      <w:pPr>
        <w:pStyle w:val="PL"/>
      </w:pPr>
      <w:r>
        <w:t xml:space="preserve">              allOf:</w:t>
      </w:r>
    </w:p>
    <w:p w14:paraId="02CCC85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52E568D" w14:textId="77777777" w:rsidR="002143C9" w:rsidRDefault="002143C9" w:rsidP="002143C9">
      <w:pPr>
        <w:pStyle w:val="PL"/>
      </w:pPr>
      <w:r>
        <w:t xml:space="preserve">                - type: object</w:t>
      </w:r>
    </w:p>
    <w:p w14:paraId="5DBB0164" w14:textId="77777777" w:rsidR="002143C9" w:rsidRDefault="002143C9" w:rsidP="002143C9">
      <w:pPr>
        <w:pStyle w:val="PL"/>
      </w:pPr>
      <w:r>
        <w:t xml:space="preserve">                  properties:</w:t>
      </w:r>
    </w:p>
    <w:p w14:paraId="6A314391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7EF9F1F5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55C42D80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2127E1C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A7CE69D" w14:textId="77777777" w:rsidR="002143C9" w:rsidRDefault="002143C9" w:rsidP="002143C9">
      <w:pPr>
        <w:pStyle w:val="PL"/>
      </w:pPr>
      <w:r>
        <w:t xml:space="preserve">    EP_NgC-Single:</w:t>
      </w:r>
    </w:p>
    <w:p w14:paraId="24A80B33" w14:textId="77777777" w:rsidR="002143C9" w:rsidRDefault="002143C9" w:rsidP="002143C9">
      <w:pPr>
        <w:pStyle w:val="PL"/>
      </w:pPr>
      <w:r>
        <w:t xml:space="preserve">      allOf:</w:t>
      </w:r>
    </w:p>
    <w:p w14:paraId="5DC2683C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0625B54B" w14:textId="77777777" w:rsidR="002143C9" w:rsidRDefault="002143C9" w:rsidP="002143C9">
      <w:pPr>
        <w:pStyle w:val="PL"/>
      </w:pPr>
      <w:r>
        <w:t xml:space="preserve">        - type: object</w:t>
      </w:r>
    </w:p>
    <w:p w14:paraId="6FA8BC82" w14:textId="77777777" w:rsidR="002143C9" w:rsidRDefault="002143C9" w:rsidP="002143C9">
      <w:pPr>
        <w:pStyle w:val="PL"/>
      </w:pPr>
      <w:r>
        <w:t xml:space="preserve">          properties:</w:t>
      </w:r>
    </w:p>
    <w:p w14:paraId="3754C542" w14:textId="77777777" w:rsidR="002143C9" w:rsidRDefault="002143C9" w:rsidP="002143C9">
      <w:pPr>
        <w:pStyle w:val="PL"/>
      </w:pPr>
      <w:r>
        <w:t xml:space="preserve">            attributes:</w:t>
      </w:r>
    </w:p>
    <w:p w14:paraId="4A203C88" w14:textId="77777777" w:rsidR="002143C9" w:rsidRDefault="002143C9" w:rsidP="002143C9">
      <w:pPr>
        <w:pStyle w:val="PL"/>
      </w:pPr>
      <w:r>
        <w:t xml:space="preserve">              allOf:</w:t>
      </w:r>
    </w:p>
    <w:p w14:paraId="51BF192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2B34CEA7" w14:textId="77777777" w:rsidR="002143C9" w:rsidRDefault="002143C9" w:rsidP="002143C9">
      <w:pPr>
        <w:pStyle w:val="PL"/>
      </w:pPr>
      <w:r>
        <w:t xml:space="preserve">                - type: object</w:t>
      </w:r>
    </w:p>
    <w:p w14:paraId="23E89C36" w14:textId="77777777" w:rsidR="002143C9" w:rsidRDefault="002143C9" w:rsidP="002143C9">
      <w:pPr>
        <w:pStyle w:val="PL"/>
      </w:pPr>
      <w:r>
        <w:t xml:space="preserve">                  properties:</w:t>
      </w:r>
    </w:p>
    <w:p w14:paraId="2DBD784B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58BCA35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57D264F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3D785250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4BFAA732" w14:textId="77777777" w:rsidR="002143C9" w:rsidRDefault="002143C9" w:rsidP="002143C9">
      <w:pPr>
        <w:pStyle w:val="PL"/>
      </w:pPr>
      <w:r>
        <w:t xml:space="preserve">    EP_X2C-Single:</w:t>
      </w:r>
    </w:p>
    <w:p w14:paraId="69ED04B9" w14:textId="77777777" w:rsidR="002143C9" w:rsidRDefault="002143C9" w:rsidP="002143C9">
      <w:pPr>
        <w:pStyle w:val="PL"/>
      </w:pPr>
      <w:r>
        <w:t xml:space="preserve">      allOf:</w:t>
      </w:r>
    </w:p>
    <w:p w14:paraId="44DB2C10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27362925" w14:textId="77777777" w:rsidR="002143C9" w:rsidRDefault="002143C9" w:rsidP="002143C9">
      <w:pPr>
        <w:pStyle w:val="PL"/>
      </w:pPr>
      <w:r>
        <w:t xml:space="preserve">        - type: object</w:t>
      </w:r>
    </w:p>
    <w:p w14:paraId="63D54748" w14:textId="77777777" w:rsidR="002143C9" w:rsidRDefault="002143C9" w:rsidP="002143C9">
      <w:pPr>
        <w:pStyle w:val="PL"/>
      </w:pPr>
      <w:r>
        <w:t xml:space="preserve">          properties:</w:t>
      </w:r>
    </w:p>
    <w:p w14:paraId="081C8301" w14:textId="77777777" w:rsidR="002143C9" w:rsidRDefault="002143C9" w:rsidP="002143C9">
      <w:pPr>
        <w:pStyle w:val="PL"/>
      </w:pPr>
      <w:r>
        <w:t xml:space="preserve">            attributes:</w:t>
      </w:r>
    </w:p>
    <w:p w14:paraId="48DA7BC7" w14:textId="77777777" w:rsidR="002143C9" w:rsidRDefault="002143C9" w:rsidP="002143C9">
      <w:pPr>
        <w:pStyle w:val="PL"/>
      </w:pPr>
      <w:r>
        <w:t xml:space="preserve">              allOf:</w:t>
      </w:r>
    </w:p>
    <w:p w14:paraId="00CB66E6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163744B9" w14:textId="77777777" w:rsidR="002143C9" w:rsidRDefault="002143C9" w:rsidP="002143C9">
      <w:pPr>
        <w:pStyle w:val="PL"/>
      </w:pPr>
      <w:r>
        <w:t xml:space="preserve">                - type: object</w:t>
      </w:r>
    </w:p>
    <w:p w14:paraId="61542567" w14:textId="77777777" w:rsidR="002143C9" w:rsidRDefault="002143C9" w:rsidP="002143C9">
      <w:pPr>
        <w:pStyle w:val="PL"/>
      </w:pPr>
      <w:r>
        <w:t xml:space="preserve">                  properties:</w:t>
      </w:r>
    </w:p>
    <w:p w14:paraId="742BCE99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FA1B493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99941F3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5783B2E2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2727D5D" w14:textId="77777777" w:rsidR="002143C9" w:rsidRDefault="002143C9" w:rsidP="002143C9">
      <w:pPr>
        <w:pStyle w:val="PL"/>
      </w:pPr>
      <w:r>
        <w:t xml:space="preserve">    EP_XnU-Single:</w:t>
      </w:r>
    </w:p>
    <w:p w14:paraId="2D403CE4" w14:textId="77777777" w:rsidR="002143C9" w:rsidRDefault="002143C9" w:rsidP="002143C9">
      <w:pPr>
        <w:pStyle w:val="PL"/>
      </w:pPr>
      <w:r>
        <w:t xml:space="preserve">      allOf:</w:t>
      </w:r>
    </w:p>
    <w:p w14:paraId="146CC415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2BAB1785" w14:textId="77777777" w:rsidR="002143C9" w:rsidRDefault="002143C9" w:rsidP="002143C9">
      <w:pPr>
        <w:pStyle w:val="PL"/>
      </w:pPr>
      <w:r>
        <w:t xml:space="preserve">        - type: object</w:t>
      </w:r>
    </w:p>
    <w:p w14:paraId="5DB22481" w14:textId="77777777" w:rsidR="002143C9" w:rsidRDefault="002143C9" w:rsidP="002143C9">
      <w:pPr>
        <w:pStyle w:val="PL"/>
      </w:pPr>
      <w:r>
        <w:t xml:space="preserve">          properties:</w:t>
      </w:r>
    </w:p>
    <w:p w14:paraId="162F44E1" w14:textId="77777777" w:rsidR="002143C9" w:rsidRDefault="002143C9" w:rsidP="002143C9">
      <w:pPr>
        <w:pStyle w:val="PL"/>
      </w:pPr>
      <w:r>
        <w:t xml:space="preserve">            attributes:</w:t>
      </w:r>
    </w:p>
    <w:p w14:paraId="2E722150" w14:textId="77777777" w:rsidR="002143C9" w:rsidRDefault="002143C9" w:rsidP="002143C9">
      <w:pPr>
        <w:pStyle w:val="PL"/>
      </w:pPr>
      <w:r>
        <w:t xml:space="preserve">              allOf:</w:t>
      </w:r>
    </w:p>
    <w:p w14:paraId="6B74CF0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7B373EFE" w14:textId="77777777" w:rsidR="002143C9" w:rsidRDefault="002143C9" w:rsidP="002143C9">
      <w:pPr>
        <w:pStyle w:val="PL"/>
      </w:pPr>
      <w:r>
        <w:t xml:space="preserve">                - type: object</w:t>
      </w:r>
    </w:p>
    <w:p w14:paraId="1178956E" w14:textId="77777777" w:rsidR="002143C9" w:rsidRDefault="002143C9" w:rsidP="002143C9">
      <w:pPr>
        <w:pStyle w:val="PL"/>
      </w:pPr>
      <w:r>
        <w:t xml:space="preserve">                  properties:</w:t>
      </w:r>
    </w:p>
    <w:p w14:paraId="5A0959E0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33C9DA11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61BF830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0B12C757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6A760AA0" w14:textId="77777777" w:rsidR="002143C9" w:rsidRDefault="002143C9" w:rsidP="002143C9">
      <w:pPr>
        <w:pStyle w:val="PL"/>
      </w:pPr>
      <w:r>
        <w:t xml:space="preserve">    EP_F1U-Single:</w:t>
      </w:r>
    </w:p>
    <w:p w14:paraId="4D829AE7" w14:textId="77777777" w:rsidR="002143C9" w:rsidRDefault="002143C9" w:rsidP="002143C9">
      <w:pPr>
        <w:pStyle w:val="PL"/>
      </w:pPr>
      <w:r>
        <w:t xml:space="preserve">      allOf:</w:t>
      </w:r>
    </w:p>
    <w:p w14:paraId="267D76A6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363D72E8" w14:textId="77777777" w:rsidR="002143C9" w:rsidRDefault="002143C9" w:rsidP="002143C9">
      <w:pPr>
        <w:pStyle w:val="PL"/>
      </w:pPr>
      <w:r>
        <w:t xml:space="preserve">        - type: object</w:t>
      </w:r>
    </w:p>
    <w:p w14:paraId="6E6DF563" w14:textId="77777777" w:rsidR="002143C9" w:rsidRDefault="002143C9" w:rsidP="002143C9">
      <w:pPr>
        <w:pStyle w:val="PL"/>
      </w:pPr>
      <w:r>
        <w:t xml:space="preserve">          properties:</w:t>
      </w:r>
    </w:p>
    <w:p w14:paraId="0B6BBF45" w14:textId="77777777" w:rsidR="002143C9" w:rsidRDefault="002143C9" w:rsidP="002143C9">
      <w:pPr>
        <w:pStyle w:val="PL"/>
      </w:pPr>
      <w:r>
        <w:t xml:space="preserve">            attributes:</w:t>
      </w:r>
    </w:p>
    <w:p w14:paraId="3F95678C" w14:textId="77777777" w:rsidR="002143C9" w:rsidRDefault="002143C9" w:rsidP="002143C9">
      <w:pPr>
        <w:pStyle w:val="PL"/>
      </w:pPr>
      <w:r>
        <w:t xml:space="preserve">              allOf:</w:t>
      </w:r>
    </w:p>
    <w:p w14:paraId="61B24983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FBB16C3" w14:textId="77777777" w:rsidR="002143C9" w:rsidRDefault="002143C9" w:rsidP="002143C9">
      <w:pPr>
        <w:pStyle w:val="PL"/>
      </w:pPr>
      <w:r>
        <w:t xml:space="preserve">                - type: object</w:t>
      </w:r>
    </w:p>
    <w:p w14:paraId="1764E719" w14:textId="77777777" w:rsidR="002143C9" w:rsidRDefault="002143C9" w:rsidP="002143C9">
      <w:pPr>
        <w:pStyle w:val="PL"/>
      </w:pPr>
      <w:r>
        <w:t xml:space="preserve">                  properties:</w:t>
      </w:r>
    </w:p>
    <w:p w14:paraId="15025CA9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16A98A2D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1269E7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419A04F6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4CBD2104" w14:textId="77777777" w:rsidR="002143C9" w:rsidRDefault="002143C9" w:rsidP="002143C9">
      <w:pPr>
        <w:pStyle w:val="PL"/>
      </w:pPr>
      <w:r>
        <w:t xml:space="preserve">    EP_NgU-Single:</w:t>
      </w:r>
    </w:p>
    <w:p w14:paraId="0EA87EFB" w14:textId="77777777" w:rsidR="002143C9" w:rsidRDefault="002143C9" w:rsidP="002143C9">
      <w:pPr>
        <w:pStyle w:val="PL"/>
      </w:pPr>
      <w:r>
        <w:t xml:space="preserve">      allOf:</w:t>
      </w:r>
    </w:p>
    <w:p w14:paraId="711C2591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5FDA2954" w14:textId="77777777" w:rsidR="002143C9" w:rsidRDefault="002143C9" w:rsidP="002143C9">
      <w:pPr>
        <w:pStyle w:val="PL"/>
      </w:pPr>
      <w:r>
        <w:t xml:space="preserve">        - type: object</w:t>
      </w:r>
    </w:p>
    <w:p w14:paraId="4F706CE2" w14:textId="77777777" w:rsidR="002143C9" w:rsidRDefault="002143C9" w:rsidP="002143C9">
      <w:pPr>
        <w:pStyle w:val="PL"/>
      </w:pPr>
      <w:r>
        <w:t xml:space="preserve">          properties:</w:t>
      </w:r>
    </w:p>
    <w:p w14:paraId="270DED20" w14:textId="77777777" w:rsidR="002143C9" w:rsidRDefault="002143C9" w:rsidP="002143C9">
      <w:pPr>
        <w:pStyle w:val="PL"/>
      </w:pPr>
      <w:r>
        <w:t xml:space="preserve">            attributes:</w:t>
      </w:r>
    </w:p>
    <w:p w14:paraId="5C4EA1FD" w14:textId="77777777" w:rsidR="002143C9" w:rsidRDefault="002143C9" w:rsidP="002143C9">
      <w:pPr>
        <w:pStyle w:val="PL"/>
      </w:pPr>
      <w:r>
        <w:t xml:space="preserve">              allOf:</w:t>
      </w:r>
    </w:p>
    <w:p w14:paraId="4FA95E0C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2F89C4DB" w14:textId="77777777" w:rsidR="002143C9" w:rsidRDefault="002143C9" w:rsidP="002143C9">
      <w:pPr>
        <w:pStyle w:val="PL"/>
      </w:pPr>
      <w:r>
        <w:t xml:space="preserve">                - type: object</w:t>
      </w:r>
    </w:p>
    <w:p w14:paraId="5351DEDF" w14:textId="77777777" w:rsidR="002143C9" w:rsidRDefault="002143C9" w:rsidP="002143C9">
      <w:pPr>
        <w:pStyle w:val="PL"/>
      </w:pPr>
      <w:r>
        <w:t xml:space="preserve">                  properties:</w:t>
      </w:r>
    </w:p>
    <w:p w14:paraId="06DFFEA3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5A385CB9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3F4A172C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1867D764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62BEDA16" w14:textId="77777777" w:rsidR="002143C9" w:rsidRDefault="002143C9" w:rsidP="002143C9">
      <w:pPr>
        <w:pStyle w:val="PL"/>
      </w:pPr>
      <w:r>
        <w:t xml:space="preserve">                    epTransportRefs:</w:t>
      </w:r>
    </w:p>
    <w:p w14:paraId="4EC17820" w14:textId="77777777" w:rsidR="002143C9" w:rsidRDefault="002143C9" w:rsidP="002143C9">
      <w:pPr>
        <w:pStyle w:val="PL"/>
      </w:pPr>
      <w:r>
        <w:t xml:space="preserve">                      $ref: 'comDefs.yaml#/components/schemas/DnList'</w:t>
      </w:r>
    </w:p>
    <w:p w14:paraId="6F2A404F" w14:textId="77777777" w:rsidR="002143C9" w:rsidRDefault="002143C9" w:rsidP="002143C9">
      <w:pPr>
        <w:pStyle w:val="PL"/>
      </w:pPr>
    </w:p>
    <w:p w14:paraId="42F20AFD" w14:textId="77777777" w:rsidR="002143C9" w:rsidRDefault="002143C9" w:rsidP="002143C9">
      <w:pPr>
        <w:pStyle w:val="PL"/>
      </w:pPr>
      <w:r>
        <w:t xml:space="preserve">    EP_X2U-Single:</w:t>
      </w:r>
    </w:p>
    <w:p w14:paraId="5A9C6227" w14:textId="77777777" w:rsidR="002143C9" w:rsidRDefault="002143C9" w:rsidP="002143C9">
      <w:pPr>
        <w:pStyle w:val="PL"/>
      </w:pPr>
      <w:r>
        <w:t xml:space="preserve">      allOf:</w:t>
      </w:r>
    </w:p>
    <w:p w14:paraId="3C6E4EA1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6ECB55DF" w14:textId="77777777" w:rsidR="002143C9" w:rsidRDefault="002143C9" w:rsidP="002143C9">
      <w:pPr>
        <w:pStyle w:val="PL"/>
      </w:pPr>
      <w:r>
        <w:t xml:space="preserve">        - type: object</w:t>
      </w:r>
    </w:p>
    <w:p w14:paraId="09AA2E9F" w14:textId="77777777" w:rsidR="002143C9" w:rsidRDefault="002143C9" w:rsidP="002143C9">
      <w:pPr>
        <w:pStyle w:val="PL"/>
      </w:pPr>
      <w:r>
        <w:t xml:space="preserve">          properties:</w:t>
      </w:r>
    </w:p>
    <w:p w14:paraId="60CB3EBC" w14:textId="77777777" w:rsidR="002143C9" w:rsidRDefault="002143C9" w:rsidP="002143C9">
      <w:pPr>
        <w:pStyle w:val="PL"/>
      </w:pPr>
      <w:r>
        <w:t xml:space="preserve">            attributes:</w:t>
      </w:r>
    </w:p>
    <w:p w14:paraId="70329C3E" w14:textId="77777777" w:rsidR="002143C9" w:rsidRDefault="002143C9" w:rsidP="002143C9">
      <w:pPr>
        <w:pStyle w:val="PL"/>
      </w:pPr>
      <w:r>
        <w:t xml:space="preserve">              allOf:</w:t>
      </w:r>
    </w:p>
    <w:p w14:paraId="60A0F094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193A59ED" w14:textId="77777777" w:rsidR="002143C9" w:rsidRDefault="002143C9" w:rsidP="002143C9">
      <w:pPr>
        <w:pStyle w:val="PL"/>
      </w:pPr>
      <w:r>
        <w:t xml:space="preserve">                - type: object</w:t>
      </w:r>
    </w:p>
    <w:p w14:paraId="6E988BBF" w14:textId="77777777" w:rsidR="002143C9" w:rsidRDefault="002143C9" w:rsidP="002143C9">
      <w:pPr>
        <w:pStyle w:val="PL"/>
      </w:pPr>
      <w:r>
        <w:t xml:space="preserve">                  properties:</w:t>
      </w:r>
    </w:p>
    <w:p w14:paraId="6D36167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F09E69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49DF4030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14AE406A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BE9E737" w14:textId="77777777" w:rsidR="002143C9" w:rsidRDefault="002143C9" w:rsidP="002143C9">
      <w:pPr>
        <w:pStyle w:val="PL"/>
      </w:pPr>
      <w:r>
        <w:t xml:space="preserve">    EP_S1U-Single:</w:t>
      </w:r>
    </w:p>
    <w:p w14:paraId="57581879" w14:textId="77777777" w:rsidR="002143C9" w:rsidRDefault="002143C9" w:rsidP="002143C9">
      <w:pPr>
        <w:pStyle w:val="PL"/>
      </w:pPr>
      <w:r>
        <w:t xml:space="preserve">      allOf:</w:t>
      </w:r>
    </w:p>
    <w:p w14:paraId="69AFBE95" w14:textId="77777777" w:rsidR="002143C9" w:rsidRDefault="002143C9" w:rsidP="002143C9">
      <w:pPr>
        <w:pStyle w:val="PL"/>
      </w:pPr>
      <w:r>
        <w:t xml:space="preserve">        - $ref: 'genericNrm.yaml#/components/schemas/Top-Attr'</w:t>
      </w:r>
    </w:p>
    <w:p w14:paraId="162F5829" w14:textId="77777777" w:rsidR="002143C9" w:rsidRDefault="002143C9" w:rsidP="002143C9">
      <w:pPr>
        <w:pStyle w:val="PL"/>
      </w:pPr>
      <w:r>
        <w:t xml:space="preserve">        - type: object</w:t>
      </w:r>
    </w:p>
    <w:p w14:paraId="3155E44D" w14:textId="77777777" w:rsidR="002143C9" w:rsidRDefault="002143C9" w:rsidP="002143C9">
      <w:pPr>
        <w:pStyle w:val="PL"/>
      </w:pPr>
      <w:r>
        <w:t xml:space="preserve">          properties:</w:t>
      </w:r>
    </w:p>
    <w:p w14:paraId="47243BC8" w14:textId="77777777" w:rsidR="002143C9" w:rsidRDefault="002143C9" w:rsidP="002143C9">
      <w:pPr>
        <w:pStyle w:val="PL"/>
      </w:pPr>
      <w:r>
        <w:t xml:space="preserve">            attributes:</w:t>
      </w:r>
    </w:p>
    <w:p w14:paraId="54165161" w14:textId="77777777" w:rsidR="002143C9" w:rsidRDefault="002143C9" w:rsidP="002143C9">
      <w:pPr>
        <w:pStyle w:val="PL"/>
      </w:pPr>
      <w:r>
        <w:t xml:space="preserve">              allOf:</w:t>
      </w:r>
    </w:p>
    <w:p w14:paraId="773CDB63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74B96D68" w14:textId="77777777" w:rsidR="002143C9" w:rsidRDefault="002143C9" w:rsidP="002143C9">
      <w:pPr>
        <w:pStyle w:val="PL"/>
      </w:pPr>
      <w:r>
        <w:t xml:space="preserve">                - type: object</w:t>
      </w:r>
    </w:p>
    <w:p w14:paraId="08A72625" w14:textId="77777777" w:rsidR="002143C9" w:rsidRDefault="002143C9" w:rsidP="002143C9">
      <w:pPr>
        <w:pStyle w:val="PL"/>
      </w:pPr>
      <w:r>
        <w:t xml:space="preserve">                  properties:</w:t>
      </w:r>
    </w:p>
    <w:p w14:paraId="0F6F1A8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345A8D8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10F3787D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7621917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396984B6" w14:textId="77777777" w:rsidR="002143C9" w:rsidRDefault="002143C9" w:rsidP="002143C9">
      <w:pPr>
        <w:pStyle w:val="PL"/>
      </w:pPr>
    </w:p>
    <w:p w14:paraId="20150F8A" w14:textId="77777777" w:rsidR="002143C9" w:rsidRDefault="002143C9" w:rsidP="002143C9">
      <w:pPr>
        <w:pStyle w:val="PL"/>
      </w:pPr>
      <w:r>
        <w:t>#-------- Definition of JSON arrays for name-contained IOCs ----------------------</w:t>
      </w:r>
    </w:p>
    <w:p w14:paraId="6301D74E" w14:textId="77777777" w:rsidR="002143C9" w:rsidRDefault="002143C9" w:rsidP="002143C9">
      <w:pPr>
        <w:pStyle w:val="PL"/>
      </w:pPr>
    </w:p>
    <w:p w14:paraId="58ADB1B0" w14:textId="77777777" w:rsidR="002143C9" w:rsidRDefault="002143C9" w:rsidP="002143C9">
      <w:pPr>
        <w:pStyle w:val="PL"/>
      </w:pPr>
      <w:r>
        <w:t xml:space="preserve">    SubNetwork-Multiple:</w:t>
      </w:r>
    </w:p>
    <w:p w14:paraId="1A868B6D" w14:textId="77777777" w:rsidR="002143C9" w:rsidRDefault="002143C9" w:rsidP="002143C9">
      <w:pPr>
        <w:pStyle w:val="PL"/>
      </w:pPr>
      <w:r>
        <w:t xml:space="preserve">      type: array</w:t>
      </w:r>
    </w:p>
    <w:p w14:paraId="369F89F3" w14:textId="77777777" w:rsidR="002143C9" w:rsidRDefault="002143C9" w:rsidP="002143C9">
      <w:pPr>
        <w:pStyle w:val="PL"/>
      </w:pPr>
      <w:r>
        <w:t xml:space="preserve">      items:</w:t>
      </w:r>
    </w:p>
    <w:p w14:paraId="217BEF58" w14:textId="77777777" w:rsidR="002143C9" w:rsidRDefault="002143C9" w:rsidP="002143C9">
      <w:pPr>
        <w:pStyle w:val="PL"/>
      </w:pPr>
      <w:r>
        <w:t xml:space="preserve">        $ref: '#/components/schemas/SubNetwork-Single'</w:t>
      </w:r>
    </w:p>
    <w:p w14:paraId="2A99C20F" w14:textId="77777777" w:rsidR="002143C9" w:rsidRDefault="002143C9" w:rsidP="002143C9">
      <w:pPr>
        <w:pStyle w:val="PL"/>
      </w:pPr>
      <w:r>
        <w:t xml:space="preserve">    ManagedElement-Multiple:</w:t>
      </w:r>
    </w:p>
    <w:p w14:paraId="67B6910A" w14:textId="77777777" w:rsidR="002143C9" w:rsidRDefault="002143C9" w:rsidP="002143C9">
      <w:pPr>
        <w:pStyle w:val="PL"/>
      </w:pPr>
      <w:r>
        <w:t xml:space="preserve">      type: array</w:t>
      </w:r>
    </w:p>
    <w:p w14:paraId="61E7136F" w14:textId="77777777" w:rsidR="002143C9" w:rsidRDefault="002143C9" w:rsidP="002143C9">
      <w:pPr>
        <w:pStyle w:val="PL"/>
      </w:pPr>
      <w:r>
        <w:t xml:space="preserve">      items:</w:t>
      </w:r>
    </w:p>
    <w:p w14:paraId="78E16B41" w14:textId="77777777" w:rsidR="002143C9" w:rsidRDefault="002143C9" w:rsidP="002143C9">
      <w:pPr>
        <w:pStyle w:val="PL"/>
      </w:pPr>
      <w:r>
        <w:t xml:space="preserve">        $ref: '#/components/schemas/ManagedElement-Single'</w:t>
      </w:r>
    </w:p>
    <w:p w14:paraId="7ADC85F6" w14:textId="77777777" w:rsidR="002143C9" w:rsidRDefault="002143C9" w:rsidP="002143C9">
      <w:pPr>
        <w:pStyle w:val="PL"/>
      </w:pPr>
      <w:r>
        <w:t xml:space="preserve">    GnbDuFunction-Multiple:</w:t>
      </w:r>
    </w:p>
    <w:p w14:paraId="790C1730" w14:textId="77777777" w:rsidR="002143C9" w:rsidRDefault="002143C9" w:rsidP="002143C9">
      <w:pPr>
        <w:pStyle w:val="PL"/>
      </w:pPr>
      <w:r>
        <w:t xml:space="preserve">      type: array</w:t>
      </w:r>
    </w:p>
    <w:p w14:paraId="5FE29122" w14:textId="77777777" w:rsidR="002143C9" w:rsidRDefault="002143C9" w:rsidP="002143C9">
      <w:pPr>
        <w:pStyle w:val="PL"/>
      </w:pPr>
      <w:r>
        <w:t xml:space="preserve">      items:</w:t>
      </w:r>
    </w:p>
    <w:p w14:paraId="11E6B992" w14:textId="77777777" w:rsidR="002143C9" w:rsidRDefault="002143C9" w:rsidP="002143C9">
      <w:pPr>
        <w:pStyle w:val="PL"/>
      </w:pPr>
      <w:r>
        <w:t xml:space="preserve">        $ref: '#/components/schemas/GnbDuFunction-Single'</w:t>
      </w:r>
    </w:p>
    <w:p w14:paraId="5B69BEF3" w14:textId="77777777" w:rsidR="002143C9" w:rsidRDefault="002143C9" w:rsidP="002143C9">
      <w:pPr>
        <w:pStyle w:val="PL"/>
      </w:pPr>
      <w:r>
        <w:t xml:space="preserve">    GnbCuUpFunction-Multiple:</w:t>
      </w:r>
    </w:p>
    <w:p w14:paraId="02CF50DD" w14:textId="77777777" w:rsidR="002143C9" w:rsidRDefault="002143C9" w:rsidP="002143C9">
      <w:pPr>
        <w:pStyle w:val="PL"/>
      </w:pPr>
      <w:r>
        <w:t xml:space="preserve">      type: array</w:t>
      </w:r>
    </w:p>
    <w:p w14:paraId="665DE6EE" w14:textId="77777777" w:rsidR="002143C9" w:rsidRDefault="002143C9" w:rsidP="002143C9">
      <w:pPr>
        <w:pStyle w:val="PL"/>
      </w:pPr>
      <w:r>
        <w:t xml:space="preserve">      items:</w:t>
      </w:r>
    </w:p>
    <w:p w14:paraId="3B711E97" w14:textId="77777777" w:rsidR="002143C9" w:rsidRDefault="002143C9" w:rsidP="002143C9">
      <w:pPr>
        <w:pStyle w:val="PL"/>
      </w:pPr>
      <w:r>
        <w:t xml:space="preserve">        $ref: '#/components/schemas/GnbCuUpFunction-Single'</w:t>
      </w:r>
    </w:p>
    <w:p w14:paraId="7DAF676F" w14:textId="77777777" w:rsidR="002143C9" w:rsidRDefault="002143C9" w:rsidP="002143C9">
      <w:pPr>
        <w:pStyle w:val="PL"/>
      </w:pPr>
      <w:r>
        <w:t xml:space="preserve">    GnbCuCpFunction-Multiple:</w:t>
      </w:r>
    </w:p>
    <w:p w14:paraId="4D2012B2" w14:textId="77777777" w:rsidR="002143C9" w:rsidRDefault="002143C9" w:rsidP="002143C9">
      <w:pPr>
        <w:pStyle w:val="PL"/>
      </w:pPr>
      <w:r>
        <w:t xml:space="preserve">      type: array</w:t>
      </w:r>
    </w:p>
    <w:p w14:paraId="627A1CCA" w14:textId="77777777" w:rsidR="002143C9" w:rsidRDefault="002143C9" w:rsidP="002143C9">
      <w:pPr>
        <w:pStyle w:val="PL"/>
      </w:pPr>
      <w:r>
        <w:t xml:space="preserve">      items:</w:t>
      </w:r>
    </w:p>
    <w:p w14:paraId="01AF6154" w14:textId="77777777" w:rsidR="002143C9" w:rsidRDefault="002143C9" w:rsidP="002143C9">
      <w:pPr>
        <w:pStyle w:val="PL"/>
      </w:pPr>
      <w:r>
        <w:t xml:space="preserve">        $ref: '#/components/schemas/GnbCuCpFunction-Single'</w:t>
      </w:r>
    </w:p>
    <w:p w14:paraId="4035953A" w14:textId="77777777" w:rsidR="002143C9" w:rsidRDefault="002143C9" w:rsidP="002143C9">
      <w:pPr>
        <w:pStyle w:val="PL"/>
      </w:pPr>
    </w:p>
    <w:p w14:paraId="62AAB760" w14:textId="77777777" w:rsidR="002143C9" w:rsidRDefault="002143C9" w:rsidP="002143C9">
      <w:pPr>
        <w:pStyle w:val="PL"/>
      </w:pPr>
      <w:r>
        <w:t xml:space="preserve">    NrCellDu-Multiple:</w:t>
      </w:r>
    </w:p>
    <w:p w14:paraId="4A49BE88" w14:textId="77777777" w:rsidR="002143C9" w:rsidRDefault="002143C9" w:rsidP="002143C9">
      <w:pPr>
        <w:pStyle w:val="PL"/>
      </w:pPr>
      <w:r>
        <w:t xml:space="preserve">      type: array</w:t>
      </w:r>
    </w:p>
    <w:p w14:paraId="0A1F4D63" w14:textId="77777777" w:rsidR="002143C9" w:rsidRDefault="002143C9" w:rsidP="002143C9">
      <w:pPr>
        <w:pStyle w:val="PL"/>
      </w:pPr>
      <w:r>
        <w:t xml:space="preserve">      items:</w:t>
      </w:r>
    </w:p>
    <w:p w14:paraId="6DE88A9B" w14:textId="77777777" w:rsidR="002143C9" w:rsidRDefault="002143C9" w:rsidP="002143C9">
      <w:pPr>
        <w:pStyle w:val="PL"/>
      </w:pPr>
      <w:r>
        <w:t xml:space="preserve">        $ref: '#/components/schemas/NrCellDu-Single'</w:t>
      </w:r>
    </w:p>
    <w:p w14:paraId="0D1A4CA1" w14:textId="77777777" w:rsidR="002143C9" w:rsidRDefault="002143C9" w:rsidP="002143C9">
      <w:pPr>
        <w:pStyle w:val="PL"/>
      </w:pPr>
      <w:r>
        <w:t xml:space="preserve">    NrCellCu-Multiple:</w:t>
      </w:r>
    </w:p>
    <w:p w14:paraId="44FA7AC1" w14:textId="77777777" w:rsidR="002143C9" w:rsidRDefault="002143C9" w:rsidP="002143C9">
      <w:pPr>
        <w:pStyle w:val="PL"/>
      </w:pPr>
      <w:r>
        <w:t xml:space="preserve">      type: array</w:t>
      </w:r>
    </w:p>
    <w:p w14:paraId="584415C7" w14:textId="77777777" w:rsidR="002143C9" w:rsidRDefault="002143C9" w:rsidP="002143C9">
      <w:pPr>
        <w:pStyle w:val="PL"/>
      </w:pPr>
      <w:r>
        <w:t xml:space="preserve">      items:</w:t>
      </w:r>
    </w:p>
    <w:p w14:paraId="47046110" w14:textId="77777777" w:rsidR="002143C9" w:rsidRDefault="002143C9" w:rsidP="002143C9">
      <w:pPr>
        <w:pStyle w:val="PL"/>
      </w:pPr>
      <w:r>
        <w:t xml:space="preserve">        $ref: '#/components/schemas/NrCellCu-Single'</w:t>
      </w:r>
    </w:p>
    <w:p w14:paraId="0E0C80A0" w14:textId="77777777" w:rsidR="002143C9" w:rsidRDefault="002143C9" w:rsidP="002143C9">
      <w:pPr>
        <w:pStyle w:val="PL"/>
      </w:pPr>
    </w:p>
    <w:p w14:paraId="10AF3D7D" w14:textId="77777777" w:rsidR="002143C9" w:rsidRDefault="002143C9" w:rsidP="002143C9">
      <w:pPr>
        <w:pStyle w:val="PL"/>
      </w:pPr>
      <w:r>
        <w:t xml:space="preserve">    NRFrequency-Multiple:</w:t>
      </w:r>
    </w:p>
    <w:p w14:paraId="2DD6A334" w14:textId="77777777" w:rsidR="002143C9" w:rsidRDefault="002143C9" w:rsidP="002143C9">
      <w:pPr>
        <w:pStyle w:val="PL"/>
      </w:pPr>
      <w:r>
        <w:t xml:space="preserve">      type: array</w:t>
      </w:r>
    </w:p>
    <w:p w14:paraId="1E3FBD9C" w14:textId="77777777" w:rsidR="002143C9" w:rsidRDefault="002143C9" w:rsidP="002143C9">
      <w:pPr>
        <w:pStyle w:val="PL"/>
      </w:pPr>
      <w:r>
        <w:t xml:space="preserve">      minItems: 1</w:t>
      </w:r>
    </w:p>
    <w:p w14:paraId="0E59DA99" w14:textId="77777777" w:rsidR="002143C9" w:rsidRDefault="002143C9" w:rsidP="002143C9">
      <w:pPr>
        <w:pStyle w:val="PL"/>
      </w:pPr>
      <w:r>
        <w:t xml:space="preserve">      items:</w:t>
      </w:r>
    </w:p>
    <w:p w14:paraId="2823D9A7" w14:textId="77777777" w:rsidR="002143C9" w:rsidRDefault="002143C9" w:rsidP="002143C9">
      <w:pPr>
        <w:pStyle w:val="PL"/>
      </w:pPr>
      <w:r>
        <w:t xml:space="preserve">        $ref: '#/components/schemas/NRFrequency-Single'</w:t>
      </w:r>
    </w:p>
    <w:p w14:paraId="0261ACBF" w14:textId="77777777" w:rsidR="002143C9" w:rsidRDefault="002143C9" w:rsidP="002143C9">
      <w:pPr>
        <w:pStyle w:val="PL"/>
      </w:pPr>
      <w:r>
        <w:t xml:space="preserve">    EUtranFrequency-Multiple:</w:t>
      </w:r>
    </w:p>
    <w:p w14:paraId="782CBD07" w14:textId="77777777" w:rsidR="002143C9" w:rsidRDefault="002143C9" w:rsidP="002143C9">
      <w:pPr>
        <w:pStyle w:val="PL"/>
      </w:pPr>
      <w:r>
        <w:t xml:space="preserve">      type: array</w:t>
      </w:r>
    </w:p>
    <w:p w14:paraId="675CA4BD" w14:textId="77777777" w:rsidR="002143C9" w:rsidRDefault="002143C9" w:rsidP="002143C9">
      <w:pPr>
        <w:pStyle w:val="PL"/>
      </w:pPr>
      <w:r>
        <w:t xml:space="preserve">      minItems: 1</w:t>
      </w:r>
    </w:p>
    <w:p w14:paraId="6828C67E" w14:textId="77777777" w:rsidR="002143C9" w:rsidRDefault="002143C9" w:rsidP="002143C9">
      <w:pPr>
        <w:pStyle w:val="PL"/>
      </w:pPr>
      <w:r>
        <w:t xml:space="preserve">      items:</w:t>
      </w:r>
    </w:p>
    <w:p w14:paraId="7F53B5D2" w14:textId="77777777" w:rsidR="002143C9" w:rsidRDefault="002143C9" w:rsidP="002143C9">
      <w:pPr>
        <w:pStyle w:val="PL"/>
      </w:pPr>
      <w:r>
        <w:t xml:space="preserve">        $ref: '#/components/schemas/EUtranFrequency-Single'</w:t>
      </w:r>
    </w:p>
    <w:p w14:paraId="497348A0" w14:textId="77777777" w:rsidR="002143C9" w:rsidRDefault="002143C9" w:rsidP="002143C9">
      <w:pPr>
        <w:pStyle w:val="PL"/>
      </w:pPr>
    </w:p>
    <w:p w14:paraId="66B60E65" w14:textId="77777777" w:rsidR="002143C9" w:rsidRDefault="002143C9" w:rsidP="002143C9">
      <w:pPr>
        <w:pStyle w:val="PL"/>
      </w:pPr>
      <w:r>
        <w:t xml:space="preserve">    NrSectorCarrier-Multiple:</w:t>
      </w:r>
    </w:p>
    <w:p w14:paraId="71532496" w14:textId="77777777" w:rsidR="002143C9" w:rsidRDefault="002143C9" w:rsidP="002143C9">
      <w:pPr>
        <w:pStyle w:val="PL"/>
      </w:pPr>
      <w:r>
        <w:t xml:space="preserve">      type: array</w:t>
      </w:r>
    </w:p>
    <w:p w14:paraId="1DAF7DEA" w14:textId="77777777" w:rsidR="002143C9" w:rsidRDefault="002143C9" w:rsidP="002143C9">
      <w:pPr>
        <w:pStyle w:val="PL"/>
      </w:pPr>
      <w:r>
        <w:t xml:space="preserve">      items:</w:t>
      </w:r>
    </w:p>
    <w:p w14:paraId="707E3161" w14:textId="77777777" w:rsidR="002143C9" w:rsidRDefault="002143C9" w:rsidP="002143C9">
      <w:pPr>
        <w:pStyle w:val="PL"/>
      </w:pPr>
      <w:r>
        <w:t xml:space="preserve">        $ref: '#/components/schemas/NrSectorCarrier-Single'</w:t>
      </w:r>
    </w:p>
    <w:p w14:paraId="343938FF" w14:textId="77777777" w:rsidR="002143C9" w:rsidRDefault="002143C9" w:rsidP="002143C9">
      <w:pPr>
        <w:pStyle w:val="PL"/>
      </w:pPr>
      <w:r>
        <w:t xml:space="preserve">    Bwp-Multiple:</w:t>
      </w:r>
    </w:p>
    <w:p w14:paraId="124C51B3" w14:textId="77777777" w:rsidR="002143C9" w:rsidRDefault="002143C9" w:rsidP="002143C9">
      <w:pPr>
        <w:pStyle w:val="PL"/>
      </w:pPr>
      <w:r>
        <w:t xml:space="preserve">      type: array</w:t>
      </w:r>
    </w:p>
    <w:p w14:paraId="14E7094F" w14:textId="77777777" w:rsidR="002143C9" w:rsidRDefault="002143C9" w:rsidP="002143C9">
      <w:pPr>
        <w:pStyle w:val="PL"/>
      </w:pPr>
      <w:r>
        <w:t xml:space="preserve">      items:</w:t>
      </w:r>
    </w:p>
    <w:p w14:paraId="7E5CE7E6" w14:textId="77777777" w:rsidR="002143C9" w:rsidRDefault="002143C9" w:rsidP="002143C9">
      <w:pPr>
        <w:pStyle w:val="PL"/>
      </w:pPr>
      <w:r>
        <w:t xml:space="preserve">        $ref: '#/components/schemas/Bwp-Single'</w:t>
      </w:r>
    </w:p>
    <w:p w14:paraId="4D395857" w14:textId="77777777" w:rsidR="002143C9" w:rsidRDefault="002143C9" w:rsidP="002143C9">
      <w:pPr>
        <w:pStyle w:val="PL"/>
      </w:pPr>
      <w:r>
        <w:t xml:space="preserve">    Beam-Multiple:</w:t>
      </w:r>
    </w:p>
    <w:p w14:paraId="2BFEF020" w14:textId="77777777" w:rsidR="002143C9" w:rsidRDefault="002143C9" w:rsidP="002143C9">
      <w:pPr>
        <w:pStyle w:val="PL"/>
      </w:pPr>
      <w:r>
        <w:t xml:space="preserve">      type: array</w:t>
      </w:r>
    </w:p>
    <w:p w14:paraId="6E4ED264" w14:textId="77777777" w:rsidR="002143C9" w:rsidRDefault="002143C9" w:rsidP="002143C9">
      <w:pPr>
        <w:pStyle w:val="PL"/>
      </w:pPr>
      <w:r>
        <w:t xml:space="preserve">      items:</w:t>
      </w:r>
    </w:p>
    <w:p w14:paraId="60EA2D34" w14:textId="77777777" w:rsidR="002143C9" w:rsidRDefault="002143C9" w:rsidP="002143C9">
      <w:pPr>
        <w:pStyle w:val="PL"/>
      </w:pPr>
      <w:r>
        <w:t xml:space="preserve">        $ref: '#/components/schemas/Beam-Single'</w:t>
      </w:r>
    </w:p>
    <w:p w14:paraId="12D50CDE" w14:textId="77777777" w:rsidR="002143C9" w:rsidRDefault="002143C9" w:rsidP="002143C9">
      <w:pPr>
        <w:pStyle w:val="PL"/>
      </w:pPr>
      <w:r>
        <w:t xml:space="preserve">    RRMPolicyRatio-Multiple:</w:t>
      </w:r>
    </w:p>
    <w:p w14:paraId="125B667C" w14:textId="77777777" w:rsidR="002143C9" w:rsidRDefault="002143C9" w:rsidP="002143C9">
      <w:pPr>
        <w:pStyle w:val="PL"/>
      </w:pPr>
      <w:r>
        <w:t xml:space="preserve">      type: array</w:t>
      </w:r>
    </w:p>
    <w:p w14:paraId="5777619C" w14:textId="77777777" w:rsidR="002143C9" w:rsidRDefault="002143C9" w:rsidP="002143C9">
      <w:pPr>
        <w:pStyle w:val="PL"/>
      </w:pPr>
      <w:r>
        <w:t xml:space="preserve">      items:</w:t>
      </w:r>
    </w:p>
    <w:p w14:paraId="19E89137" w14:textId="77777777" w:rsidR="002143C9" w:rsidRDefault="002143C9" w:rsidP="002143C9">
      <w:pPr>
        <w:pStyle w:val="PL"/>
      </w:pPr>
      <w:r>
        <w:t xml:space="preserve">        $ref: '#/components/schemas/RRMPolicyRatio-Single'</w:t>
      </w:r>
    </w:p>
    <w:p w14:paraId="0A17A1E8" w14:textId="77777777" w:rsidR="002143C9" w:rsidRDefault="002143C9" w:rsidP="002143C9">
      <w:pPr>
        <w:pStyle w:val="PL"/>
      </w:pPr>
    </w:p>
    <w:p w14:paraId="47AAFA3A" w14:textId="77777777" w:rsidR="002143C9" w:rsidRDefault="002143C9" w:rsidP="002143C9">
      <w:pPr>
        <w:pStyle w:val="PL"/>
      </w:pPr>
      <w:r>
        <w:t xml:space="preserve">    NRCellRelation-Multiple:</w:t>
      </w:r>
    </w:p>
    <w:p w14:paraId="054E5EB6" w14:textId="77777777" w:rsidR="002143C9" w:rsidRDefault="002143C9" w:rsidP="002143C9">
      <w:pPr>
        <w:pStyle w:val="PL"/>
      </w:pPr>
      <w:r>
        <w:t xml:space="preserve">      type: array</w:t>
      </w:r>
    </w:p>
    <w:p w14:paraId="2A942537" w14:textId="77777777" w:rsidR="002143C9" w:rsidRDefault="002143C9" w:rsidP="002143C9">
      <w:pPr>
        <w:pStyle w:val="PL"/>
      </w:pPr>
      <w:r>
        <w:t xml:space="preserve">      items:</w:t>
      </w:r>
    </w:p>
    <w:p w14:paraId="10647232" w14:textId="77777777" w:rsidR="002143C9" w:rsidRDefault="002143C9" w:rsidP="002143C9">
      <w:pPr>
        <w:pStyle w:val="PL"/>
      </w:pPr>
      <w:r>
        <w:t xml:space="preserve">        $ref: '#/components/schemas/NRCellRelation-Single'</w:t>
      </w:r>
    </w:p>
    <w:p w14:paraId="787D9904" w14:textId="77777777" w:rsidR="002143C9" w:rsidRDefault="002143C9" w:rsidP="002143C9">
      <w:pPr>
        <w:pStyle w:val="PL"/>
      </w:pPr>
      <w:r>
        <w:t xml:space="preserve">    EUtranCellRelation-Multiple:</w:t>
      </w:r>
    </w:p>
    <w:p w14:paraId="056418C8" w14:textId="77777777" w:rsidR="002143C9" w:rsidRDefault="002143C9" w:rsidP="002143C9">
      <w:pPr>
        <w:pStyle w:val="PL"/>
      </w:pPr>
      <w:r>
        <w:t xml:space="preserve">      type: array</w:t>
      </w:r>
    </w:p>
    <w:p w14:paraId="6C175A8A" w14:textId="77777777" w:rsidR="002143C9" w:rsidRDefault="002143C9" w:rsidP="002143C9">
      <w:pPr>
        <w:pStyle w:val="PL"/>
      </w:pPr>
      <w:r>
        <w:t xml:space="preserve">      items:</w:t>
      </w:r>
    </w:p>
    <w:p w14:paraId="56F94E93" w14:textId="77777777" w:rsidR="002143C9" w:rsidRDefault="002143C9" w:rsidP="002143C9">
      <w:pPr>
        <w:pStyle w:val="PL"/>
      </w:pPr>
      <w:r>
        <w:t xml:space="preserve">        $ref: '#/components/schemas/EUtranCellRelation-Single'</w:t>
      </w:r>
    </w:p>
    <w:p w14:paraId="354853B7" w14:textId="77777777" w:rsidR="002143C9" w:rsidRDefault="002143C9" w:rsidP="002143C9">
      <w:pPr>
        <w:pStyle w:val="PL"/>
      </w:pPr>
      <w:r>
        <w:t xml:space="preserve">    NRFreqRelation-Multiple:</w:t>
      </w:r>
    </w:p>
    <w:p w14:paraId="32C0660D" w14:textId="77777777" w:rsidR="002143C9" w:rsidRDefault="002143C9" w:rsidP="002143C9">
      <w:pPr>
        <w:pStyle w:val="PL"/>
      </w:pPr>
      <w:r>
        <w:t xml:space="preserve">      type: array</w:t>
      </w:r>
    </w:p>
    <w:p w14:paraId="1A17E102" w14:textId="77777777" w:rsidR="002143C9" w:rsidRDefault="002143C9" w:rsidP="002143C9">
      <w:pPr>
        <w:pStyle w:val="PL"/>
      </w:pPr>
      <w:r>
        <w:t xml:space="preserve">      items:</w:t>
      </w:r>
    </w:p>
    <w:p w14:paraId="211FCCDD" w14:textId="77777777" w:rsidR="002143C9" w:rsidRDefault="002143C9" w:rsidP="002143C9">
      <w:pPr>
        <w:pStyle w:val="PL"/>
      </w:pPr>
      <w:r>
        <w:t xml:space="preserve">        $ref: '#/components/schemas/NRFreqRelation-Single'</w:t>
      </w:r>
    </w:p>
    <w:p w14:paraId="5C030A88" w14:textId="77777777" w:rsidR="002143C9" w:rsidRDefault="002143C9" w:rsidP="002143C9">
      <w:pPr>
        <w:pStyle w:val="PL"/>
      </w:pPr>
      <w:r>
        <w:t xml:space="preserve">    EUtranFreqRelation-Multiple:</w:t>
      </w:r>
    </w:p>
    <w:p w14:paraId="7BB7F1D9" w14:textId="77777777" w:rsidR="002143C9" w:rsidRDefault="002143C9" w:rsidP="002143C9">
      <w:pPr>
        <w:pStyle w:val="PL"/>
      </w:pPr>
      <w:r>
        <w:t xml:space="preserve">      type: array</w:t>
      </w:r>
    </w:p>
    <w:p w14:paraId="5AC607FE" w14:textId="77777777" w:rsidR="002143C9" w:rsidRDefault="002143C9" w:rsidP="002143C9">
      <w:pPr>
        <w:pStyle w:val="PL"/>
      </w:pPr>
      <w:r>
        <w:t xml:space="preserve">      items:</w:t>
      </w:r>
    </w:p>
    <w:p w14:paraId="7A2D8658" w14:textId="77777777" w:rsidR="002143C9" w:rsidRDefault="002143C9" w:rsidP="002143C9">
      <w:pPr>
        <w:pStyle w:val="PL"/>
      </w:pPr>
      <w:r>
        <w:t xml:space="preserve">        $ref: '#/components/schemas/EUtranFreqRelation-Single'</w:t>
      </w:r>
    </w:p>
    <w:p w14:paraId="3F87CD76" w14:textId="77777777" w:rsidR="002143C9" w:rsidRDefault="002143C9" w:rsidP="002143C9">
      <w:pPr>
        <w:pStyle w:val="PL"/>
      </w:pPr>
    </w:p>
    <w:p w14:paraId="57E20C7F" w14:textId="77777777" w:rsidR="002143C9" w:rsidRDefault="002143C9" w:rsidP="002143C9">
      <w:pPr>
        <w:pStyle w:val="PL"/>
      </w:pPr>
      <w:r>
        <w:t xml:space="preserve">    RimRSSet-Multiple:</w:t>
      </w:r>
    </w:p>
    <w:p w14:paraId="16063BCE" w14:textId="77777777" w:rsidR="002143C9" w:rsidRDefault="002143C9" w:rsidP="002143C9">
      <w:pPr>
        <w:pStyle w:val="PL"/>
      </w:pPr>
      <w:r>
        <w:t xml:space="preserve">      type: array</w:t>
      </w:r>
    </w:p>
    <w:p w14:paraId="0831153F" w14:textId="77777777" w:rsidR="002143C9" w:rsidRDefault="002143C9" w:rsidP="002143C9">
      <w:pPr>
        <w:pStyle w:val="PL"/>
      </w:pPr>
      <w:r>
        <w:t xml:space="preserve">      items:</w:t>
      </w:r>
    </w:p>
    <w:p w14:paraId="5E08C955" w14:textId="77777777" w:rsidR="002143C9" w:rsidRDefault="002143C9" w:rsidP="002143C9">
      <w:pPr>
        <w:pStyle w:val="PL"/>
      </w:pPr>
      <w:r>
        <w:t xml:space="preserve">        $ref: '#/components/schemas/RimRSSet-Single'</w:t>
      </w:r>
    </w:p>
    <w:p w14:paraId="1220AB9B" w14:textId="77777777" w:rsidR="002143C9" w:rsidRDefault="002143C9" w:rsidP="002143C9">
      <w:pPr>
        <w:pStyle w:val="PL"/>
      </w:pPr>
    </w:p>
    <w:p w14:paraId="0A64181A" w14:textId="77777777" w:rsidR="002143C9" w:rsidRDefault="002143C9" w:rsidP="002143C9">
      <w:pPr>
        <w:pStyle w:val="PL"/>
      </w:pPr>
      <w:r>
        <w:t xml:space="preserve">    ExternalGnbDuFunction-Multiple:</w:t>
      </w:r>
    </w:p>
    <w:p w14:paraId="3CFD592A" w14:textId="77777777" w:rsidR="002143C9" w:rsidRDefault="002143C9" w:rsidP="002143C9">
      <w:pPr>
        <w:pStyle w:val="PL"/>
      </w:pPr>
      <w:r>
        <w:t xml:space="preserve">      type: array</w:t>
      </w:r>
    </w:p>
    <w:p w14:paraId="5E52712E" w14:textId="77777777" w:rsidR="002143C9" w:rsidRDefault="002143C9" w:rsidP="002143C9">
      <w:pPr>
        <w:pStyle w:val="PL"/>
      </w:pPr>
      <w:r>
        <w:t xml:space="preserve">      items:</w:t>
      </w:r>
    </w:p>
    <w:p w14:paraId="1BCCD225" w14:textId="77777777" w:rsidR="002143C9" w:rsidRDefault="002143C9" w:rsidP="002143C9">
      <w:pPr>
        <w:pStyle w:val="PL"/>
      </w:pPr>
      <w:r>
        <w:t xml:space="preserve">        $ref: '#/components/schemas/ExternalGnbDuFunction-Single'</w:t>
      </w:r>
    </w:p>
    <w:p w14:paraId="1BA6A684" w14:textId="77777777" w:rsidR="002143C9" w:rsidRDefault="002143C9" w:rsidP="002143C9">
      <w:pPr>
        <w:pStyle w:val="PL"/>
      </w:pPr>
      <w:r>
        <w:t xml:space="preserve">    ExternalGnbCuUpFunction-Multiple:</w:t>
      </w:r>
    </w:p>
    <w:p w14:paraId="634EDDF5" w14:textId="77777777" w:rsidR="002143C9" w:rsidRDefault="002143C9" w:rsidP="002143C9">
      <w:pPr>
        <w:pStyle w:val="PL"/>
      </w:pPr>
      <w:r>
        <w:t xml:space="preserve">      type: array</w:t>
      </w:r>
    </w:p>
    <w:p w14:paraId="63A5EF32" w14:textId="77777777" w:rsidR="002143C9" w:rsidRDefault="002143C9" w:rsidP="002143C9">
      <w:pPr>
        <w:pStyle w:val="PL"/>
      </w:pPr>
      <w:r>
        <w:t xml:space="preserve">      items:</w:t>
      </w:r>
    </w:p>
    <w:p w14:paraId="6FD64048" w14:textId="77777777" w:rsidR="002143C9" w:rsidRDefault="002143C9" w:rsidP="002143C9">
      <w:pPr>
        <w:pStyle w:val="PL"/>
      </w:pPr>
      <w:r>
        <w:t xml:space="preserve">        $ref: '#/components/schemas/ExternalGnbCuUpFunction-Single'</w:t>
      </w:r>
    </w:p>
    <w:p w14:paraId="096CF24F" w14:textId="77777777" w:rsidR="002143C9" w:rsidRDefault="002143C9" w:rsidP="002143C9">
      <w:pPr>
        <w:pStyle w:val="PL"/>
      </w:pPr>
      <w:r>
        <w:t xml:space="preserve">    ExternalGnbCuCpFunction-Multiple:</w:t>
      </w:r>
    </w:p>
    <w:p w14:paraId="339886C2" w14:textId="77777777" w:rsidR="002143C9" w:rsidRDefault="002143C9" w:rsidP="002143C9">
      <w:pPr>
        <w:pStyle w:val="PL"/>
      </w:pPr>
      <w:r>
        <w:t xml:space="preserve">      type: array</w:t>
      </w:r>
    </w:p>
    <w:p w14:paraId="7D7693F1" w14:textId="77777777" w:rsidR="002143C9" w:rsidRDefault="002143C9" w:rsidP="002143C9">
      <w:pPr>
        <w:pStyle w:val="PL"/>
      </w:pPr>
      <w:r>
        <w:t xml:space="preserve">      items:</w:t>
      </w:r>
    </w:p>
    <w:p w14:paraId="49169217" w14:textId="77777777" w:rsidR="002143C9" w:rsidRDefault="002143C9" w:rsidP="002143C9">
      <w:pPr>
        <w:pStyle w:val="PL"/>
      </w:pPr>
      <w:r>
        <w:t xml:space="preserve">        $ref: '#/components/schemas/ExternalGnbCuCpFunction-Single'</w:t>
      </w:r>
    </w:p>
    <w:p w14:paraId="01EF5AD8" w14:textId="77777777" w:rsidR="002143C9" w:rsidRDefault="002143C9" w:rsidP="002143C9">
      <w:pPr>
        <w:pStyle w:val="PL"/>
      </w:pPr>
      <w:r>
        <w:t xml:space="preserve">    ExternalNrCellCu-Multiple:</w:t>
      </w:r>
    </w:p>
    <w:p w14:paraId="567CC5D1" w14:textId="77777777" w:rsidR="002143C9" w:rsidRDefault="002143C9" w:rsidP="002143C9">
      <w:pPr>
        <w:pStyle w:val="PL"/>
      </w:pPr>
      <w:r>
        <w:t xml:space="preserve">      type: array</w:t>
      </w:r>
    </w:p>
    <w:p w14:paraId="0BBDC95C" w14:textId="77777777" w:rsidR="002143C9" w:rsidRDefault="002143C9" w:rsidP="002143C9">
      <w:pPr>
        <w:pStyle w:val="PL"/>
      </w:pPr>
      <w:r>
        <w:t xml:space="preserve">      items:</w:t>
      </w:r>
    </w:p>
    <w:p w14:paraId="0AE27E28" w14:textId="77777777" w:rsidR="002143C9" w:rsidRDefault="002143C9" w:rsidP="002143C9">
      <w:pPr>
        <w:pStyle w:val="PL"/>
      </w:pPr>
      <w:r>
        <w:t xml:space="preserve">        $ref: '#/components/schemas/ExternalNrCellCu-Single'</w:t>
      </w:r>
    </w:p>
    <w:p w14:paraId="2E0E6CB2" w14:textId="77777777" w:rsidR="002143C9" w:rsidRDefault="002143C9" w:rsidP="002143C9">
      <w:pPr>
        <w:pStyle w:val="PL"/>
      </w:pPr>
      <w:r>
        <w:t xml:space="preserve">    </w:t>
      </w:r>
    </w:p>
    <w:p w14:paraId="7A6CA9EC" w14:textId="77777777" w:rsidR="002143C9" w:rsidRDefault="002143C9" w:rsidP="002143C9">
      <w:pPr>
        <w:pStyle w:val="PL"/>
      </w:pPr>
      <w:r>
        <w:t xml:space="preserve">    ExternalENBFunction-Multiple:</w:t>
      </w:r>
    </w:p>
    <w:p w14:paraId="35BFCAF4" w14:textId="77777777" w:rsidR="002143C9" w:rsidRDefault="002143C9" w:rsidP="002143C9">
      <w:pPr>
        <w:pStyle w:val="PL"/>
      </w:pPr>
      <w:r>
        <w:t xml:space="preserve">      type: array</w:t>
      </w:r>
    </w:p>
    <w:p w14:paraId="19D9D52D" w14:textId="77777777" w:rsidR="002143C9" w:rsidRDefault="002143C9" w:rsidP="002143C9">
      <w:pPr>
        <w:pStyle w:val="PL"/>
      </w:pPr>
      <w:r>
        <w:t xml:space="preserve">      items:</w:t>
      </w:r>
    </w:p>
    <w:p w14:paraId="54D3CD5A" w14:textId="77777777" w:rsidR="002143C9" w:rsidRDefault="002143C9" w:rsidP="002143C9">
      <w:pPr>
        <w:pStyle w:val="PL"/>
      </w:pPr>
      <w:r>
        <w:t xml:space="preserve">        $ref: '#/components/schemas/ExternalENBFunction-Single'</w:t>
      </w:r>
    </w:p>
    <w:p w14:paraId="5C79E3C3" w14:textId="77777777" w:rsidR="002143C9" w:rsidRDefault="002143C9" w:rsidP="002143C9">
      <w:pPr>
        <w:pStyle w:val="PL"/>
      </w:pPr>
      <w:r>
        <w:t xml:space="preserve">    ExternalEUTranCell-Multiple:</w:t>
      </w:r>
    </w:p>
    <w:p w14:paraId="4B23A986" w14:textId="77777777" w:rsidR="002143C9" w:rsidRDefault="002143C9" w:rsidP="002143C9">
      <w:pPr>
        <w:pStyle w:val="PL"/>
      </w:pPr>
      <w:r>
        <w:t xml:space="preserve">      type: array</w:t>
      </w:r>
    </w:p>
    <w:p w14:paraId="322B52EC" w14:textId="77777777" w:rsidR="002143C9" w:rsidRDefault="002143C9" w:rsidP="002143C9">
      <w:pPr>
        <w:pStyle w:val="PL"/>
      </w:pPr>
      <w:r>
        <w:t xml:space="preserve">      items:</w:t>
      </w:r>
    </w:p>
    <w:p w14:paraId="4318E806" w14:textId="77777777" w:rsidR="002143C9" w:rsidRDefault="002143C9" w:rsidP="002143C9">
      <w:pPr>
        <w:pStyle w:val="PL"/>
      </w:pPr>
      <w:r>
        <w:t xml:space="preserve">        $ref: '#/components/schemas/ExternalEUTranCell-Single'</w:t>
      </w:r>
    </w:p>
    <w:p w14:paraId="2D8A022D" w14:textId="77777777" w:rsidR="002143C9" w:rsidRDefault="002143C9" w:rsidP="002143C9">
      <w:pPr>
        <w:pStyle w:val="PL"/>
      </w:pPr>
    </w:p>
    <w:p w14:paraId="22824394" w14:textId="77777777" w:rsidR="002143C9" w:rsidRDefault="002143C9" w:rsidP="002143C9">
      <w:pPr>
        <w:pStyle w:val="PL"/>
      </w:pPr>
      <w:r>
        <w:t xml:space="preserve">    EP_E1-Multiple:</w:t>
      </w:r>
    </w:p>
    <w:p w14:paraId="7A674653" w14:textId="77777777" w:rsidR="002143C9" w:rsidRDefault="002143C9" w:rsidP="002143C9">
      <w:pPr>
        <w:pStyle w:val="PL"/>
      </w:pPr>
      <w:r>
        <w:t xml:space="preserve">      type: array</w:t>
      </w:r>
    </w:p>
    <w:p w14:paraId="6701DBE1" w14:textId="77777777" w:rsidR="002143C9" w:rsidRDefault="002143C9" w:rsidP="002143C9">
      <w:pPr>
        <w:pStyle w:val="PL"/>
      </w:pPr>
      <w:r>
        <w:t xml:space="preserve">      items:</w:t>
      </w:r>
    </w:p>
    <w:p w14:paraId="4D5D3F26" w14:textId="77777777" w:rsidR="002143C9" w:rsidRDefault="002143C9" w:rsidP="002143C9">
      <w:pPr>
        <w:pStyle w:val="PL"/>
      </w:pPr>
      <w:r>
        <w:t xml:space="preserve">        $ref: '#/components/schemas/EP_E1-Single'</w:t>
      </w:r>
    </w:p>
    <w:p w14:paraId="0D4C6AAD" w14:textId="77777777" w:rsidR="002143C9" w:rsidRDefault="002143C9" w:rsidP="002143C9">
      <w:pPr>
        <w:pStyle w:val="PL"/>
      </w:pPr>
      <w:r>
        <w:t xml:space="preserve">    EP_XnC-Multiple:</w:t>
      </w:r>
    </w:p>
    <w:p w14:paraId="47A52878" w14:textId="77777777" w:rsidR="002143C9" w:rsidRDefault="002143C9" w:rsidP="002143C9">
      <w:pPr>
        <w:pStyle w:val="PL"/>
      </w:pPr>
      <w:r>
        <w:t xml:space="preserve">      type: array</w:t>
      </w:r>
    </w:p>
    <w:p w14:paraId="260E5139" w14:textId="77777777" w:rsidR="002143C9" w:rsidRDefault="002143C9" w:rsidP="002143C9">
      <w:pPr>
        <w:pStyle w:val="PL"/>
      </w:pPr>
      <w:r>
        <w:t xml:space="preserve">      items:</w:t>
      </w:r>
    </w:p>
    <w:p w14:paraId="0E4EB214" w14:textId="77777777" w:rsidR="002143C9" w:rsidRDefault="002143C9" w:rsidP="002143C9">
      <w:pPr>
        <w:pStyle w:val="PL"/>
      </w:pPr>
      <w:r>
        <w:t xml:space="preserve">        $ref: '#/components/schemas/EP_XnC-Single'</w:t>
      </w:r>
    </w:p>
    <w:p w14:paraId="7C126FD8" w14:textId="77777777" w:rsidR="002143C9" w:rsidRDefault="002143C9" w:rsidP="002143C9">
      <w:pPr>
        <w:pStyle w:val="PL"/>
      </w:pPr>
      <w:r>
        <w:t xml:space="preserve">    EP_F1C-Multiple:</w:t>
      </w:r>
    </w:p>
    <w:p w14:paraId="6A59B5B7" w14:textId="77777777" w:rsidR="002143C9" w:rsidRDefault="002143C9" w:rsidP="002143C9">
      <w:pPr>
        <w:pStyle w:val="PL"/>
      </w:pPr>
      <w:r>
        <w:t xml:space="preserve">      type: array</w:t>
      </w:r>
    </w:p>
    <w:p w14:paraId="0E9D1E40" w14:textId="77777777" w:rsidR="002143C9" w:rsidRDefault="002143C9" w:rsidP="002143C9">
      <w:pPr>
        <w:pStyle w:val="PL"/>
      </w:pPr>
      <w:r>
        <w:t xml:space="preserve">      items:</w:t>
      </w:r>
    </w:p>
    <w:p w14:paraId="3C9E3EE3" w14:textId="77777777" w:rsidR="002143C9" w:rsidRDefault="002143C9" w:rsidP="002143C9">
      <w:pPr>
        <w:pStyle w:val="PL"/>
      </w:pPr>
      <w:r>
        <w:t xml:space="preserve">        $ref: '#/components/schemas/EP_F1C-Single'</w:t>
      </w:r>
    </w:p>
    <w:p w14:paraId="1DDF68CD" w14:textId="77777777" w:rsidR="002143C9" w:rsidRDefault="002143C9" w:rsidP="002143C9">
      <w:pPr>
        <w:pStyle w:val="PL"/>
      </w:pPr>
      <w:r>
        <w:t xml:space="preserve">    EP_NgC-Multiple:</w:t>
      </w:r>
    </w:p>
    <w:p w14:paraId="1EC44E40" w14:textId="77777777" w:rsidR="002143C9" w:rsidRDefault="002143C9" w:rsidP="002143C9">
      <w:pPr>
        <w:pStyle w:val="PL"/>
      </w:pPr>
      <w:r>
        <w:t xml:space="preserve">      type: array</w:t>
      </w:r>
    </w:p>
    <w:p w14:paraId="6BFAB58E" w14:textId="77777777" w:rsidR="002143C9" w:rsidRDefault="002143C9" w:rsidP="002143C9">
      <w:pPr>
        <w:pStyle w:val="PL"/>
      </w:pPr>
      <w:r>
        <w:t xml:space="preserve">      items:</w:t>
      </w:r>
    </w:p>
    <w:p w14:paraId="0C13ED4B" w14:textId="77777777" w:rsidR="002143C9" w:rsidRDefault="002143C9" w:rsidP="002143C9">
      <w:pPr>
        <w:pStyle w:val="PL"/>
      </w:pPr>
      <w:r>
        <w:t xml:space="preserve">        $ref: '#/components/schemas/EP_NgC-Single'</w:t>
      </w:r>
    </w:p>
    <w:p w14:paraId="73830E84" w14:textId="77777777" w:rsidR="002143C9" w:rsidRDefault="002143C9" w:rsidP="002143C9">
      <w:pPr>
        <w:pStyle w:val="PL"/>
      </w:pPr>
      <w:r>
        <w:t xml:space="preserve">    EP_X2C-Multiple:</w:t>
      </w:r>
    </w:p>
    <w:p w14:paraId="05D0C79B" w14:textId="77777777" w:rsidR="002143C9" w:rsidRDefault="002143C9" w:rsidP="002143C9">
      <w:pPr>
        <w:pStyle w:val="PL"/>
      </w:pPr>
      <w:r>
        <w:t xml:space="preserve">      type: array</w:t>
      </w:r>
    </w:p>
    <w:p w14:paraId="35863D48" w14:textId="77777777" w:rsidR="002143C9" w:rsidRDefault="002143C9" w:rsidP="002143C9">
      <w:pPr>
        <w:pStyle w:val="PL"/>
      </w:pPr>
      <w:r>
        <w:t xml:space="preserve">      items:</w:t>
      </w:r>
    </w:p>
    <w:p w14:paraId="79E9C0EE" w14:textId="77777777" w:rsidR="002143C9" w:rsidRDefault="002143C9" w:rsidP="002143C9">
      <w:pPr>
        <w:pStyle w:val="PL"/>
      </w:pPr>
      <w:r>
        <w:t xml:space="preserve">        $ref: '#/components/schemas/EP_X2C-Single'</w:t>
      </w:r>
    </w:p>
    <w:p w14:paraId="179B5922" w14:textId="77777777" w:rsidR="002143C9" w:rsidRDefault="002143C9" w:rsidP="002143C9">
      <w:pPr>
        <w:pStyle w:val="PL"/>
      </w:pPr>
      <w:r>
        <w:t xml:space="preserve">    EP_XnU-Multiple:</w:t>
      </w:r>
    </w:p>
    <w:p w14:paraId="3DB72BC4" w14:textId="77777777" w:rsidR="002143C9" w:rsidRDefault="002143C9" w:rsidP="002143C9">
      <w:pPr>
        <w:pStyle w:val="PL"/>
      </w:pPr>
      <w:r>
        <w:t xml:space="preserve">      type: array</w:t>
      </w:r>
    </w:p>
    <w:p w14:paraId="3716E3CF" w14:textId="77777777" w:rsidR="002143C9" w:rsidRDefault="002143C9" w:rsidP="002143C9">
      <w:pPr>
        <w:pStyle w:val="PL"/>
      </w:pPr>
      <w:r>
        <w:t xml:space="preserve">      items:</w:t>
      </w:r>
    </w:p>
    <w:p w14:paraId="042E3B5E" w14:textId="77777777" w:rsidR="002143C9" w:rsidRDefault="002143C9" w:rsidP="002143C9">
      <w:pPr>
        <w:pStyle w:val="PL"/>
      </w:pPr>
      <w:r>
        <w:t xml:space="preserve">        $ref: '#/components/schemas/EP_XnU-Single'</w:t>
      </w:r>
    </w:p>
    <w:p w14:paraId="7CA83D57" w14:textId="77777777" w:rsidR="002143C9" w:rsidRDefault="002143C9" w:rsidP="002143C9">
      <w:pPr>
        <w:pStyle w:val="PL"/>
      </w:pPr>
      <w:r>
        <w:t xml:space="preserve">    EP_F1U-Multiple:</w:t>
      </w:r>
    </w:p>
    <w:p w14:paraId="5D463BA6" w14:textId="77777777" w:rsidR="002143C9" w:rsidRDefault="002143C9" w:rsidP="002143C9">
      <w:pPr>
        <w:pStyle w:val="PL"/>
      </w:pPr>
      <w:r>
        <w:t xml:space="preserve">      type: array</w:t>
      </w:r>
    </w:p>
    <w:p w14:paraId="6A6B31AF" w14:textId="77777777" w:rsidR="002143C9" w:rsidRDefault="002143C9" w:rsidP="002143C9">
      <w:pPr>
        <w:pStyle w:val="PL"/>
      </w:pPr>
      <w:r>
        <w:t xml:space="preserve">      items:</w:t>
      </w:r>
    </w:p>
    <w:p w14:paraId="2D5DF35F" w14:textId="77777777" w:rsidR="002143C9" w:rsidRDefault="002143C9" w:rsidP="002143C9">
      <w:pPr>
        <w:pStyle w:val="PL"/>
      </w:pPr>
      <w:r>
        <w:t xml:space="preserve">        $ref: '#/components/schemas/EP_F1U-Single'</w:t>
      </w:r>
    </w:p>
    <w:p w14:paraId="084E5377" w14:textId="77777777" w:rsidR="002143C9" w:rsidRDefault="002143C9" w:rsidP="002143C9">
      <w:pPr>
        <w:pStyle w:val="PL"/>
      </w:pPr>
      <w:r>
        <w:t xml:space="preserve">    EP_NgU-Multiple:</w:t>
      </w:r>
    </w:p>
    <w:p w14:paraId="3FE4A870" w14:textId="77777777" w:rsidR="002143C9" w:rsidRDefault="002143C9" w:rsidP="002143C9">
      <w:pPr>
        <w:pStyle w:val="PL"/>
      </w:pPr>
      <w:r>
        <w:t xml:space="preserve">      type: array</w:t>
      </w:r>
    </w:p>
    <w:p w14:paraId="421EB0F8" w14:textId="77777777" w:rsidR="002143C9" w:rsidRDefault="002143C9" w:rsidP="002143C9">
      <w:pPr>
        <w:pStyle w:val="PL"/>
      </w:pPr>
      <w:r>
        <w:t xml:space="preserve">      items:</w:t>
      </w:r>
    </w:p>
    <w:p w14:paraId="2E780398" w14:textId="77777777" w:rsidR="002143C9" w:rsidRDefault="002143C9" w:rsidP="002143C9">
      <w:pPr>
        <w:pStyle w:val="PL"/>
      </w:pPr>
      <w:r>
        <w:t xml:space="preserve">        $ref: '#/components/schemas/EP_NgU-Single'</w:t>
      </w:r>
    </w:p>
    <w:p w14:paraId="4D2EAE77" w14:textId="77777777" w:rsidR="002143C9" w:rsidRDefault="002143C9" w:rsidP="002143C9">
      <w:pPr>
        <w:pStyle w:val="PL"/>
      </w:pPr>
      <w:r>
        <w:t xml:space="preserve">    EP_X2U-Multiple:</w:t>
      </w:r>
    </w:p>
    <w:p w14:paraId="12E7F9AE" w14:textId="77777777" w:rsidR="002143C9" w:rsidRDefault="002143C9" w:rsidP="002143C9">
      <w:pPr>
        <w:pStyle w:val="PL"/>
      </w:pPr>
      <w:r>
        <w:t xml:space="preserve">      type: array</w:t>
      </w:r>
    </w:p>
    <w:p w14:paraId="686231A5" w14:textId="77777777" w:rsidR="002143C9" w:rsidRDefault="002143C9" w:rsidP="002143C9">
      <w:pPr>
        <w:pStyle w:val="PL"/>
      </w:pPr>
      <w:r>
        <w:t xml:space="preserve">      items:</w:t>
      </w:r>
    </w:p>
    <w:p w14:paraId="1A1771F1" w14:textId="77777777" w:rsidR="002143C9" w:rsidRDefault="002143C9" w:rsidP="002143C9">
      <w:pPr>
        <w:pStyle w:val="PL"/>
      </w:pPr>
      <w:r>
        <w:t xml:space="preserve">        $ref: '#/components/schemas/EP_X2U-Single'</w:t>
      </w:r>
    </w:p>
    <w:p w14:paraId="107AECB7" w14:textId="77777777" w:rsidR="002143C9" w:rsidRDefault="002143C9" w:rsidP="002143C9">
      <w:pPr>
        <w:pStyle w:val="PL"/>
      </w:pPr>
      <w:r>
        <w:t xml:space="preserve">    EP_S1U-Multiple:</w:t>
      </w:r>
    </w:p>
    <w:p w14:paraId="56D7EADE" w14:textId="77777777" w:rsidR="002143C9" w:rsidRDefault="002143C9" w:rsidP="002143C9">
      <w:pPr>
        <w:pStyle w:val="PL"/>
      </w:pPr>
      <w:r>
        <w:t xml:space="preserve">      type: array</w:t>
      </w:r>
    </w:p>
    <w:p w14:paraId="345A1DF1" w14:textId="77777777" w:rsidR="002143C9" w:rsidRDefault="002143C9" w:rsidP="002143C9">
      <w:pPr>
        <w:pStyle w:val="PL"/>
      </w:pPr>
      <w:r>
        <w:t xml:space="preserve">      items:</w:t>
      </w:r>
    </w:p>
    <w:p w14:paraId="003B717C" w14:textId="77777777" w:rsidR="002143C9" w:rsidRDefault="002143C9" w:rsidP="002143C9">
      <w:pPr>
        <w:pStyle w:val="PL"/>
      </w:pPr>
      <w:r>
        <w:t xml:space="preserve">        $ref: '#/components/schemas/EP_S1U-Single'</w:t>
      </w:r>
    </w:p>
    <w:p w14:paraId="037D47BD" w14:textId="77777777" w:rsidR="002143C9" w:rsidRDefault="002143C9" w:rsidP="002143C9">
      <w:pPr>
        <w:pStyle w:val="PL"/>
      </w:pPr>
    </w:p>
    <w:p w14:paraId="7835DF25" w14:textId="77777777" w:rsidR="002143C9" w:rsidRDefault="002143C9" w:rsidP="002143C9">
      <w:pPr>
        <w:pStyle w:val="PL"/>
      </w:pPr>
      <w:r>
        <w:t>#-------- Definitions in TS 28.541 for TS 28.532 ---------------------------------</w:t>
      </w:r>
    </w:p>
    <w:p w14:paraId="45BE9393" w14:textId="77777777" w:rsidR="002143C9" w:rsidRDefault="002143C9" w:rsidP="002143C9">
      <w:pPr>
        <w:pStyle w:val="PL"/>
      </w:pPr>
    </w:p>
    <w:p w14:paraId="3B304F23" w14:textId="77777777" w:rsidR="002143C9" w:rsidRDefault="002143C9" w:rsidP="002143C9">
      <w:pPr>
        <w:pStyle w:val="PL"/>
      </w:pPr>
      <w:r>
        <w:t xml:space="preserve">    resources-nrNrm:</w:t>
      </w:r>
    </w:p>
    <w:p w14:paraId="4758B84C" w14:textId="77777777" w:rsidR="002143C9" w:rsidRDefault="002143C9" w:rsidP="002143C9">
      <w:pPr>
        <w:pStyle w:val="PL"/>
      </w:pPr>
      <w:r>
        <w:t xml:space="preserve">      oneOf:</w:t>
      </w:r>
    </w:p>
    <w:p w14:paraId="31A3197F" w14:textId="77777777" w:rsidR="002143C9" w:rsidRDefault="002143C9" w:rsidP="002143C9">
      <w:pPr>
        <w:pStyle w:val="PL"/>
      </w:pPr>
      <w:r>
        <w:t xml:space="preserve">        - $ref: '#/components/schemas/SubNetwork-Single'</w:t>
      </w:r>
    </w:p>
    <w:p w14:paraId="5915E777" w14:textId="77777777" w:rsidR="002143C9" w:rsidRDefault="002143C9" w:rsidP="002143C9">
      <w:pPr>
        <w:pStyle w:val="PL"/>
      </w:pPr>
      <w:r>
        <w:t xml:space="preserve">        - $ref: '#/components/schemas/ManagedElement-Single'</w:t>
      </w:r>
    </w:p>
    <w:p w14:paraId="385DA143" w14:textId="77777777" w:rsidR="002143C9" w:rsidRDefault="002143C9" w:rsidP="002143C9">
      <w:pPr>
        <w:pStyle w:val="PL"/>
      </w:pPr>
    </w:p>
    <w:p w14:paraId="7B0069CB" w14:textId="77777777" w:rsidR="002143C9" w:rsidRDefault="002143C9" w:rsidP="002143C9">
      <w:pPr>
        <w:pStyle w:val="PL"/>
      </w:pPr>
      <w:r>
        <w:t xml:space="preserve">        - $ref: '#/components/schemas/GnbDuFunction-Single'</w:t>
      </w:r>
    </w:p>
    <w:p w14:paraId="59E78482" w14:textId="77777777" w:rsidR="002143C9" w:rsidRDefault="002143C9" w:rsidP="002143C9">
      <w:pPr>
        <w:pStyle w:val="PL"/>
      </w:pPr>
      <w:r>
        <w:t xml:space="preserve">        - $ref: '#/components/schemas/GnbCuUpFunction-Single'</w:t>
      </w:r>
    </w:p>
    <w:p w14:paraId="21D3617F" w14:textId="77777777" w:rsidR="002143C9" w:rsidRDefault="002143C9" w:rsidP="002143C9">
      <w:pPr>
        <w:pStyle w:val="PL"/>
      </w:pPr>
      <w:r>
        <w:t xml:space="preserve">        - $ref: '#/components/schemas/GnbCuCpFunction-Single'</w:t>
      </w:r>
    </w:p>
    <w:p w14:paraId="454FF8B0" w14:textId="77777777" w:rsidR="002143C9" w:rsidRDefault="002143C9" w:rsidP="002143C9">
      <w:pPr>
        <w:pStyle w:val="PL"/>
      </w:pPr>
    </w:p>
    <w:p w14:paraId="28045094" w14:textId="77777777" w:rsidR="002143C9" w:rsidRDefault="002143C9" w:rsidP="002143C9">
      <w:pPr>
        <w:pStyle w:val="PL"/>
      </w:pPr>
      <w:r>
        <w:t xml:space="preserve">        - $ref: '#/components/schemas/NrCellCu-Single'</w:t>
      </w:r>
    </w:p>
    <w:p w14:paraId="48941309" w14:textId="77777777" w:rsidR="002143C9" w:rsidRDefault="002143C9" w:rsidP="002143C9">
      <w:pPr>
        <w:pStyle w:val="PL"/>
      </w:pPr>
      <w:r>
        <w:t xml:space="preserve">        - $ref: '#/components/schemas/NrCellDu-Single'</w:t>
      </w:r>
    </w:p>
    <w:p w14:paraId="73AB0EDE" w14:textId="77777777" w:rsidR="002143C9" w:rsidRDefault="002143C9" w:rsidP="002143C9">
      <w:pPr>
        <w:pStyle w:val="PL"/>
      </w:pPr>
    </w:p>
    <w:p w14:paraId="0466493F" w14:textId="77777777" w:rsidR="002143C9" w:rsidRDefault="002143C9" w:rsidP="002143C9">
      <w:pPr>
        <w:pStyle w:val="PL"/>
      </w:pPr>
      <w:r>
        <w:t xml:space="preserve">        - $ref: '#/components/schemas/NRFrequency-Single'</w:t>
      </w:r>
    </w:p>
    <w:p w14:paraId="6314AD42" w14:textId="77777777" w:rsidR="002143C9" w:rsidRDefault="002143C9" w:rsidP="002143C9">
      <w:pPr>
        <w:pStyle w:val="PL"/>
      </w:pPr>
      <w:r>
        <w:t xml:space="preserve">        - $ref: '#/components/schemas/EUtranFrequency-Single'</w:t>
      </w:r>
    </w:p>
    <w:p w14:paraId="2B479FBC" w14:textId="77777777" w:rsidR="002143C9" w:rsidRDefault="002143C9" w:rsidP="002143C9">
      <w:pPr>
        <w:pStyle w:val="PL"/>
      </w:pPr>
    </w:p>
    <w:p w14:paraId="75C7B234" w14:textId="77777777" w:rsidR="002143C9" w:rsidRDefault="002143C9" w:rsidP="002143C9">
      <w:pPr>
        <w:pStyle w:val="PL"/>
      </w:pPr>
      <w:r>
        <w:t xml:space="preserve">        - $ref: '#/components/schemas/NrSectorCarrier-Single'</w:t>
      </w:r>
    </w:p>
    <w:p w14:paraId="090C7CF7" w14:textId="77777777" w:rsidR="002143C9" w:rsidRDefault="002143C9" w:rsidP="002143C9">
      <w:pPr>
        <w:pStyle w:val="PL"/>
      </w:pPr>
      <w:r>
        <w:t xml:space="preserve">        - $ref: '#/components/schemas/Bwp-Single'</w:t>
      </w:r>
    </w:p>
    <w:p w14:paraId="3F22BDD0" w14:textId="77777777" w:rsidR="002143C9" w:rsidRDefault="002143C9" w:rsidP="002143C9">
      <w:pPr>
        <w:pStyle w:val="PL"/>
      </w:pPr>
      <w:r>
        <w:t xml:space="preserve">        - $ref: '#/components/schemas/CommonBeamformingFunction-Single'</w:t>
      </w:r>
    </w:p>
    <w:p w14:paraId="32D8A33D" w14:textId="77777777" w:rsidR="002143C9" w:rsidRDefault="002143C9" w:rsidP="002143C9">
      <w:pPr>
        <w:pStyle w:val="PL"/>
      </w:pPr>
      <w:r>
        <w:t xml:space="preserve">        - $ref: '#/components/schemas/Beam-Single'</w:t>
      </w:r>
    </w:p>
    <w:p w14:paraId="3BFB2A5C" w14:textId="77777777" w:rsidR="002143C9" w:rsidRDefault="002143C9" w:rsidP="002143C9">
      <w:pPr>
        <w:pStyle w:val="PL"/>
      </w:pPr>
      <w:r>
        <w:t xml:space="preserve">        - $ref: '#/components/schemas/RRMPolicyRatio-Single'</w:t>
      </w:r>
    </w:p>
    <w:p w14:paraId="2D94E50A" w14:textId="77777777" w:rsidR="002143C9" w:rsidRDefault="002143C9" w:rsidP="002143C9">
      <w:pPr>
        <w:pStyle w:val="PL"/>
      </w:pPr>
      <w:r>
        <w:t xml:space="preserve">        </w:t>
      </w:r>
    </w:p>
    <w:p w14:paraId="44236D66" w14:textId="77777777" w:rsidR="002143C9" w:rsidRDefault="002143C9" w:rsidP="002143C9">
      <w:pPr>
        <w:pStyle w:val="PL"/>
      </w:pPr>
      <w:r>
        <w:t xml:space="preserve">        - $ref: '#/components/schemas/NRCellRelation-Single'</w:t>
      </w:r>
    </w:p>
    <w:p w14:paraId="1E28C7CF" w14:textId="77777777" w:rsidR="002143C9" w:rsidRDefault="002143C9" w:rsidP="002143C9">
      <w:pPr>
        <w:pStyle w:val="PL"/>
      </w:pPr>
      <w:r>
        <w:t xml:space="preserve">        - $ref: '#/components/schemas/EUtranCellRelation-Single'</w:t>
      </w:r>
    </w:p>
    <w:p w14:paraId="1D861D4E" w14:textId="77777777" w:rsidR="002143C9" w:rsidRDefault="002143C9" w:rsidP="002143C9">
      <w:pPr>
        <w:pStyle w:val="PL"/>
      </w:pPr>
      <w:r>
        <w:t xml:space="preserve">        - $ref: '#/components/schemas/NRFreqRelation-Single'</w:t>
      </w:r>
    </w:p>
    <w:p w14:paraId="3D1EE94A" w14:textId="77777777" w:rsidR="002143C9" w:rsidRDefault="002143C9" w:rsidP="002143C9">
      <w:pPr>
        <w:pStyle w:val="PL"/>
      </w:pPr>
      <w:r>
        <w:t xml:space="preserve">        - $ref: '#/components/schemas/EUtranFreqRelation-Single'</w:t>
      </w:r>
    </w:p>
    <w:p w14:paraId="65E89F50" w14:textId="77777777" w:rsidR="002143C9" w:rsidRDefault="002143C9" w:rsidP="002143C9">
      <w:pPr>
        <w:pStyle w:val="PL"/>
      </w:pPr>
    </w:p>
    <w:p w14:paraId="28349B54" w14:textId="77777777" w:rsidR="002143C9" w:rsidRDefault="002143C9" w:rsidP="002143C9">
      <w:pPr>
        <w:pStyle w:val="PL"/>
      </w:pPr>
      <w:r>
        <w:t xml:space="preserve">        - $ref: '#/components/schemas/DANRManagementFunction-Single'</w:t>
      </w:r>
    </w:p>
    <w:p w14:paraId="0537A223" w14:textId="77777777" w:rsidR="002143C9" w:rsidRDefault="002143C9" w:rsidP="002143C9">
      <w:pPr>
        <w:pStyle w:val="PL"/>
      </w:pPr>
      <w:r>
        <w:t xml:space="preserve">        - $ref: '#/components/schemas/DESManagementFunction-Single'</w:t>
      </w:r>
    </w:p>
    <w:p w14:paraId="4253CA2B" w14:textId="77777777" w:rsidR="002143C9" w:rsidRDefault="002143C9" w:rsidP="002143C9">
      <w:pPr>
        <w:pStyle w:val="PL"/>
      </w:pPr>
      <w:r>
        <w:t xml:space="preserve">        - $ref: '#/components/schemas/DRACHOptimizationFunction-Single'</w:t>
      </w:r>
    </w:p>
    <w:p w14:paraId="237FA8F7" w14:textId="77777777" w:rsidR="002143C9" w:rsidRDefault="002143C9" w:rsidP="002143C9">
      <w:pPr>
        <w:pStyle w:val="PL"/>
      </w:pPr>
      <w:r>
        <w:t xml:space="preserve">        - $ref: '#/components/schemas/DMROFunction-Single'</w:t>
      </w:r>
    </w:p>
    <w:p w14:paraId="7381E14C" w14:textId="77777777" w:rsidR="002143C9" w:rsidRDefault="002143C9" w:rsidP="002143C9">
      <w:pPr>
        <w:pStyle w:val="PL"/>
      </w:pPr>
      <w:r>
        <w:t xml:space="preserve">        - $ref: '#/components/schemas/DPCIConfigurationFunction-Single'</w:t>
      </w:r>
    </w:p>
    <w:p w14:paraId="58AD0B15" w14:textId="77777777" w:rsidR="002143C9" w:rsidRDefault="002143C9" w:rsidP="002143C9">
      <w:pPr>
        <w:pStyle w:val="PL"/>
      </w:pPr>
      <w:r>
        <w:t xml:space="preserve">        - $ref: '#/components/schemas/CPCIConfigurationFunction-Single'</w:t>
      </w:r>
    </w:p>
    <w:p w14:paraId="018F02D1" w14:textId="77777777" w:rsidR="002143C9" w:rsidRDefault="002143C9" w:rsidP="002143C9">
      <w:pPr>
        <w:pStyle w:val="PL"/>
      </w:pPr>
      <w:r>
        <w:t xml:space="preserve">        - $ref: '#/components/schemas/CESManagementFunction-Single'</w:t>
      </w:r>
    </w:p>
    <w:p w14:paraId="666BCBC3" w14:textId="77777777" w:rsidR="002143C9" w:rsidRDefault="002143C9" w:rsidP="002143C9">
      <w:pPr>
        <w:pStyle w:val="PL"/>
      </w:pPr>
      <w:r>
        <w:t xml:space="preserve">     </w:t>
      </w:r>
    </w:p>
    <w:p w14:paraId="5074EEC0" w14:textId="77777777" w:rsidR="002143C9" w:rsidRDefault="002143C9" w:rsidP="002143C9">
      <w:pPr>
        <w:pStyle w:val="PL"/>
      </w:pPr>
      <w:r>
        <w:t xml:space="preserve">        - $ref: '#/components/schemas/RimRSGlobal-Single'</w:t>
      </w:r>
    </w:p>
    <w:p w14:paraId="30F82B2B" w14:textId="77777777" w:rsidR="002143C9" w:rsidRDefault="002143C9" w:rsidP="002143C9">
      <w:pPr>
        <w:pStyle w:val="PL"/>
      </w:pPr>
      <w:r>
        <w:t xml:space="preserve">        - $ref: '#/components/schemas/RimRSSet-Single'</w:t>
      </w:r>
    </w:p>
    <w:p w14:paraId="3B9CEE48" w14:textId="77777777" w:rsidR="002143C9" w:rsidRDefault="002143C9" w:rsidP="002143C9">
      <w:pPr>
        <w:pStyle w:val="PL"/>
      </w:pPr>
      <w:r>
        <w:t xml:space="preserve">        </w:t>
      </w:r>
    </w:p>
    <w:p w14:paraId="0E6E1BF2" w14:textId="77777777" w:rsidR="002143C9" w:rsidRDefault="002143C9" w:rsidP="002143C9">
      <w:pPr>
        <w:pStyle w:val="PL"/>
      </w:pPr>
      <w:r>
        <w:t xml:space="preserve">        - $ref: '#/components/schemas/ExternalGnbDuFunction-Single'</w:t>
      </w:r>
    </w:p>
    <w:p w14:paraId="3132D9F3" w14:textId="77777777" w:rsidR="002143C9" w:rsidRDefault="002143C9" w:rsidP="002143C9">
      <w:pPr>
        <w:pStyle w:val="PL"/>
      </w:pPr>
      <w:r>
        <w:t xml:space="preserve">        - $ref: '#/components/schemas/ExternalGnbCuUpFunction-Single'</w:t>
      </w:r>
    </w:p>
    <w:p w14:paraId="06DFFA40" w14:textId="77777777" w:rsidR="002143C9" w:rsidRDefault="002143C9" w:rsidP="002143C9">
      <w:pPr>
        <w:pStyle w:val="PL"/>
      </w:pPr>
      <w:r>
        <w:t xml:space="preserve">        - $ref: '#/components/schemas/ExternalGnbCuCpFunction-Single'</w:t>
      </w:r>
    </w:p>
    <w:p w14:paraId="59901ADA" w14:textId="77777777" w:rsidR="002143C9" w:rsidRDefault="002143C9" w:rsidP="002143C9">
      <w:pPr>
        <w:pStyle w:val="PL"/>
      </w:pPr>
      <w:r>
        <w:t xml:space="preserve">        - $ref: '#/components/schemas/ExternalNrCellCu-Single'</w:t>
      </w:r>
    </w:p>
    <w:p w14:paraId="0863007B" w14:textId="77777777" w:rsidR="002143C9" w:rsidRDefault="002143C9" w:rsidP="002143C9">
      <w:pPr>
        <w:pStyle w:val="PL"/>
      </w:pPr>
      <w:r>
        <w:t xml:space="preserve">        - $ref: '#/components/schemas/ExternalENBFunction-Single'</w:t>
      </w:r>
    </w:p>
    <w:p w14:paraId="591615A5" w14:textId="77777777" w:rsidR="002143C9" w:rsidRDefault="002143C9" w:rsidP="002143C9">
      <w:pPr>
        <w:pStyle w:val="PL"/>
      </w:pPr>
      <w:r>
        <w:t xml:space="preserve">        - $ref: '#/components/schemas/ExternalEUTranCell-Single'</w:t>
      </w:r>
    </w:p>
    <w:p w14:paraId="3F49462A" w14:textId="77777777" w:rsidR="002143C9" w:rsidRDefault="002143C9" w:rsidP="002143C9">
      <w:pPr>
        <w:pStyle w:val="PL"/>
      </w:pPr>
    </w:p>
    <w:p w14:paraId="79159052" w14:textId="77777777" w:rsidR="002143C9" w:rsidRDefault="002143C9" w:rsidP="002143C9">
      <w:pPr>
        <w:pStyle w:val="PL"/>
      </w:pPr>
      <w:r>
        <w:t xml:space="preserve">        - $ref: '#/components/schemas/EP_XnC-Single'</w:t>
      </w:r>
    </w:p>
    <w:p w14:paraId="4B4E9C8A" w14:textId="77777777" w:rsidR="002143C9" w:rsidRDefault="002143C9" w:rsidP="002143C9">
      <w:pPr>
        <w:pStyle w:val="PL"/>
      </w:pPr>
      <w:r>
        <w:t xml:space="preserve">        - $ref: '#/components/schemas/EP_E1-Single'</w:t>
      </w:r>
    </w:p>
    <w:p w14:paraId="21D832A0" w14:textId="77777777" w:rsidR="002143C9" w:rsidRDefault="002143C9" w:rsidP="002143C9">
      <w:pPr>
        <w:pStyle w:val="PL"/>
      </w:pPr>
      <w:r>
        <w:t xml:space="preserve">        - $ref: '#/components/schemas/EP_F1C-Single'</w:t>
      </w:r>
    </w:p>
    <w:p w14:paraId="7E1AEB74" w14:textId="77777777" w:rsidR="002143C9" w:rsidRDefault="002143C9" w:rsidP="002143C9">
      <w:pPr>
        <w:pStyle w:val="PL"/>
      </w:pPr>
      <w:r>
        <w:t xml:space="preserve">        - $ref: '#/components/schemas/EP_NgC-Single'</w:t>
      </w:r>
    </w:p>
    <w:p w14:paraId="69C7BE58" w14:textId="77777777" w:rsidR="002143C9" w:rsidRDefault="002143C9" w:rsidP="002143C9">
      <w:pPr>
        <w:pStyle w:val="PL"/>
      </w:pPr>
      <w:r>
        <w:t xml:space="preserve">        - $ref: '#/components/schemas/EP_X2C-Single'</w:t>
      </w:r>
    </w:p>
    <w:p w14:paraId="2EDE23E4" w14:textId="77777777" w:rsidR="002143C9" w:rsidRDefault="002143C9" w:rsidP="002143C9">
      <w:pPr>
        <w:pStyle w:val="PL"/>
      </w:pPr>
      <w:r>
        <w:t xml:space="preserve">        - $ref: '#/components/schemas/EP_XnU-Single'</w:t>
      </w:r>
    </w:p>
    <w:p w14:paraId="1B13A737" w14:textId="77777777" w:rsidR="002143C9" w:rsidRDefault="002143C9" w:rsidP="002143C9">
      <w:pPr>
        <w:pStyle w:val="PL"/>
      </w:pPr>
      <w:r>
        <w:t xml:space="preserve">        - $ref: '#/components/schemas/EP_F1U-Single'</w:t>
      </w:r>
    </w:p>
    <w:p w14:paraId="5C02A419" w14:textId="77777777" w:rsidR="002143C9" w:rsidRDefault="002143C9" w:rsidP="002143C9">
      <w:pPr>
        <w:pStyle w:val="PL"/>
      </w:pPr>
      <w:r>
        <w:t xml:space="preserve">        - $ref: '#/components/schemas/EP_NgU-Single'</w:t>
      </w:r>
    </w:p>
    <w:p w14:paraId="6C5E38FB" w14:textId="77777777" w:rsidR="002143C9" w:rsidRDefault="002143C9" w:rsidP="002143C9">
      <w:pPr>
        <w:pStyle w:val="PL"/>
      </w:pPr>
      <w:r>
        <w:t xml:space="preserve">        - $ref: '#/components/schemas/EP_X2U-Single'</w:t>
      </w:r>
    </w:p>
    <w:p w14:paraId="75BCF695" w14:textId="77777777" w:rsidR="002143C9" w:rsidRDefault="002143C9" w:rsidP="002143C9">
      <w:pPr>
        <w:pStyle w:val="PL"/>
      </w:pPr>
      <w:r>
        <w:t xml:space="preserve">        - $ref: '#/components/schemas/EP_S1U-Single'</w:t>
      </w:r>
    </w:p>
    <w:p w14:paraId="6D4CA6A4" w14:textId="77777777" w:rsidR="002143C9" w:rsidRDefault="002143C9" w:rsidP="002143C9">
      <w:pPr>
        <w:pStyle w:val="PL"/>
      </w:pPr>
    </w:p>
    <w:p w14:paraId="7322FDF0" w14:textId="77777777" w:rsidR="00B72602" w:rsidRDefault="00B72602" w:rsidP="00B72602">
      <w:pPr>
        <w:pStyle w:val="PL"/>
      </w:pPr>
    </w:p>
    <w:sectPr w:rsidR="00B72602" w:rsidSect="008A467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D19F6" w14:textId="77777777" w:rsidR="00DA78A5" w:rsidRDefault="00DA78A5">
      <w:r>
        <w:separator/>
      </w:r>
    </w:p>
  </w:endnote>
  <w:endnote w:type="continuationSeparator" w:id="0">
    <w:p w14:paraId="40992A91" w14:textId="77777777" w:rsidR="00DA78A5" w:rsidRDefault="00DA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83864" w14:textId="77777777" w:rsidR="00DA78A5" w:rsidRDefault="00DA78A5">
      <w:r>
        <w:separator/>
      </w:r>
    </w:p>
  </w:footnote>
  <w:footnote w:type="continuationSeparator" w:id="0">
    <w:p w14:paraId="38DDE26B" w14:textId="77777777" w:rsidR="00DA78A5" w:rsidRDefault="00DA7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F0EEDA8" w:rsidR="00597B11" w:rsidRDefault="008A46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4229C2" w:rsidR="00597B11" w:rsidRDefault="008A46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143C9"/>
    <w:rsid w:val="00221BD4"/>
    <w:rsid w:val="002347A2"/>
    <w:rsid w:val="002675F0"/>
    <w:rsid w:val="002B01AF"/>
    <w:rsid w:val="002B39F8"/>
    <w:rsid w:val="002B6339"/>
    <w:rsid w:val="002E00EE"/>
    <w:rsid w:val="003172DC"/>
    <w:rsid w:val="0035462D"/>
    <w:rsid w:val="003765B8"/>
    <w:rsid w:val="003B14C7"/>
    <w:rsid w:val="003C3971"/>
    <w:rsid w:val="003C3C93"/>
    <w:rsid w:val="003D37DC"/>
    <w:rsid w:val="003F3082"/>
    <w:rsid w:val="0041693A"/>
    <w:rsid w:val="00423334"/>
    <w:rsid w:val="004345EC"/>
    <w:rsid w:val="00465515"/>
    <w:rsid w:val="004710E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7D95"/>
    <w:rsid w:val="009D0E79"/>
    <w:rsid w:val="009D37BB"/>
    <w:rsid w:val="009F37B7"/>
    <w:rsid w:val="00A10F02"/>
    <w:rsid w:val="00A124A5"/>
    <w:rsid w:val="00A164B4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4EBB"/>
    <w:rsid w:val="00AE65E2"/>
    <w:rsid w:val="00B15449"/>
    <w:rsid w:val="00B15EF2"/>
    <w:rsid w:val="00B559BF"/>
    <w:rsid w:val="00B72602"/>
    <w:rsid w:val="00B93086"/>
    <w:rsid w:val="00BA19ED"/>
    <w:rsid w:val="00BA4B8D"/>
    <w:rsid w:val="00BB630B"/>
    <w:rsid w:val="00BC0F7D"/>
    <w:rsid w:val="00BD7D31"/>
    <w:rsid w:val="00BE3255"/>
    <w:rsid w:val="00BF128E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38</Pages>
  <Words>19606</Words>
  <Characters>111757</Characters>
  <Application>Microsoft Office Word</Application>
  <DocSecurity>0</DocSecurity>
  <Lines>931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33.926_CR0045_(R-17)_eSCAS</cp:lastModifiedBy>
  <cp:revision>3</cp:revision>
  <cp:lastPrinted>2019-02-25T14:05:00Z</cp:lastPrinted>
  <dcterms:created xsi:type="dcterms:W3CDTF">2021-06-24T13:50:00Z</dcterms:created>
  <dcterms:modified xsi:type="dcterms:W3CDTF">2021-06-24T14:29:00Z</dcterms:modified>
</cp:coreProperties>
</file>