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05E4" w14:textId="795B215C"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79027A" w:rsidRPr="00962E8B">
        <w:rPr>
          <w:noProof w:val="0"/>
        </w:rPr>
        <w:t>V</w:t>
      </w:r>
      <w:r w:rsidR="00CC7805">
        <w:rPr>
          <w:noProof w:val="0"/>
        </w:rPr>
        <w:t>18.2.0</w:t>
      </w:r>
      <w:r w:rsidRPr="00962E8B">
        <w:rPr>
          <w:noProof w:val="0"/>
        </w:rPr>
        <w:t xml:space="preserve"> </w:t>
      </w:r>
      <w:r w:rsidRPr="00962E8B">
        <w:rPr>
          <w:noProof w:val="0"/>
          <w:sz w:val="32"/>
        </w:rPr>
        <w:t>(</w:t>
      </w:r>
      <w:r w:rsidR="00CC7805">
        <w:rPr>
          <w:noProof w:val="0"/>
          <w:sz w:val="32"/>
        </w:rPr>
        <w:t>2024-09</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77777777"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18</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7777777"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4pt" o:ole="">
            <v:imagedata r:id="rId9" o:title=""/>
          </v:shape>
          <o:OLEObject Type="Embed" ProgID="Word.Picture.8" ShapeID="_x0000_i1025" DrawAspect="Content" ObjectID="_1788692220" r:id="rId10"/>
        </w:object>
      </w:r>
      <w:r w:rsidRPr="00962E8B">
        <w:rPr>
          <w:noProof w:val="0"/>
          <w:color w:val="0000FF"/>
        </w:rPr>
        <w:tab/>
      </w:r>
      <w:r w:rsidR="00DE2BDB">
        <w:rPr>
          <w:noProof w:val="0"/>
        </w:rPr>
        <w:pict w14:anchorId="11E17F88">
          <v:shape id="_x0000_i1026" type="#_x0000_t75" style="width:128.1pt;height:74.7pt">
            <v:imagedata r:id="rId11" o:title="3GPP-logo_web"/>
          </v:shape>
        </w:pict>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77777777"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2024</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r>
      <w:r w:rsidRPr="00962E8B">
        <w:lastRenderedPageBreak/>
        <w:t>Contents</w:t>
      </w:r>
    </w:p>
    <w:p w14:paraId="56902AD9" w14:textId="0C69D358" w:rsidR="00DE2BDB" w:rsidRDefault="00FA66A4">
      <w:pPr>
        <w:pStyle w:val="TOC1"/>
        <w:rPr>
          <w:rFonts w:ascii="Calibri" w:hAnsi="Calibri"/>
          <w:noProof/>
          <w:kern w:val="2"/>
          <w:szCs w:val="22"/>
          <w:lang w:eastAsia="en-GB"/>
        </w:rPr>
      </w:pPr>
      <w:r>
        <w:fldChar w:fldCharType="begin" w:fldLock="1"/>
      </w:r>
      <w:r>
        <w:instrText xml:space="preserve"> TOC \o \w "1-9"</w:instrText>
      </w:r>
      <w:r>
        <w:fldChar w:fldCharType="separate"/>
      </w:r>
      <w:r w:rsidR="00DE2BDB">
        <w:rPr>
          <w:noProof/>
        </w:rPr>
        <w:t>Foreword</w:t>
      </w:r>
      <w:r w:rsidR="00DE2BDB">
        <w:rPr>
          <w:noProof/>
        </w:rPr>
        <w:tab/>
      </w:r>
      <w:r w:rsidR="00DE2BDB">
        <w:rPr>
          <w:noProof/>
        </w:rPr>
        <w:fldChar w:fldCharType="begin" w:fldLock="1"/>
      </w:r>
      <w:r w:rsidR="00DE2BDB">
        <w:rPr>
          <w:noProof/>
        </w:rPr>
        <w:instrText xml:space="preserve"> PAGEREF _Toc178079462 \h </w:instrText>
      </w:r>
      <w:r w:rsidR="00DE2BDB">
        <w:rPr>
          <w:noProof/>
        </w:rPr>
      </w:r>
      <w:r w:rsidR="00DE2BDB">
        <w:rPr>
          <w:noProof/>
        </w:rPr>
        <w:fldChar w:fldCharType="separate"/>
      </w:r>
      <w:r w:rsidR="00DE2BDB">
        <w:rPr>
          <w:noProof/>
        </w:rPr>
        <w:t>5</w:t>
      </w:r>
      <w:r w:rsidR="00DE2BDB">
        <w:rPr>
          <w:noProof/>
        </w:rPr>
        <w:fldChar w:fldCharType="end"/>
      </w:r>
    </w:p>
    <w:p w14:paraId="73C8AA8F" w14:textId="35684D54" w:rsidR="00DE2BDB" w:rsidRDefault="00DE2BDB">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7</w:t>
      </w:r>
      <w:r>
        <w:rPr>
          <w:noProof/>
        </w:rPr>
        <w:fldChar w:fldCharType="end"/>
      </w:r>
    </w:p>
    <w:p w14:paraId="74442715" w14:textId="7BB2560B" w:rsidR="00DE2BDB" w:rsidRDefault="00DE2BDB">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7</w:t>
      </w:r>
      <w:r>
        <w:rPr>
          <w:noProof/>
        </w:rPr>
        <w:fldChar w:fldCharType="end"/>
      </w:r>
    </w:p>
    <w:p w14:paraId="759C49A3" w14:textId="2797A333" w:rsidR="00DE2BDB" w:rsidRDefault="00DE2BDB">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7</w:t>
      </w:r>
      <w:r>
        <w:rPr>
          <w:noProof/>
        </w:rPr>
        <w:fldChar w:fldCharType="end"/>
      </w:r>
    </w:p>
    <w:p w14:paraId="07C1D98B" w14:textId="147DDE64" w:rsidR="00DE2BDB" w:rsidRDefault="00DE2BDB">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7</w:t>
      </w:r>
      <w:r>
        <w:rPr>
          <w:noProof/>
        </w:rPr>
        <w:fldChar w:fldCharType="end"/>
      </w:r>
    </w:p>
    <w:p w14:paraId="32C36F8E" w14:textId="14FDD42D" w:rsidR="00DE2BDB" w:rsidRDefault="00DE2BDB">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7</w:t>
      </w:r>
      <w:r>
        <w:rPr>
          <w:noProof/>
        </w:rPr>
        <w:fldChar w:fldCharType="end"/>
      </w:r>
    </w:p>
    <w:p w14:paraId="0E9B6E0F" w14:textId="2E0B463C" w:rsidR="00DE2BDB" w:rsidRDefault="00DE2BDB">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_Toc178079468 \h </w:instrText>
      </w:r>
      <w:r>
        <w:rPr>
          <w:noProof/>
        </w:rPr>
      </w:r>
      <w:r>
        <w:rPr>
          <w:noProof/>
        </w:rPr>
        <w:fldChar w:fldCharType="separate"/>
      </w:r>
      <w:r>
        <w:rPr>
          <w:noProof/>
        </w:rPr>
        <w:t>7</w:t>
      </w:r>
      <w:r>
        <w:rPr>
          <w:noProof/>
        </w:rPr>
        <w:fldChar w:fldCharType="end"/>
      </w:r>
    </w:p>
    <w:p w14:paraId="7BD9F642" w14:textId="11C2DA3D" w:rsidR="00DE2BDB" w:rsidRDefault="00DE2BDB">
      <w:pPr>
        <w:pStyle w:val="TOC1"/>
        <w:rPr>
          <w:rFonts w:ascii="Calibri" w:hAnsi="Calibri"/>
          <w:noProof/>
          <w:kern w:val="2"/>
          <w:szCs w:val="22"/>
          <w:lang w:eastAsia="en-GB"/>
        </w:rPr>
      </w:pPr>
      <w:r>
        <w:rPr>
          <w:noProof/>
        </w:rPr>
        <w:t>4</w:t>
      </w:r>
      <w:r>
        <w:rPr>
          <w:noProof/>
        </w:rPr>
        <w:tab/>
        <w:t>Heartbeat</w:t>
      </w:r>
      <w:r>
        <w:rPr>
          <w:noProof/>
        </w:rPr>
        <w:tab/>
      </w:r>
      <w:r>
        <w:rPr>
          <w:noProof/>
        </w:rPr>
        <w:fldChar w:fldCharType="begin" w:fldLock="1"/>
      </w:r>
      <w:r>
        <w:rPr>
          <w:noProof/>
        </w:rPr>
        <w:instrText xml:space="preserve"> PAGEREF _Toc178079469 \h </w:instrText>
      </w:r>
      <w:r>
        <w:rPr>
          <w:noProof/>
        </w:rPr>
      </w:r>
      <w:r>
        <w:rPr>
          <w:noProof/>
        </w:rPr>
        <w:fldChar w:fldCharType="separate"/>
      </w:r>
      <w:r>
        <w:rPr>
          <w:noProof/>
        </w:rPr>
        <w:t>8</w:t>
      </w:r>
      <w:r>
        <w:rPr>
          <w:noProof/>
        </w:rPr>
        <w:fldChar w:fldCharType="end"/>
      </w:r>
    </w:p>
    <w:p w14:paraId="73C946BF" w14:textId="3224681B" w:rsidR="00DE2BDB" w:rsidRDefault="00DE2BDB">
      <w:pPr>
        <w:pStyle w:val="TOC2"/>
        <w:rPr>
          <w:rFonts w:ascii="Calibri" w:hAnsi="Calibri"/>
          <w:noProof/>
          <w:kern w:val="2"/>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_Toc178079470 \h </w:instrText>
      </w:r>
      <w:r>
        <w:rPr>
          <w:noProof/>
        </w:rPr>
      </w:r>
      <w:r>
        <w:rPr>
          <w:noProof/>
        </w:rPr>
        <w:fldChar w:fldCharType="separate"/>
      </w:r>
      <w:r>
        <w:rPr>
          <w:noProof/>
        </w:rPr>
        <w:t>8</w:t>
      </w:r>
      <w:r>
        <w:rPr>
          <w:noProof/>
        </w:rPr>
        <w:fldChar w:fldCharType="end"/>
      </w:r>
    </w:p>
    <w:p w14:paraId="0BAC087F" w14:textId="40B9C4D9" w:rsidR="00DE2BDB" w:rsidRDefault="00DE2BDB">
      <w:pPr>
        <w:pStyle w:val="TOC2"/>
        <w:rPr>
          <w:rFonts w:ascii="Calibri" w:hAnsi="Calibri"/>
          <w:noProof/>
          <w:kern w:val="2"/>
          <w:sz w:val="22"/>
          <w:szCs w:val="22"/>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_Toc178079471 \h </w:instrText>
      </w:r>
      <w:r>
        <w:rPr>
          <w:noProof/>
        </w:rPr>
      </w:r>
      <w:r>
        <w:rPr>
          <w:noProof/>
        </w:rPr>
        <w:fldChar w:fldCharType="separate"/>
      </w:r>
      <w:r>
        <w:rPr>
          <w:noProof/>
        </w:rPr>
        <w:t>8</w:t>
      </w:r>
      <w:r>
        <w:rPr>
          <w:noProof/>
        </w:rPr>
        <w:fldChar w:fldCharType="end"/>
      </w:r>
    </w:p>
    <w:p w14:paraId="61CEB465" w14:textId="3BF9FA13" w:rsidR="00DE2BDB" w:rsidRDefault="00DE2BDB">
      <w:pPr>
        <w:pStyle w:val="TOC3"/>
        <w:rPr>
          <w:rFonts w:ascii="Calibri" w:hAnsi="Calibri"/>
          <w:noProof/>
          <w:kern w:val="2"/>
          <w:sz w:val="22"/>
          <w:szCs w:val="22"/>
          <w:lang w:eastAsia="en-GB"/>
        </w:rPr>
      </w:pPr>
      <w:r>
        <w:rPr>
          <w:noProof/>
        </w:rPr>
        <w:t>4.2.1</w:t>
      </w:r>
      <w:r>
        <w:rPr>
          <w:noProof/>
        </w:rPr>
        <w:tab/>
        <w:t>Use cases</w:t>
      </w:r>
      <w:r>
        <w:rPr>
          <w:noProof/>
        </w:rPr>
        <w:tab/>
      </w:r>
      <w:r>
        <w:rPr>
          <w:noProof/>
        </w:rPr>
        <w:fldChar w:fldCharType="begin" w:fldLock="1"/>
      </w:r>
      <w:r>
        <w:rPr>
          <w:noProof/>
        </w:rPr>
        <w:instrText xml:space="preserve"> PAGEREF _Toc178079472 \h </w:instrText>
      </w:r>
      <w:r>
        <w:rPr>
          <w:noProof/>
        </w:rPr>
      </w:r>
      <w:r>
        <w:rPr>
          <w:noProof/>
        </w:rPr>
        <w:fldChar w:fldCharType="separate"/>
      </w:r>
      <w:r>
        <w:rPr>
          <w:noProof/>
        </w:rPr>
        <w:t>8</w:t>
      </w:r>
      <w:r>
        <w:rPr>
          <w:noProof/>
        </w:rPr>
        <w:fldChar w:fldCharType="end"/>
      </w:r>
    </w:p>
    <w:p w14:paraId="51EB72BD" w14:textId="33011FDF" w:rsidR="00DE2BDB" w:rsidRDefault="00DE2BDB">
      <w:pPr>
        <w:pStyle w:val="TOC4"/>
        <w:rPr>
          <w:rFonts w:ascii="Calibri" w:hAnsi="Calibri"/>
          <w:noProof/>
          <w:kern w:val="2"/>
          <w:sz w:val="22"/>
          <w:szCs w:val="22"/>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_Toc178079473 \h </w:instrText>
      </w:r>
      <w:r>
        <w:rPr>
          <w:noProof/>
        </w:rPr>
      </w:r>
      <w:r>
        <w:rPr>
          <w:noProof/>
        </w:rPr>
        <w:fldChar w:fldCharType="separate"/>
      </w:r>
      <w:r>
        <w:rPr>
          <w:noProof/>
        </w:rPr>
        <w:t>8</w:t>
      </w:r>
      <w:r>
        <w:rPr>
          <w:noProof/>
        </w:rPr>
        <w:fldChar w:fldCharType="end"/>
      </w:r>
    </w:p>
    <w:p w14:paraId="509D93A7" w14:textId="321DC060" w:rsidR="00DE2BDB" w:rsidRDefault="00DE2BDB">
      <w:pPr>
        <w:pStyle w:val="TOC4"/>
        <w:rPr>
          <w:rFonts w:ascii="Calibri" w:hAnsi="Calibri"/>
          <w:noProof/>
          <w:kern w:val="2"/>
          <w:sz w:val="22"/>
          <w:szCs w:val="22"/>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_Toc178079474 \h </w:instrText>
      </w:r>
      <w:r>
        <w:rPr>
          <w:noProof/>
        </w:rPr>
      </w:r>
      <w:r>
        <w:rPr>
          <w:noProof/>
        </w:rPr>
        <w:fldChar w:fldCharType="separate"/>
      </w:r>
      <w:r>
        <w:rPr>
          <w:noProof/>
        </w:rPr>
        <w:t>9</w:t>
      </w:r>
      <w:r>
        <w:rPr>
          <w:noProof/>
        </w:rPr>
        <w:fldChar w:fldCharType="end"/>
      </w:r>
    </w:p>
    <w:p w14:paraId="48364316" w14:textId="735C7B36" w:rsidR="00DE2BDB" w:rsidRDefault="00DE2BDB">
      <w:pPr>
        <w:pStyle w:val="TOC4"/>
        <w:rPr>
          <w:rFonts w:ascii="Calibri" w:hAnsi="Calibri"/>
          <w:noProof/>
          <w:kern w:val="2"/>
          <w:sz w:val="22"/>
          <w:szCs w:val="22"/>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_Toc178079475 \h </w:instrText>
      </w:r>
      <w:r>
        <w:rPr>
          <w:noProof/>
        </w:rPr>
      </w:r>
      <w:r>
        <w:rPr>
          <w:noProof/>
        </w:rPr>
        <w:fldChar w:fldCharType="separate"/>
      </w:r>
      <w:r>
        <w:rPr>
          <w:noProof/>
        </w:rPr>
        <w:t>9</w:t>
      </w:r>
      <w:r>
        <w:rPr>
          <w:noProof/>
        </w:rPr>
        <w:fldChar w:fldCharType="end"/>
      </w:r>
    </w:p>
    <w:p w14:paraId="64B87F87" w14:textId="42449AF1" w:rsidR="00DE2BDB" w:rsidRDefault="00DE2BDB">
      <w:pPr>
        <w:pStyle w:val="TOC3"/>
        <w:rPr>
          <w:rFonts w:ascii="Calibri" w:hAnsi="Calibri"/>
          <w:noProof/>
          <w:kern w:val="2"/>
          <w:sz w:val="22"/>
          <w:szCs w:val="22"/>
          <w:lang w:eastAsia="en-GB"/>
        </w:rPr>
      </w:pPr>
      <w:r>
        <w:rPr>
          <w:noProof/>
        </w:rPr>
        <w:t>4.2.2</w:t>
      </w:r>
      <w:r>
        <w:rPr>
          <w:noProof/>
        </w:rPr>
        <w:tab/>
        <w:t>Requirements</w:t>
      </w:r>
      <w:r>
        <w:rPr>
          <w:noProof/>
        </w:rPr>
        <w:tab/>
      </w:r>
      <w:r>
        <w:rPr>
          <w:noProof/>
        </w:rPr>
        <w:fldChar w:fldCharType="begin" w:fldLock="1"/>
      </w:r>
      <w:r>
        <w:rPr>
          <w:noProof/>
        </w:rPr>
        <w:instrText xml:space="preserve"> PAGEREF _Toc178079476 \h </w:instrText>
      </w:r>
      <w:r>
        <w:rPr>
          <w:noProof/>
        </w:rPr>
      </w:r>
      <w:r>
        <w:rPr>
          <w:noProof/>
        </w:rPr>
        <w:fldChar w:fldCharType="separate"/>
      </w:r>
      <w:r>
        <w:rPr>
          <w:noProof/>
        </w:rPr>
        <w:t>9</w:t>
      </w:r>
      <w:r>
        <w:rPr>
          <w:noProof/>
        </w:rPr>
        <w:fldChar w:fldCharType="end"/>
      </w:r>
    </w:p>
    <w:p w14:paraId="15014466" w14:textId="60EAF1E9" w:rsidR="00DE2BDB" w:rsidRDefault="00DE2BDB">
      <w:pPr>
        <w:pStyle w:val="TOC4"/>
        <w:rPr>
          <w:rFonts w:ascii="Calibri" w:hAnsi="Calibri"/>
          <w:noProof/>
          <w:kern w:val="2"/>
          <w:sz w:val="22"/>
          <w:szCs w:val="22"/>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_Toc178079477 \h </w:instrText>
      </w:r>
      <w:r>
        <w:rPr>
          <w:noProof/>
        </w:rPr>
      </w:r>
      <w:r>
        <w:rPr>
          <w:noProof/>
        </w:rPr>
        <w:fldChar w:fldCharType="separate"/>
      </w:r>
      <w:r>
        <w:rPr>
          <w:noProof/>
        </w:rPr>
        <w:t>9</w:t>
      </w:r>
      <w:r>
        <w:rPr>
          <w:noProof/>
        </w:rPr>
        <w:fldChar w:fldCharType="end"/>
      </w:r>
    </w:p>
    <w:p w14:paraId="6CA9B52C" w14:textId="654EE5D8" w:rsidR="00DE2BDB" w:rsidRDefault="00DE2BDB">
      <w:pPr>
        <w:pStyle w:val="TOC4"/>
        <w:rPr>
          <w:rFonts w:ascii="Calibri" w:hAnsi="Calibri"/>
          <w:noProof/>
          <w:kern w:val="2"/>
          <w:sz w:val="22"/>
          <w:szCs w:val="22"/>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_Toc178079478 \h </w:instrText>
      </w:r>
      <w:r>
        <w:rPr>
          <w:noProof/>
        </w:rPr>
      </w:r>
      <w:r>
        <w:rPr>
          <w:noProof/>
        </w:rPr>
        <w:fldChar w:fldCharType="separate"/>
      </w:r>
      <w:r>
        <w:rPr>
          <w:noProof/>
        </w:rPr>
        <w:t>10</w:t>
      </w:r>
      <w:r>
        <w:rPr>
          <w:noProof/>
        </w:rPr>
        <w:fldChar w:fldCharType="end"/>
      </w:r>
    </w:p>
    <w:p w14:paraId="45985B0F" w14:textId="794B8EE6" w:rsidR="00DE2BDB" w:rsidRDefault="00DE2BDB">
      <w:pPr>
        <w:pStyle w:val="TOC2"/>
        <w:rPr>
          <w:rFonts w:ascii="Calibri" w:hAnsi="Calibri"/>
          <w:noProof/>
          <w:kern w:val="2"/>
          <w:sz w:val="22"/>
          <w:szCs w:val="22"/>
          <w:lang w:eastAsia="en-GB"/>
        </w:rPr>
      </w:pPr>
      <w:r>
        <w:rPr>
          <w:noProof/>
        </w:rPr>
        <w:t>4.3</w:t>
      </w:r>
      <w:r>
        <w:rPr>
          <w:noProof/>
        </w:rPr>
        <w:tab/>
        <w:t>Procedures for heartbeat</w:t>
      </w:r>
      <w:r>
        <w:rPr>
          <w:noProof/>
        </w:rPr>
        <w:tab/>
      </w:r>
      <w:r>
        <w:rPr>
          <w:noProof/>
        </w:rPr>
        <w:fldChar w:fldCharType="begin" w:fldLock="1"/>
      </w:r>
      <w:r>
        <w:rPr>
          <w:noProof/>
        </w:rPr>
        <w:instrText xml:space="preserve"> PAGEREF _Toc178079479 \h </w:instrText>
      </w:r>
      <w:r>
        <w:rPr>
          <w:noProof/>
        </w:rPr>
      </w:r>
      <w:r>
        <w:rPr>
          <w:noProof/>
        </w:rPr>
        <w:fldChar w:fldCharType="separate"/>
      </w:r>
      <w:r>
        <w:rPr>
          <w:noProof/>
        </w:rPr>
        <w:t>10</w:t>
      </w:r>
      <w:r>
        <w:rPr>
          <w:noProof/>
        </w:rPr>
        <w:fldChar w:fldCharType="end"/>
      </w:r>
    </w:p>
    <w:p w14:paraId="00EA34E1" w14:textId="08097725" w:rsidR="00DE2BDB" w:rsidRDefault="00DE2BDB">
      <w:pPr>
        <w:pStyle w:val="TOC3"/>
        <w:rPr>
          <w:rFonts w:ascii="Calibri" w:hAnsi="Calibri"/>
          <w:noProof/>
          <w:kern w:val="2"/>
          <w:sz w:val="22"/>
          <w:szCs w:val="22"/>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_Toc178079480 \h </w:instrText>
      </w:r>
      <w:r>
        <w:rPr>
          <w:noProof/>
        </w:rPr>
      </w:r>
      <w:r>
        <w:rPr>
          <w:noProof/>
        </w:rPr>
        <w:fldChar w:fldCharType="separate"/>
      </w:r>
      <w:r>
        <w:rPr>
          <w:noProof/>
        </w:rPr>
        <w:t>10</w:t>
      </w:r>
      <w:r>
        <w:rPr>
          <w:noProof/>
        </w:rPr>
        <w:fldChar w:fldCharType="end"/>
      </w:r>
    </w:p>
    <w:p w14:paraId="33FB5AD4" w14:textId="147F7B0B" w:rsidR="00DE2BDB" w:rsidRDefault="00DE2BDB">
      <w:pPr>
        <w:pStyle w:val="TOC3"/>
        <w:rPr>
          <w:rFonts w:ascii="Calibri" w:hAnsi="Calibri"/>
          <w:noProof/>
          <w:kern w:val="2"/>
          <w:sz w:val="22"/>
          <w:szCs w:val="22"/>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_Toc178079481 \h </w:instrText>
      </w:r>
      <w:r>
        <w:rPr>
          <w:noProof/>
        </w:rPr>
      </w:r>
      <w:r>
        <w:rPr>
          <w:noProof/>
        </w:rPr>
        <w:fldChar w:fldCharType="separate"/>
      </w:r>
      <w:r>
        <w:rPr>
          <w:noProof/>
        </w:rPr>
        <w:t>10</w:t>
      </w:r>
      <w:r>
        <w:rPr>
          <w:noProof/>
        </w:rPr>
        <w:fldChar w:fldCharType="end"/>
      </w:r>
    </w:p>
    <w:p w14:paraId="4CD84E9C" w14:textId="3BBD1F10" w:rsidR="00DE2BDB" w:rsidRDefault="00DE2BDB">
      <w:pPr>
        <w:pStyle w:val="TOC3"/>
        <w:rPr>
          <w:rFonts w:ascii="Calibri" w:hAnsi="Calibri"/>
          <w:noProof/>
          <w:kern w:val="2"/>
          <w:sz w:val="22"/>
          <w:szCs w:val="22"/>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_Toc178079482 \h </w:instrText>
      </w:r>
      <w:r>
        <w:rPr>
          <w:noProof/>
        </w:rPr>
      </w:r>
      <w:r>
        <w:rPr>
          <w:noProof/>
        </w:rPr>
        <w:fldChar w:fldCharType="separate"/>
      </w:r>
      <w:r>
        <w:rPr>
          <w:noProof/>
        </w:rPr>
        <w:t>11</w:t>
      </w:r>
      <w:r>
        <w:rPr>
          <w:noProof/>
        </w:rPr>
        <w:fldChar w:fldCharType="end"/>
      </w:r>
    </w:p>
    <w:p w14:paraId="214C829D" w14:textId="32E0B652" w:rsidR="00DE2BDB" w:rsidRDefault="00DE2BDB">
      <w:pPr>
        <w:pStyle w:val="TOC1"/>
        <w:rPr>
          <w:rFonts w:ascii="Calibri" w:hAnsi="Calibri"/>
          <w:noProof/>
          <w:kern w:val="2"/>
          <w:szCs w:val="22"/>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_Toc178079483 \h </w:instrText>
      </w:r>
      <w:r>
        <w:rPr>
          <w:noProof/>
        </w:rPr>
      </w:r>
      <w:r>
        <w:rPr>
          <w:noProof/>
        </w:rPr>
        <w:fldChar w:fldCharType="separate"/>
      </w:r>
      <w:r>
        <w:rPr>
          <w:noProof/>
        </w:rPr>
        <w:t>12</w:t>
      </w:r>
      <w:r>
        <w:rPr>
          <w:noProof/>
        </w:rPr>
        <w:fldChar w:fldCharType="end"/>
      </w:r>
    </w:p>
    <w:p w14:paraId="0F3B8B38" w14:textId="6E9F0AE0" w:rsidR="00DE2BDB" w:rsidRDefault="00DE2BDB">
      <w:pPr>
        <w:pStyle w:val="TOC2"/>
        <w:rPr>
          <w:rFonts w:ascii="Calibri" w:hAnsi="Calibri"/>
          <w:noProof/>
          <w:kern w:val="2"/>
          <w:sz w:val="22"/>
          <w:szCs w:val="22"/>
          <w:lang w:eastAsia="en-GB"/>
        </w:rPr>
      </w:pPr>
      <w:r>
        <w:rPr>
          <w:noProof/>
        </w:rPr>
        <w:t>5.1</w:t>
      </w:r>
      <w:r>
        <w:rPr>
          <w:noProof/>
        </w:rPr>
        <w:tab/>
        <w:t>Overview</w:t>
      </w:r>
      <w:r>
        <w:rPr>
          <w:noProof/>
        </w:rPr>
        <w:tab/>
      </w:r>
      <w:r>
        <w:rPr>
          <w:noProof/>
        </w:rPr>
        <w:fldChar w:fldCharType="begin" w:fldLock="1"/>
      </w:r>
      <w:r>
        <w:rPr>
          <w:noProof/>
        </w:rPr>
        <w:instrText xml:space="preserve"> PAGEREF _Toc178079484 \h </w:instrText>
      </w:r>
      <w:r>
        <w:rPr>
          <w:noProof/>
        </w:rPr>
      </w:r>
      <w:r>
        <w:rPr>
          <w:noProof/>
        </w:rPr>
        <w:fldChar w:fldCharType="separate"/>
      </w:r>
      <w:r>
        <w:rPr>
          <w:noProof/>
        </w:rPr>
        <w:t>12</w:t>
      </w:r>
      <w:r>
        <w:rPr>
          <w:noProof/>
        </w:rPr>
        <w:fldChar w:fldCharType="end"/>
      </w:r>
    </w:p>
    <w:p w14:paraId="7A589013" w14:textId="54DB72BD" w:rsidR="00DE2BDB" w:rsidRDefault="00DE2BDB">
      <w:pPr>
        <w:pStyle w:val="TOC2"/>
        <w:rPr>
          <w:rFonts w:ascii="Calibri" w:hAnsi="Calibri"/>
          <w:noProof/>
          <w:kern w:val="2"/>
          <w:sz w:val="22"/>
          <w:szCs w:val="22"/>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_Toc178079485 \h </w:instrText>
      </w:r>
      <w:r>
        <w:rPr>
          <w:noProof/>
        </w:rPr>
      </w:r>
      <w:r>
        <w:rPr>
          <w:noProof/>
        </w:rPr>
        <w:fldChar w:fldCharType="separate"/>
      </w:r>
      <w:r>
        <w:rPr>
          <w:noProof/>
        </w:rPr>
        <w:t>12</w:t>
      </w:r>
      <w:r>
        <w:rPr>
          <w:noProof/>
        </w:rPr>
        <w:fldChar w:fldCharType="end"/>
      </w:r>
    </w:p>
    <w:p w14:paraId="329C139A" w14:textId="4BE950F8" w:rsidR="00DE2BDB" w:rsidRDefault="00DE2BDB">
      <w:pPr>
        <w:pStyle w:val="TOC3"/>
        <w:rPr>
          <w:rFonts w:ascii="Calibri" w:hAnsi="Calibri"/>
          <w:noProof/>
          <w:kern w:val="2"/>
          <w:sz w:val="22"/>
          <w:szCs w:val="22"/>
          <w:lang w:eastAsia="en-GB"/>
        </w:rPr>
      </w:pPr>
      <w:r>
        <w:rPr>
          <w:noProof/>
        </w:rPr>
        <w:t>5.2.1</w:t>
      </w:r>
      <w:r>
        <w:rPr>
          <w:noProof/>
        </w:rPr>
        <w:tab/>
        <w:t>Use cases</w:t>
      </w:r>
      <w:r>
        <w:rPr>
          <w:noProof/>
        </w:rPr>
        <w:tab/>
      </w:r>
      <w:r>
        <w:rPr>
          <w:noProof/>
        </w:rPr>
        <w:fldChar w:fldCharType="begin" w:fldLock="1"/>
      </w:r>
      <w:r>
        <w:rPr>
          <w:noProof/>
        </w:rPr>
        <w:instrText xml:space="preserve"> PAGEREF _Toc178079486 \h </w:instrText>
      </w:r>
      <w:r>
        <w:rPr>
          <w:noProof/>
        </w:rPr>
      </w:r>
      <w:r>
        <w:rPr>
          <w:noProof/>
        </w:rPr>
        <w:fldChar w:fldCharType="separate"/>
      </w:r>
      <w:r>
        <w:rPr>
          <w:noProof/>
        </w:rPr>
        <w:t>12</w:t>
      </w:r>
      <w:r>
        <w:rPr>
          <w:noProof/>
        </w:rPr>
        <w:fldChar w:fldCharType="end"/>
      </w:r>
    </w:p>
    <w:p w14:paraId="28A8C799" w14:textId="457105E1" w:rsidR="00DE2BDB" w:rsidRDefault="00DE2BDB">
      <w:pPr>
        <w:pStyle w:val="TOC4"/>
        <w:rPr>
          <w:rFonts w:ascii="Calibri" w:hAnsi="Calibri"/>
          <w:noProof/>
          <w:kern w:val="2"/>
          <w:sz w:val="22"/>
          <w:szCs w:val="22"/>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_Toc178079487 \h </w:instrText>
      </w:r>
      <w:r>
        <w:rPr>
          <w:noProof/>
        </w:rPr>
      </w:r>
      <w:r>
        <w:rPr>
          <w:noProof/>
        </w:rPr>
        <w:fldChar w:fldCharType="separate"/>
      </w:r>
      <w:r>
        <w:rPr>
          <w:noProof/>
        </w:rPr>
        <w:t>12</w:t>
      </w:r>
      <w:r>
        <w:rPr>
          <w:noProof/>
        </w:rPr>
        <w:fldChar w:fldCharType="end"/>
      </w:r>
    </w:p>
    <w:p w14:paraId="6DFE0B73" w14:textId="32B6D0A5" w:rsidR="00DE2BDB" w:rsidRDefault="00DE2BDB">
      <w:pPr>
        <w:pStyle w:val="TOC4"/>
        <w:rPr>
          <w:rFonts w:ascii="Calibri" w:hAnsi="Calibri"/>
          <w:noProof/>
          <w:kern w:val="2"/>
          <w:sz w:val="22"/>
          <w:szCs w:val="22"/>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_Toc178079488 \h </w:instrText>
      </w:r>
      <w:r>
        <w:rPr>
          <w:noProof/>
        </w:rPr>
      </w:r>
      <w:r>
        <w:rPr>
          <w:noProof/>
        </w:rPr>
        <w:fldChar w:fldCharType="separate"/>
      </w:r>
      <w:r>
        <w:rPr>
          <w:noProof/>
        </w:rPr>
        <w:t>13</w:t>
      </w:r>
      <w:r>
        <w:rPr>
          <w:noProof/>
        </w:rPr>
        <w:fldChar w:fldCharType="end"/>
      </w:r>
    </w:p>
    <w:p w14:paraId="460A36EF" w14:textId="4ACD67AC" w:rsidR="00DE2BDB" w:rsidRDefault="00DE2BDB">
      <w:pPr>
        <w:pStyle w:val="TOC4"/>
        <w:rPr>
          <w:rFonts w:ascii="Calibri" w:hAnsi="Calibri"/>
          <w:noProof/>
          <w:kern w:val="2"/>
          <w:sz w:val="22"/>
          <w:szCs w:val="22"/>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_Toc178079489 \h </w:instrText>
      </w:r>
      <w:r>
        <w:rPr>
          <w:noProof/>
        </w:rPr>
      </w:r>
      <w:r>
        <w:rPr>
          <w:noProof/>
        </w:rPr>
        <w:fldChar w:fldCharType="separate"/>
      </w:r>
      <w:r>
        <w:rPr>
          <w:noProof/>
        </w:rPr>
        <w:t>13</w:t>
      </w:r>
      <w:r>
        <w:rPr>
          <w:noProof/>
        </w:rPr>
        <w:fldChar w:fldCharType="end"/>
      </w:r>
    </w:p>
    <w:p w14:paraId="10EA47EB" w14:textId="63AB20D0" w:rsidR="00DE2BDB" w:rsidRDefault="00DE2BDB">
      <w:pPr>
        <w:pStyle w:val="TOC4"/>
        <w:rPr>
          <w:rFonts w:ascii="Calibri" w:hAnsi="Calibri"/>
          <w:noProof/>
          <w:kern w:val="2"/>
          <w:sz w:val="22"/>
          <w:szCs w:val="22"/>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_Toc178079490 \h </w:instrText>
      </w:r>
      <w:r>
        <w:rPr>
          <w:noProof/>
        </w:rPr>
      </w:r>
      <w:r>
        <w:rPr>
          <w:noProof/>
        </w:rPr>
        <w:fldChar w:fldCharType="separate"/>
      </w:r>
      <w:r>
        <w:rPr>
          <w:noProof/>
        </w:rPr>
        <w:t>13</w:t>
      </w:r>
      <w:r>
        <w:rPr>
          <w:noProof/>
        </w:rPr>
        <w:fldChar w:fldCharType="end"/>
      </w:r>
    </w:p>
    <w:p w14:paraId="06D5B4BA" w14:textId="50652683" w:rsidR="00DE2BDB" w:rsidRDefault="00DE2BDB">
      <w:pPr>
        <w:pStyle w:val="TOC4"/>
        <w:rPr>
          <w:rFonts w:ascii="Calibri" w:hAnsi="Calibri"/>
          <w:noProof/>
          <w:kern w:val="2"/>
          <w:sz w:val="22"/>
          <w:szCs w:val="22"/>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_Toc178079491 \h </w:instrText>
      </w:r>
      <w:r>
        <w:rPr>
          <w:noProof/>
        </w:rPr>
      </w:r>
      <w:r>
        <w:rPr>
          <w:noProof/>
        </w:rPr>
        <w:fldChar w:fldCharType="separate"/>
      </w:r>
      <w:r>
        <w:rPr>
          <w:noProof/>
        </w:rPr>
        <w:t>14</w:t>
      </w:r>
      <w:r>
        <w:rPr>
          <w:noProof/>
        </w:rPr>
        <w:fldChar w:fldCharType="end"/>
      </w:r>
    </w:p>
    <w:p w14:paraId="4F82F971" w14:textId="2CA40AD6" w:rsidR="00DE2BDB" w:rsidRDefault="00DE2BDB">
      <w:pPr>
        <w:pStyle w:val="TOC3"/>
        <w:rPr>
          <w:rFonts w:ascii="Calibri" w:hAnsi="Calibri"/>
          <w:noProof/>
          <w:kern w:val="2"/>
          <w:sz w:val="22"/>
          <w:szCs w:val="22"/>
          <w:lang w:eastAsia="en-GB"/>
        </w:rPr>
      </w:pPr>
      <w:r>
        <w:rPr>
          <w:noProof/>
        </w:rPr>
        <w:t>5.2.2</w:t>
      </w:r>
      <w:r>
        <w:rPr>
          <w:noProof/>
        </w:rPr>
        <w:tab/>
        <w:t>Requirements</w:t>
      </w:r>
      <w:r>
        <w:rPr>
          <w:noProof/>
        </w:rPr>
        <w:tab/>
      </w:r>
      <w:r>
        <w:rPr>
          <w:noProof/>
        </w:rPr>
        <w:fldChar w:fldCharType="begin" w:fldLock="1"/>
      </w:r>
      <w:r>
        <w:rPr>
          <w:noProof/>
        </w:rPr>
        <w:instrText xml:space="preserve"> PAGEREF _Toc178079492 \h </w:instrText>
      </w:r>
      <w:r>
        <w:rPr>
          <w:noProof/>
        </w:rPr>
      </w:r>
      <w:r>
        <w:rPr>
          <w:noProof/>
        </w:rPr>
        <w:fldChar w:fldCharType="separate"/>
      </w:r>
      <w:r>
        <w:rPr>
          <w:noProof/>
        </w:rPr>
        <w:t>14</w:t>
      </w:r>
      <w:r>
        <w:rPr>
          <w:noProof/>
        </w:rPr>
        <w:fldChar w:fldCharType="end"/>
      </w:r>
    </w:p>
    <w:p w14:paraId="6EA854E4" w14:textId="7C1727A8" w:rsidR="00DE2BDB" w:rsidRDefault="00DE2BDB">
      <w:pPr>
        <w:pStyle w:val="TOC1"/>
        <w:rPr>
          <w:rFonts w:ascii="Calibri" w:hAnsi="Calibri"/>
          <w:noProof/>
          <w:kern w:val="2"/>
          <w:szCs w:val="22"/>
          <w:lang w:eastAsia="en-GB"/>
        </w:rPr>
      </w:pPr>
      <w:r>
        <w:rPr>
          <w:noProof/>
        </w:rPr>
        <w:t>6</w:t>
      </w:r>
      <w:r>
        <w:rPr>
          <w:noProof/>
        </w:rPr>
        <w:tab/>
        <w:t>Managing management data</w:t>
      </w:r>
      <w:r>
        <w:rPr>
          <w:noProof/>
        </w:rPr>
        <w:tab/>
      </w:r>
      <w:r>
        <w:rPr>
          <w:noProof/>
        </w:rPr>
        <w:fldChar w:fldCharType="begin" w:fldLock="1"/>
      </w:r>
      <w:r>
        <w:rPr>
          <w:noProof/>
        </w:rPr>
        <w:instrText xml:space="preserve"> PAGEREF _Toc178079493 \h </w:instrText>
      </w:r>
      <w:r>
        <w:rPr>
          <w:noProof/>
        </w:rPr>
      </w:r>
      <w:r>
        <w:rPr>
          <w:noProof/>
        </w:rPr>
        <w:fldChar w:fldCharType="separate"/>
      </w:r>
      <w:r>
        <w:rPr>
          <w:noProof/>
        </w:rPr>
        <w:t>14</w:t>
      </w:r>
      <w:r>
        <w:rPr>
          <w:noProof/>
        </w:rPr>
        <w:fldChar w:fldCharType="end"/>
      </w:r>
    </w:p>
    <w:p w14:paraId="4ACD9DCC" w14:textId="5BF75200" w:rsidR="00DE2BDB" w:rsidRDefault="00DE2BDB">
      <w:pPr>
        <w:pStyle w:val="TOC2"/>
        <w:rPr>
          <w:rFonts w:ascii="Calibri" w:hAnsi="Calibri"/>
          <w:noProof/>
          <w:kern w:val="2"/>
          <w:sz w:val="22"/>
          <w:szCs w:val="22"/>
          <w:lang w:eastAsia="en-GB"/>
        </w:rPr>
      </w:pPr>
      <w:r w:rsidRPr="000F2E4F">
        <w:rPr>
          <w:noProof/>
          <w:lang w:val="en-US"/>
        </w:rPr>
        <w:t>6.1</w:t>
      </w:r>
      <w:r w:rsidRPr="000F2E4F">
        <w:rPr>
          <w:noProof/>
          <w:lang w:val="en-US"/>
        </w:rPr>
        <w:tab/>
        <w:t>Producing and reporting management data</w:t>
      </w:r>
      <w:r>
        <w:rPr>
          <w:noProof/>
        </w:rPr>
        <w:tab/>
      </w:r>
      <w:r>
        <w:rPr>
          <w:noProof/>
        </w:rPr>
        <w:fldChar w:fldCharType="begin" w:fldLock="1"/>
      </w:r>
      <w:r>
        <w:rPr>
          <w:noProof/>
        </w:rPr>
        <w:instrText xml:space="preserve"> PAGEREF _Toc178079494 \h </w:instrText>
      </w:r>
      <w:r>
        <w:rPr>
          <w:noProof/>
        </w:rPr>
      </w:r>
      <w:r>
        <w:rPr>
          <w:noProof/>
        </w:rPr>
        <w:fldChar w:fldCharType="separate"/>
      </w:r>
      <w:r>
        <w:rPr>
          <w:noProof/>
        </w:rPr>
        <w:t>14</w:t>
      </w:r>
      <w:r>
        <w:rPr>
          <w:noProof/>
        </w:rPr>
        <w:fldChar w:fldCharType="end"/>
      </w:r>
    </w:p>
    <w:p w14:paraId="4D2B7566" w14:textId="59CFC8B8" w:rsidR="00DE2BDB" w:rsidRDefault="00DE2BDB">
      <w:pPr>
        <w:pStyle w:val="TOC3"/>
        <w:rPr>
          <w:rFonts w:ascii="Calibri" w:hAnsi="Calibri"/>
          <w:noProof/>
          <w:kern w:val="2"/>
          <w:sz w:val="22"/>
          <w:szCs w:val="22"/>
          <w:lang w:eastAsia="en-GB"/>
        </w:rPr>
      </w:pPr>
      <w:r w:rsidRPr="000F2E4F">
        <w:rPr>
          <w:noProof/>
          <w:lang w:val="en-US"/>
        </w:rPr>
        <w:t>6.1.1</w:t>
      </w:r>
      <w:r w:rsidRPr="000F2E4F">
        <w:rPr>
          <w:noProof/>
          <w:lang w:val="en-US"/>
        </w:rPr>
        <w:tab/>
        <w:t>Description</w:t>
      </w:r>
      <w:r>
        <w:rPr>
          <w:noProof/>
        </w:rPr>
        <w:tab/>
      </w:r>
      <w:r>
        <w:rPr>
          <w:noProof/>
        </w:rPr>
        <w:fldChar w:fldCharType="begin" w:fldLock="1"/>
      </w:r>
      <w:r>
        <w:rPr>
          <w:noProof/>
        </w:rPr>
        <w:instrText xml:space="preserve"> PAGEREF _Toc178079495 \h </w:instrText>
      </w:r>
      <w:r>
        <w:rPr>
          <w:noProof/>
        </w:rPr>
      </w:r>
      <w:r>
        <w:rPr>
          <w:noProof/>
        </w:rPr>
        <w:fldChar w:fldCharType="separate"/>
      </w:r>
      <w:r>
        <w:rPr>
          <w:noProof/>
        </w:rPr>
        <w:t>14</w:t>
      </w:r>
      <w:r>
        <w:rPr>
          <w:noProof/>
        </w:rPr>
        <w:fldChar w:fldCharType="end"/>
      </w:r>
    </w:p>
    <w:p w14:paraId="17439F2D" w14:textId="6B076966" w:rsidR="00DE2BDB" w:rsidRDefault="00DE2BDB">
      <w:pPr>
        <w:pStyle w:val="TOC3"/>
        <w:rPr>
          <w:rFonts w:ascii="Calibri" w:hAnsi="Calibri"/>
          <w:noProof/>
          <w:kern w:val="2"/>
          <w:sz w:val="22"/>
          <w:szCs w:val="22"/>
          <w:lang w:eastAsia="en-GB"/>
        </w:rPr>
      </w:pPr>
      <w:r w:rsidRPr="000F2E4F">
        <w:rPr>
          <w:noProof/>
          <w:lang w:val="en-US"/>
        </w:rPr>
        <w:t>6.1.2</w:t>
      </w:r>
      <w:r w:rsidRPr="000F2E4F">
        <w:rPr>
          <w:noProof/>
          <w:lang w:val="en-US"/>
        </w:rPr>
        <w:tab/>
        <w:t>Void</w:t>
      </w:r>
      <w:r>
        <w:rPr>
          <w:noProof/>
        </w:rPr>
        <w:tab/>
      </w:r>
      <w:r>
        <w:rPr>
          <w:noProof/>
        </w:rPr>
        <w:fldChar w:fldCharType="begin" w:fldLock="1"/>
      </w:r>
      <w:r>
        <w:rPr>
          <w:noProof/>
        </w:rPr>
        <w:instrText xml:space="preserve"> PAGEREF _Toc178079496 \h </w:instrText>
      </w:r>
      <w:r>
        <w:rPr>
          <w:noProof/>
        </w:rPr>
      </w:r>
      <w:r>
        <w:rPr>
          <w:noProof/>
        </w:rPr>
        <w:fldChar w:fldCharType="separate"/>
      </w:r>
      <w:r>
        <w:rPr>
          <w:noProof/>
        </w:rPr>
        <w:t>15</w:t>
      </w:r>
      <w:r>
        <w:rPr>
          <w:noProof/>
        </w:rPr>
        <w:fldChar w:fldCharType="end"/>
      </w:r>
    </w:p>
    <w:p w14:paraId="183E4203" w14:textId="5056980E" w:rsidR="00DE2BDB" w:rsidRDefault="00DE2BDB">
      <w:pPr>
        <w:pStyle w:val="TOC3"/>
        <w:rPr>
          <w:rFonts w:ascii="Calibri" w:hAnsi="Calibri"/>
          <w:noProof/>
          <w:kern w:val="2"/>
          <w:sz w:val="22"/>
          <w:szCs w:val="22"/>
          <w:lang w:eastAsia="en-GB"/>
        </w:rPr>
      </w:pPr>
      <w:r w:rsidRPr="000F2E4F">
        <w:rPr>
          <w:noProof/>
          <w:lang w:val="en-US"/>
        </w:rPr>
        <w:t>6.1.3</w:t>
      </w:r>
      <w:r w:rsidRPr="000F2E4F">
        <w:rPr>
          <w:noProof/>
          <w:lang w:val="en-US"/>
        </w:rPr>
        <w:tab/>
        <w:t>Requirements</w:t>
      </w:r>
      <w:r>
        <w:rPr>
          <w:noProof/>
        </w:rPr>
        <w:tab/>
      </w:r>
      <w:r>
        <w:rPr>
          <w:noProof/>
        </w:rPr>
        <w:fldChar w:fldCharType="begin" w:fldLock="1"/>
      </w:r>
      <w:r>
        <w:rPr>
          <w:noProof/>
        </w:rPr>
        <w:instrText xml:space="preserve"> PAGEREF _Toc178079497 \h </w:instrText>
      </w:r>
      <w:r>
        <w:rPr>
          <w:noProof/>
        </w:rPr>
      </w:r>
      <w:r>
        <w:rPr>
          <w:noProof/>
        </w:rPr>
        <w:fldChar w:fldCharType="separate"/>
      </w:r>
      <w:r>
        <w:rPr>
          <w:noProof/>
        </w:rPr>
        <w:t>15</w:t>
      </w:r>
      <w:r>
        <w:rPr>
          <w:noProof/>
        </w:rPr>
        <w:fldChar w:fldCharType="end"/>
      </w:r>
    </w:p>
    <w:p w14:paraId="27773D91" w14:textId="3F5FE634" w:rsidR="00DE2BDB" w:rsidRDefault="00DE2BDB">
      <w:pPr>
        <w:pStyle w:val="TOC2"/>
        <w:rPr>
          <w:rFonts w:ascii="Calibri" w:hAnsi="Calibri"/>
          <w:noProof/>
          <w:kern w:val="2"/>
          <w:sz w:val="22"/>
          <w:szCs w:val="22"/>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_Toc178079498 \h </w:instrText>
      </w:r>
      <w:r>
        <w:rPr>
          <w:noProof/>
        </w:rPr>
      </w:r>
      <w:r>
        <w:rPr>
          <w:noProof/>
        </w:rPr>
        <w:fldChar w:fldCharType="separate"/>
      </w:r>
      <w:r>
        <w:rPr>
          <w:noProof/>
        </w:rPr>
        <w:t>16</w:t>
      </w:r>
      <w:r>
        <w:rPr>
          <w:noProof/>
        </w:rPr>
        <w:fldChar w:fldCharType="end"/>
      </w:r>
    </w:p>
    <w:p w14:paraId="24819A4D" w14:textId="2DE678E5" w:rsidR="00DE2BDB" w:rsidRDefault="00DE2BDB">
      <w:pPr>
        <w:pStyle w:val="TOC3"/>
        <w:rPr>
          <w:rFonts w:ascii="Calibri" w:hAnsi="Calibri"/>
          <w:noProof/>
          <w:kern w:val="2"/>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_Toc178079499 \h </w:instrText>
      </w:r>
      <w:r>
        <w:rPr>
          <w:noProof/>
        </w:rPr>
      </w:r>
      <w:r>
        <w:rPr>
          <w:noProof/>
        </w:rPr>
        <w:fldChar w:fldCharType="separate"/>
      </w:r>
      <w:r>
        <w:rPr>
          <w:noProof/>
        </w:rPr>
        <w:t>16</w:t>
      </w:r>
      <w:r>
        <w:rPr>
          <w:noProof/>
        </w:rPr>
        <w:fldChar w:fldCharType="end"/>
      </w:r>
    </w:p>
    <w:p w14:paraId="1B093F69" w14:textId="3AB2321E" w:rsidR="00DE2BDB" w:rsidRDefault="00DE2BDB">
      <w:pPr>
        <w:pStyle w:val="TOC3"/>
        <w:rPr>
          <w:rFonts w:ascii="Calibri" w:hAnsi="Calibri"/>
          <w:noProof/>
          <w:kern w:val="2"/>
          <w:sz w:val="22"/>
          <w:szCs w:val="22"/>
          <w:lang w:eastAsia="en-GB"/>
        </w:rPr>
      </w:pPr>
      <w:r w:rsidRPr="000F2E4F">
        <w:rPr>
          <w:noProof/>
          <w:lang w:val="en-US"/>
        </w:rPr>
        <w:t>6.2.2</w:t>
      </w:r>
      <w:r w:rsidRPr="000F2E4F">
        <w:rPr>
          <w:noProof/>
          <w:lang w:val="en-US"/>
        </w:rPr>
        <w:tab/>
        <w:t>Use cases</w:t>
      </w:r>
      <w:r>
        <w:rPr>
          <w:noProof/>
        </w:rPr>
        <w:tab/>
      </w:r>
      <w:r>
        <w:rPr>
          <w:noProof/>
        </w:rPr>
        <w:fldChar w:fldCharType="begin" w:fldLock="1"/>
      </w:r>
      <w:r>
        <w:rPr>
          <w:noProof/>
        </w:rPr>
        <w:instrText xml:space="preserve"> PAGEREF _Toc178079500 \h </w:instrText>
      </w:r>
      <w:r>
        <w:rPr>
          <w:noProof/>
        </w:rPr>
      </w:r>
      <w:r>
        <w:rPr>
          <w:noProof/>
        </w:rPr>
        <w:fldChar w:fldCharType="separate"/>
      </w:r>
      <w:r>
        <w:rPr>
          <w:noProof/>
        </w:rPr>
        <w:t>16</w:t>
      </w:r>
      <w:r>
        <w:rPr>
          <w:noProof/>
        </w:rPr>
        <w:fldChar w:fldCharType="end"/>
      </w:r>
    </w:p>
    <w:p w14:paraId="4CD264E7" w14:textId="3DC03B12" w:rsidR="00DE2BDB" w:rsidRDefault="00DE2BDB">
      <w:pPr>
        <w:pStyle w:val="TOC3"/>
        <w:rPr>
          <w:rFonts w:ascii="Calibri" w:hAnsi="Calibri"/>
          <w:noProof/>
          <w:kern w:val="2"/>
          <w:sz w:val="22"/>
          <w:szCs w:val="22"/>
          <w:lang w:eastAsia="en-GB"/>
        </w:rPr>
      </w:pPr>
      <w:r>
        <w:rPr>
          <w:noProof/>
        </w:rPr>
        <w:t>6.2.3</w:t>
      </w:r>
      <w:r>
        <w:rPr>
          <w:noProof/>
        </w:rPr>
        <w:tab/>
        <w:t>Requirements</w:t>
      </w:r>
      <w:r>
        <w:rPr>
          <w:noProof/>
        </w:rPr>
        <w:tab/>
      </w:r>
      <w:r>
        <w:rPr>
          <w:noProof/>
        </w:rPr>
        <w:fldChar w:fldCharType="begin" w:fldLock="1"/>
      </w:r>
      <w:r>
        <w:rPr>
          <w:noProof/>
        </w:rPr>
        <w:instrText xml:space="preserve"> PAGEREF _Toc178079501 \h </w:instrText>
      </w:r>
      <w:r>
        <w:rPr>
          <w:noProof/>
        </w:rPr>
      </w:r>
      <w:r>
        <w:rPr>
          <w:noProof/>
        </w:rPr>
        <w:fldChar w:fldCharType="separate"/>
      </w:r>
      <w:r>
        <w:rPr>
          <w:noProof/>
        </w:rPr>
        <w:t>16</w:t>
      </w:r>
      <w:r>
        <w:rPr>
          <w:noProof/>
        </w:rPr>
        <w:fldChar w:fldCharType="end"/>
      </w:r>
    </w:p>
    <w:p w14:paraId="3E75CFE1" w14:textId="44991DF9" w:rsidR="00DE2BDB" w:rsidRDefault="00DE2BDB">
      <w:pPr>
        <w:pStyle w:val="TOC2"/>
        <w:rPr>
          <w:rFonts w:ascii="Calibri" w:hAnsi="Calibri"/>
          <w:noProof/>
          <w:kern w:val="2"/>
          <w:sz w:val="22"/>
          <w:szCs w:val="22"/>
          <w:lang w:eastAsia="en-GB"/>
        </w:rPr>
      </w:pPr>
      <w:r>
        <w:rPr>
          <w:noProof/>
        </w:rPr>
        <w:t>6.3</w:t>
      </w:r>
      <w:r>
        <w:rPr>
          <w:noProof/>
        </w:rPr>
        <w:tab/>
        <w:t>Storing management data</w:t>
      </w:r>
      <w:r>
        <w:rPr>
          <w:noProof/>
        </w:rPr>
        <w:tab/>
      </w:r>
      <w:r>
        <w:rPr>
          <w:noProof/>
        </w:rPr>
        <w:fldChar w:fldCharType="begin" w:fldLock="1"/>
      </w:r>
      <w:r>
        <w:rPr>
          <w:noProof/>
        </w:rPr>
        <w:instrText xml:space="preserve"> PAGEREF _Toc178079502 \h </w:instrText>
      </w:r>
      <w:r>
        <w:rPr>
          <w:noProof/>
        </w:rPr>
      </w:r>
      <w:r>
        <w:rPr>
          <w:noProof/>
        </w:rPr>
        <w:fldChar w:fldCharType="separate"/>
      </w:r>
      <w:r>
        <w:rPr>
          <w:noProof/>
        </w:rPr>
        <w:t>16</w:t>
      </w:r>
      <w:r>
        <w:rPr>
          <w:noProof/>
        </w:rPr>
        <w:fldChar w:fldCharType="end"/>
      </w:r>
    </w:p>
    <w:p w14:paraId="48B4BC09" w14:textId="2AAB3B30" w:rsidR="00DE2BDB" w:rsidRDefault="00DE2BDB">
      <w:pPr>
        <w:pStyle w:val="TOC3"/>
        <w:rPr>
          <w:rFonts w:ascii="Calibri" w:hAnsi="Calibri"/>
          <w:noProof/>
          <w:kern w:val="2"/>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_Toc178079503 \h </w:instrText>
      </w:r>
      <w:r>
        <w:rPr>
          <w:noProof/>
        </w:rPr>
      </w:r>
      <w:r>
        <w:rPr>
          <w:noProof/>
        </w:rPr>
        <w:fldChar w:fldCharType="separate"/>
      </w:r>
      <w:r>
        <w:rPr>
          <w:noProof/>
        </w:rPr>
        <w:t>16</w:t>
      </w:r>
      <w:r>
        <w:rPr>
          <w:noProof/>
        </w:rPr>
        <w:fldChar w:fldCharType="end"/>
      </w:r>
    </w:p>
    <w:p w14:paraId="589E822E" w14:textId="3797AA8D" w:rsidR="00DE2BDB" w:rsidRDefault="00DE2BDB">
      <w:pPr>
        <w:pStyle w:val="TOC3"/>
        <w:rPr>
          <w:rFonts w:ascii="Calibri" w:hAnsi="Calibri"/>
          <w:noProof/>
          <w:kern w:val="2"/>
          <w:sz w:val="22"/>
          <w:szCs w:val="22"/>
          <w:lang w:eastAsia="en-GB"/>
        </w:rPr>
      </w:pPr>
      <w:r w:rsidRPr="000F2E4F">
        <w:rPr>
          <w:noProof/>
          <w:lang w:val="en-US"/>
        </w:rPr>
        <w:t>6.3.2</w:t>
      </w:r>
      <w:r w:rsidRPr="000F2E4F">
        <w:rPr>
          <w:noProof/>
          <w:lang w:val="en-US"/>
        </w:rPr>
        <w:tab/>
        <w:t>Void</w:t>
      </w:r>
      <w:r>
        <w:rPr>
          <w:noProof/>
        </w:rPr>
        <w:tab/>
      </w:r>
      <w:r>
        <w:rPr>
          <w:noProof/>
        </w:rPr>
        <w:fldChar w:fldCharType="begin" w:fldLock="1"/>
      </w:r>
      <w:r>
        <w:rPr>
          <w:noProof/>
        </w:rPr>
        <w:instrText xml:space="preserve"> PAGEREF _Toc178079504 \h </w:instrText>
      </w:r>
      <w:r>
        <w:rPr>
          <w:noProof/>
        </w:rPr>
      </w:r>
      <w:r>
        <w:rPr>
          <w:noProof/>
        </w:rPr>
        <w:fldChar w:fldCharType="separate"/>
      </w:r>
      <w:r>
        <w:rPr>
          <w:noProof/>
        </w:rPr>
        <w:t>17</w:t>
      </w:r>
      <w:r>
        <w:rPr>
          <w:noProof/>
        </w:rPr>
        <w:fldChar w:fldCharType="end"/>
      </w:r>
    </w:p>
    <w:p w14:paraId="53F5018A" w14:textId="4F09B611" w:rsidR="00DE2BDB" w:rsidRDefault="00DE2BDB">
      <w:pPr>
        <w:pStyle w:val="TOC3"/>
        <w:rPr>
          <w:rFonts w:ascii="Calibri" w:hAnsi="Calibri"/>
          <w:noProof/>
          <w:kern w:val="2"/>
          <w:sz w:val="22"/>
          <w:szCs w:val="22"/>
          <w:lang w:eastAsia="en-GB"/>
        </w:rPr>
      </w:pPr>
      <w:r>
        <w:rPr>
          <w:noProof/>
        </w:rPr>
        <w:t>6.3.3</w:t>
      </w:r>
      <w:r>
        <w:rPr>
          <w:noProof/>
        </w:rPr>
        <w:tab/>
        <w:t>Requirements</w:t>
      </w:r>
      <w:r>
        <w:rPr>
          <w:noProof/>
        </w:rPr>
        <w:tab/>
      </w:r>
      <w:r>
        <w:rPr>
          <w:noProof/>
        </w:rPr>
        <w:fldChar w:fldCharType="begin" w:fldLock="1"/>
      </w:r>
      <w:r>
        <w:rPr>
          <w:noProof/>
        </w:rPr>
        <w:instrText xml:space="preserve"> PAGEREF _Toc178079505 \h </w:instrText>
      </w:r>
      <w:r>
        <w:rPr>
          <w:noProof/>
        </w:rPr>
      </w:r>
      <w:r>
        <w:rPr>
          <w:noProof/>
        </w:rPr>
        <w:fldChar w:fldCharType="separate"/>
      </w:r>
      <w:r>
        <w:rPr>
          <w:noProof/>
        </w:rPr>
        <w:t>17</w:t>
      </w:r>
      <w:r>
        <w:rPr>
          <w:noProof/>
        </w:rPr>
        <w:fldChar w:fldCharType="end"/>
      </w:r>
    </w:p>
    <w:p w14:paraId="7948FB5F" w14:textId="574CBCF4" w:rsidR="00DE2BDB" w:rsidRDefault="00DE2BDB">
      <w:pPr>
        <w:pStyle w:val="TOC2"/>
        <w:rPr>
          <w:rFonts w:ascii="Calibri" w:hAnsi="Calibri"/>
          <w:noProof/>
          <w:kern w:val="2"/>
          <w:sz w:val="22"/>
          <w:szCs w:val="22"/>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_Toc178079506 \h </w:instrText>
      </w:r>
      <w:r>
        <w:rPr>
          <w:noProof/>
        </w:rPr>
      </w:r>
      <w:r>
        <w:rPr>
          <w:noProof/>
        </w:rPr>
        <w:fldChar w:fldCharType="separate"/>
      </w:r>
      <w:r>
        <w:rPr>
          <w:noProof/>
        </w:rPr>
        <w:t>17</w:t>
      </w:r>
      <w:r>
        <w:rPr>
          <w:noProof/>
        </w:rPr>
        <w:fldChar w:fldCharType="end"/>
      </w:r>
    </w:p>
    <w:p w14:paraId="7FE06F75" w14:textId="29426E17" w:rsidR="00DE2BDB" w:rsidRDefault="00DE2BDB">
      <w:pPr>
        <w:pStyle w:val="TOC3"/>
        <w:rPr>
          <w:rFonts w:ascii="Calibri" w:hAnsi="Calibri"/>
          <w:noProof/>
          <w:kern w:val="2"/>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_Toc178079507 \h </w:instrText>
      </w:r>
      <w:r>
        <w:rPr>
          <w:noProof/>
        </w:rPr>
      </w:r>
      <w:r>
        <w:rPr>
          <w:noProof/>
        </w:rPr>
        <w:fldChar w:fldCharType="separate"/>
      </w:r>
      <w:r>
        <w:rPr>
          <w:noProof/>
        </w:rPr>
        <w:t>17</w:t>
      </w:r>
      <w:r>
        <w:rPr>
          <w:noProof/>
        </w:rPr>
        <w:fldChar w:fldCharType="end"/>
      </w:r>
    </w:p>
    <w:p w14:paraId="6020D6C2" w14:textId="3C284D48" w:rsidR="00DE2BDB" w:rsidRDefault="00DE2BDB">
      <w:pPr>
        <w:pStyle w:val="TOC3"/>
        <w:rPr>
          <w:rFonts w:ascii="Calibri" w:hAnsi="Calibri"/>
          <w:noProof/>
          <w:kern w:val="2"/>
          <w:sz w:val="22"/>
          <w:szCs w:val="22"/>
          <w:lang w:eastAsia="en-GB"/>
        </w:rPr>
      </w:pPr>
      <w:r w:rsidRPr="000F2E4F">
        <w:rPr>
          <w:noProof/>
          <w:lang w:val="en-US"/>
        </w:rPr>
        <w:t>6.4.2</w:t>
      </w:r>
      <w:r w:rsidRPr="000F2E4F">
        <w:rPr>
          <w:noProof/>
          <w:lang w:val="en-US"/>
        </w:rPr>
        <w:tab/>
        <w:t>Void</w:t>
      </w:r>
      <w:r>
        <w:rPr>
          <w:noProof/>
        </w:rPr>
        <w:tab/>
      </w:r>
      <w:r>
        <w:rPr>
          <w:noProof/>
        </w:rPr>
        <w:fldChar w:fldCharType="begin" w:fldLock="1"/>
      </w:r>
      <w:r>
        <w:rPr>
          <w:noProof/>
        </w:rPr>
        <w:instrText xml:space="preserve"> PAGEREF _Toc178079508 \h </w:instrText>
      </w:r>
      <w:r>
        <w:rPr>
          <w:noProof/>
        </w:rPr>
      </w:r>
      <w:r>
        <w:rPr>
          <w:noProof/>
        </w:rPr>
        <w:fldChar w:fldCharType="separate"/>
      </w:r>
      <w:r>
        <w:rPr>
          <w:noProof/>
        </w:rPr>
        <w:t>17</w:t>
      </w:r>
      <w:r>
        <w:rPr>
          <w:noProof/>
        </w:rPr>
        <w:fldChar w:fldCharType="end"/>
      </w:r>
    </w:p>
    <w:p w14:paraId="66DBC909" w14:textId="7A5FD8E2" w:rsidR="00DE2BDB" w:rsidRDefault="00DE2BDB">
      <w:pPr>
        <w:pStyle w:val="TOC3"/>
        <w:rPr>
          <w:rFonts w:ascii="Calibri" w:hAnsi="Calibri"/>
          <w:noProof/>
          <w:kern w:val="2"/>
          <w:sz w:val="22"/>
          <w:szCs w:val="22"/>
          <w:lang w:eastAsia="en-GB"/>
        </w:rPr>
      </w:pPr>
      <w:r>
        <w:rPr>
          <w:noProof/>
        </w:rPr>
        <w:t>6.4.3</w:t>
      </w:r>
      <w:r>
        <w:rPr>
          <w:noProof/>
        </w:rPr>
        <w:tab/>
        <w:t>Requirements</w:t>
      </w:r>
      <w:r>
        <w:rPr>
          <w:noProof/>
        </w:rPr>
        <w:tab/>
      </w:r>
      <w:r>
        <w:rPr>
          <w:noProof/>
        </w:rPr>
        <w:fldChar w:fldCharType="begin" w:fldLock="1"/>
      </w:r>
      <w:r>
        <w:rPr>
          <w:noProof/>
        </w:rPr>
        <w:instrText xml:space="preserve"> PAGEREF _Toc178079509 \h </w:instrText>
      </w:r>
      <w:r>
        <w:rPr>
          <w:noProof/>
        </w:rPr>
      </w:r>
      <w:r>
        <w:rPr>
          <w:noProof/>
        </w:rPr>
        <w:fldChar w:fldCharType="separate"/>
      </w:r>
      <w:r>
        <w:rPr>
          <w:noProof/>
        </w:rPr>
        <w:t>17</w:t>
      </w:r>
      <w:r>
        <w:rPr>
          <w:noProof/>
        </w:rPr>
        <w:fldChar w:fldCharType="end"/>
      </w:r>
    </w:p>
    <w:p w14:paraId="18BC4214" w14:textId="2F8C7093" w:rsidR="00DE2BDB" w:rsidRDefault="00DE2BDB">
      <w:pPr>
        <w:pStyle w:val="TOC2"/>
        <w:rPr>
          <w:rFonts w:ascii="Calibri" w:hAnsi="Calibri"/>
          <w:noProof/>
          <w:kern w:val="2"/>
          <w:sz w:val="22"/>
          <w:szCs w:val="22"/>
          <w:lang w:eastAsia="en-GB"/>
        </w:rPr>
      </w:pPr>
      <w:r w:rsidRPr="000F2E4F">
        <w:rPr>
          <w:noProof/>
          <w:lang w:val="en-US"/>
        </w:rPr>
        <w:t>6.5</w:t>
      </w:r>
      <w:r w:rsidRPr="000F2E4F">
        <w:rPr>
          <w:noProof/>
          <w:lang w:val="en-US"/>
        </w:rPr>
        <w:tab/>
        <w:t>Discovery of management data</w:t>
      </w:r>
      <w:r>
        <w:rPr>
          <w:noProof/>
        </w:rPr>
        <w:tab/>
      </w:r>
      <w:r>
        <w:rPr>
          <w:noProof/>
        </w:rPr>
        <w:fldChar w:fldCharType="begin" w:fldLock="1"/>
      </w:r>
      <w:r>
        <w:rPr>
          <w:noProof/>
        </w:rPr>
        <w:instrText xml:space="preserve"> PAGEREF _Toc178079510 \h </w:instrText>
      </w:r>
      <w:r>
        <w:rPr>
          <w:noProof/>
        </w:rPr>
      </w:r>
      <w:r>
        <w:rPr>
          <w:noProof/>
        </w:rPr>
        <w:fldChar w:fldCharType="separate"/>
      </w:r>
      <w:r>
        <w:rPr>
          <w:noProof/>
        </w:rPr>
        <w:t>18</w:t>
      </w:r>
      <w:r>
        <w:rPr>
          <w:noProof/>
        </w:rPr>
        <w:fldChar w:fldCharType="end"/>
      </w:r>
    </w:p>
    <w:p w14:paraId="093FAAA6" w14:textId="44FDFF8B" w:rsidR="00DE2BDB" w:rsidRDefault="00DE2BDB">
      <w:pPr>
        <w:pStyle w:val="TOC3"/>
        <w:rPr>
          <w:rFonts w:ascii="Calibri" w:hAnsi="Calibri"/>
          <w:noProof/>
          <w:kern w:val="2"/>
          <w:sz w:val="22"/>
          <w:szCs w:val="22"/>
          <w:lang w:eastAsia="en-GB"/>
        </w:rPr>
      </w:pPr>
      <w:r>
        <w:rPr>
          <w:noProof/>
        </w:rPr>
        <w:t>6.5.1</w:t>
      </w:r>
      <w:r>
        <w:rPr>
          <w:noProof/>
        </w:rPr>
        <w:tab/>
        <w:t>Description</w:t>
      </w:r>
      <w:r>
        <w:rPr>
          <w:noProof/>
        </w:rPr>
        <w:tab/>
      </w:r>
      <w:r>
        <w:rPr>
          <w:noProof/>
        </w:rPr>
        <w:fldChar w:fldCharType="begin" w:fldLock="1"/>
      </w:r>
      <w:r>
        <w:rPr>
          <w:noProof/>
        </w:rPr>
        <w:instrText xml:space="preserve"> PAGEREF _Toc178079511 \h </w:instrText>
      </w:r>
      <w:r>
        <w:rPr>
          <w:noProof/>
        </w:rPr>
      </w:r>
      <w:r>
        <w:rPr>
          <w:noProof/>
        </w:rPr>
        <w:fldChar w:fldCharType="separate"/>
      </w:r>
      <w:r>
        <w:rPr>
          <w:noProof/>
        </w:rPr>
        <w:t>18</w:t>
      </w:r>
      <w:r>
        <w:rPr>
          <w:noProof/>
        </w:rPr>
        <w:fldChar w:fldCharType="end"/>
      </w:r>
    </w:p>
    <w:p w14:paraId="6A824A50" w14:textId="60175157" w:rsidR="00DE2BDB" w:rsidRDefault="00DE2BDB">
      <w:pPr>
        <w:pStyle w:val="TOC3"/>
        <w:rPr>
          <w:rFonts w:ascii="Calibri" w:hAnsi="Calibri"/>
          <w:noProof/>
          <w:kern w:val="2"/>
          <w:sz w:val="22"/>
          <w:szCs w:val="22"/>
          <w:lang w:eastAsia="en-GB"/>
        </w:rPr>
      </w:pPr>
      <w:r w:rsidRPr="000F2E4F">
        <w:rPr>
          <w:noProof/>
          <w:lang w:val="en-US"/>
        </w:rPr>
        <w:t>6.5.2</w:t>
      </w:r>
      <w:r w:rsidRPr="000F2E4F">
        <w:rPr>
          <w:noProof/>
          <w:lang w:val="en-US"/>
        </w:rPr>
        <w:tab/>
        <w:t>Void</w:t>
      </w:r>
      <w:r>
        <w:rPr>
          <w:noProof/>
        </w:rPr>
        <w:tab/>
      </w:r>
      <w:r>
        <w:rPr>
          <w:noProof/>
        </w:rPr>
        <w:fldChar w:fldCharType="begin" w:fldLock="1"/>
      </w:r>
      <w:r>
        <w:rPr>
          <w:noProof/>
        </w:rPr>
        <w:instrText xml:space="preserve"> PAGEREF _Toc178079512 \h </w:instrText>
      </w:r>
      <w:r>
        <w:rPr>
          <w:noProof/>
        </w:rPr>
      </w:r>
      <w:r>
        <w:rPr>
          <w:noProof/>
        </w:rPr>
        <w:fldChar w:fldCharType="separate"/>
      </w:r>
      <w:r>
        <w:rPr>
          <w:noProof/>
        </w:rPr>
        <w:t>18</w:t>
      </w:r>
      <w:r>
        <w:rPr>
          <w:noProof/>
        </w:rPr>
        <w:fldChar w:fldCharType="end"/>
      </w:r>
    </w:p>
    <w:p w14:paraId="2369DF1E" w14:textId="33882D1D" w:rsidR="00DE2BDB" w:rsidRDefault="00DE2BDB">
      <w:pPr>
        <w:pStyle w:val="TOC3"/>
        <w:rPr>
          <w:rFonts w:ascii="Calibri" w:hAnsi="Calibri"/>
          <w:noProof/>
          <w:kern w:val="2"/>
          <w:sz w:val="22"/>
          <w:szCs w:val="22"/>
          <w:lang w:eastAsia="en-GB"/>
        </w:rPr>
      </w:pPr>
      <w:r w:rsidRPr="000F2E4F">
        <w:rPr>
          <w:noProof/>
          <w:lang w:val="en-US"/>
        </w:rPr>
        <w:t>6.5.3</w:t>
      </w:r>
      <w:r w:rsidRPr="000F2E4F">
        <w:rPr>
          <w:noProof/>
          <w:lang w:val="en-US"/>
        </w:rPr>
        <w:tab/>
        <w:t>Requirements</w:t>
      </w:r>
      <w:r>
        <w:rPr>
          <w:noProof/>
        </w:rPr>
        <w:tab/>
      </w:r>
      <w:r>
        <w:rPr>
          <w:noProof/>
        </w:rPr>
        <w:fldChar w:fldCharType="begin" w:fldLock="1"/>
      </w:r>
      <w:r>
        <w:rPr>
          <w:noProof/>
        </w:rPr>
        <w:instrText xml:space="preserve"> PAGEREF _Toc178079513 \h </w:instrText>
      </w:r>
      <w:r>
        <w:rPr>
          <w:noProof/>
        </w:rPr>
      </w:r>
      <w:r>
        <w:rPr>
          <w:noProof/>
        </w:rPr>
        <w:fldChar w:fldCharType="separate"/>
      </w:r>
      <w:r>
        <w:rPr>
          <w:noProof/>
        </w:rPr>
        <w:t>18</w:t>
      </w:r>
      <w:r>
        <w:rPr>
          <w:noProof/>
        </w:rPr>
        <w:fldChar w:fldCharType="end"/>
      </w:r>
    </w:p>
    <w:p w14:paraId="2FA145A3" w14:textId="4C2CE5C9" w:rsidR="00DE2BDB" w:rsidRDefault="00DE2BDB">
      <w:pPr>
        <w:pStyle w:val="TOC1"/>
        <w:rPr>
          <w:rFonts w:ascii="Calibri" w:hAnsi="Calibri"/>
          <w:noProof/>
          <w:kern w:val="2"/>
          <w:szCs w:val="22"/>
          <w:lang w:eastAsia="en-GB"/>
        </w:rPr>
      </w:pPr>
      <w:r>
        <w:rPr>
          <w:noProof/>
        </w:rPr>
        <w:t>7</w:t>
      </w:r>
      <w:r>
        <w:rPr>
          <w:noProof/>
        </w:rPr>
        <w:tab/>
        <w:t>File management</w:t>
      </w:r>
      <w:r>
        <w:rPr>
          <w:noProof/>
        </w:rPr>
        <w:tab/>
      </w:r>
      <w:r>
        <w:rPr>
          <w:noProof/>
        </w:rPr>
        <w:fldChar w:fldCharType="begin" w:fldLock="1"/>
      </w:r>
      <w:r>
        <w:rPr>
          <w:noProof/>
        </w:rPr>
        <w:instrText xml:space="preserve"> PAGEREF _Toc178079514 \h </w:instrText>
      </w:r>
      <w:r>
        <w:rPr>
          <w:noProof/>
        </w:rPr>
      </w:r>
      <w:r>
        <w:rPr>
          <w:noProof/>
        </w:rPr>
        <w:fldChar w:fldCharType="separate"/>
      </w:r>
      <w:r>
        <w:rPr>
          <w:noProof/>
        </w:rPr>
        <w:t>18</w:t>
      </w:r>
      <w:r>
        <w:rPr>
          <w:noProof/>
        </w:rPr>
        <w:fldChar w:fldCharType="end"/>
      </w:r>
    </w:p>
    <w:p w14:paraId="58F9397B" w14:textId="68204672" w:rsidR="00DE2BDB" w:rsidRDefault="00DE2BDB">
      <w:pPr>
        <w:pStyle w:val="TOC2"/>
        <w:rPr>
          <w:rFonts w:ascii="Calibri" w:hAnsi="Calibri"/>
          <w:noProof/>
          <w:kern w:val="2"/>
          <w:sz w:val="22"/>
          <w:szCs w:val="22"/>
          <w:lang w:eastAsia="en-GB"/>
        </w:rPr>
      </w:pPr>
      <w:r w:rsidRPr="000F2E4F">
        <w:rPr>
          <w:noProof/>
          <w:lang w:val="en-US"/>
        </w:rPr>
        <w:lastRenderedPageBreak/>
        <w:t>7.1</w:t>
      </w:r>
      <w:r w:rsidRPr="000F2E4F">
        <w:rPr>
          <w:noProof/>
          <w:lang w:val="en-US"/>
        </w:rPr>
        <w:tab/>
        <w:t>File transfer</w:t>
      </w:r>
      <w:r>
        <w:rPr>
          <w:noProof/>
        </w:rPr>
        <w:tab/>
      </w:r>
      <w:r>
        <w:rPr>
          <w:noProof/>
        </w:rPr>
        <w:fldChar w:fldCharType="begin" w:fldLock="1"/>
      </w:r>
      <w:r>
        <w:rPr>
          <w:noProof/>
        </w:rPr>
        <w:instrText xml:space="preserve"> PAGEREF _Toc178079515 \h </w:instrText>
      </w:r>
      <w:r>
        <w:rPr>
          <w:noProof/>
        </w:rPr>
      </w:r>
      <w:r>
        <w:rPr>
          <w:noProof/>
        </w:rPr>
        <w:fldChar w:fldCharType="separate"/>
      </w:r>
      <w:r>
        <w:rPr>
          <w:noProof/>
        </w:rPr>
        <w:t>18</w:t>
      </w:r>
      <w:r>
        <w:rPr>
          <w:noProof/>
        </w:rPr>
        <w:fldChar w:fldCharType="end"/>
      </w:r>
    </w:p>
    <w:p w14:paraId="6C1F1785" w14:textId="7CD4C2F8" w:rsidR="00DE2BDB" w:rsidRDefault="00DE2BDB">
      <w:pPr>
        <w:pStyle w:val="TOC3"/>
        <w:rPr>
          <w:rFonts w:ascii="Calibri" w:hAnsi="Calibri"/>
          <w:noProof/>
          <w:kern w:val="2"/>
          <w:sz w:val="22"/>
          <w:szCs w:val="22"/>
          <w:lang w:eastAsia="en-GB"/>
        </w:rPr>
      </w:pPr>
      <w:r w:rsidRPr="000F2E4F">
        <w:rPr>
          <w:noProof/>
          <w:lang w:val="en-US"/>
        </w:rPr>
        <w:t>7.1.1</w:t>
      </w:r>
      <w:r w:rsidRPr="000F2E4F">
        <w:rPr>
          <w:noProof/>
          <w:lang w:val="en-US"/>
        </w:rPr>
        <w:tab/>
        <w:t>Description</w:t>
      </w:r>
      <w:r>
        <w:rPr>
          <w:noProof/>
        </w:rPr>
        <w:tab/>
      </w:r>
      <w:r>
        <w:rPr>
          <w:noProof/>
        </w:rPr>
        <w:fldChar w:fldCharType="begin" w:fldLock="1"/>
      </w:r>
      <w:r>
        <w:rPr>
          <w:noProof/>
        </w:rPr>
        <w:instrText xml:space="preserve"> PAGEREF _Toc178079516 \h </w:instrText>
      </w:r>
      <w:r>
        <w:rPr>
          <w:noProof/>
        </w:rPr>
      </w:r>
      <w:r>
        <w:rPr>
          <w:noProof/>
        </w:rPr>
        <w:fldChar w:fldCharType="separate"/>
      </w:r>
      <w:r>
        <w:rPr>
          <w:noProof/>
        </w:rPr>
        <w:t>18</w:t>
      </w:r>
      <w:r>
        <w:rPr>
          <w:noProof/>
        </w:rPr>
        <w:fldChar w:fldCharType="end"/>
      </w:r>
    </w:p>
    <w:p w14:paraId="7FD64279" w14:textId="112B509A" w:rsidR="00DE2BDB" w:rsidRDefault="00DE2BDB">
      <w:pPr>
        <w:pStyle w:val="TOC3"/>
        <w:rPr>
          <w:rFonts w:ascii="Calibri" w:hAnsi="Calibri"/>
          <w:noProof/>
          <w:kern w:val="2"/>
          <w:sz w:val="22"/>
          <w:szCs w:val="22"/>
          <w:lang w:eastAsia="en-GB"/>
        </w:rPr>
      </w:pPr>
      <w:r w:rsidRPr="000F2E4F">
        <w:rPr>
          <w:noProof/>
          <w:lang w:val="en-US"/>
        </w:rPr>
        <w:t>7.1.2</w:t>
      </w:r>
      <w:r w:rsidRPr="000F2E4F">
        <w:rPr>
          <w:noProof/>
          <w:lang w:val="en-US"/>
        </w:rPr>
        <w:tab/>
        <w:t>Void</w:t>
      </w:r>
      <w:r>
        <w:rPr>
          <w:noProof/>
        </w:rPr>
        <w:tab/>
      </w:r>
      <w:r>
        <w:rPr>
          <w:noProof/>
        </w:rPr>
        <w:fldChar w:fldCharType="begin" w:fldLock="1"/>
      </w:r>
      <w:r>
        <w:rPr>
          <w:noProof/>
        </w:rPr>
        <w:instrText xml:space="preserve"> PAGEREF _Toc178079517 \h </w:instrText>
      </w:r>
      <w:r>
        <w:rPr>
          <w:noProof/>
        </w:rPr>
      </w:r>
      <w:r>
        <w:rPr>
          <w:noProof/>
        </w:rPr>
        <w:fldChar w:fldCharType="separate"/>
      </w:r>
      <w:r>
        <w:rPr>
          <w:noProof/>
        </w:rPr>
        <w:t>18</w:t>
      </w:r>
      <w:r>
        <w:rPr>
          <w:noProof/>
        </w:rPr>
        <w:fldChar w:fldCharType="end"/>
      </w:r>
    </w:p>
    <w:p w14:paraId="59C11138" w14:textId="716E0894" w:rsidR="00DE2BDB" w:rsidRDefault="00DE2BDB">
      <w:pPr>
        <w:pStyle w:val="TOC3"/>
        <w:rPr>
          <w:rFonts w:ascii="Calibri" w:hAnsi="Calibri"/>
          <w:noProof/>
          <w:kern w:val="2"/>
          <w:sz w:val="22"/>
          <w:szCs w:val="22"/>
          <w:lang w:eastAsia="en-GB"/>
        </w:rPr>
      </w:pPr>
      <w:r>
        <w:rPr>
          <w:noProof/>
        </w:rPr>
        <w:t>7.1.3</w:t>
      </w:r>
      <w:r>
        <w:rPr>
          <w:noProof/>
        </w:rPr>
        <w:tab/>
        <w:t>Requirements</w:t>
      </w:r>
      <w:r>
        <w:rPr>
          <w:noProof/>
        </w:rPr>
        <w:tab/>
      </w:r>
      <w:r>
        <w:rPr>
          <w:noProof/>
        </w:rPr>
        <w:fldChar w:fldCharType="begin" w:fldLock="1"/>
      </w:r>
      <w:r>
        <w:rPr>
          <w:noProof/>
        </w:rPr>
        <w:instrText xml:space="preserve"> PAGEREF _Toc178079518 \h </w:instrText>
      </w:r>
      <w:r>
        <w:rPr>
          <w:noProof/>
        </w:rPr>
      </w:r>
      <w:r>
        <w:rPr>
          <w:noProof/>
        </w:rPr>
        <w:fldChar w:fldCharType="separate"/>
      </w:r>
      <w:r>
        <w:rPr>
          <w:noProof/>
        </w:rPr>
        <w:t>18</w:t>
      </w:r>
      <w:r>
        <w:rPr>
          <w:noProof/>
        </w:rPr>
        <w:fldChar w:fldCharType="end"/>
      </w:r>
    </w:p>
    <w:p w14:paraId="5EBE7585" w14:textId="056A54D5" w:rsidR="00DE2BDB" w:rsidRDefault="00DE2BDB">
      <w:pPr>
        <w:pStyle w:val="TOC2"/>
        <w:rPr>
          <w:rFonts w:ascii="Calibri" w:hAnsi="Calibri"/>
          <w:noProof/>
          <w:kern w:val="2"/>
          <w:sz w:val="22"/>
          <w:szCs w:val="22"/>
          <w:lang w:eastAsia="en-GB"/>
        </w:rPr>
      </w:pPr>
      <w:r w:rsidRPr="000F2E4F">
        <w:rPr>
          <w:noProof/>
          <w:lang w:val="en-US"/>
        </w:rPr>
        <w:t>7.2</w:t>
      </w:r>
      <w:r w:rsidRPr="000F2E4F">
        <w:rPr>
          <w:noProof/>
          <w:lang w:val="en-US"/>
        </w:rPr>
        <w:tab/>
        <w:t>File retrieval from a MnS producer by a MnS consumer</w:t>
      </w:r>
      <w:r>
        <w:rPr>
          <w:noProof/>
        </w:rPr>
        <w:tab/>
      </w:r>
      <w:r>
        <w:rPr>
          <w:noProof/>
        </w:rPr>
        <w:fldChar w:fldCharType="begin" w:fldLock="1"/>
      </w:r>
      <w:r>
        <w:rPr>
          <w:noProof/>
        </w:rPr>
        <w:instrText xml:space="preserve"> PAGEREF _Toc178079519 \h </w:instrText>
      </w:r>
      <w:r>
        <w:rPr>
          <w:noProof/>
        </w:rPr>
      </w:r>
      <w:r>
        <w:rPr>
          <w:noProof/>
        </w:rPr>
        <w:fldChar w:fldCharType="separate"/>
      </w:r>
      <w:r>
        <w:rPr>
          <w:noProof/>
        </w:rPr>
        <w:t>19</w:t>
      </w:r>
      <w:r>
        <w:rPr>
          <w:noProof/>
        </w:rPr>
        <w:fldChar w:fldCharType="end"/>
      </w:r>
    </w:p>
    <w:p w14:paraId="4BAF69E6" w14:textId="586EBA71" w:rsidR="00DE2BDB" w:rsidRDefault="00DE2BDB">
      <w:pPr>
        <w:pStyle w:val="TOC3"/>
        <w:rPr>
          <w:rFonts w:ascii="Calibri" w:hAnsi="Calibri"/>
          <w:noProof/>
          <w:kern w:val="2"/>
          <w:sz w:val="22"/>
          <w:szCs w:val="22"/>
          <w:lang w:eastAsia="en-GB"/>
        </w:rPr>
      </w:pPr>
      <w:r w:rsidRPr="000F2E4F">
        <w:rPr>
          <w:noProof/>
          <w:lang w:val="en-US"/>
        </w:rPr>
        <w:t>7.2.1</w:t>
      </w:r>
      <w:r w:rsidRPr="000F2E4F">
        <w:rPr>
          <w:noProof/>
          <w:lang w:val="en-US"/>
        </w:rPr>
        <w:tab/>
        <w:t>Description</w:t>
      </w:r>
      <w:r>
        <w:rPr>
          <w:noProof/>
        </w:rPr>
        <w:tab/>
      </w:r>
      <w:r>
        <w:rPr>
          <w:noProof/>
        </w:rPr>
        <w:fldChar w:fldCharType="begin" w:fldLock="1"/>
      </w:r>
      <w:r>
        <w:rPr>
          <w:noProof/>
        </w:rPr>
        <w:instrText xml:space="preserve"> PAGEREF _Toc178079520 \h </w:instrText>
      </w:r>
      <w:r>
        <w:rPr>
          <w:noProof/>
        </w:rPr>
      </w:r>
      <w:r>
        <w:rPr>
          <w:noProof/>
        </w:rPr>
        <w:fldChar w:fldCharType="separate"/>
      </w:r>
      <w:r>
        <w:rPr>
          <w:noProof/>
        </w:rPr>
        <w:t>19</w:t>
      </w:r>
      <w:r>
        <w:rPr>
          <w:noProof/>
        </w:rPr>
        <w:fldChar w:fldCharType="end"/>
      </w:r>
    </w:p>
    <w:p w14:paraId="237E7CB1" w14:textId="711853F8" w:rsidR="00DE2BDB" w:rsidRDefault="00DE2BDB">
      <w:pPr>
        <w:pStyle w:val="TOC3"/>
        <w:rPr>
          <w:rFonts w:ascii="Calibri" w:hAnsi="Calibri"/>
          <w:noProof/>
          <w:kern w:val="2"/>
          <w:sz w:val="22"/>
          <w:szCs w:val="22"/>
          <w:lang w:eastAsia="en-GB"/>
        </w:rPr>
      </w:pPr>
      <w:r w:rsidRPr="000F2E4F">
        <w:rPr>
          <w:noProof/>
          <w:lang w:val="en-US"/>
        </w:rPr>
        <w:t>7.2.2</w:t>
      </w:r>
      <w:r w:rsidRPr="000F2E4F">
        <w:rPr>
          <w:noProof/>
          <w:lang w:val="en-US"/>
        </w:rPr>
        <w:tab/>
        <w:t>Void</w:t>
      </w:r>
      <w:r>
        <w:rPr>
          <w:noProof/>
        </w:rPr>
        <w:tab/>
      </w:r>
      <w:r>
        <w:rPr>
          <w:noProof/>
        </w:rPr>
        <w:fldChar w:fldCharType="begin" w:fldLock="1"/>
      </w:r>
      <w:r>
        <w:rPr>
          <w:noProof/>
        </w:rPr>
        <w:instrText xml:space="preserve"> PAGEREF _Toc178079521 \h </w:instrText>
      </w:r>
      <w:r>
        <w:rPr>
          <w:noProof/>
        </w:rPr>
      </w:r>
      <w:r>
        <w:rPr>
          <w:noProof/>
        </w:rPr>
        <w:fldChar w:fldCharType="separate"/>
      </w:r>
      <w:r>
        <w:rPr>
          <w:noProof/>
        </w:rPr>
        <w:t>19</w:t>
      </w:r>
      <w:r>
        <w:rPr>
          <w:noProof/>
        </w:rPr>
        <w:fldChar w:fldCharType="end"/>
      </w:r>
    </w:p>
    <w:p w14:paraId="46824780" w14:textId="55EBE6C1" w:rsidR="00DE2BDB" w:rsidRDefault="00DE2BDB">
      <w:pPr>
        <w:pStyle w:val="TOC3"/>
        <w:rPr>
          <w:rFonts w:ascii="Calibri" w:hAnsi="Calibri"/>
          <w:noProof/>
          <w:kern w:val="2"/>
          <w:sz w:val="22"/>
          <w:szCs w:val="22"/>
          <w:lang w:eastAsia="en-GB"/>
        </w:rPr>
      </w:pPr>
      <w:r>
        <w:rPr>
          <w:noProof/>
        </w:rPr>
        <w:t>7.2.3</w:t>
      </w:r>
      <w:r>
        <w:rPr>
          <w:noProof/>
        </w:rPr>
        <w:tab/>
        <w:t>Requirements</w:t>
      </w:r>
      <w:r>
        <w:rPr>
          <w:noProof/>
        </w:rPr>
        <w:tab/>
      </w:r>
      <w:r>
        <w:rPr>
          <w:noProof/>
        </w:rPr>
        <w:fldChar w:fldCharType="begin" w:fldLock="1"/>
      </w:r>
      <w:r>
        <w:rPr>
          <w:noProof/>
        </w:rPr>
        <w:instrText xml:space="preserve"> PAGEREF _Toc178079522 \h </w:instrText>
      </w:r>
      <w:r>
        <w:rPr>
          <w:noProof/>
        </w:rPr>
      </w:r>
      <w:r>
        <w:rPr>
          <w:noProof/>
        </w:rPr>
        <w:fldChar w:fldCharType="separate"/>
      </w:r>
      <w:r>
        <w:rPr>
          <w:noProof/>
        </w:rPr>
        <w:t>19</w:t>
      </w:r>
      <w:r>
        <w:rPr>
          <w:noProof/>
        </w:rPr>
        <w:fldChar w:fldCharType="end"/>
      </w:r>
    </w:p>
    <w:p w14:paraId="0EFDD1FE" w14:textId="6139FD25" w:rsidR="00DE2BDB" w:rsidRDefault="00DE2BDB">
      <w:pPr>
        <w:pStyle w:val="TOC2"/>
        <w:rPr>
          <w:rFonts w:ascii="Calibri" w:hAnsi="Calibri"/>
          <w:noProof/>
          <w:kern w:val="2"/>
          <w:sz w:val="22"/>
          <w:szCs w:val="22"/>
          <w:lang w:eastAsia="en-GB"/>
        </w:rPr>
      </w:pPr>
      <w:r w:rsidRPr="000F2E4F">
        <w:rPr>
          <w:noProof/>
          <w:lang w:val="en-US"/>
        </w:rPr>
        <w:t>7.3</w:t>
      </w:r>
      <w:r w:rsidRPr="000F2E4F">
        <w:rPr>
          <w:noProof/>
          <w:lang w:val="en-US"/>
        </w:rPr>
        <w:tab/>
        <w:t>File push from a MnS producer to a MnS consumer</w:t>
      </w:r>
      <w:r>
        <w:rPr>
          <w:noProof/>
        </w:rPr>
        <w:tab/>
      </w:r>
      <w:r>
        <w:rPr>
          <w:noProof/>
        </w:rPr>
        <w:fldChar w:fldCharType="begin" w:fldLock="1"/>
      </w:r>
      <w:r>
        <w:rPr>
          <w:noProof/>
        </w:rPr>
        <w:instrText xml:space="preserve"> PAGEREF _Toc178079523 \h </w:instrText>
      </w:r>
      <w:r>
        <w:rPr>
          <w:noProof/>
        </w:rPr>
      </w:r>
      <w:r>
        <w:rPr>
          <w:noProof/>
        </w:rPr>
        <w:fldChar w:fldCharType="separate"/>
      </w:r>
      <w:r>
        <w:rPr>
          <w:noProof/>
        </w:rPr>
        <w:t>19</w:t>
      </w:r>
      <w:r>
        <w:rPr>
          <w:noProof/>
        </w:rPr>
        <w:fldChar w:fldCharType="end"/>
      </w:r>
    </w:p>
    <w:p w14:paraId="3A6DC49B" w14:textId="6EA62ECF" w:rsidR="00DE2BDB" w:rsidRDefault="00DE2BDB">
      <w:pPr>
        <w:pStyle w:val="TOC3"/>
        <w:rPr>
          <w:rFonts w:ascii="Calibri" w:hAnsi="Calibri"/>
          <w:noProof/>
          <w:kern w:val="2"/>
          <w:sz w:val="22"/>
          <w:szCs w:val="22"/>
          <w:lang w:eastAsia="en-GB"/>
        </w:rPr>
      </w:pPr>
      <w:r w:rsidRPr="000F2E4F">
        <w:rPr>
          <w:noProof/>
          <w:lang w:val="en-US"/>
        </w:rPr>
        <w:t>7.3.1</w:t>
      </w:r>
      <w:r w:rsidRPr="000F2E4F">
        <w:rPr>
          <w:noProof/>
          <w:lang w:val="en-US"/>
        </w:rPr>
        <w:tab/>
        <w:t>Description</w:t>
      </w:r>
      <w:r>
        <w:rPr>
          <w:noProof/>
        </w:rPr>
        <w:tab/>
      </w:r>
      <w:r>
        <w:rPr>
          <w:noProof/>
        </w:rPr>
        <w:fldChar w:fldCharType="begin" w:fldLock="1"/>
      </w:r>
      <w:r>
        <w:rPr>
          <w:noProof/>
        </w:rPr>
        <w:instrText xml:space="preserve"> PAGEREF _Toc178079524 \h </w:instrText>
      </w:r>
      <w:r>
        <w:rPr>
          <w:noProof/>
        </w:rPr>
      </w:r>
      <w:r>
        <w:rPr>
          <w:noProof/>
        </w:rPr>
        <w:fldChar w:fldCharType="separate"/>
      </w:r>
      <w:r>
        <w:rPr>
          <w:noProof/>
        </w:rPr>
        <w:t>19</w:t>
      </w:r>
      <w:r>
        <w:rPr>
          <w:noProof/>
        </w:rPr>
        <w:fldChar w:fldCharType="end"/>
      </w:r>
    </w:p>
    <w:p w14:paraId="201C4527" w14:textId="70F36F94" w:rsidR="00DE2BDB" w:rsidRDefault="00DE2BDB">
      <w:pPr>
        <w:pStyle w:val="TOC3"/>
        <w:rPr>
          <w:rFonts w:ascii="Calibri" w:hAnsi="Calibri"/>
          <w:noProof/>
          <w:kern w:val="2"/>
          <w:sz w:val="22"/>
          <w:szCs w:val="22"/>
          <w:lang w:eastAsia="en-GB"/>
        </w:rPr>
      </w:pPr>
      <w:r w:rsidRPr="000F2E4F">
        <w:rPr>
          <w:noProof/>
          <w:lang w:val="en-US"/>
        </w:rPr>
        <w:t>7.3.2</w:t>
      </w:r>
      <w:r w:rsidRPr="000F2E4F">
        <w:rPr>
          <w:noProof/>
          <w:lang w:val="en-US"/>
        </w:rPr>
        <w:tab/>
        <w:t>Void</w:t>
      </w:r>
      <w:r>
        <w:rPr>
          <w:noProof/>
        </w:rPr>
        <w:tab/>
      </w:r>
      <w:r>
        <w:rPr>
          <w:noProof/>
        </w:rPr>
        <w:fldChar w:fldCharType="begin" w:fldLock="1"/>
      </w:r>
      <w:r>
        <w:rPr>
          <w:noProof/>
        </w:rPr>
        <w:instrText xml:space="preserve"> PAGEREF _Toc178079525 \h </w:instrText>
      </w:r>
      <w:r>
        <w:rPr>
          <w:noProof/>
        </w:rPr>
      </w:r>
      <w:r>
        <w:rPr>
          <w:noProof/>
        </w:rPr>
        <w:fldChar w:fldCharType="separate"/>
      </w:r>
      <w:r>
        <w:rPr>
          <w:noProof/>
        </w:rPr>
        <w:t>19</w:t>
      </w:r>
      <w:r>
        <w:rPr>
          <w:noProof/>
        </w:rPr>
        <w:fldChar w:fldCharType="end"/>
      </w:r>
    </w:p>
    <w:p w14:paraId="7795B0A6" w14:textId="10A7C5EA" w:rsidR="00DE2BDB" w:rsidRDefault="00DE2BDB">
      <w:pPr>
        <w:pStyle w:val="TOC3"/>
        <w:rPr>
          <w:rFonts w:ascii="Calibri" w:hAnsi="Calibri"/>
          <w:noProof/>
          <w:kern w:val="2"/>
          <w:sz w:val="22"/>
          <w:szCs w:val="22"/>
          <w:lang w:eastAsia="en-GB"/>
        </w:rPr>
      </w:pPr>
      <w:r w:rsidRPr="000F2E4F">
        <w:rPr>
          <w:noProof/>
          <w:lang w:val="en-US"/>
        </w:rPr>
        <w:t>7.3.3</w:t>
      </w:r>
      <w:r w:rsidRPr="000F2E4F">
        <w:rPr>
          <w:noProof/>
          <w:lang w:val="en-US"/>
        </w:rPr>
        <w:tab/>
        <w:t>Requirements</w:t>
      </w:r>
      <w:r>
        <w:rPr>
          <w:noProof/>
        </w:rPr>
        <w:tab/>
      </w:r>
      <w:r>
        <w:rPr>
          <w:noProof/>
        </w:rPr>
        <w:fldChar w:fldCharType="begin" w:fldLock="1"/>
      </w:r>
      <w:r>
        <w:rPr>
          <w:noProof/>
        </w:rPr>
        <w:instrText xml:space="preserve"> PAGEREF _Toc178079526 \h </w:instrText>
      </w:r>
      <w:r>
        <w:rPr>
          <w:noProof/>
        </w:rPr>
      </w:r>
      <w:r>
        <w:rPr>
          <w:noProof/>
        </w:rPr>
        <w:fldChar w:fldCharType="separate"/>
      </w:r>
      <w:r>
        <w:rPr>
          <w:noProof/>
        </w:rPr>
        <w:t>19</w:t>
      </w:r>
      <w:r>
        <w:rPr>
          <w:noProof/>
        </w:rPr>
        <w:fldChar w:fldCharType="end"/>
      </w:r>
    </w:p>
    <w:p w14:paraId="44A6B515" w14:textId="46BFC9D5" w:rsidR="00DE2BDB" w:rsidRDefault="00DE2BDB">
      <w:pPr>
        <w:pStyle w:val="TOC2"/>
        <w:rPr>
          <w:rFonts w:ascii="Calibri" w:hAnsi="Calibri"/>
          <w:noProof/>
          <w:kern w:val="2"/>
          <w:sz w:val="22"/>
          <w:szCs w:val="22"/>
          <w:lang w:eastAsia="en-GB"/>
        </w:rPr>
      </w:pPr>
      <w:r w:rsidRPr="000F2E4F">
        <w:rPr>
          <w:noProof/>
          <w:lang w:val="en-US"/>
        </w:rPr>
        <w:t>7.4</w:t>
      </w:r>
      <w:r w:rsidRPr="000F2E4F">
        <w:rPr>
          <w:noProof/>
          <w:lang w:val="en-US"/>
        </w:rPr>
        <w:tab/>
        <w:t>File download from a MnS consumer to a MnS producer</w:t>
      </w:r>
      <w:r>
        <w:rPr>
          <w:noProof/>
        </w:rPr>
        <w:tab/>
      </w:r>
      <w:r>
        <w:rPr>
          <w:noProof/>
        </w:rPr>
        <w:fldChar w:fldCharType="begin" w:fldLock="1"/>
      </w:r>
      <w:r>
        <w:rPr>
          <w:noProof/>
        </w:rPr>
        <w:instrText xml:space="preserve"> PAGEREF _Toc178079527 \h </w:instrText>
      </w:r>
      <w:r>
        <w:rPr>
          <w:noProof/>
        </w:rPr>
      </w:r>
      <w:r>
        <w:rPr>
          <w:noProof/>
        </w:rPr>
        <w:fldChar w:fldCharType="separate"/>
      </w:r>
      <w:r>
        <w:rPr>
          <w:noProof/>
        </w:rPr>
        <w:t>20</w:t>
      </w:r>
      <w:r>
        <w:rPr>
          <w:noProof/>
        </w:rPr>
        <w:fldChar w:fldCharType="end"/>
      </w:r>
    </w:p>
    <w:p w14:paraId="4A7DCC4E" w14:textId="2F3B0CA6" w:rsidR="00DE2BDB" w:rsidRDefault="00DE2BDB">
      <w:pPr>
        <w:pStyle w:val="TOC3"/>
        <w:rPr>
          <w:rFonts w:ascii="Calibri" w:hAnsi="Calibri"/>
          <w:noProof/>
          <w:kern w:val="2"/>
          <w:sz w:val="22"/>
          <w:szCs w:val="22"/>
          <w:lang w:eastAsia="en-GB"/>
        </w:rPr>
      </w:pPr>
      <w:r w:rsidRPr="000F2E4F">
        <w:rPr>
          <w:noProof/>
          <w:lang w:val="en-US"/>
        </w:rPr>
        <w:t>7.4.1</w:t>
      </w:r>
      <w:r w:rsidRPr="000F2E4F">
        <w:rPr>
          <w:noProof/>
          <w:lang w:val="en-US"/>
        </w:rPr>
        <w:tab/>
        <w:t>Description</w:t>
      </w:r>
      <w:r>
        <w:rPr>
          <w:noProof/>
        </w:rPr>
        <w:tab/>
      </w:r>
      <w:r>
        <w:rPr>
          <w:noProof/>
        </w:rPr>
        <w:fldChar w:fldCharType="begin" w:fldLock="1"/>
      </w:r>
      <w:r>
        <w:rPr>
          <w:noProof/>
        </w:rPr>
        <w:instrText xml:space="preserve"> PAGEREF _Toc178079528 \h </w:instrText>
      </w:r>
      <w:r>
        <w:rPr>
          <w:noProof/>
        </w:rPr>
      </w:r>
      <w:r>
        <w:rPr>
          <w:noProof/>
        </w:rPr>
        <w:fldChar w:fldCharType="separate"/>
      </w:r>
      <w:r>
        <w:rPr>
          <w:noProof/>
        </w:rPr>
        <w:t>20</w:t>
      </w:r>
      <w:r>
        <w:rPr>
          <w:noProof/>
        </w:rPr>
        <w:fldChar w:fldCharType="end"/>
      </w:r>
    </w:p>
    <w:p w14:paraId="5713B8D5" w14:textId="15789CEE" w:rsidR="00DE2BDB" w:rsidRDefault="00DE2BDB">
      <w:pPr>
        <w:pStyle w:val="TOC3"/>
        <w:rPr>
          <w:rFonts w:ascii="Calibri" w:hAnsi="Calibri"/>
          <w:noProof/>
          <w:kern w:val="2"/>
          <w:sz w:val="22"/>
          <w:szCs w:val="22"/>
          <w:lang w:eastAsia="en-GB"/>
        </w:rPr>
      </w:pPr>
      <w:r w:rsidRPr="000F2E4F">
        <w:rPr>
          <w:noProof/>
          <w:lang w:val="en-US"/>
        </w:rPr>
        <w:t>7.4.2</w:t>
      </w:r>
      <w:r w:rsidRPr="000F2E4F">
        <w:rPr>
          <w:noProof/>
          <w:lang w:val="en-US"/>
        </w:rPr>
        <w:tab/>
        <w:t>Void</w:t>
      </w:r>
      <w:r>
        <w:rPr>
          <w:noProof/>
        </w:rPr>
        <w:tab/>
      </w:r>
      <w:r>
        <w:rPr>
          <w:noProof/>
        </w:rPr>
        <w:fldChar w:fldCharType="begin" w:fldLock="1"/>
      </w:r>
      <w:r>
        <w:rPr>
          <w:noProof/>
        </w:rPr>
        <w:instrText xml:space="preserve"> PAGEREF _Toc178079529 \h </w:instrText>
      </w:r>
      <w:r>
        <w:rPr>
          <w:noProof/>
        </w:rPr>
      </w:r>
      <w:r>
        <w:rPr>
          <w:noProof/>
        </w:rPr>
        <w:fldChar w:fldCharType="separate"/>
      </w:r>
      <w:r>
        <w:rPr>
          <w:noProof/>
        </w:rPr>
        <w:t>20</w:t>
      </w:r>
      <w:r>
        <w:rPr>
          <w:noProof/>
        </w:rPr>
        <w:fldChar w:fldCharType="end"/>
      </w:r>
    </w:p>
    <w:p w14:paraId="2AA69DD2" w14:textId="7C6B595A" w:rsidR="00DE2BDB" w:rsidRDefault="00DE2BDB">
      <w:pPr>
        <w:pStyle w:val="TOC3"/>
        <w:rPr>
          <w:rFonts w:ascii="Calibri" w:hAnsi="Calibri"/>
          <w:noProof/>
          <w:kern w:val="2"/>
          <w:sz w:val="22"/>
          <w:szCs w:val="22"/>
          <w:lang w:eastAsia="en-GB"/>
        </w:rPr>
      </w:pPr>
      <w:r w:rsidRPr="000F2E4F">
        <w:rPr>
          <w:noProof/>
          <w:lang w:val="en-US"/>
        </w:rPr>
        <w:t>7.4.3</w:t>
      </w:r>
      <w:r w:rsidRPr="000F2E4F">
        <w:rPr>
          <w:noProof/>
          <w:lang w:val="en-US"/>
        </w:rPr>
        <w:tab/>
        <w:t>Requirements</w:t>
      </w:r>
      <w:r>
        <w:rPr>
          <w:noProof/>
        </w:rPr>
        <w:tab/>
      </w:r>
      <w:r>
        <w:rPr>
          <w:noProof/>
        </w:rPr>
        <w:fldChar w:fldCharType="begin" w:fldLock="1"/>
      </w:r>
      <w:r>
        <w:rPr>
          <w:noProof/>
        </w:rPr>
        <w:instrText xml:space="preserve"> PAGEREF _Toc178079530 \h </w:instrText>
      </w:r>
      <w:r>
        <w:rPr>
          <w:noProof/>
        </w:rPr>
      </w:r>
      <w:r>
        <w:rPr>
          <w:noProof/>
        </w:rPr>
        <w:fldChar w:fldCharType="separate"/>
      </w:r>
      <w:r>
        <w:rPr>
          <w:noProof/>
        </w:rPr>
        <w:t>20</w:t>
      </w:r>
      <w:r>
        <w:rPr>
          <w:noProof/>
        </w:rPr>
        <w:fldChar w:fldCharType="end"/>
      </w:r>
    </w:p>
    <w:p w14:paraId="55013DFB" w14:textId="01E7E59F" w:rsidR="00DE2BDB" w:rsidRDefault="00DE2BDB" w:rsidP="00DE2BDB">
      <w:pPr>
        <w:pStyle w:val="TOC8"/>
        <w:rPr>
          <w:rFonts w:ascii="Calibri" w:hAnsi="Calibri"/>
          <w:b w:val="0"/>
          <w:noProof/>
          <w:kern w:val="2"/>
          <w:szCs w:val="22"/>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_Toc178079531 \h </w:instrText>
      </w:r>
      <w:r>
        <w:rPr>
          <w:noProof/>
        </w:rPr>
      </w:r>
      <w:r>
        <w:rPr>
          <w:noProof/>
        </w:rPr>
        <w:fldChar w:fldCharType="separate"/>
      </w:r>
      <w:r>
        <w:rPr>
          <w:noProof/>
        </w:rPr>
        <w:t>20</w:t>
      </w:r>
      <w:r>
        <w:rPr>
          <w:noProof/>
        </w:rPr>
        <w:fldChar w:fldCharType="end"/>
      </w:r>
    </w:p>
    <w:p w14:paraId="2BB3A4F8" w14:textId="555B13F0" w:rsidR="00DE2BDB" w:rsidRDefault="00DE2BDB">
      <w:pPr>
        <w:pStyle w:val="TOC1"/>
        <w:rPr>
          <w:rFonts w:ascii="Calibri" w:hAnsi="Calibri"/>
          <w:noProof/>
          <w:kern w:val="2"/>
          <w:szCs w:val="22"/>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_Toc178079532 \h </w:instrText>
      </w:r>
      <w:r>
        <w:rPr>
          <w:noProof/>
        </w:rPr>
      </w:r>
      <w:r>
        <w:rPr>
          <w:noProof/>
        </w:rPr>
        <w:fldChar w:fldCharType="separate"/>
      </w:r>
      <w:r>
        <w:rPr>
          <w:noProof/>
        </w:rPr>
        <w:t>20</w:t>
      </w:r>
      <w:r>
        <w:rPr>
          <w:noProof/>
        </w:rPr>
        <w:fldChar w:fldCharType="end"/>
      </w:r>
    </w:p>
    <w:p w14:paraId="25CC8F51" w14:textId="4C9E87E6" w:rsidR="00DE2BDB" w:rsidRDefault="00DE2BDB">
      <w:pPr>
        <w:pStyle w:val="TOC1"/>
        <w:rPr>
          <w:rFonts w:ascii="Calibri" w:hAnsi="Calibri"/>
          <w:noProof/>
          <w:kern w:val="2"/>
          <w:szCs w:val="22"/>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_Toc178079533 \h </w:instrText>
      </w:r>
      <w:r>
        <w:rPr>
          <w:noProof/>
        </w:rPr>
      </w:r>
      <w:r>
        <w:rPr>
          <w:noProof/>
        </w:rPr>
        <w:fldChar w:fldCharType="separate"/>
      </w:r>
      <w:r>
        <w:rPr>
          <w:noProof/>
        </w:rPr>
        <w:t>21</w:t>
      </w:r>
      <w:r>
        <w:rPr>
          <w:noProof/>
        </w:rPr>
        <w:fldChar w:fldCharType="end"/>
      </w:r>
    </w:p>
    <w:p w14:paraId="33A2EC5F" w14:textId="0959D0B7" w:rsidR="00DE2BDB" w:rsidRDefault="00DE2BDB">
      <w:pPr>
        <w:pStyle w:val="TOC1"/>
        <w:rPr>
          <w:rFonts w:ascii="Calibri" w:hAnsi="Calibri"/>
          <w:noProof/>
          <w:kern w:val="2"/>
          <w:szCs w:val="22"/>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_Toc178079534 \h </w:instrText>
      </w:r>
      <w:r>
        <w:rPr>
          <w:noProof/>
        </w:rPr>
      </w:r>
      <w:r>
        <w:rPr>
          <w:noProof/>
        </w:rPr>
        <w:fldChar w:fldCharType="separate"/>
      </w:r>
      <w:r>
        <w:rPr>
          <w:noProof/>
        </w:rPr>
        <w:t>21</w:t>
      </w:r>
      <w:r>
        <w:rPr>
          <w:noProof/>
        </w:rPr>
        <w:fldChar w:fldCharType="end"/>
      </w:r>
    </w:p>
    <w:p w14:paraId="0C52B91A" w14:textId="73B9549D" w:rsidR="00DE2BDB" w:rsidRDefault="00DE2BDB" w:rsidP="00DE2BDB">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_Toc178079535 \h </w:instrText>
      </w:r>
      <w:r>
        <w:rPr>
          <w:noProof/>
        </w:rPr>
      </w:r>
      <w:r>
        <w:rPr>
          <w:noProof/>
        </w:rPr>
        <w:fldChar w:fldCharType="separate"/>
      </w:r>
      <w:r>
        <w:rPr>
          <w:noProof/>
        </w:rPr>
        <w:t>23</w:t>
      </w:r>
      <w:r>
        <w:rPr>
          <w:noProof/>
        </w:rPr>
        <w:fldChar w:fldCharType="end"/>
      </w:r>
    </w:p>
    <w:p w14:paraId="246CCC38" w14:textId="5C93E3F3" w:rsidR="00080512" w:rsidRPr="00962E8B" w:rsidRDefault="00FA66A4">
      <w:r>
        <w:fldChar w:fldCharType="end"/>
      </w:r>
    </w:p>
    <w:p w14:paraId="7CE35469" w14:textId="77777777" w:rsidR="00080512" w:rsidRPr="00962E8B" w:rsidRDefault="00080512">
      <w:pPr>
        <w:pStyle w:val="Heading1"/>
      </w:pPr>
      <w:r w:rsidRPr="00962E8B">
        <w:br w:type="page"/>
      </w:r>
      <w:bookmarkStart w:id="4" w:name="_Toc29203497"/>
      <w:bookmarkStart w:id="5" w:name="_Toc178079462"/>
      <w:r w:rsidRPr="00962E8B">
        <w:lastRenderedPageBreak/>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Version x.y.z</w:t>
      </w:r>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6" w:name="_Toc29203498"/>
      <w:bookmarkStart w:id="7" w:name="_Toc178079463"/>
      <w:r w:rsidRPr="00962E8B">
        <w:lastRenderedPageBreak/>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Heading1"/>
      </w:pPr>
      <w:bookmarkStart w:id="9" w:name="_Toc29203499"/>
      <w:bookmarkStart w:id="10" w:name="_Toc178079464"/>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413FC23C" w14:textId="77777777" w:rsidR="00537301" w:rsidRPr="00962E8B" w:rsidRDefault="00537301" w:rsidP="00537301">
      <w:pPr>
        <w:pStyle w:val="EX"/>
      </w:pPr>
      <w:r>
        <w:t>[6]</w:t>
      </w:r>
      <w:r>
        <w:tab/>
        <w:t>3GPP TS 32.422: "Telecommunication management; Subscriber and equipment trace; Trace control and configuration management".</w:t>
      </w:r>
    </w:p>
    <w:p w14:paraId="460B55E8" w14:textId="77777777" w:rsidR="00080512" w:rsidRPr="00962E8B" w:rsidRDefault="00080512">
      <w:pPr>
        <w:pStyle w:val="Heading1"/>
      </w:pPr>
      <w:bookmarkStart w:id="15" w:name="_Toc29203500"/>
      <w:bookmarkStart w:id="16" w:name="_Toc178079465"/>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Heading2"/>
      </w:pPr>
      <w:bookmarkStart w:id="17" w:name="_Toc29203501"/>
      <w:bookmarkStart w:id="18" w:name="_Toc178079466"/>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5840758" w14:textId="77777777" w:rsidR="00AC70F1" w:rsidRPr="00962E8B" w:rsidRDefault="00080512" w:rsidP="00955462">
      <w:pPr>
        <w:pStyle w:val="Heading2"/>
      </w:pPr>
      <w:bookmarkStart w:id="22" w:name="_Toc29203502"/>
      <w:bookmarkStart w:id="23" w:name="_Toc178079467"/>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24" w:name="_Toc29203503"/>
      <w:bookmarkStart w:id="25" w:name="_Toc178079468"/>
      <w:r w:rsidRPr="00962E8B">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r w:rsidRPr="00962E8B">
        <w:t>MnS</w:t>
      </w:r>
      <w:r w:rsidRPr="00962E8B">
        <w:tab/>
        <w:t>Management Service</w:t>
      </w:r>
    </w:p>
    <w:p w14:paraId="1364CE6A" w14:textId="77777777" w:rsidR="003D7489" w:rsidRPr="00962E8B" w:rsidRDefault="003D7489" w:rsidP="003D7489">
      <w:pPr>
        <w:pStyle w:val="Heading1"/>
        <w:tabs>
          <w:tab w:val="left" w:pos="1140"/>
        </w:tabs>
      </w:pPr>
      <w:bookmarkStart w:id="26" w:name="_Toc29203504"/>
      <w:bookmarkStart w:id="27" w:name="_Toc178079469"/>
      <w:r w:rsidRPr="00962E8B">
        <w:lastRenderedPageBreak/>
        <w:t>4</w:t>
      </w:r>
      <w:r w:rsidRPr="00962E8B">
        <w:tab/>
      </w:r>
      <w:r w:rsidR="006134C6" w:rsidRPr="00962E8B">
        <w:t>Heartbeat</w:t>
      </w:r>
      <w:bookmarkEnd w:id="26"/>
      <w:bookmarkEnd w:id="27"/>
    </w:p>
    <w:p w14:paraId="1D4F805E" w14:textId="77777777" w:rsidR="003D7489" w:rsidRPr="00962E8B" w:rsidRDefault="003D7489" w:rsidP="003D7489">
      <w:pPr>
        <w:pStyle w:val="Heading2"/>
        <w:tabs>
          <w:tab w:val="left" w:pos="1140"/>
        </w:tabs>
      </w:pPr>
      <w:bookmarkStart w:id="28" w:name="_Toc29203505"/>
      <w:bookmarkStart w:id="29" w:name="_Toc178079470"/>
      <w:r w:rsidRPr="00962E8B">
        <w:t>4.1</w:t>
      </w:r>
      <w:r w:rsidRPr="00962E8B">
        <w:tab/>
        <w:t>Overview</w:t>
      </w:r>
      <w:bookmarkEnd w:id="28"/>
      <w:bookmarkEnd w:id="29"/>
    </w:p>
    <w:p w14:paraId="0DFC510C"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0" w:name="_Toc29203506"/>
      <w:bookmarkStart w:id="31" w:name="_Toc178079471"/>
      <w:r w:rsidRPr="00962E8B">
        <w:t>4.2</w:t>
      </w:r>
      <w:r w:rsidR="003D7489" w:rsidRPr="00962E8B">
        <w:tab/>
        <w:t>Specification level requirements</w:t>
      </w:r>
      <w:bookmarkEnd w:id="30"/>
      <w:bookmarkEnd w:id="31"/>
    </w:p>
    <w:p w14:paraId="46E06EAD" w14:textId="77777777" w:rsidR="003D7489" w:rsidRPr="00962E8B" w:rsidRDefault="001531D3" w:rsidP="001531D3">
      <w:pPr>
        <w:pStyle w:val="Heading3"/>
      </w:pPr>
      <w:bookmarkStart w:id="32" w:name="_Toc29203507"/>
      <w:bookmarkStart w:id="33" w:name="_Toc178079472"/>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Heading4"/>
      </w:pPr>
      <w:bookmarkStart w:id="34" w:name="_Toc29203508"/>
      <w:bookmarkStart w:id="35" w:name="_Toc178079473"/>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3D7489" w:rsidRPr="00962E8B" w14:paraId="79C6ED49" w14:textId="77777777" w:rsidTr="00A447DD">
        <w:trPr>
          <w:cantSplit/>
          <w:jc w:val="center"/>
        </w:trPr>
        <w:tc>
          <w:tcPr>
            <w:tcW w:w="846" w:type="pct"/>
          </w:tcPr>
          <w:p w14:paraId="256639C4"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5DC2E965" w14:textId="77777777" w:rsidR="003D7489" w:rsidRPr="00962E8B" w:rsidRDefault="003D7489" w:rsidP="00A447DD">
            <w:pPr>
              <w:pStyle w:val="TAL"/>
              <w:rPr>
                <w:b/>
                <w:lang w:bidi="ar-KW"/>
              </w:rPr>
            </w:pPr>
            <w:r w:rsidRPr="00962E8B">
              <w:rPr>
                <w:lang w:eastAsia="ja-JP"/>
              </w:rPr>
              <w:t>REQ-HB-CTRL-FUN-2</w:t>
            </w:r>
            <w:r w:rsidRPr="00962E8B">
              <w:rPr>
                <w:lang w:eastAsia="zh-CN"/>
              </w:rPr>
              <w:t>.</w:t>
            </w:r>
          </w:p>
        </w:tc>
        <w:tc>
          <w:tcPr>
            <w:tcW w:w="705" w:type="pct"/>
          </w:tcPr>
          <w:p w14:paraId="1980B5B0" w14:textId="77777777" w:rsidR="003D7489" w:rsidRPr="00962E8B" w:rsidRDefault="003D7489" w:rsidP="00A447DD">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36" w:name="_Toc29203509"/>
      <w:bookmarkStart w:id="37" w:name="_Toc178079474"/>
      <w:r w:rsidRPr="00962E8B">
        <w:lastRenderedPageBreak/>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3D7489" w:rsidRPr="00962E8B" w14:paraId="17352D29" w14:textId="77777777" w:rsidTr="00A447DD">
        <w:trPr>
          <w:cantSplit/>
          <w:jc w:val="center"/>
        </w:trPr>
        <w:tc>
          <w:tcPr>
            <w:tcW w:w="846" w:type="pct"/>
          </w:tcPr>
          <w:p w14:paraId="7D333261"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3020B923" w14:textId="77777777" w:rsidR="003D7489" w:rsidRPr="00962E8B" w:rsidRDefault="003D7489" w:rsidP="00A447DD">
            <w:pPr>
              <w:pStyle w:val="TAL"/>
              <w:rPr>
                <w:b/>
                <w:lang w:bidi="ar-KW"/>
              </w:rPr>
            </w:pPr>
            <w:r w:rsidRPr="00962E8B">
              <w:rPr>
                <w:lang w:eastAsia="ja-JP"/>
              </w:rPr>
              <w:t>REQ-HB-CTRL-FUN-3, REQ-HB-NOTIF-FUN-2</w:t>
            </w:r>
            <w:r w:rsidRPr="00962E8B">
              <w:rPr>
                <w:lang w:eastAsia="zh-CN"/>
              </w:rPr>
              <w:t>.</w:t>
            </w:r>
          </w:p>
        </w:tc>
        <w:tc>
          <w:tcPr>
            <w:tcW w:w="705" w:type="pct"/>
          </w:tcPr>
          <w:p w14:paraId="726B3DF7" w14:textId="77777777" w:rsidR="003D7489" w:rsidRPr="00962E8B" w:rsidRDefault="003D7489" w:rsidP="00A447DD">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38" w:name="_Toc29203510"/>
      <w:bookmarkStart w:id="39" w:name="_Toc178079475"/>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3D7489" w:rsidRPr="00962E8B" w14:paraId="435CBC2D" w14:textId="77777777" w:rsidTr="00A447DD">
        <w:trPr>
          <w:cantSplit/>
          <w:jc w:val="center"/>
        </w:trPr>
        <w:tc>
          <w:tcPr>
            <w:tcW w:w="846" w:type="pct"/>
          </w:tcPr>
          <w:p w14:paraId="6F36D485"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2583D5D3" w14:textId="77777777" w:rsidR="003D7489" w:rsidRPr="00962E8B" w:rsidRDefault="003D7489" w:rsidP="00A447DD">
            <w:pPr>
              <w:pStyle w:val="TAL"/>
              <w:rPr>
                <w:b/>
                <w:lang w:bidi="ar-KW"/>
              </w:rPr>
            </w:pPr>
            <w:r w:rsidRPr="00962E8B">
              <w:rPr>
                <w:lang w:eastAsia="ja-JP"/>
              </w:rPr>
              <w:t>REQ-HB-NOTIF-FUN-1</w:t>
            </w:r>
            <w:r w:rsidRPr="00962E8B">
              <w:rPr>
                <w:lang w:eastAsia="zh-CN"/>
              </w:rPr>
              <w:t>.</w:t>
            </w:r>
          </w:p>
        </w:tc>
        <w:tc>
          <w:tcPr>
            <w:tcW w:w="705" w:type="pct"/>
          </w:tcPr>
          <w:p w14:paraId="4DAEBB85" w14:textId="77777777" w:rsidR="003D7489" w:rsidRPr="00962E8B" w:rsidRDefault="003D7489" w:rsidP="00A447DD">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0" w:name="_Toc29203511"/>
      <w:bookmarkStart w:id="41" w:name="_Toc178079476"/>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Heading4"/>
      </w:pPr>
      <w:bookmarkStart w:id="42" w:name="_Toc29203512"/>
      <w:bookmarkStart w:id="43" w:name="_Toc178079477"/>
      <w:r w:rsidRPr="00962E8B">
        <w:t>4.2</w:t>
      </w:r>
      <w:r w:rsidR="003D7489" w:rsidRPr="00962E8B">
        <w:t>.2.1</w:t>
      </w:r>
      <w:r w:rsidR="003D7489" w:rsidRPr="00962E8B">
        <w:tab/>
        <w:t>Requirements for controlling heartbeat</w:t>
      </w:r>
      <w:bookmarkEnd w:id="42"/>
      <w:bookmarkEnd w:id="43"/>
    </w:p>
    <w:p w14:paraId="61CF4C26" w14:textId="77777777" w:rsidR="003D7489" w:rsidRPr="00962E8B" w:rsidRDefault="003D7489" w:rsidP="003D7489">
      <w:pPr>
        <w:rPr>
          <w:lang w:eastAsia="ja-JP"/>
        </w:rPr>
      </w:pPr>
      <w:r w:rsidRPr="00962E8B">
        <w:rPr>
          <w:lang w:eastAsia="ja-JP"/>
        </w:rPr>
        <w:t>REQ-HB-CTRL-FUN-1:</w:t>
      </w:r>
      <w:r w:rsidR="007A30EC">
        <w:rPr>
          <w:lang w:eastAsia="ja-JP"/>
        </w:rPr>
        <w:t xml:space="preserve"> </w:t>
      </w:r>
      <w:r w:rsidRPr="00962E8B">
        <w:rPr>
          <w:lang w:eastAsia="ja-JP"/>
        </w:rPr>
        <w:t>The management service provider shall have the capability to allow its authorized consumer to read the heartbeat period.</w:t>
      </w:r>
    </w:p>
    <w:p w14:paraId="68A947A3" w14:textId="77777777" w:rsidR="003D7489" w:rsidRPr="00962E8B" w:rsidRDefault="003D7489" w:rsidP="003D7489">
      <w:pPr>
        <w:rPr>
          <w:lang w:eastAsia="ja-JP"/>
        </w:rPr>
      </w:pPr>
      <w:r w:rsidRPr="00962E8B">
        <w:rPr>
          <w:lang w:eastAsia="ja-JP"/>
        </w:rPr>
        <w:t>REQ-HB-CTRL-FUN-2:</w:t>
      </w:r>
      <w:r w:rsidR="007A30EC">
        <w:rPr>
          <w:lang w:eastAsia="ja-JP"/>
        </w:rPr>
        <w:t xml:space="preserve"> </w:t>
      </w:r>
      <w:r w:rsidRPr="00962E8B">
        <w:rPr>
          <w:lang w:eastAsia="ja-JP"/>
        </w:rPr>
        <w:t>The management service provider shall have the capability to allow its authorized consumer to set the heartbeat period.</w:t>
      </w:r>
    </w:p>
    <w:p w14:paraId="412E1F64" w14:textId="77777777" w:rsidR="003D7489" w:rsidRPr="00962E8B" w:rsidRDefault="003D7489" w:rsidP="003D7489">
      <w:pPr>
        <w:rPr>
          <w:lang w:eastAsia="ja-JP"/>
        </w:rPr>
      </w:pPr>
      <w:r w:rsidRPr="00962E8B">
        <w:rPr>
          <w:lang w:eastAsia="ja-JP"/>
        </w:rPr>
        <w:lastRenderedPageBreak/>
        <w:t>REQ-HB-CTRL-FUN-3:</w:t>
      </w:r>
      <w:r w:rsidR="007A30EC">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44" w:name="_Toc29203513"/>
      <w:bookmarkStart w:id="45" w:name="_Toc178079478"/>
      <w:r w:rsidRPr="00962E8B">
        <w:t>4.2</w:t>
      </w:r>
      <w:r w:rsidR="003D7489" w:rsidRPr="00962E8B">
        <w:t>.2.2</w:t>
      </w:r>
      <w:r w:rsidR="003D7489" w:rsidRPr="00962E8B">
        <w:tab/>
        <w:t>Requirements for notifying heartbeat</w:t>
      </w:r>
      <w:bookmarkEnd w:id="44"/>
      <w:bookmarkEnd w:id="45"/>
    </w:p>
    <w:p w14:paraId="71BCB067" w14:textId="77777777" w:rsidR="003D7489" w:rsidRPr="00962E8B" w:rsidRDefault="003D7489" w:rsidP="003D7489">
      <w:pPr>
        <w:rPr>
          <w:lang w:eastAsia="ja-JP"/>
        </w:rPr>
      </w:pPr>
      <w:r w:rsidRPr="00962E8B">
        <w:rPr>
          <w:lang w:eastAsia="ja-JP"/>
        </w:rPr>
        <w:t>REQ-HB-NOTIF-FUN-1:</w:t>
      </w:r>
      <w:r w:rsidR="007A30EC">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6EC849F7" w14:textId="77777777" w:rsidR="003D7489" w:rsidRPr="00962E8B" w:rsidRDefault="003D7489" w:rsidP="003D7489">
      <w:pPr>
        <w:rPr>
          <w:lang w:eastAsia="ja-JP"/>
        </w:rPr>
      </w:pPr>
      <w:r w:rsidRPr="00962E8B">
        <w:rPr>
          <w:lang w:eastAsia="ja-JP"/>
        </w:rPr>
        <w:t>REQ-HB-NOTIF-FUN-2:</w:t>
      </w:r>
      <w:r w:rsidR="007A30EC">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46" w:name="_Toc29203514"/>
      <w:bookmarkStart w:id="47" w:name="_Toc178079479"/>
      <w:r w:rsidRPr="00962E8B">
        <w:t>4.</w:t>
      </w:r>
      <w:r w:rsidR="005B4159" w:rsidRPr="00962E8B">
        <w:t>3</w:t>
      </w:r>
      <w:r w:rsidR="003D7489" w:rsidRPr="00962E8B">
        <w:tab/>
        <w:t>Procedures for heartbeat</w:t>
      </w:r>
      <w:bookmarkEnd w:id="47"/>
      <w:r w:rsidR="003D7489" w:rsidRPr="00962E8B">
        <w:t xml:space="preserve"> </w:t>
      </w:r>
      <w:bookmarkEnd w:id="46"/>
    </w:p>
    <w:p w14:paraId="34E93921" w14:textId="77777777" w:rsidR="003D7489" w:rsidRPr="00962E8B" w:rsidRDefault="00BF4F39" w:rsidP="00BF4F39">
      <w:pPr>
        <w:pStyle w:val="Heading3"/>
        <w:rPr>
          <w:lang w:eastAsia="zh-CN"/>
        </w:rPr>
      </w:pPr>
      <w:bookmarkStart w:id="48" w:name="_Toc29203515"/>
      <w:bookmarkStart w:id="49" w:name="_Toc178079480"/>
      <w:r w:rsidRPr="00962E8B">
        <w:t>4.</w:t>
      </w:r>
      <w:r w:rsidR="005B4159" w:rsidRPr="00962E8B">
        <w:t>3</w:t>
      </w:r>
      <w:r w:rsidR="003D7489" w:rsidRPr="00962E8B">
        <w:t>.1</w:t>
      </w:r>
      <w:r w:rsidR="003D7489" w:rsidRPr="00962E8B">
        <w:tab/>
        <w:t>Procedure for configuring heartbeat notification periodicity</w:t>
      </w:r>
      <w:bookmarkEnd w:id="48"/>
      <w:bookmarkEnd w:id="49"/>
    </w:p>
    <w:p w14:paraId="72417AC1" w14:textId="77777777" w:rsidR="003D7489" w:rsidRPr="00962E8B" w:rsidRDefault="003D7489" w:rsidP="00BD54C3">
      <w:pPr>
        <w:rPr>
          <w:lang w:eastAsia="zh-CN"/>
        </w:rPr>
      </w:pPr>
      <w:r w:rsidRPr="00962E8B">
        <w:rPr>
          <w:lang w:eastAsia="zh-CN"/>
        </w:rPr>
        <w:t xml:space="preserve">Figure </w:t>
      </w:r>
      <w:r w:rsidR="005C2CB0" w:rsidRPr="00962E8B">
        <w:rPr>
          <w:lang w:eastAsia="zh-CN"/>
        </w:rPr>
        <w:t>4.</w:t>
      </w:r>
      <w:r w:rsidR="005B4159" w:rsidRPr="00962E8B">
        <w:rPr>
          <w:lang w:eastAsia="zh-CN"/>
        </w:rPr>
        <w:t>3</w:t>
      </w:r>
      <w:r w:rsidRPr="00962E8B">
        <w:rPr>
          <w:lang w:eastAsia="zh-CN"/>
        </w:rPr>
        <w:t>.1-1 illustrates the procedure for configuring the periodicity of heartbeat notifications</w:t>
      </w:r>
      <w:r w:rsidR="0035695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550F4129" w14:textId="77777777" w:rsidR="00852FC0" w:rsidRPr="00962E8B" w:rsidRDefault="00DE2BDB" w:rsidP="00BD54C3">
      <w:pPr>
        <w:pStyle w:val="TH"/>
      </w:pPr>
      <w:r>
        <w:pict w14:anchorId="12E65269">
          <v:shape id="_x0000_i1027" type="#_x0000_t75" style="width:481.8pt;height:204pt">
            <v:imagedata r:id="rId12" o:title=""/>
          </v:shape>
        </w:pict>
      </w:r>
    </w:p>
    <w:p w14:paraId="4543B642" w14:textId="77777777" w:rsidR="003D7489" w:rsidRPr="00962E8B" w:rsidRDefault="003D7489" w:rsidP="003D7489">
      <w:pPr>
        <w:pStyle w:val="TF"/>
      </w:pPr>
      <w:r w:rsidRPr="00962E8B">
        <w:t xml:space="preserve">Figure </w:t>
      </w:r>
      <w:r w:rsidR="00D50163" w:rsidRPr="00962E8B">
        <w:t>4.</w:t>
      </w:r>
      <w:r w:rsidR="005B4159" w:rsidRPr="00962E8B">
        <w:t>3</w:t>
      </w:r>
      <w:r w:rsidRPr="00962E8B">
        <w:t>.1-1: Procedure for configuring heartbeat notification periodicity</w:t>
      </w:r>
    </w:p>
    <w:p w14:paraId="51B3DF30" w14:textId="77777777" w:rsidR="003D7489" w:rsidRPr="00962E8B" w:rsidRDefault="00D50163" w:rsidP="00D50163">
      <w:pPr>
        <w:pStyle w:val="Heading3"/>
        <w:rPr>
          <w:lang w:eastAsia="zh-CN"/>
        </w:rPr>
      </w:pPr>
      <w:bookmarkStart w:id="50" w:name="_Toc29203516"/>
      <w:bookmarkStart w:id="51" w:name="_Toc178079481"/>
      <w:r w:rsidRPr="00962E8B">
        <w:t>4.</w:t>
      </w:r>
      <w:r w:rsidR="005B4159" w:rsidRPr="00962E8B">
        <w:t>3</w:t>
      </w:r>
      <w:r w:rsidR="003D7489" w:rsidRPr="00962E8B">
        <w:t>.2</w:t>
      </w:r>
      <w:r w:rsidR="003D7489" w:rsidRPr="00962E8B">
        <w:tab/>
        <w:t>Procedure for requesting immediate heartbeat notification</w:t>
      </w:r>
      <w:bookmarkEnd w:id="50"/>
      <w:bookmarkEnd w:id="51"/>
    </w:p>
    <w:p w14:paraId="7C860CC6" w14:textId="77777777" w:rsidR="003D7489" w:rsidRPr="00962E8B" w:rsidRDefault="003D7489" w:rsidP="003D7489">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.2-1 illustrates the procedure for requesting immediate heartbeat notification</w:t>
      </w:r>
      <w:r w:rsidR="00DE13B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3DA50E0D" w14:textId="77777777" w:rsidR="003D7489" w:rsidRPr="00962E8B" w:rsidRDefault="003D7489" w:rsidP="003D7489">
      <w:pPr>
        <w:jc w:val="center"/>
      </w:pPr>
    </w:p>
    <w:p w14:paraId="0018E7F6" w14:textId="77777777" w:rsidR="003D7489" w:rsidRPr="00962E8B" w:rsidRDefault="00DE2BDB" w:rsidP="00BD54C3">
      <w:pPr>
        <w:pStyle w:val="TH"/>
      </w:pPr>
      <w:r>
        <w:lastRenderedPageBreak/>
        <w:pict w14:anchorId="28F43CFE">
          <v:shape id="_x0000_i1028" type="#_x0000_t75" style="width:481.8pt;height:260.4pt">
            <v:imagedata r:id="rId13" o:title=""/>
          </v:shape>
        </w:pict>
      </w:r>
    </w:p>
    <w:p w14:paraId="568776AC" w14:textId="77777777" w:rsidR="003D7489" w:rsidRPr="00962E8B" w:rsidRDefault="003D7489" w:rsidP="00BD54C3">
      <w:pPr>
        <w:pStyle w:val="TF"/>
      </w:pPr>
      <w:r w:rsidRPr="00962E8B">
        <w:t xml:space="preserve">Figure </w:t>
      </w:r>
      <w:r w:rsidR="00D50163" w:rsidRPr="00962E8B">
        <w:t>4.</w:t>
      </w:r>
      <w:r w:rsidR="005B4159" w:rsidRPr="00962E8B">
        <w:t>3</w:t>
      </w:r>
      <w:r w:rsidRPr="00962E8B">
        <w:t>.2-1: Procedure for requesting immediate heartbeat notification</w:t>
      </w:r>
    </w:p>
    <w:p w14:paraId="25E08811" w14:textId="77777777" w:rsidR="003D7489" w:rsidRPr="00962E8B" w:rsidRDefault="00D50163" w:rsidP="00D50163">
      <w:pPr>
        <w:pStyle w:val="Heading3"/>
        <w:rPr>
          <w:lang w:eastAsia="zh-CN"/>
        </w:rPr>
      </w:pPr>
      <w:bookmarkStart w:id="52" w:name="_Toc29203517"/>
      <w:bookmarkStart w:id="53" w:name="_Toc178079482"/>
      <w:r w:rsidRPr="00962E8B">
        <w:t>4.</w:t>
      </w:r>
      <w:r w:rsidR="005B4159" w:rsidRPr="00962E8B">
        <w:t>3</w:t>
      </w:r>
      <w:r w:rsidR="003D7489" w:rsidRPr="00962E8B">
        <w:t>.3</w:t>
      </w:r>
      <w:r w:rsidR="003D7489" w:rsidRPr="00962E8B">
        <w:tab/>
        <w:t>Procedure for notifying periodic heartbeat notifications</w:t>
      </w:r>
      <w:bookmarkEnd w:id="52"/>
      <w:bookmarkEnd w:id="53"/>
    </w:p>
    <w:p w14:paraId="31D0C4A6" w14:textId="77777777" w:rsidR="003D7489" w:rsidRPr="00962E8B" w:rsidRDefault="003D7489" w:rsidP="003A3B2C">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.3-1 illustrates the procedure for notifying periodic heartbeat notifications</w:t>
      </w:r>
      <w:r w:rsidR="00271B16" w:rsidRPr="00962E8B">
        <w:rPr>
          <w:lang w:eastAsia="zh-CN"/>
        </w:rPr>
        <w:t xml:space="preserve"> using operations and notifications of the provisioning MnS </w:t>
      </w:r>
      <w:r w:rsidR="00E87A46" w:rsidRPr="00962E8B">
        <w:rPr>
          <w:lang w:eastAsia="zh-CN"/>
        </w:rPr>
        <w:t xml:space="preserve">(see clause 11.1.1 of </w:t>
      </w:r>
      <w:r w:rsidR="00271B16" w:rsidRPr="00962E8B">
        <w:rPr>
          <w:lang w:eastAsia="zh-CN"/>
        </w:rPr>
        <w:t>[</w:t>
      </w:r>
      <w:r w:rsidR="00183603">
        <w:rPr>
          <w:lang w:eastAsia="zh-CN"/>
        </w:rPr>
        <w:t>2</w:t>
      </w:r>
      <w:r w:rsidR="00271B16" w:rsidRPr="00962E8B">
        <w:rPr>
          <w:lang w:eastAsia="zh-CN"/>
        </w:rPr>
        <w:t>]</w:t>
      </w:r>
      <w:r w:rsidR="00E87A46" w:rsidRPr="00962E8B">
        <w:rPr>
          <w:lang w:eastAsia="zh-CN"/>
        </w:rPr>
        <w:t>)</w:t>
      </w:r>
      <w:r w:rsidRPr="00962E8B">
        <w:rPr>
          <w:lang w:eastAsia="zh-CN"/>
        </w:rPr>
        <w:t>.</w:t>
      </w:r>
    </w:p>
    <w:p w14:paraId="3114F14B" w14:textId="77777777" w:rsidR="00271B16" w:rsidRPr="00962E8B" w:rsidRDefault="00DE2BDB" w:rsidP="00BD54C3">
      <w:pPr>
        <w:pStyle w:val="TH"/>
      </w:pPr>
      <w:r>
        <w:pict w14:anchorId="3CD4B49D">
          <v:shape id="_x0000_i1029" type="#_x0000_t75" style="width:303.9pt;height:271.8pt">
            <v:imagedata r:id="rId14" o:title=""/>
          </v:shape>
        </w:pict>
      </w:r>
    </w:p>
    <w:p w14:paraId="0B798DAF" w14:textId="77777777" w:rsidR="003D7489" w:rsidRDefault="003D7489" w:rsidP="003D7489">
      <w:pPr>
        <w:pStyle w:val="TF"/>
      </w:pPr>
      <w:r w:rsidRPr="00962E8B">
        <w:t xml:space="preserve">Figure </w:t>
      </w:r>
      <w:r w:rsidR="00D50163" w:rsidRPr="00962E8B">
        <w:t>4.</w:t>
      </w:r>
      <w:r w:rsidR="005B4159" w:rsidRPr="00962E8B">
        <w:t>3</w:t>
      </w:r>
      <w:r w:rsidRPr="00962E8B">
        <w:t>.3-1: Procedure for notifying periodic heartbeat notifications</w:t>
      </w:r>
    </w:p>
    <w:p w14:paraId="513D3855" w14:textId="77777777" w:rsidR="0079027A" w:rsidRDefault="0079027A" w:rsidP="0079027A">
      <w:pPr>
        <w:pStyle w:val="Heading1"/>
        <w:tabs>
          <w:tab w:val="left" w:pos="1140"/>
        </w:tabs>
        <w:rPr>
          <w:lang w:eastAsia="en-GB"/>
        </w:rPr>
      </w:pPr>
      <w:bookmarkStart w:id="54" w:name="_Toc178079483"/>
      <w:r>
        <w:lastRenderedPageBreak/>
        <w:t>5</w:t>
      </w:r>
      <w:r>
        <w:tab/>
        <w:t>Discovery of Management Services</w:t>
      </w:r>
      <w:bookmarkEnd w:id="54"/>
    </w:p>
    <w:p w14:paraId="34A6F2D7" w14:textId="77777777" w:rsidR="0079027A" w:rsidRDefault="0079027A" w:rsidP="0079027A">
      <w:pPr>
        <w:pStyle w:val="Heading2"/>
        <w:tabs>
          <w:tab w:val="left" w:pos="1140"/>
        </w:tabs>
      </w:pPr>
      <w:bookmarkStart w:id="55" w:name="_Toc178079484"/>
      <w:r>
        <w:t>5.1</w:t>
      </w:r>
      <w:r>
        <w:tab/>
        <w:t>Overview</w:t>
      </w:r>
      <w:bookmarkEnd w:id="55"/>
    </w:p>
    <w:p w14:paraId="03BEF368"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Identifying data describing an MnS, e.g. name, version, type</w:t>
      </w:r>
    </w:p>
    <w:p w14:paraId="26378037" w14:textId="77777777" w:rsidR="00CF372F" w:rsidRDefault="00CF372F" w:rsidP="00804D46">
      <w:pPr>
        <w:pStyle w:val="B1"/>
      </w:pPr>
      <w:r>
        <w:t>-</w:t>
      </w:r>
      <w:r>
        <w:tab/>
        <w:t>Capabilities of an MnS, e.g. supported operations, supported notifications</w:t>
      </w:r>
    </w:p>
    <w:p w14:paraId="3A3E7534" w14:textId="77777777" w:rsidR="00CF372F" w:rsidRDefault="00CF372F" w:rsidP="00CF372F">
      <w:r>
        <w:t>From MnS Consumer perspective such information can be used for different purposes, including:</w:t>
      </w:r>
    </w:p>
    <w:p w14:paraId="092320B7"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23AAB146"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665F8506"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797F12AA"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56" w:name="_Toc178079485"/>
      <w:r>
        <w:t>5.2</w:t>
      </w:r>
      <w:r>
        <w:tab/>
        <w:t>Specification level requirements</w:t>
      </w:r>
      <w:bookmarkEnd w:id="56"/>
    </w:p>
    <w:p w14:paraId="4FF1B465" w14:textId="77777777" w:rsidR="0079027A" w:rsidRDefault="0079027A" w:rsidP="0079027A">
      <w:pPr>
        <w:pStyle w:val="Heading3"/>
      </w:pPr>
      <w:bookmarkStart w:id="57" w:name="_Toc178079486"/>
      <w:r>
        <w:t>5.2.1</w:t>
      </w:r>
      <w:r>
        <w:tab/>
        <w:t>Use cases</w:t>
      </w:r>
      <w:bookmarkEnd w:id="57"/>
    </w:p>
    <w:p w14:paraId="06A25D2A" w14:textId="77777777" w:rsidR="00CF372F" w:rsidRDefault="00CF372F" w:rsidP="00CF372F">
      <w:pPr>
        <w:pStyle w:val="Heading4"/>
      </w:pPr>
      <w:bookmarkStart w:id="58" w:name="_Toc178079487"/>
      <w:r>
        <w:rPr>
          <w:lang w:eastAsia="zh-CN"/>
        </w:rPr>
        <w:t>5.2.1.1</w:t>
      </w:r>
      <w:r>
        <w:rPr>
          <w:lang w:eastAsia="zh-CN"/>
        </w:rPr>
        <w:tab/>
      </w:r>
      <w:r>
        <w:t>Adding a new management service producer to MnS registry</w:t>
      </w:r>
      <w:bookmarkEnd w:id="5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r>
              <w:rPr>
                <w:lang w:eastAsia="zh-CN"/>
              </w:rPr>
              <w:t>MnS producer.</w:t>
            </w:r>
          </w:p>
          <w:p w14:paraId="7DEB2D0A"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CF372F"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CF372F" w:rsidRDefault="00CF372F">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59" w:name="_Toc178079488"/>
      <w:r>
        <w:rPr>
          <w:lang w:eastAsia="zh-CN"/>
        </w:rPr>
        <w:lastRenderedPageBreak/>
        <w:t>5.2.1.2</w:t>
      </w:r>
      <w:r>
        <w:rPr>
          <w:lang w:eastAsia="zh-CN"/>
        </w:rPr>
        <w:tab/>
        <w:t>Removing</w:t>
      </w:r>
      <w:r>
        <w:t xml:space="preserve"> a management service producer from MnS registry</w:t>
      </w:r>
      <w:bookmarkEnd w:id="5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r>
              <w:rPr>
                <w:lang w:eastAsia="zh-CN"/>
              </w:rPr>
              <w:t>MnS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CF372F"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CF372F" w:rsidRDefault="00CF372F">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0" w:name="_Toc178079489"/>
      <w:r>
        <w:rPr>
          <w:lang w:eastAsia="zh-CN"/>
        </w:rPr>
        <w:t>5.2.1.3</w:t>
      </w:r>
      <w:r>
        <w:rPr>
          <w:lang w:eastAsia="zh-CN"/>
        </w:rPr>
        <w:tab/>
        <w:t>MnS Consumer retrieves management service information from MnS registry</w:t>
      </w:r>
      <w:bookmarkEnd w:id="6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CF372F"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77777777" w:rsidR="00CF372F" w:rsidRPr="00F65412" w:rsidRDefault="00CF372F">
            <w:pPr>
              <w:pStyle w:val="TAL"/>
              <w:rPr>
                <w:lang w:val="fr-FR" w:bidi="ar-KW"/>
              </w:rPr>
            </w:pPr>
            <w:r w:rsidRPr="00F65412">
              <w:rPr>
                <w:lang w:val="fr-FR" w:bidi="ar-KW"/>
              </w:rPr>
              <w:t xml:space="preserve">REQ-DMS-CON-2, REQ-DMS-CON-3, REQ-DMS-CON-4 </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CF372F" w:rsidRPr="00F65412" w:rsidRDefault="00CF372F">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1" w:name="_Toc178079490"/>
      <w:r>
        <w:rPr>
          <w:lang w:eastAsia="zh-CN"/>
        </w:rPr>
        <w:t>5.2.1.4</w:t>
      </w:r>
      <w:r>
        <w:rPr>
          <w:lang w:eastAsia="zh-CN"/>
        </w:rPr>
        <w:tab/>
        <w:t>Providing detailed capabilities about management service</w:t>
      </w:r>
      <w:bookmarkEnd w:id="61"/>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62" w:name="_Toc178079491"/>
      <w:r>
        <w:rPr>
          <w:lang w:eastAsia="zh-CN"/>
        </w:rPr>
        <w:lastRenderedPageBreak/>
        <w:t>5.2.1.5</w:t>
      </w:r>
      <w:r>
        <w:rPr>
          <w:lang w:eastAsia="zh-CN"/>
        </w:rPr>
        <w:tab/>
        <w:t>MnS Consumer retrieves detailed capabilities about management service</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63" w:name="_Toc178079492"/>
      <w:r>
        <w:t>5.2.2</w:t>
      </w:r>
      <w:r>
        <w:tab/>
        <w:t>Requirements</w:t>
      </w:r>
      <w:bookmarkEnd w:id="63"/>
    </w:p>
    <w:p w14:paraId="5E6A9169" w14:textId="77777777" w:rsidR="0079027A" w:rsidRDefault="0079027A" w:rsidP="0079027A">
      <w:pPr>
        <w:rPr>
          <w:lang w:eastAsia="zh-CN"/>
        </w:rPr>
      </w:pPr>
      <w:r>
        <w:rPr>
          <w:b/>
        </w:rPr>
        <w:t>REQ-DMS-1</w:t>
      </w:r>
      <w:r w:rsidR="00704672">
        <w:rPr>
          <w:b/>
        </w:rPr>
        <w:t xml:space="preserve">: </w:t>
      </w:r>
      <w:r>
        <w:rPr>
          <w:lang w:eastAsia="zh-CN"/>
        </w:rPr>
        <w:t xml:space="preserve">The </w:t>
      </w:r>
      <w:r w:rsidR="00704672">
        <w:rPr>
          <w:lang w:eastAsia="zh-CN"/>
        </w:rPr>
        <w:t>3GPP management system</w:t>
      </w:r>
      <w:r w:rsidR="00704672" w:rsidDel="00704672">
        <w:rPr>
          <w:lang w:eastAsia="zh-CN"/>
        </w:rPr>
        <w:t xml:space="preserve"> </w:t>
      </w:r>
      <w:r>
        <w:rPr>
          <w:lang w:eastAsia="zh-CN"/>
        </w:rPr>
        <w:t xml:space="preserve">shall </w:t>
      </w:r>
      <w:r>
        <w:t xml:space="preserve">provide capabilities </w:t>
      </w:r>
      <w:r>
        <w:rPr>
          <w:lang w:eastAsia="zh-CN"/>
        </w:rPr>
        <w:t xml:space="preserve">allowing </w:t>
      </w:r>
      <w:r w:rsidR="00704672">
        <w:rPr>
          <w:lang w:eastAsia="zh-CN"/>
        </w:rPr>
        <w:t>MnS producers</w:t>
      </w:r>
      <w:r w:rsidR="00704672" w:rsidDel="00704672">
        <w:rPr>
          <w:lang w:eastAsia="zh-CN"/>
        </w:rPr>
        <w:t xml:space="preserve"> </w:t>
      </w:r>
      <w:r>
        <w:rPr>
          <w:lang w:eastAsia="zh-CN"/>
        </w:rPr>
        <w:t xml:space="preserve">to </w:t>
      </w:r>
      <w:r w:rsidR="004E1EB9" w:rsidRPr="004E1EB9">
        <w:rPr>
          <w:lang w:eastAsia="zh-CN"/>
        </w:rPr>
        <w:t xml:space="preserve">register </w:t>
      </w:r>
      <w:r w:rsidR="00704672">
        <w:rPr>
          <w:lang w:eastAsia="zh-CN"/>
        </w:rPr>
        <w:t>their management capabilities (including the endpoint address)</w:t>
      </w:r>
      <w:r w:rsidR="00704672" w:rsidDel="00704672">
        <w:rPr>
          <w:lang w:eastAsia="zh-CN"/>
        </w:rPr>
        <w:t xml:space="preserve"> </w:t>
      </w:r>
      <w:r w:rsidR="004E1EB9" w:rsidRPr="004E1EB9">
        <w:rPr>
          <w:lang w:eastAsia="zh-CN"/>
        </w:rPr>
        <w:t xml:space="preserve">at MnS discovery service producer </w:t>
      </w:r>
      <w:r>
        <w:rPr>
          <w:lang w:eastAsia="zh-CN"/>
        </w:rPr>
        <w:t xml:space="preserve">for use by </w:t>
      </w:r>
      <w:r w:rsidR="00704672">
        <w:rPr>
          <w:lang w:eastAsia="zh-CN"/>
        </w:rPr>
        <w:t>MnS</w:t>
      </w:r>
      <w:r w:rsidR="00704672" w:rsidDel="00704672">
        <w:rPr>
          <w:lang w:eastAsia="zh-CN"/>
        </w:rPr>
        <w:t xml:space="preserve"> </w:t>
      </w:r>
      <w:r>
        <w:rPr>
          <w:lang w:eastAsia="zh-CN"/>
        </w:rPr>
        <w:t>consumers</w:t>
      </w:r>
      <w:r w:rsidR="00704672">
        <w:rPr>
          <w:lang w:eastAsia="zh-CN"/>
        </w:rPr>
        <w:t xml:space="preserve"> wishing to interact with these MnS producers</w:t>
      </w:r>
      <w:r>
        <w:rPr>
          <w:lang w:eastAsia="zh-CN"/>
        </w:rPr>
        <w:t>.</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38D78B75" w14:textId="77777777" w:rsidR="0079027A" w:rsidRDefault="00704672" w:rsidP="00704672">
      <w:pPr>
        <w:rPr>
          <w:lang w:eastAsia="zh-CN"/>
        </w:rPr>
      </w:pPr>
      <w:r>
        <w:rPr>
          <w:b/>
        </w:rPr>
        <w:t xml:space="preserve">REQ-DMS-4: </w:t>
      </w:r>
      <w:r>
        <w:rPr>
          <w:lang w:eastAsia="zh-CN"/>
        </w:rPr>
        <w:t>The 3GPP management system shall provide capabilities allowing to discover the managed entities a MnS producer is responsible for.</w:t>
      </w:r>
    </w:p>
    <w:p w14:paraId="400DEA8F" w14:textId="77777777" w:rsidR="00537301" w:rsidRDefault="00537301" w:rsidP="00537301">
      <w:pPr>
        <w:pStyle w:val="Heading1"/>
        <w:tabs>
          <w:tab w:val="left" w:pos="1140"/>
        </w:tabs>
      </w:pPr>
      <w:bookmarkStart w:id="64" w:name="_Toc178079493"/>
      <w:r>
        <w:t>6</w:t>
      </w:r>
      <w:r>
        <w:tab/>
        <w:t>Managing management data</w:t>
      </w:r>
      <w:bookmarkEnd w:id="64"/>
    </w:p>
    <w:p w14:paraId="70EC4EBB" w14:textId="77777777" w:rsidR="00537301" w:rsidRPr="009E41BF" w:rsidRDefault="00537301" w:rsidP="009E41BF">
      <w:pPr>
        <w:pStyle w:val="Heading2"/>
        <w:rPr>
          <w:lang w:val="en-US"/>
        </w:rPr>
      </w:pPr>
      <w:bookmarkStart w:id="65" w:name="_Toc178079494"/>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65"/>
    </w:p>
    <w:p w14:paraId="34955385" w14:textId="77777777" w:rsidR="00537301" w:rsidRPr="009E41BF" w:rsidRDefault="00537301" w:rsidP="009E41BF">
      <w:pPr>
        <w:pStyle w:val="Heading3"/>
        <w:rPr>
          <w:lang w:val="en-US"/>
        </w:rPr>
      </w:pPr>
      <w:bookmarkStart w:id="66" w:name="_Toc178079495"/>
      <w:r>
        <w:rPr>
          <w:lang w:val="en-US"/>
        </w:rPr>
        <w:t>6</w:t>
      </w:r>
      <w:r w:rsidRPr="009E41BF">
        <w:rPr>
          <w:lang w:val="en-US"/>
        </w:rPr>
        <w:t>.1.1</w:t>
      </w:r>
      <w:r w:rsidRPr="009E41BF">
        <w:rPr>
          <w:lang w:val="en-US"/>
        </w:rPr>
        <w:tab/>
        <w:t>Description</w:t>
      </w:r>
      <w:bookmarkEnd w:id="66"/>
    </w:p>
    <w:p w14:paraId="5FB1EB42" w14:textId="77777777" w:rsidR="00537301" w:rsidRDefault="00537301" w:rsidP="00537301">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3825E72B" w14:textId="77777777" w:rsidR="00551632" w:rsidRDefault="00551632" w:rsidP="00551632">
      <w:pPr>
        <w:pStyle w:val="B1"/>
      </w:pPr>
      <w:r>
        <w:lastRenderedPageBreak/>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8C53F18" w14:textId="77777777" w:rsidR="00551632" w:rsidRDefault="00551632" w:rsidP="00CA77A3">
      <w:r>
        <w:t>This MnS to request management data in a simple way shall not be exposed at any network function.</w:t>
      </w:r>
    </w:p>
    <w:p w14:paraId="5212527C" w14:textId="77777777" w:rsidR="00537301" w:rsidRPr="009E41BF" w:rsidRDefault="00551632" w:rsidP="00CA77A3">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r w:rsidR="00537301">
        <w:t>.</w:t>
      </w:r>
    </w:p>
    <w:p w14:paraId="23F345ED" w14:textId="77777777" w:rsidR="00537301" w:rsidRDefault="00537301" w:rsidP="00537301">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46CE57A2" w14:textId="77777777" w:rsidR="00537301" w:rsidRDefault="00537301" w:rsidP="00537301">
      <w:r>
        <w:t>Depending on access rights and security settings, data consumers may be subject to restrictions regarding the data they can access.</w:t>
      </w:r>
    </w:p>
    <w:p w14:paraId="7504C714" w14:textId="77777777" w:rsidR="00551632" w:rsidRDefault="00551632" w:rsidP="0055163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53563350" w14:textId="77777777" w:rsidR="00551632" w:rsidRPr="00637053" w:rsidRDefault="00551632" w:rsidP="0055163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67" w:name="_Toc178079496"/>
      <w:r>
        <w:rPr>
          <w:lang w:val="en-US"/>
        </w:rPr>
        <w:t>6</w:t>
      </w:r>
      <w:r w:rsidRPr="003A5B35">
        <w:rPr>
          <w:lang w:val="en-US"/>
        </w:rPr>
        <w:t>.1.</w:t>
      </w:r>
      <w:r>
        <w:rPr>
          <w:lang w:val="en-US"/>
        </w:rPr>
        <w:t>2</w:t>
      </w:r>
      <w:r w:rsidRPr="003A5B35">
        <w:rPr>
          <w:lang w:val="en-US"/>
        </w:rPr>
        <w:tab/>
      </w:r>
      <w:r w:rsidR="00094203">
        <w:rPr>
          <w:lang w:val="en-US"/>
        </w:rPr>
        <w:t>Void</w:t>
      </w:r>
      <w:bookmarkEnd w:id="67"/>
    </w:p>
    <w:p w14:paraId="461F8C9E" w14:textId="77777777" w:rsidR="00537301" w:rsidRPr="009E41BF" w:rsidRDefault="00537301" w:rsidP="009E41BF">
      <w:pPr>
        <w:pStyle w:val="Heading3"/>
        <w:rPr>
          <w:lang w:val="en-US"/>
        </w:rPr>
      </w:pPr>
      <w:bookmarkStart w:id="68" w:name="_Toc178079497"/>
      <w:r>
        <w:rPr>
          <w:lang w:val="en-US"/>
        </w:rPr>
        <w:t>6</w:t>
      </w:r>
      <w:r w:rsidRPr="009E41BF">
        <w:rPr>
          <w:lang w:val="en-US"/>
        </w:rPr>
        <w:t>.1.</w:t>
      </w:r>
      <w:r>
        <w:rPr>
          <w:lang w:val="en-US"/>
        </w:rPr>
        <w:t>3</w:t>
      </w:r>
      <w:r w:rsidRPr="009E41BF">
        <w:rPr>
          <w:lang w:val="en-US"/>
        </w:rPr>
        <w:tab/>
        <w:t>Requirements</w:t>
      </w:r>
      <w:bookmarkEnd w:id="68"/>
    </w:p>
    <w:p w14:paraId="43627512" w14:textId="77777777" w:rsidR="000951FA" w:rsidRDefault="00537301" w:rsidP="000951F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lastRenderedPageBreak/>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Slice type (e.g. eMBB, URLLC, mIoT, V2X, HMTC).</w:t>
      </w:r>
    </w:p>
    <w:p w14:paraId="490BEDF7"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CCC1A9C" w14:textId="77777777" w:rsidR="00537301" w:rsidRDefault="00537301" w:rsidP="00537301">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D25A551" w14:textId="77777777" w:rsidR="000951FA" w:rsidRDefault="000951FA" w:rsidP="00537301">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720E1739" w14:textId="77777777" w:rsidR="00537301" w:rsidRPr="009E41BF" w:rsidRDefault="00537301" w:rsidP="009E41B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219DC744" w14:textId="77777777" w:rsidR="00537301" w:rsidRPr="00537301" w:rsidRDefault="00537301" w:rsidP="00CA77A3">
      <w:pPr>
        <w:rPr>
          <w:lang w:eastAsia="ja-JP"/>
        </w:rPr>
      </w:pPr>
    </w:p>
    <w:p w14:paraId="3CF2425C" w14:textId="77777777" w:rsidR="00537301" w:rsidRDefault="00537301" w:rsidP="009E41BF">
      <w:pPr>
        <w:pStyle w:val="Heading2"/>
      </w:pPr>
      <w:bookmarkStart w:id="69" w:name="_Toc178079498"/>
      <w:r>
        <w:t>6.2</w:t>
      </w:r>
      <w:r>
        <w:tab/>
        <w:t>Coordinating management data production</w:t>
      </w:r>
      <w:bookmarkEnd w:id="69"/>
    </w:p>
    <w:p w14:paraId="34E8A847" w14:textId="77777777" w:rsidR="00537301" w:rsidRDefault="00537301" w:rsidP="009E41BF">
      <w:pPr>
        <w:pStyle w:val="Heading3"/>
      </w:pPr>
      <w:bookmarkStart w:id="70" w:name="_Toc178079499"/>
      <w:r>
        <w:t>6.2.1</w:t>
      </w:r>
      <w:r>
        <w:tab/>
        <w:t>Description</w:t>
      </w:r>
      <w:bookmarkEnd w:id="70"/>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77777777" w:rsidR="00537301" w:rsidRPr="003A5B35" w:rsidRDefault="00537301" w:rsidP="00537301">
      <w:pPr>
        <w:pStyle w:val="Heading3"/>
        <w:rPr>
          <w:lang w:val="en-US"/>
        </w:rPr>
      </w:pPr>
      <w:bookmarkStart w:id="71" w:name="_Toc178079500"/>
      <w:r>
        <w:rPr>
          <w:lang w:val="en-US"/>
        </w:rPr>
        <w:t>6</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bookmarkEnd w:id="71"/>
    </w:p>
    <w:p w14:paraId="409FB3B7" w14:textId="77777777" w:rsidR="00537301" w:rsidRDefault="00537301" w:rsidP="00537301">
      <w:r>
        <w:t>This clause describes the benefits of the subject capability.</w:t>
      </w:r>
    </w:p>
    <w:p w14:paraId="49BE52A4" w14:textId="77777777" w:rsidR="00537301" w:rsidRPr="003A5B35" w:rsidRDefault="00537301" w:rsidP="009E41BF">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25752B48" w14:textId="77777777" w:rsidR="00537301" w:rsidRDefault="00537301" w:rsidP="009E41BF">
      <w:pPr>
        <w:pStyle w:val="Heading3"/>
      </w:pPr>
      <w:bookmarkStart w:id="72" w:name="_Toc178079501"/>
      <w:r>
        <w:t>6.2.3</w:t>
      </w:r>
      <w:r>
        <w:tab/>
        <w:t>Requirements</w:t>
      </w:r>
      <w:bookmarkEnd w:id="72"/>
    </w:p>
    <w:p w14:paraId="1B0A2A7F" w14:textId="77777777" w:rsidR="00537301" w:rsidRDefault="00537301" w:rsidP="00537301">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700D0C98" w14:textId="77777777" w:rsidR="00537301" w:rsidRDefault="00537301" w:rsidP="009E41BF">
      <w:pPr>
        <w:pStyle w:val="EditorsNote"/>
      </w:pPr>
      <w:r w:rsidRPr="00A22407">
        <w:rPr>
          <w:lang w:eastAsia="ja-JP"/>
        </w:rPr>
        <w:t>Editor's note:</w:t>
      </w:r>
      <w:r>
        <w:rPr>
          <w:lang w:eastAsia="ja-JP"/>
        </w:rPr>
        <w:t xml:space="preserve"> It is tbc what exactly is "same data".</w:t>
      </w:r>
    </w:p>
    <w:p w14:paraId="3FA927D8" w14:textId="77777777" w:rsidR="00537301" w:rsidRDefault="00537301" w:rsidP="00537301">
      <w:pPr>
        <w:pStyle w:val="Heading2"/>
      </w:pPr>
      <w:bookmarkStart w:id="73" w:name="_Toc178079502"/>
      <w:r>
        <w:t>6.3</w:t>
      </w:r>
      <w:r>
        <w:tab/>
        <w:t>Storing management data</w:t>
      </w:r>
      <w:bookmarkEnd w:id="73"/>
    </w:p>
    <w:p w14:paraId="576A506D" w14:textId="77777777" w:rsidR="00537301" w:rsidRDefault="00537301" w:rsidP="00537301">
      <w:pPr>
        <w:pStyle w:val="Heading3"/>
      </w:pPr>
      <w:bookmarkStart w:id="74" w:name="_Toc178079503"/>
      <w:r>
        <w:t>6.3.1</w:t>
      </w:r>
      <w:r>
        <w:tab/>
        <w:t>Description</w:t>
      </w:r>
      <w:bookmarkEnd w:id="74"/>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lastRenderedPageBreak/>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75" w:name="_Toc178079504"/>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75"/>
    </w:p>
    <w:p w14:paraId="0987A3E9" w14:textId="77777777" w:rsidR="00537301" w:rsidRDefault="00537301" w:rsidP="00537301">
      <w:pPr>
        <w:pStyle w:val="Heading3"/>
      </w:pPr>
      <w:bookmarkStart w:id="76" w:name="_Toc178079505"/>
      <w:r>
        <w:t>6.3.3</w:t>
      </w:r>
      <w:r>
        <w:tab/>
        <w:t>Requirements</w:t>
      </w:r>
      <w:bookmarkEnd w:id="76"/>
    </w:p>
    <w:p w14:paraId="33A7E528" w14:textId="77777777" w:rsidR="00537301" w:rsidRDefault="00537301" w:rsidP="00537301">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4B0EFC42"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18F049D1"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77" w:name="_Toc178079506"/>
      <w:r>
        <w:t>6.4</w:t>
      </w:r>
      <w:r>
        <w:tab/>
        <w:t>Managing external management data</w:t>
      </w:r>
      <w:bookmarkEnd w:id="77"/>
    </w:p>
    <w:p w14:paraId="78ECCEF8" w14:textId="77777777" w:rsidR="00537301" w:rsidRDefault="00537301" w:rsidP="009E41BF">
      <w:pPr>
        <w:pStyle w:val="Heading3"/>
      </w:pPr>
      <w:bookmarkStart w:id="78" w:name="_Toc178079507"/>
      <w:r>
        <w:t>6.4.1</w:t>
      </w:r>
      <w:r>
        <w:tab/>
        <w:t>Description</w:t>
      </w:r>
      <w:bookmarkEnd w:id="78"/>
    </w:p>
    <w:p w14:paraId="2FCCF4AF" w14:textId="77777777" w:rsidR="00537301" w:rsidRDefault="00537301" w:rsidP="00537301">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64D3A953" w14:textId="77777777" w:rsidR="00537301" w:rsidRDefault="00537301" w:rsidP="00537301">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2713C77F" w14:textId="77777777" w:rsidR="00537301" w:rsidRDefault="00537301" w:rsidP="00537301">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3CD90DA8" w14:textId="77777777" w:rsidR="00537301" w:rsidRDefault="00537301" w:rsidP="00537301">
      <w:pPr>
        <w:rPr>
          <w:lang w:val="en-US"/>
        </w:rPr>
      </w:pPr>
      <w:r>
        <w:rPr>
          <w:lang w:val="en-US"/>
        </w:rPr>
        <w:t>The definition of external data sources and the data formats they use is out of scope of this specification.</w:t>
      </w:r>
    </w:p>
    <w:p w14:paraId="6DEDBA8C" w14:textId="77777777" w:rsidR="00537301" w:rsidRDefault="00537301" w:rsidP="00537301">
      <w:pPr>
        <w:rPr>
          <w:lang w:val="en-US"/>
        </w:rPr>
      </w:pPr>
      <w:r>
        <w:rPr>
          <w:lang w:val="en-US"/>
        </w:rPr>
        <w:t>The target is to define generic management mechanisms that can cope with any kind of external data sources and data formats.</w:t>
      </w:r>
    </w:p>
    <w:p w14:paraId="541A88DD" w14:textId="77777777" w:rsidR="00537301" w:rsidRPr="003A5B35" w:rsidRDefault="00537301" w:rsidP="00537301">
      <w:pPr>
        <w:pStyle w:val="Heading3"/>
        <w:rPr>
          <w:lang w:val="en-US"/>
        </w:rPr>
      </w:pPr>
      <w:bookmarkStart w:id="79" w:name="_Toc178079508"/>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79"/>
    </w:p>
    <w:p w14:paraId="190177CE" w14:textId="77777777" w:rsidR="00537301" w:rsidRDefault="00537301" w:rsidP="009E41BF">
      <w:pPr>
        <w:pStyle w:val="Heading3"/>
      </w:pPr>
      <w:bookmarkStart w:id="80" w:name="_Toc178079509"/>
      <w:r>
        <w:t>6.4.3</w:t>
      </w:r>
      <w:r>
        <w:tab/>
        <w:t>Requirements</w:t>
      </w:r>
      <w:bookmarkEnd w:id="80"/>
    </w:p>
    <w:p w14:paraId="685DD46D" w14:textId="77777777" w:rsidR="00537301" w:rsidRDefault="00537301" w:rsidP="00537301">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72AB5B72" w14:textId="77777777" w:rsidR="00537301" w:rsidRDefault="00537301" w:rsidP="00537301">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2E01C4D" w14:textId="77777777" w:rsidR="00537301" w:rsidRDefault="00537301" w:rsidP="00537301">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5AAA816D"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5A340910"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2B1063BC" w14:textId="77777777" w:rsidR="00A03FBE" w:rsidRDefault="00A03FBE" w:rsidP="00A03FBE">
      <w:pPr>
        <w:pStyle w:val="Heading2"/>
        <w:rPr>
          <w:lang w:val="en-US"/>
        </w:rPr>
      </w:pPr>
      <w:bookmarkStart w:id="81" w:name="_Toc178079510"/>
      <w:r>
        <w:rPr>
          <w:lang w:val="en-US"/>
        </w:rPr>
        <w:lastRenderedPageBreak/>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81"/>
    </w:p>
    <w:p w14:paraId="2ECEE0AA" w14:textId="77777777" w:rsidR="00A03FBE" w:rsidRDefault="00A03FBE" w:rsidP="00A03FBE">
      <w:pPr>
        <w:pStyle w:val="Heading3"/>
      </w:pPr>
      <w:bookmarkStart w:id="82" w:name="_Toc82187504"/>
      <w:bookmarkStart w:id="83" w:name="_Toc178079511"/>
      <w:r>
        <w:t>6.5.1</w:t>
      </w:r>
      <w:r>
        <w:tab/>
        <w:t>Description</w:t>
      </w:r>
      <w:bookmarkEnd w:id="82"/>
      <w:bookmarkEnd w:id="83"/>
    </w:p>
    <w:p w14:paraId="518DAA88" w14:textId="77777777" w:rsidR="00A03FBE" w:rsidRDefault="00A03FBE" w:rsidP="00A03FBE">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2D3F5E7" w14:textId="77777777" w:rsidR="00A03FBE" w:rsidRDefault="00A03FBE" w:rsidP="00A03FBE">
      <w:r>
        <w:t xml:space="preserve">For this mechanism to work MnS producers as entities producing data, need to register what data they can produce by adding a corresponding record in the 3GPP management system.  </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2017F5F9" w14:textId="77777777" w:rsidR="00A03FBE" w:rsidRDefault="00A03FBE" w:rsidP="00CA77A3">
      <w:pPr>
        <w:pStyle w:val="NO"/>
      </w:pPr>
      <w:r>
        <w:t>-</w:t>
      </w:r>
      <w:r>
        <w:tab/>
      </w:r>
      <w:r w:rsidRPr="00BA5012">
        <w:t xml:space="preserve">Trace/MDT data as defined by </w:t>
      </w:r>
      <w:r>
        <w:t xml:space="preserve">TS </w:t>
      </w:r>
      <w:r w:rsidRPr="00BA5012">
        <w:t>32.422 [</w:t>
      </w:r>
      <w:r>
        <w:t>6</w:t>
      </w:r>
      <w:r w:rsidRPr="00BA5012">
        <w:t>].</w:t>
      </w:r>
    </w:p>
    <w:p w14:paraId="52440F7F" w14:textId="77777777" w:rsidR="00A03FBE" w:rsidRDefault="00A03FBE" w:rsidP="00A03FBE">
      <w:pPr>
        <w:pStyle w:val="Heading3"/>
        <w:rPr>
          <w:szCs w:val="28"/>
          <w:lang w:val="en-US"/>
        </w:rPr>
      </w:pPr>
      <w:bookmarkStart w:id="84" w:name="_Toc178079512"/>
      <w:r>
        <w:rPr>
          <w:szCs w:val="28"/>
          <w:lang w:val="en-US"/>
        </w:rPr>
        <w:t>6</w:t>
      </w:r>
      <w:r w:rsidRPr="001D2FFA">
        <w:rPr>
          <w:szCs w:val="28"/>
          <w:lang w:val="en-US"/>
        </w:rPr>
        <w:t>.</w:t>
      </w:r>
      <w:r>
        <w:rPr>
          <w:szCs w:val="28"/>
          <w:lang w:val="en-US"/>
        </w:rPr>
        <w:t>5.2</w:t>
      </w:r>
      <w:r w:rsidRPr="001D2FFA">
        <w:rPr>
          <w:szCs w:val="28"/>
          <w:lang w:val="en-US"/>
        </w:rPr>
        <w:tab/>
      </w:r>
      <w:r w:rsidR="00094203">
        <w:rPr>
          <w:szCs w:val="28"/>
          <w:lang w:val="en-US"/>
        </w:rPr>
        <w:t>Void</w:t>
      </w:r>
      <w:bookmarkEnd w:id="84"/>
    </w:p>
    <w:p w14:paraId="18136444" w14:textId="77777777" w:rsidR="00A03FBE" w:rsidRDefault="00A03FBE" w:rsidP="00A03FBE">
      <w:pPr>
        <w:pStyle w:val="Heading3"/>
        <w:rPr>
          <w:szCs w:val="28"/>
          <w:lang w:val="en-US"/>
        </w:rPr>
      </w:pPr>
      <w:bookmarkStart w:id="85" w:name="_Toc178079513"/>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85"/>
    </w:p>
    <w:p w14:paraId="3AFA321C" w14:textId="77777777" w:rsidR="00A03FBE" w:rsidRDefault="00A03FBE" w:rsidP="00A03FBE">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2B6138DC" w14:textId="77777777" w:rsidR="00A03FBE" w:rsidRDefault="00A03FBE" w:rsidP="009E41BF">
      <w:pPr>
        <w:pStyle w:val="NO"/>
      </w:pPr>
    </w:p>
    <w:p w14:paraId="4BCF1DD9" w14:textId="77777777" w:rsidR="00967F74" w:rsidRDefault="00967F74" w:rsidP="00967F74">
      <w:pPr>
        <w:pStyle w:val="Heading1"/>
        <w:tabs>
          <w:tab w:val="left" w:pos="1140"/>
        </w:tabs>
      </w:pPr>
      <w:bookmarkStart w:id="86" w:name="_Toc178079514"/>
      <w:r>
        <w:t>7</w:t>
      </w:r>
      <w:r>
        <w:tab/>
        <w:t>File management</w:t>
      </w:r>
      <w:bookmarkEnd w:id="86"/>
    </w:p>
    <w:p w14:paraId="63B8E413" w14:textId="77777777" w:rsidR="00967F74" w:rsidRPr="006E2A57" w:rsidRDefault="00967F74" w:rsidP="00967F74">
      <w:pPr>
        <w:pStyle w:val="Heading2"/>
        <w:rPr>
          <w:lang w:val="en-US"/>
        </w:rPr>
      </w:pPr>
      <w:bookmarkStart w:id="87" w:name="_Toc178079515"/>
      <w:r>
        <w:rPr>
          <w:lang w:val="en-US"/>
        </w:rPr>
        <w:t>7</w:t>
      </w:r>
      <w:r w:rsidRPr="006E2A57">
        <w:rPr>
          <w:lang w:val="en-US"/>
        </w:rPr>
        <w:t>.1</w:t>
      </w:r>
      <w:r w:rsidRPr="006E2A57">
        <w:rPr>
          <w:lang w:val="en-US"/>
        </w:rPr>
        <w:tab/>
        <w:t>File transfer</w:t>
      </w:r>
      <w:bookmarkEnd w:id="87"/>
    </w:p>
    <w:p w14:paraId="4712895D" w14:textId="77777777" w:rsidR="00967F74" w:rsidRPr="006E2A57" w:rsidRDefault="00967F74" w:rsidP="00967F74">
      <w:pPr>
        <w:pStyle w:val="Heading3"/>
        <w:rPr>
          <w:lang w:val="en-US"/>
        </w:rPr>
      </w:pPr>
      <w:bookmarkStart w:id="88" w:name="_Toc178079516"/>
      <w:r>
        <w:rPr>
          <w:lang w:val="en-US"/>
        </w:rPr>
        <w:t>7</w:t>
      </w:r>
      <w:r w:rsidRPr="006E2A57">
        <w:rPr>
          <w:lang w:val="en-US"/>
        </w:rPr>
        <w:t>.1.1</w:t>
      </w:r>
      <w:r w:rsidRPr="006E2A57">
        <w:rPr>
          <w:lang w:val="en-US"/>
        </w:rPr>
        <w:tab/>
        <w:t>Description</w:t>
      </w:r>
      <w:bookmarkEnd w:id="88"/>
    </w:p>
    <w:p w14:paraId="2D2C942C" w14:textId="77777777" w:rsidR="00967F74" w:rsidRPr="00E079F8" w:rsidRDefault="00967F74" w:rsidP="00967F74">
      <w:r w:rsidRPr="00407AD4">
        <w:t>File management deals with transferring files between MnS producers and MnS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89" w:name="_Toc178079517"/>
      <w:r>
        <w:rPr>
          <w:lang w:val="en-US"/>
        </w:rPr>
        <w:t>7</w:t>
      </w:r>
      <w:r w:rsidRPr="003A5B35">
        <w:rPr>
          <w:lang w:val="en-US"/>
        </w:rPr>
        <w:t>.1.</w:t>
      </w:r>
      <w:r>
        <w:rPr>
          <w:lang w:val="en-US"/>
        </w:rPr>
        <w:t>2</w:t>
      </w:r>
      <w:r w:rsidRPr="003A5B35">
        <w:rPr>
          <w:lang w:val="en-US"/>
        </w:rPr>
        <w:tab/>
      </w:r>
      <w:r w:rsidR="00094203">
        <w:rPr>
          <w:lang w:val="en-US"/>
        </w:rPr>
        <w:t>Void</w:t>
      </w:r>
      <w:bookmarkEnd w:id="89"/>
    </w:p>
    <w:p w14:paraId="096833BC" w14:textId="77777777" w:rsidR="00967F74" w:rsidRDefault="00967F74" w:rsidP="00967F74">
      <w:pPr>
        <w:pStyle w:val="Heading3"/>
      </w:pPr>
      <w:bookmarkStart w:id="90" w:name="_Toc178079518"/>
      <w:r>
        <w:t>7.1.3</w:t>
      </w:r>
      <w:r>
        <w:tab/>
        <w:t>Requirements</w:t>
      </w:r>
      <w:bookmarkEnd w:id="90"/>
    </w:p>
    <w:p w14:paraId="7D9560A0" w14:textId="77777777" w:rsidR="00967F74" w:rsidRDefault="00967F74" w:rsidP="00967F74">
      <w:pPr>
        <w:rPr>
          <w:lang w:eastAsia="ja-JP"/>
        </w:rPr>
      </w:pPr>
      <w:r w:rsidRPr="00962E8B">
        <w:rPr>
          <w:lang w:eastAsia="ja-JP"/>
        </w:rPr>
        <w:t>REQ-</w:t>
      </w:r>
      <w:r>
        <w:rPr>
          <w:lang w:eastAsia="ja-JP"/>
        </w:rPr>
        <w:t>FMG-1: The file transfer protocol shall preserve the formatting of the file during exchange.</w:t>
      </w:r>
    </w:p>
    <w:p w14:paraId="66A8D634" w14:textId="77777777" w:rsidR="00967F74" w:rsidRDefault="00967F74" w:rsidP="00967F74">
      <w:pPr>
        <w:rPr>
          <w:lang w:eastAsia="ja-JP"/>
        </w:rPr>
      </w:pPr>
      <w:r w:rsidRPr="00962E8B">
        <w:rPr>
          <w:lang w:eastAsia="ja-JP"/>
        </w:rPr>
        <w:t>REQ-</w:t>
      </w:r>
      <w:r>
        <w:rPr>
          <w:lang w:eastAsia="ja-JP"/>
        </w:rPr>
        <w:t>FMG-2: The file transfer protocol shall preserve the encoding of the file during exchange.</w:t>
      </w:r>
    </w:p>
    <w:p w14:paraId="762E814C" w14:textId="77777777" w:rsidR="00967F74" w:rsidRPr="00745609" w:rsidRDefault="00967F74" w:rsidP="00967F74">
      <w:pPr>
        <w:rPr>
          <w:lang w:eastAsia="ja-JP"/>
        </w:rPr>
      </w:pPr>
      <w:r w:rsidRPr="00962E8B">
        <w:rPr>
          <w:lang w:eastAsia="ja-JP"/>
        </w:rPr>
        <w:t>REQ-</w:t>
      </w:r>
      <w:r>
        <w:rPr>
          <w:lang w:eastAsia="ja-JP"/>
        </w:rPr>
        <w:t>FMG-3: The MnS producer shall support at least one of the following file transfer protocols: SFTP, FTPES, HTTPS.</w:t>
      </w:r>
    </w:p>
    <w:p w14:paraId="71233CD6" w14:textId="77777777" w:rsidR="00967F74" w:rsidRPr="00745609" w:rsidRDefault="00967F74" w:rsidP="00967F74">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FE1E43C" w14:textId="77777777" w:rsidR="00967F74" w:rsidRPr="00407AD4" w:rsidRDefault="00967F74" w:rsidP="00967F74">
      <w:pPr>
        <w:pStyle w:val="Heading2"/>
        <w:rPr>
          <w:lang w:val="en-US"/>
        </w:rPr>
      </w:pPr>
      <w:bookmarkStart w:id="91" w:name="_Toc178079519"/>
      <w:r>
        <w:rPr>
          <w:lang w:val="en-US"/>
        </w:rPr>
        <w:lastRenderedPageBreak/>
        <w:t>7</w:t>
      </w:r>
      <w:r w:rsidRPr="00407AD4">
        <w:rPr>
          <w:lang w:val="en-US"/>
        </w:rPr>
        <w:t>.2</w:t>
      </w:r>
      <w:r w:rsidRPr="00407AD4">
        <w:rPr>
          <w:lang w:val="en-US"/>
        </w:rPr>
        <w:tab/>
        <w:t xml:space="preserve">File </w:t>
      </w:r>
      <w:r>
        <w:rPr>
          <w:lang w:val="en-US"/>
        </w:rPr>
        <w:t>retrieval from a MnS producer by a MnS consumer</w:t>
      </w:r>
      <w:bookmarkEnd w:id="91"/>
    </w:p>
    <w:p w14:paraId="47FDD3CC" w14:textId="77777777" w:rsidR="00967F74" w:rsidRPr="00407AD4" w:rsidRDefault="00967F74" w:rsidP="00967F74">
      <w:pPr>
        <w:pStyle w:val="Heading3"/>
        <w:rPr>
          <w:lang w:val="en-US"/>
        </w:rPr>
      </w:pPr>
      <w:bookmarkStart w:id="92" w:name="_Toc178079520"/>
      <w:r>
        <w:rPr>
          <w:lang w:val="en-US"/>
        </w:rPr>
        <w:t>7</w:t>
      </w:r>
      <w:r w:rsidRPr="00407AD4">
        <w:rPr>
          <w:lang w:val="en-US"/>
        </w:rPr>
        <w:t>.2.1</w:t>
      </w:r>
      <w:r w:rsidRPr="00407AD4">
        <w:rPr>
          <w:lang w:val="en-US"/>
        </w:rPr>
        <w:tab/>
        <w:t>Description</w:t>
      </w:r>
      <w:bookmarkEnd w:id="92"/>
    </w:p>
    <w:p w14:paraId="6FB318A4"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44C53C1F" w14:textId="77777777" w:rsidR="00967F74" w:rsidRPr="003A5B35" w:rsidRDefault="00967F74" w:rsidP="00967F74">
      <w:pPr>
        <w:pStyle w:val="Heading3"/>
        <w:rPr>
          <w:lang w:val="en-US"/>
        </w:rPr>
      </w:pPr>
      <w:bookmarkStart w:id="93" w:name="_Toc178079521"/>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93"/>
    </w:p>
    <w:p w14:paraId="5DA04481" w14:textId="77777777" w:rsidR="00967F74" w:rsidRDefault="00967F74" w:rsidP="00967F74">
      <w:pPr>
        <w:pStyle w:val="Heading3"/>
      </w:pPr>
      <w:bookmarkStart w:id="94" w:name="_Toc178079522"/>
      <w:r>
        <w:t>7.2.3</w:t>
      </w:r>
      <w:r>
        <w:tab/>
        <w:t>Requirements</w:t>
      </w:r>
      <w:bookmarkEnd w:id="94"/>
    </w:p>
    <w:p w14:paraId="6871017F" w14:textId="77777777" w:rsidR="00967F74" w:rsidRDefault="00967F74" w:rsidP="00967F74">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52534FE9" w14:textId="77777777" w:rsidR="00967F74" w:rsidRDefault="00967F74" w:rsidP="00967F74">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612D7143" w14:textId="77777777" w:rsidR="00967F74" w:rsidRDefault="00967F74" w:rsidP="00967F74">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275F0C74" w14:textId="77777777" w:rsidR="00967F74" w:rsidRDefault="00967F74" w:rsidP="00967F74">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046D9450" w14:textId="77777777" w:rsidR="00967F74" w:rsidRDefault="00967F74" w:rsidP="00967F74">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7ADF7030" w14:textId="77777777" w:rsidR="00967F74" w:rsidRPr="00BD71D8" w:rsidRDefault="00967F74" w:rsidP="00967F74">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68DFEB4E" w14:textId="77777777" w:rsidR="00967F74" w:rsidRPr="00C9492F" w:rsidRDefault="00967F74" w:rsidP="00967F74">
      <w:pPr>
        <w:pStyle w:val="Heading2"/>
        <w:rPr>
          <w:lang w:val="en-US"/>
        </w:rPr>
      </w:pPr>
      <w:bookmarkStart w:id="95" w:name="_Toc178079523"/>
      <w:r>
        <w:rPr>
          <w:lang w:val="en-US"/>
        </w:rPr>
        <w:t>7.3</w:t>
      </w:r>
      <w:r>
        <w:rPr>
          <w:lang w:val="en-US"/>
        </w:rPr>
        <w:tab/>
      </w:r>
      <w:r w:rsidRPr="00C9492F">
        <w:rPr>
          <w:lang w:val="en-US"/>
        </w:rPr>
        <w:t xml:space="preserve">File </w:t>
      </w:r>
      <w:r>
        <w:rPr>
          <w:lang w:val="en-US"/>
        </w:rPr>
        <w:t>push from a MnS producer to a MnS consumer</w:t>
      </w:r>
      <w:bookmarkEnd w:id="95"/>
    </w:p>
    <w:p w14:paraId="7152F190" w14:textId="77777777" w:rsidR="00967F74" w:rsidRPr="00C9492F" w:rsidRDefault="00967F74" w:rsidP="00967F74">
      <w:pPr>
        <w:pStyle w:val="Heading3"/>
        <w:rPr>
          <w:lang w:val="en-US"/>
        </w:rPr>
      </w:pPr>
      <w:bookmarkStart w:id="96" w:name="_Toc178079524"/>
      <w:r>
        <w:rPr>
          <w:lang w:val="en-US"/>
        </w:rPr>
        <w:t>7</w:t>
      </w:r>
      <w:r w:rsidRPr="00C9492F">
        <w:rPr>
          <w:lang w:val="en-US"/>
        </w:rPr>
        <w:t>.</w:t>
      </w:r>
      <w:r>
        <w:rPr>
          <w:lang w:val="en-US"/>
        </w:rPr>
        <w:t>3</w:t>
      </w:r>
      <w:r w:rsidRPr="00C9492F">
        <w:rPr>
          <w:lang w:val="en-US"/>
        </w:rPr>
        <w:t>.1</w:t>
      </w:r>
      <w:r w:rsidRPr="00C9492F">
        <w:rPr>
          <w:lang w:val="en-US"/>
        </w:rPr>
        <w:tab/>
        <w:t>Description</w:t>
      </w:r>
      <w:bookmarkEnd w:id="96"/>
    </w:p>
    <w:p w14:paraId="160A268A"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CE0BC3"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1E752E1D" w14:textId="77777777" w:rsidR="00967F74" w:rsidRPr="003A5B35" w:rsidRDefault="00967F74" w:rsidP="00967F74">
      <w:pPr>
        <w:pStyle w:val="Heading3"/>
        <w:rPr>
          <w:lang w:val="en-US"/>
        </w:rPr>
      </w:pPr>
      <w:bookmarkStart w:id="97" w:name="_Toc178079525"/>
      <w:r>
        <w:rPr>
          <w:lang w:val="en-US"/>
        </w:rPr>
        <w:t>7</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97"/>
    </w:p>
    <w:p w14:paraId="1076C7EF" w14:textId="77777777" w:rsidR="00967F74" w:rsidRPr="00C9492F" w:rsidRDefault="00967F74" w:rsidP="00967F74">
      <w:pPr>
        <w:pStyle w:val="Heading3"/>
        <w:rPr>
          <w:lang w:val="en-US"/>
        </w:rPr>
      </w:pPr>
      <w:bookmarkStart w:id="98" w:name="_Toc178079526"/>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98"/>
    </w:p>
    <w:p w14:paraId="37E0D48C" w14:textId="77777777" w:rsidR="00967F74" w:rsidRPr="00233187" w:rsidRDefault="00967F74" w:rsidP="00967F74">
      <w:pPr>
        <w:rPr>
          <w:lang w:eastAsia="ja-JP"/>
        </w:rPr>
      </w:pPr>
      <w:r w:rsidRPr="00962E8B">
        <w:rPr>
          <w:lang w:eastAsia="ja-JP"/>
        </w:rPr>
        <w:t>REQ-</w:t>
      </w:r>
      <w:r>
        <w:rPr>
          <w:lang w:eastAsia="ja-JP"/>
        </w:rPr>
        <w:t>FMP-1:</w:t>
      </w:r>
      <w:r w:rsidRPr="00233187">
        <w:rPr>
          <w:lang w:eastAsia="ja-JP"/>
        </w:rPr>
        <w:t xml:space="preserve"> </w:t>
      </w:r>
      <w:r w:rsidR="00CE0BC3">
        <w:rPr>
          <w:lang w:eastAsia="ja-JP"/>
        </w:rPr>
        <w:t>void</w:t>
      </w:r>
    </w:p>
    <w:p w14:paraId="4746C597" w14:textId="77777777" w:rsidR="00967F74" w:rsidRPr="00C7084E" w:rsidRDefault="00967F74" w:rsidP="00967F74">
      <w:pPr>
        <w:rPr>
          <w:lang w:eastAsia="ja-JP"/>
        </w:rPr>
      </w:pPr>
      <w:r w:rsidRPr="00962E8B">
        <w:rPr>
          <w:lang w:eastAsia="ja-JP"/>
        </w:rPr>
        <w:t>REQ-</w:t>
      </w:r>
      <w:r>
        <w:rPr>
          <w:lang w:eastAsia="ja-JP"/>
        </w:rPr>
        <w:t>FMP-2:</w:t>
      </w:r>
      <w:r w:rsidRPr="00745609">
        <w:rPr>
          <w:lang w:eastAsia="ja-JP"/>
        </w:rPr>
        <w:t xml:space="preserve"> </w:t>
      </w:r>
      <w:r w:rsidR="00CE0BC3" w:rsidRPr="00CE0BC3">
        <w:rPr>
          <w:lang w:eastAsia="ja-JP"/>
        </w:rPr>
        <w:t>void</w:t>
      </w:r>
    </w:p>
    <w:p w14:paraId="01171DAE" w14:textId="77777777" w:rsidR="00967F74" w:rsidRDefault="00967F74" w:rsidP="00967F74">
      <w:pPr>
        <w:rPr>
          <w:lang w:eastAsia="ja-JP"/>
        </w:rPr>
      </w:pPr>
      <w:r w:rsidRPr="00962E8B">
        <w:rPr>
          <w:lang w:eastAsia="ja-JP"/>
        </w:rPr>
        <w:t>REQ-</w:t>
      </w:r>
      <w:r>
        <w:rPr>
          <w:lang w:eastAsia="ja-JP"/>
        </w:rPr>
        <w:t>FMP-3:</w:t>
      </w:r>
      <w:r w:rsidRPr="00745609">
        <w:rPr>
          <w:lang w:eastAsia="ja-JP"/>
        </w:rPr>
        <w:t xml:space="preserve"> </w:t>
      </w:r>
      <w:r w:rsidR="00CE0BC3" w:rsidRPr="00CE0BC3">
        <w:rPr>
          <w:lang w:eastAsia="ja-JP"/>
        </w:rPr>
        <w:t>void</w:t>
      </w:r>
    </w:p>
    <w:p w14:paraId="6EDA5E4C" w14:textId="77777777" w:rsidR="00967F74" w:rsidRPr="00233187" w:rsidRDefault="00967F74" w:rsidP="00967F74">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4A606B64" w14:textId="77777777" w:rsidR="00967F74" w:rsidRPr="00745609" w:rsidRDefault="00967F74" w:rsidP="00967F74">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004C25A" w14:textId="66B985CE" w:rsidR="00967F74" w:rsidRDefault="00967F74" w:rsidP="00967F74">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00A93FAF" w:rsidRPr="00A93FAF">
        <w:rPr>
          <w:lang w:eastAsia="ja-JP"/>
        </w:rPr>
        <w:t xml:space="preserve"> </w:t>
      </w:r>
      <w:r w:rsidR="00A93FAF">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99" w:name="_Toc178079527"/>
      <w:r>
        <w:rPr>
          <w:lang w:val="en-US"/>
        </w:rPr>
        <w:lastRenderedPageBreak/>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99"/>
    </w:p>
    <w:p w14:paraId="15C5578C" w14:textId="77777777" w:rsidR="00967F74" w:rsidRPr="00C9492F" w:rsidRDefault="00967F74" w:rsidP="00967F74">
      <w:pPr>
        <w:pStyle w:val="Heading3"/>
        <w:rPr>
          <w:lang w:val="en-US"/>
        </w:rPr>
      </w:pPr>
      <w:bookmarkStart w:id="100" w:name="_Toc178079528"/>
      <w:r>
        <w:rPr>
          <w:lang w:val="en-US"/>
        </w:rPr>
        <w:t>7</w:t>
      </w:r>
      <w:r w:rsidRPr="00C9492F">
        <w:rPr>
          <w:lang w:val="en-US"/>
        </w:rPr>
        <w:t>.</w:t>
      </w:r>
      <w:r>
        <w:rPr>
          <w:lang w:val="en-US"/>
        </w:rPr>
        <w:t>4</w:t>
      </w:r>
      <w:r w:rsidRPr="00C9492F">
        <w:rPr>
          <w:lang w:val="en-US"/>
        </w:rPr>
        <w:t>.1</w:t>
      </w:r>
      <w:r w:rsidRPr="00C9492F">
        <w:rPr>
          <w:lang w:val="en-US"/>
        </w:rPr>
        <w:tab/>
        <w:t>Description</w:t>
      </w:r>
      <w:bookmarkEnd w:id="100"/>
    </w:p>
    <w:p w14:paraId="4EBC40DE"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27117408" w14:textId="77777777" w:rsidR="00967F74" w:rsidRPr="003A5B35" w:rsidRDefault="00967F74" w:rsidP="00967F74">
      <w:pPr>
        <w:pStyle w:val="Heading3"/>
        <w:rPr>
          <w:lang w:val="en-US"/>
        </w:rPr>
      </w:pPr>
      <w:bookmarkStart w:id="101" w:name="_Toc178079529"/>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01"/>
    </w:p>
    <w:p w14:paraId="639D1DF0" w14:textId="77777777" w:rsidR="00967F74" w:rsidRPr="00C9492F" w:rsidRDefault="00967F74" w:rsidP="00967F74">
      <w:pPr>
        <w:pStyle w:val="Heading3"/>
        <w:rPr>
          <w:lang w:val="en-US"/>
        </w:rPr>
      </w:pPr>
      <w:bookmarkStart w:id="102" w:name="_Toc178079530"/>
      <w:r>
        <w:rPr>
          <w:lang w:val="en-US"/>
        </w:rPr>
        <w:t>7.4</w:t>
      </w:r>
      <w:r w:rsidRPr="00C9492F">
        <w:rPr>
          <w:lang w:val="en-US"/>
        </w:rPr>
        <w:t>.</w:t>
      </w:r>
      <w:r>
        <w:rPr>
          <w:lang w:val="en-US"/>
        </w:rPr>
        <w:t>3</w:t>
      </w:r>
      <w:r w:rsidRPr="00C9492F">
        <w:rPr>
          <w:lang w:val="en-US"/>
        </w:rPr>
        <w:tab/>
      </w:r>
      <w:r>
        <w:rPr>
          <w:lang w:val="en-US"/>
        </w:rPr>
        <w:t>Requirements</w:t>
      </w:r>
      <w:bookmarkEnd w:id="102"/>
    </w:p>
    <w:p w14:paraId="1D926186" w14:textId="77777777" w:rsidR="00967F74" w:rsidRPr="00233187" w:rsidRDefault="00967F74" w:rsidP="00967F74">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3B40349" w14:textId="77777777" w:rsidR="00967F74" w:rsidRPr="00C7084E" w:rsidRDefault="00967F74" w:rsidP="00967F74">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7BEEC46F" w14:textId="77777777" w:rsidR="00967F74" w:rsidRDefault="00967F74" w:rsidP="00967F74">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11F2CA04" w14:textId="77777777" w:rsidR="00537301" w:rsidRPr="00962E8B" w:rsidRDefault="00537301" w:rsidP="00704672"/>
    <w:p w14:paraId="2A3CC050" w14:textId="77777777" w:rsidR="003D7489" w:rsidRPr="00962E8B" w:rsidRDefault="003D7489" w:rsidP="00D50163">
      <w:pPr>
        <w:pStyle w:val="Heading8"/>
      </w:pPr>
      <w:bookmarkStart w:id="103" w:name="_Toc29203518"/>
      <w:bookmarkStart w:id="104" w:name="_Toc178079531"/>
      <w:r w:rsidRPr="00962E8B">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End w:id="103"/>
      <w:bookmarkEnd w:id="104"/>
    </w:p>
    <w:p w14:paraId="77AA9420" w14:textId="77777777" w:rsidR="003D7489" w:rsidRPr="00962E8B" w:rsidRDefault="003D7489" w:rsidP="00BD54C3">
      <w:pPr>
        <w:pStyle w:val="Heading1"/>
      </w:pPr>
      <w:bookmarkStart w:id="105" w:name="_Toc29203519"/>
      <w:bookmarkStart w:id="106" w:name="_Toc178079532"/>
      <w:r w:rsidRPr="00962E8B">
        <w:t>A.1</w:t>
      </w:r>
      <w:r w:rsidRPr="00962E8B">
        <w:tab/>
        <w:t>Procedure for configuring heartbeat notification periodicity</w:t>
      </w:r>
      <w:bookmarkEnd w:id="105"/>
      <w:bookmarkEnd w:id="106"/>
    </w:p>
    <w:p w14:paraId="6601925F" w14:textId="77777777" w:rsidR="003D7489" w:rsidRPr="00962E8B" w:rsidRDefault="003D7489" w:rsidP="003D7489">
      <w:r w:rsidRPr="00962E8B">
        <w:t xml:space="preserve">The following PlantUML source code is used to describe the procedure for configuring heartbeat notification periodicity, as depicted by Figure </w:t>
      </w:r>
      <w:r w:rsidR="00D50163" w:rsidRPr="00962E8B">
        <w:t>4.</w:t>
      </w:r>
      <w:r w:rsidR="005B4159" w:rsidRPr="00962E8B">
        <w:t>3</w:t>
      </w:r>
      <w:r w:rsidRPr="00962E8B">
        <w:t>.1-1:</w:t>
      </w:r>
    </w:p>
    <w:p w14:paraId="6559455D" w14:textId="77777777" w:rsidR="003D7489" w:rsidRPr="00962E8B" w:rsidRDefault="003D7489" w:rsidP="003D7489">
      <w:pPr>
        <w:pStyle w:val="PL"/>
      </w:pPr>
    </w:p>
    <w:p w14:paraId="2CC6EE7B" w14:textId="77777777" w:rsidR="003D7489" w:rsidRPr="00962E8B" w:rsidRDefault="003D7489" w:rsidP="003D7489">
      <w:pPr>
        <w:pStyle w:val="PL"/>
      </w:pPr>
    </w:p>
    <w:p w14:paraId="66B7BB86" w14:textId="77777777" w:rsidR="003D7489" w:rsidRPr="00962E8B" w:rsidRDefault="003D7489" w:rsidP="003D7489">
      <w:pPr>
        <w:pStyle w:val="PL"/>
      </w:pPr>
    </w:p>
    <w:p w14:paraId="31A1F187" w14:textId="77777777" w:rsidR="00852FC0" w:rsidRPr="00962E8B" w:rsidRDefault="00852FC0" w:rsidP="003D7489">
      <w:pPr>
        <w:pStyle w:val="PL"/>
      </w:pPr>
    </w:p>
    <w:p w14:paraId="2CBB8676" w14:textId="77777777" w:rsidR="00852FC0" w:rsidRPr="00962E8B" w:rsidRDefault="00852FC0" w:rsidP="00852FC0">
      <w:pPr>
        <w:pStyle w:val="PL"/>
      </w:pPr>
      <w:r w:rsidRPr="00962E8B">
        <w:t>@startuml</w:t>
      </w:r>
    </w:p>
    <w:p w14:paraId="31221C1C" w14:textId="77777777" w:rsidR="00852FC0" w:rsidRPr="00962E8B" w:rsidRDefault="00852FC0" w:rsidP="00852FC0">
      <w:pPr>
        <w:pStyle w:val="PL"/>
      </w:pPr>
    </w:p>
    <w:p w14:paraId="049D1D57" w14:textId="77777777" w:rsidR="00852FC0" w:rsidRPr="00962E8B" w:rsidRDefault="00852FC0" w:rsidP="00852FC0">
      <w:pPr>
        <w:pStyle w:val="PL"/>
      </w:pPr>
      <w:r w:rsidRPr="00962E8B">
        <w:t>title "Configuring heartbeat notification periodicity"</w:t>
      </w:r>
    </w:p>
    <w:p w14:paraId="1A7B4ACE" w14:textId="77777777" w:rsidR="00852FC0" w:rsidRPr="00962E8B" w:rsidRDefault="00852FC0" w:rsidP="00852FC0">
      <w:pPr>
        <w:pStyle w:val="PL"/>
      </w:pPr>
    </w:p>
    <w:p w14:paraId="06F17D28" w14:textId="77777777" w:rsidR="00852FC0" w:rsidRPr="00962E8B" w:rsidRDefault="00852FC0" w:rsidP="00852FC0">
      <w:pPr>
        <w:pStyle w:val="PL"/>
      </w:pPr>
      <w:r w:rsidRPr="00962E8B">
        <w:t>actor "MnS Consumer" as CONS</w:t>
      </w:r>
    </w:p>
    <w:p w14:paraId="795B2379" w14:textId="77777777" w:rsidR="00852FC0" w:rsidRPr="00962E8B" w:rsidRDefault="00852FC0" w:rsidP="00852FC0">
      <w:pPr>
        <w:pStyle w:val="PL"/>
      </w:pPr>
      <w:r w:rsidRPr="00962E8B">
        <w:t>participant "MnS Provider" as PROV</w:t>
      </w:r>
    </w:p>
    <w:p w14:paraId="386CBEC9" w14:textId="77777777" w:rsidR="00852FC0" w:rsidRPr="00962E8B" w:rsidRDefault="00852FC0" w:rsidP="00852FC0">
      <w:pPr>
        <w:pStyle w:val="PL"/>
      </w:pPr>
      <w:r w:rsidRPr="00962E8B">
        <w:t>CONS -&gt; PROV: modifyMOIAttributes ('heartbeatNtfPeriod', newHeartbeatPeriodValue)</w:t>
      </w:r>
    </w:p>
    <w:p w14:paraId="3EDFF92A" w14:textId="77777777" w:rsidR="00852FC0" w:rsidRPr="00962E8B" w:rsidRDefault="00852FC0" w:rsidP="00852FC0">
      <w:pPr>
        <w:pStyle w:val="PL"/>
      </w:pPr>
    </w:p>
    <w:p w14:paraId="3166996C" w14:textId="77777777" w:rsidR="00852FC0" w:rsidRPr="00962E8B" w:rsidRDefault="00852FC0" w:rsidP="00852FC0">
      <w:pPr>
        <w:pStyle w:val="PL"/>
      </w:pPr>
      <w:r w:rsidRPr="00962E8B">
        <w:t>rnote over PROV</w:t>
      </w:r>
    </w:p>
    <w:p w14:paraId="4818A3EB" w14:textId="77777777" w:rsidR="00852FC0" w:rsidRPr="00962E8B" w:rsidRDefault="00852FC0" w:rsidP="00852FC0">
      <w:pPr>
        <w:pStyle w:val="PL"/>
      </w:pPr>
      <w:r w:rsidRPr="00962E8B">
        <w:t xml:space="preserve"> Internal Countdown Timer := newHeartbeatPeriodValue</w:t>
      </w:r>
    </w:p>
    <w:p w14:paraId="7455467C" w14:textId="77777777" w:rsidR="00852FC0" w:rsidRPr="00962E8B" w:rsidRDefault="00852FC0" w:rsidP="00852FC0">
      <w:pPr>
        <w:pStyle w:val="PL"/>
      </w:pPr>
      <w:r w:rsidRPr="00962E8B">
        <w:t>endrnote</w:t>
      </w:r>
    </w:p>
    <w:p w14:paraId="067DF444" w14:textId="77777777" w:rsidR="00852FC0" w:rsidRPr="00962E8B" w:rsidRDefault="00852FC0" w:rsidP="00852FC0">
      <w:pPr>
        <w:pStyle w:val="PL"/>
      </w:pPr>
    </w:p>
    <w:p w14:paraId="291099DD" w14:textId="77777777" w:rsidR="00852FC0" w:rsidRPr="00962E8B" w:rsidRDefault="00852FC0" w:rsidP="00852FC0">
      <w:pPr>
        <w:pStyle w:val="PL"/>
      </w:pPr>
      <w:r w:rsidRPr="00962E8B">
        <w:t>PROV -&gt; CONS: notifyHeartbeat notification</w:t>
      </w:r>
    </w:p>
    <w:p w14:paraId="7CEB7FDC" w14:textId="77777777" w:rsidR="00852FC0" w:rsidRPr="00962E8B" w:rsidRDefault="00852FC0" w:rsidP="00852FC0">
      <w:pPr>
        <w:pStyle w:val="PL"/>
      </w:pPr>
      <w:r w:rsidRPr="00962E8B">
        <w:t xml:space="preserve">note left </w:t>
      </w:r>
    </w:p>
    <w:p w14:paraId="71950D2F" w14:textId="77777777" w:rsidR="00852FC0" w:rsidRPr="00962E8B" w:rsidRDefault="00852FC0" w:rsidP="00852FC0">
      <w:pPr>
        <w:pStyle w:val="PL"/>
      </w:pPr>
      <w:r w:rsidRPr="00962E8B">
        <w:t xml:space="preserve">    Provided he previously</w:t>
      </w:r>
    </w:p>
    <w:p w14:paraId="7E27C46C" w14:textId="77777777" w:rsidR="00852FC0" w:rsidRPr="00962E8B" w:rsidRDefault="00852FC0" w:rsidP="00852FC0">
      <w:pPr>
        <w:pStyle w:val="PL"/>
      </w:pPr>
      <w:r w:rsidRPr="00962E8B">
        <w:t xml:space="preserve">    subscribed to heartbeat</w:t>
      </w:r>
    </w:p>
    <w:p w14:paraId="56A76948" w14:textId="77777777" w:rsidR="00852FC0" w:rsidRPr="00962E8B" w:rsidRDefault="00852FC0" w:rsidP="00852FC0">
      <w:pPr>
        <w:pStyle w:val="PL"/>
      </w:pPr>
      <w:r w:rsidRPr="00962E8B">
        <w:t xml:space="preserve">    notifications</w:t>
      </w:r>
    </w:p>
    <w:p w14:paraId="6F7EC758" w14:textId="77777777" w:rsidR="00852FC0" w:rsidRPr="00962E8B" w:rsidRDefault="00852FC0" w:rsidP="00852FC0">
      <w:pPr>
        <w:pStyle w:val="PL"/>
      </w:pPr>
      <w:r w:rsidRPr="00962E8B">
        <w:t>end note</w:t>
      </w:r>
    </w:p>
    <w:p w14:paraId="6DB27327" w14:textId="77777777" w:rsidR="00852FC0" w:rsidRPr="00962E8B" w:rsidRDefault="00852FC0" w:rsidP="00852FC0">
      <w:pPr>
        <w:pStyle w:val="PL"/>
      </w:pPr>
    </w:p>
    <w:p w14:paraId="71F8867E" w14:textId="77777777" w:rsidR="00852FC0" w:rsidRPr="00962E8B" w:rsidRDefault="00852FC0" w:rsidP="00852FC0">
      <w:pPr>
        <w:pStyle w:val="PL"/>
      </w:pPr>
      <w:r w:rsidRPr="00962E8B">
        <w:t>rnote over PROV</w:t>
      </w:r>
    </w:p>
    <w:p w14:paraId="664C7C31" w14:textId="77777777" w:rsidR="00852FC0" w:rsidRPr="00962E8B" w:rsidRDefault="00852FC0" w:rsidP="00852FC0">
      <w:pPr>
        <w:pStyle w:val="PL"/>
      </w:pPr>
      <w:r w:rsidRPr="00962E8B">
        <w:t xml:space="preserve"> Start countdown immediately</w:t>
      </w:r>
    </w:p>
    <w:p w14:paraId="1F455DB6" w14:textId="77777777" w:rsidR="00852FC0" w:rsidRPr="00962E8B" w:rsidRDefault="00852FC0" w:rsidP="00852FC0">
      <w:pPr>
        <w:pStyle w:val="PL"/>
      </w:pPr>
      <w:r w:rsidRPr="00962E8B">
        <w:t>endrnote</w:t>
      </w:r>
    </w:p>
    <w:p w14:paraId="4328D6E6" w14:textId="77777777" w:rsidR="00852FC0" w:rsidRPr="00962E8B" w:rsidRDefault="00852FC0" w:rsidP="00852FC0">
      <w:pPr>
        <w:pStyle w:val="PL"/>
      </w:pPr>
    </w:p>
    <w:p w14:paraId="10C90FD9" w14:textId="77777777" w:rsidR="00852FC0" w:rsidRPr="00962E8B" w:rsidRDefault="00852FC0" w:rsidP="00852FC0">
      <w:pPr>
        <w:pStyle w:val="PL"/>
      </w:pPr>
      <w:r w:rsidRPr="00962E8B">
        <w:t>@enduml</w:t>
      </w:r>
    </w:p>
    <w:p w14:paraId="0C71A697" w14:textId="77777777" w:rsidR="003D7489" w:rsidRPr="00962E8B" w:rsidRDefault="003D7489" w:rsidP="003D7489"/>
    <w:p w14:paraId="7F10AF84" w14:textId="77777777" w:rsidR="003D7489" w:rsidRPr="00962E8B" w:rsidRDefault="003D7489" w:rsidP="003D7489"/>
    <w:p w14:paraId="3E2A51CA" w14:textId="77777777" w:rsidR="003D7489" w:rsidRPr="00962E8B" w:rsidRDefault="003D7489" w:rsidP="00BD54C3">
      <w:pPr>
        <w:pStyle w:val="Heading1"/>
      </w:pPr>
      <w:bookmarkStart w:id="107" w:name="_Toc29203520"/>
      <w:bookmarkStart w:id="108" w:name="_Toc178079533"/>
      <w:r w:rsidRPr="00962E8B">
        <w:t>A.2</w:t>
      </w:r>
      <w:r w:rsidRPr="00962E8B">
        <w:tab/>
        <w:t>Procedure for requesting immediate heartbeat notification</w:t>
      </w:r>
      <w:bookmarkEnd w:id="107"/>
      <w:bookmarkEnd w:id="108"/>
    </w:p>
    <w:p w14:paraId="78908F84" w14:textId="77777777" w:rsidR="003D7489" w:rsidRPr="00962E8B" w:rsidRDefault="003D7489" w:rsidP="003D7489">
      <w:r w:rsidRPr="00962E8B">
        <w:t xml:space="preserve">The following PlantUML source code is used to describe the procedure for requesting immediate heartbeat notification, as depicted by Figure </w:t>
      </w:r>
      <w:r w:rsidR="00D50163" w:rsidRPr="00962E8B">
        <w:t>4.</w:t>
      </w:r>
      <w:r w:rsidR="005B4159" w:rsidRPr="00962E8B">
        <w:t>3</w:t>
      </w:r>
      <w:r w:rsidRPr="00962E8B">
        <w:t>.2-1:</w:t>
      </w:r>
    </w:p>
    <w:p w14:paraId="5CDEB2B0" w14:textId="77777777" w:rsidR="003D7489" w:rsidRPr="00962E8B" w:rsidRDefault="003D7489" w:rsidP="003D7489">
      <w:pPr>
        <w:pStyle w:val="PL"/>
      </w:pPr>
    </w:p>
    <w:p w14:paraId="6679EDF7" w14:textId="77777777" w:rsidR="00411368" w:rsidRPr="00962E8B" w:rsidRDefault="00411368" w:rsidP="005A3E08">
      <w:pPr>
        <w:pStyle w:val="PL"/>
      </w:pPr>
    </w:p>
    <w:p w14:paraId="6EAB0960" w14:textId="77777777" w:rsidR="00411368" w:rsidRPr="00962E8B" w:rsidRDefault="00411368" w:rsidP="00411368">
      <w:pPr>
        <w:pStyle w:val="PL"/>
      </w:pPr>
      <w:r w:rsidRPr="00962E8B">
        <w:t>@startuml</w:t>
      </w:r>
    </w:p>
    <w:p w14:paraId="32939040" w14:textId="77777777" w:rsidR="00411368" w:rsidRPr="00962E8B" w:rsidRDefault="00411368" w:rsidP="00411368">
      <w:pPr>
        <w:pStyle w:val="PL"/>
      </w:pPr>
    </w:p>
    <w:p w14:paraId="6211C223" w14:textId="77777777" w:rsidR="00411368" w:rsidRPr="00962E8B" w:rsidRDefault="00411368" w:rsidP="00411368">
      <w:pPr>
        <w:pStyle w:val="PL"/>
      </w:pPr>
      <w:r w:rsidRPr="00962E8B">
        <w:t>title "Requesting immediate heartbeat notification"</w:t>
      </w:r>
    </w:p>
    <w:p w14:paraId="5E519F37" w14:textId="77777777" w:rsidR="00411368" w:rsidRPr="00962E8B" w:rsidRDefault="00411368" w:rsidP="00411368">
      <w:pPr>
        <w:pStyle w:val="PL"/>
      </w:pPr>
    </w:p>
    <w:p w14:paraId="7C55ED66" w14:textId="77777777" w:rsidR="00411368" w:rsidRPr="00962E8B" w:rsidRDefault="00411368" w:rsidP="00411368">
      <w:pPr>
        <w:pStyle w:val="PL"/>
      </w:pPr>
      <w:r w:rsidRPr="00962E8B">
        <w:t>actor "MnS Consumer" as CONS</w:t>
      </w:r>
    </w:p>
    <w:p w14:paraId="07815BE4" w14:textId="77777777" w:rsidR="00411368" w:rsidRPr="00962E8B" w:rsidRDefault="00411368" w:rsidP="00411368">
      <w:pPr>
        <w:pStyle w:val="PL"/>
      </w:pPr>
      <w:r w:rsidRPr="00962E8B">
        <w:t>participant "MnS Provider" as PROV</w:t>
      </w:r>
    </w:p>
    <w:p w14:paraId="08AEFACB" w14:textId="77777777" w:rsidR="00411368" w:rsidRPr="00962E8B" w:rsidRDefault="00411368" w:rsidP="00411368">
      <w:pPr>
        <w:pStyle w:val="PL"/>
      </w:pPr>
      <w:r w:rsidRPr="00962E8B">
        <w:t>collections "Other MnS Consumers" as OTHER</w:t>
      </w:r>
    </w:p>
    <w:p w14:paraId="3BD803BB" w14:textId="77777777" w:rsidR="00411368" w:rsidRPr="00962E8B" w:rsidRDefault="00411368" w:rsidP="00411368">
      <w:pPr>
        <w:pStyle w:val="PL"/>
      </w:pPr>
      <w:r w:rsidRPr="00962E8B">
        <w:t>CONS -&gt; PROV: modifyMOIAttributes ('triggerHeartbeatNtf', TRUE)</w:t>
      </w:r>
    </w:p>
    <w:p w14:paraId="6913E96F" w14:textId="77777777" w:rsidR="00411368" w:rsidRPr="00962E8B" w:rsidRDefault="00411368" w:rsidP="00411368">
      <w:pPr>
        <w:pStyle w:val="PL"/>
      </w:pPr>
    </w:p>
    <w:p w14:paraId="3BEF329F" w14:textId="77777777" w:rsidR="00411368" w:rsidRPr="00962E8B" w:rsidRDefault="00411368" w:rsidP="00411368">
      <w:pPr>
        <w:pStyle w:val="PL"/>
      </w:pPr>
    </w:p>
    <w:p w14:paraId="6275DBCC" w14:textId="77777777" w:rsidR="00411368" w:rsidRPr="00962E8B" w:rsidRDefault="00411368" w:rsidP="00411368">
      <w:pPr>
        <w:pStyle w:val="PL"/>
      </w:pPr>
      <w:r w:rsidRPr="00962E8B">
        <w:t>rnote over PROV</w:t>
      </w:r>
    </w:p>
    <w:p w14:paraId="5E7DF960" w14:textId="77777777" w:rsidR="00411368" w:rsidRPr="00962E8B" w:rsidRDefault="00411368" w:rsidP="00411368">
      <w:pPr>
        <w:pStyle w:val="PL"/>
      </w:pPr>
      <w:r w:rsidRPr="00962E8B">
        <w:t xml:space="preserve"> Send immediate heartbeat notification</w:t>
      </w:r>
    </w:p>
    <w:p w14:paraId="21D4B0AB" w14:textId="77777777" w:rsidR="00411368" w:rsidRPr="00962E8B" w:rsidRDefault="00411368" w:rsidP="00411368">
      <w:pPr>
        <w:pStyle w:val="PL"/>
      </w:pPr>
      <w:r w:rsidRPr="00962E8B">
        <w:t xml:space="preserve"> to all MnS Consumers who previously</w:t>
      </w:r>
    </w:p>
    <w:p w14:paraId="778A4CF6" w14:textId="77777777" w:rsidR="00411368" w:rsidRPr="00962E8B" w:rsidRDefault="00411368" w:rsidP="00411368">
      <w:pPr>
        <w:pStyle w:val="PL"/>
      </w:pPr>
      <w:r w:rsidRPr="00962E8B">
        <w:t xml:space="preserve">  subscribed to heartbeat notifications</w:t>
      </w:r>
    </w:p>
    <w:p w14:paraId="0FB76617" w14:textId="77777777" w:rsidR="00411368" w:rsidRPr="00962E8B" w:rsidRDefault="00411368" w:rsidP="00411368">
      <w:pPr>
        <w:pStyle w:val="PL"/>
      </w:pPr>
      <w:r w:rsidRPr="00962E8B">
        <w:t>endrnote</w:t>
      </w:r>
    </w:p>
    <w:p w14:paraId="09D4496A" w14:textId="77777777" w:rsidR="00411368" w:rsidRPr="00962E8B" w:rsidRDefault="00411368" w:rsidP="00411368">
      <w:pPr>
        <w:pStyle w:val="PL"/>
      </w:pPr>
    </w:p>
    <w:p w14:paraId="30111ECE" w14:textId="77777777" w:rsidR="00411368" w:rsidRPr="00962E8B" w:rsidRDefault="00411368" w:rsidP="00411368">
      <w:pPr>
        <w:pStyle w:val="PL"/>
      </w:pPr>
      <w:r w:rsidRPr="00962E8B">
        <w:t>PROV -&gt; CONS: notifyHeartbeat notification</w:t>
      </w:r>
    </w:p>
    <w:p w14:paraId="1BD7A0A0" w14:textId="77777777" w:rsidR="00411368" w:rsidRPr="00962E8B" w:rsidRDefault="00411368" w:rsidP="00411368">
      <w:pPr>
        <w:pStyle w:val="PL"/>
      </w:pPr>
      <w:r w:rsidRPr="00962E8B">
        <w:t>PROV -&gt; OTHER: notifyHeartbeat notification</w:t>
      </w:r>
    </w:p>
    <w:p w14:paraId="3A39E128" w14:textId="77777777" w:rsidR="00411368" w:rsidRPr="00962E8B" w:rsidRDefault="00411368" w:rsidP="00411368">
      <w:pPr>
        <w:pStyle w:val="PL"/>
      </w:pPr>
    </w:p>
    <w:p w14:paraId="597F9CDD" w14:textId="77777777" w:rsidR="00411368" w:rsidRPr="00962E8B" w:rsidRDefault="00411368" w:rsidP="00411368">
      <w:pPr>
        <w:pStyle w:val="PL"/>
      </w:pPr>
      <w:r w:rsidRPr="00962E8B">
        <w:t>rnote over PROV</w:t>
      </w:r>
    </w:p>
    <w:p w14:paraId="0FB1A241" w14:textId="77777777" w:rsidR="00411368" w:rsidRPr="00962E8B" w:rsidRDefault="00411368" w:rsidP="00411368">
      <w:pPr>
        <w:pStyle w:val="PL"/>
      </w:pPr>
      <w:r w:rsidRPr="00962E8B">
        <w:t xml:space="preserve"> triggerHeartbeatNtf:= FALSE</w:t>
      </w:r>
    </w:p>
    <w:p w14:paraId="2CAA5488" w14:textId="77777777" w:rsidR="00411368" w:rsidRPr="00962E8B" w:rsidRDefault="00411368" w:rsidP="00411368">
      <w:pPr>
        <w:pStyle w:val="PL"/>
      </w:pPr>
      <w:r w:rsidRPr="00962E8B">
        <w:t>endrnote</w:t>
      </w:r>
    </w:p>
    <w:p w14:paraId="1D79B2BC" w14:textId="77777777" w:rsidR="00411368" w:rsidRPr="00962E8B" w:rsidRDefault="00411368" w:rsidP="00411368">
      <w:pPr>
        <w:pStyle w:val="PL"/>
      </w:pPr>
    </w:p>
    <w:p w14:paraId="60CA9B28" w14:textId="77777777" w:rsidR="00411368" w:rsidRPr="00962E8B" w:rsidRDefault="00411368" w:rsidP="00411368">
      <w:pPr>
        <w:pStyle w:val="PL"/>
      </w:pPr>
      <w:r w:rsidRPr="00962E8B">
        <w:t>@enduml</w:t>
      </w:r>
    </w:p>
    <w:p w14:paraId="57AF2499" w14:textId="77777777" w:rsidR="005A3E08" w:rsidRPr="00962E8B" w:rsidRDefault="005A3E08" w:rsidP="005A3E08">
      <w:pPr>
        <w:pStyle w:val="PL"/>
      </w:pPr>
    </w:p>
    <w:p w14:paraId="751BDDF7" w14:textId="77777777" w:rsidR="003D7489" w:rsidRPr="00962E8B" w:rsidRDefault="003D7489" w:rsidP="00BD54C3">
      <w:pPr>
        <w:pStyle w:val="Heading1"/>
      </w:pPr>
      <w:bookmarkStart w:id="109" w:name="_Toc29203521"/>
      <w:bookmarkStart w:id="110" w:name="_Toc178079534"/>
      <w:r w:rsidRPr="00962E8B">
        <w:t>A.3</w:t>
      </w:r>
      <w:r w:rsidRPr="00962E8B">
        <w:tab/>
        <w:t>Procedure for notifying periodic heartbeat notifications</w:t>
      </w:r>
      <w:bookmarkEnd w:id="109"/>
      <w:bookmarkEnd w:id="110"/>
    </w:p>
    <w:p w14:paraId="491F4B82" w14:textId="77777777" w:rsidR="003D7489" w:rsidRPr="00962E8B" w:rsidRDefault="003D7489" w:rsidP="003D7489">
      <w:r w:rsidRPr="00962E8B">
        <w:t xml:space="preserve">The following PlantUML source code is used to describe the procedure for notifying periodic heartbeat notifications, as depicted by Figure </w:t>
      </w:r>
      <w:r w:rsidR="00D50163" w:rsidRPr="00962E8B">
        <w:t>4.</w:t>
      </w:r>
      <w:r w:rsidR="005B4159" w:rsidRPr="00962E8B">
        <w:t>3</w:t>
      </w:r>
      <w:r w:rsidRPr="00962E8B">
        <w:t>.3-1:</w:t>
      </w:r>
    </w:p>
    <w:p w14:paraId="50A0A0F4" w14:textId="77777777" w:rsidR="003D7489" w:rsidRPr="00962E8B" w:rsidRDefault="003D7489" w:rsidP="003D7489">
      <w:pPr>
        <w:pStyle w:val="PL"/>
      </w:pPr>
    </w:p>
    <w:p w14:paraId="3D4B8B9B" w14:textId="77777777" w:rsidR="0021479F" w:rsidRPr="00962E8B" w:rsidRDefault="0021479F" w:rsidP="0021479F">
      <w:pPr>
        <w:pStyle w:val="PL"/>
      </w:pPr>
      <w:r w:rsidRPr="00962E8B">
        <w:t>@startuml</w:t>
      </w:r>
    </w:p>
    <w:p w14:paraId="1637806B" w14:textId="77777777" w:rsidR="0021479F" w:rsidRPr="00962E8B" w:rsidRDefault="0021479F" w:rsidP="0021479F">
      <w:pPr>
        <w:pStyle w:val="PL"/>
      </w:pPr>
    </w:p>
    <w:p w14:paraId="6A464ACE" w14:textId="77777777" w:rsidR="0021479F" w:rsidRPr="00962E8B" w:rsidRDefault="0021479F" w:rsidP="0021479F">
      <w:pPr>
        <w:pStyle w:val="PL"/>
      </w:pPr>
      <w:r w:rsidRPr="00962E8B">
        <w:t>title "Notifying periodic heartbeat notifications"</w:t>
      </w:r>
    </w:p>
    <w:p w14:paraId="25B0BB0C" w14:textId="77777777" w:rsidR="0021479F" w:rsidRPr="00962E8B" w:rsidRDefault="0021479F" w:rsidP="0021479F">
      <w:pPr>
        <w:pStyle w:val="PL"/>
      </w:pPr>
    </w:p>
    <w:p w14:paraId="080478A8" w14:textId="77777777" w:rsidR="0021479F" w:rsidRPr="00962E8B" w:rsidRDefault="0021479F" w:rsidP="0021479F">
      <w:pPr>
        <w:pStyle w:val="PL"/>
      </w:pPr>
      <w:r w:rsidRPr="00962E8B">
        <w:t>actor "MnS Provider" as PROV</w:t>
      </w:r>
    </w:p>
    <w:p w14:paraId="2E956879" w14:textId="77777777" w:rsidR="0021479F" w:rsidRPr="00962E8B" w:rsidRDefault="0021479F" w:rsidP="0021479F">
      <w:pPr>
        <w:pStyle w:val="PL"/>
      </w:pPr>
      <w:r w:rsidRPr="00962E8B">
        <w:t>collections "MnS Consumers" as CONS</w:t>
      </w:r>
    </w:p>
    <w:p w14:paraId="34D5C093" w14:textId="77777777" w:rsidR="0021479F" w:rsidRPr="00962E8B" w:rsidRDefault="0021479F" w:rsidP="0021479F">
      <w:pPr>
        <w:pStyle w:val="PL"/>
      </w:pPr>
    </w:p>
    <w:p w14:paraId="0749A059" w14:textId="77777777" w:rsidR="0021479F" w:rsidRPr="00962E8B" w:rsidRDefault="0021479F" w:rsidP="0021479F">
      <w:pPr>
        <w:pStyle w:val="PL"/>
      </w:pPr>
    </w:p>
    <w:p w14:paraId="2E991AC0" w14:textId="77777777" w:rsidR="0021479F" w:rsidRPr="00962E8B" w:rsidRDefault="0021479F" w:rsidP="0021479F">
      <w:pPr>
        <w:pStyle w:val="PL"/>
      </w:pPr>
      <w:r w:rsidRPr="00962E8B">
        <w:t>rnote over PROV</w:t>
      </w:r>
    </w:p>
    <w:p w14:paraId="42A3F5DE" w14:textId="77777777" w:rsidR="0021479F" w:rsidRPr="00962E8B" w:rsidRDefault="0021479F" w:rsidP="0021479F">
      <w:pPr>
        <w:pStyle w:val="PL"/>
      </w:pPr>
      <w:r w:rsidRPr="00962E8B">
        <w:t xml:space="preserve"> Send heartbeat notification to all</w:t>
      </w:r>
    </w:p>
    <w:p w14:paraId="271C0F61" w14:textId="77777777" w:rsidR="0021479F" w:rsidRPr="00962E8B" w:rsidRDefault="0021479F" w:rsidP="0021479F">
      <w:pPr>
        <w:pStyle w:val="PL"/>
      </w:pPr>
      <w:r w:rsidRPr="00962E8B">
        <w:t xml:space="preserve"> MnS Consumers who previously</w:t>
      </w:r>
    </w:p>
    <w:p w14:paraId="7A86CBE2" w14:textId="77777777" w:rsidR="0021479F" w:rsidRPr="00962E8B" w:rsidRDefault="0021479F" w:rsidP="0021479F">
      <w:pPr>
        <w:pStyle w:val="PL"/>
      </w:pPr>
      <w:r w:rsidRPr="00962E8B">
        <w:t xml:space="preserve"> subscribed to heartbeat notifications</w:t>
      </w:r>
    </w:p>
    <w:p w14:paraId="2048A087" w14:textId="77777777" w:rsidR="0021479F" w:rsidRPr="00962E8B" w:rsidRDefault="0021479F" w:rsidP="0021479F">
      <w:pPr>
        <w:pStyle w:val="PL"/>
      </w:pPr>
      <w:r w:rsidRPr="00962E8B">
        <w:t>endrnote</w:t>
      </w:r>
    </w:p>
    <w:p w14:paraId="1D432599" w14:textId="77777777" w:rsidR="0021479F" w:rsidRPr="00962E8B" w:rsidRDefault="0021479F" w:rsidP="0021479F">
      <w:pPr>
        <w:pStyle w:val="PL"/>
      </w:pPr>
    </w:p>
    <w:p w14:paraId="34062E28" w14:textId="77777777" w:rsidR="0021479F" w:rsidRPr="00962E8B" w:rsidRDefault="0021479F" w:rsidP="0021479F">
      <w:pPr>
        <w:pStyle w:val="PL"/>
      </w:pPr>
      <w:r w:rsidRPr="00962E8B">
        <w:t>PROV -&gt; CONS: notifyHeartbeat notification</w:t>
      </w:r>
    </w:p>
    <w:p w14:paraId="6C258A9F" w14:textId="77777777" w:rsidR="0021479F" w:rsidRPr="00962E8B" w:rsidRDefault="0021479F" w:rsidP="0021479F">
      <w:pPr>
        <w:pStyle w:val="PL"/>
      </w:pPr>
    </w:p>
    <w:p w14:paraId="7743EAA6" w14:textId="77777777" w:rsidR="0021479F" w:rsidRPr="00962E8B" w:rsidRDefault="0021479F" w:rsidP="0021479F">
      <w:pPr>
        <w:pStyle w:val="PL"/>
      </w:pPr>
      <w:r w:rsidRPr="00962E8B">
        <w:t>rnote over PROV</w:t>
      </w:r>
    </w:p>
    <w:p w14:paraId="038DC9EF" w14:textId="77777777" w:rsidR="0021479F" w:rsidRPr="00962E8B" w:rsidRDefault="0021479F" w:rsidP="0021479F">
      <w:pPr>
        <w:pStyle w:val="PL"/>
      </w:pPr>
      <w:r w:rsidRPr="00962E8B">
        <w:t>Reinitialize its internal countdown</w:t>
      </w:r>
    </w:p>
    <w:p w14:paraId="71889164" w14:textId="77777777" w:rsidR="0021479F" w:rsidRPr="00962E8B" w:rsidRDefault="0021479F" w:rsidP="0021479F">
      <w:pPr>
        <w:pStyle w:val="PL"/>
      </w:pPr>
      <w:r w:rsidRPr="00962E8B">
        <w:t>timer to the value of heartbeatNtfPeriod</w:t>
      </w:r>
    </w:p>
    <w:p w14:paraId="1F3E92AE" w14:textId="77777777" w:rsidR="0021479F" w:rsidRPr="00962E8B" w:rsidRDefault="0021479F" w:rsidP="0021479F">
      <w:pPr>
        <w:pStyle w:val="PL"/>
      </w:pPr>
      <w:r w:rsidRPr="00962E8B">
        <w:t>endrnote</w:t>
      </w:r>
    </w:p>
    <w:p w14:paraId="3E8DDFAC" w14:textId="77777777" w:rsidR="0021479F" w:rsidRPr="00962E8B" w:rsidRDefault="0021479F" w:rsidP="0021479F">
      <w:pPr>
        <w:pStyle w:val="PL"/>
      </w:pPr>
    </w:p>
    <w:p w14:paraId="63CAA7BE" w14:textId="77777777" w:rsidR="0021479F" w:rsidRPr="00962E8B" w:rsidRDefault="0021479F" w:rsidP="0021479F">
      <w:pPr>
        <w:pStyle w:val="PL"/>
      </w:pPr>
      <w:r w:rsidRPr="00962E8B">
        <w:t>rnote over PROV</w:t>
      </w:r>
    </w:p>
    <w:p w14:paraId="70921131" w14:textId="77777777" w:rsidR="0021479F" w:rsidRPr="00962E8B" w:rsidRDefault="0021479F" w:rsidP="0021479F">
      <w:pPr>
        <w:pStyle w:val="PL"/>
      </w:pPr>
      <w:r w:rsidRPr="00962E8B">
        <w:t>Start countdown</w:t>
      </w:r>
    </w:p>
    <w:p w14:paraId="2EAA7798" w14:textId="77777777" w:rsidR="0021479F" w:rsidRPr="00962E8B" w:rsidRDefault="0021479F" w:rsidP="0021479F">
      <w:pPr>
        <w:pStyle w:val="PL"/>
      </w:pPr>
      <w:r w:rsidRPr="00962E8B">
        <w:t>endrnote</w:t>
      </w:r>
    </w:p>
    <w:p w14:paraId="5CBAC02F" w14:textId="77777777" w:rsidR="0021479F" w:rsidRPr="00962E8B" w:rsidRDefault="0021479F" w:rsidP="0021479F">
      <w:pPr>
        <w:pStyle w:val="PL"/>
      </w:pPr>
    </w:p>
    <w:p w14:paraId="036BAD3C" w14:textId="77777777" w:rsidR="0021479F" w:rsidRPr="00962E8B" w:rsidRDefault="0021479F" w:rsidP="0021479F">
      <w:pPr>
        <w:pStyle w:val="PL"/>
      </w:pPr>
      <w:r w:rsidRPr="00962E8B">
        <w:t>@enduml</w:t>
      </w:r>
    </w:p>
    <w:p w14:paraId="54E18853" w14:textId="77777777" w:rsidR="003D7489" w:rsidRPr="00962E8B" w:rsidRDefault="003D7489" w:rsidP="00A302BA"/>
    <w:p w14:paraId="6B37B476" w14:textId="77777777" w:rsidR="003D7489" w:rsidRPr="00962E8B" w:rsidRDefault="003D7489" w:rsidP="00A302BA"/>
    <w:p w14:paraId="53130AAD" w14:textId="77777777" w:rsidR="00054A22" w:rsidRPr="00962E8B" w:rsidRDefault="00080512" w:rsidP="00C134D8">
      <w:pPr>
        <w:pStyle w:val="Heading8"/>
      </w:pPr>
      <w:bookmarkStart w:id="111" w:name="historyclause"/>
      <w:r w:rsidRPr="00962E8B">
        <w:br w:type="page"/>
      </w:r>
      <w:bookmarkStart w:id="112" w:name="_Toc29203522"/>
      <w:bookmarkStart w:id="113" w:name="_Toc178079535"/>
      <w:r w:rsidRPr="00962E8B">
        <w:lastRenderedPageBreak/>
        <w:t xml:space="preserve">Annex </w:t>
      </w:r>
      <w:r w:rsidR="00D50163" w:rsidRPr="00962E8B">
        <w:t>B</w:t>
      </w:r>
      <w:r w:rsidRPr="00962E8B">
        <w:t xml:space="preserve"> (informative):</w:t>
      </w:r>
      <w:r w:rsidRPr="00962E8B">
        <w:br/>
        <w:t>Change history</w:t>
      </w:r>
      <w:bookmarkEnd w:id="111"/>
      <w:bookmarkEnd w:id="112"/>
      <w:bookmarkEnd w:id="1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C72833">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665463">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r w:rsidRPr="00962E8B">
              <w:rPr>
                <w:b/>
                <w:sz w:val="16"/>
              </w:rPr>
              <w:t>TDoc</w:t>
            </w:r>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665463">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665463">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665463">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665463">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665463">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665463">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665463">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665463">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250DDB">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250DDB">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CE0BC3">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E867C0">
        <w:tc>
          <w:tcPr>
            <w:tcW w:w="800" w:type="dxa"/>
            <w:tcBorders>
              <w:top w:val="single" w:sz="12" w:space="0" w:color="auto"/>
              <w:bottom w:val="single" w:sz="12"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12"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A67CFD2" w14:textId="77777777" w:rsidR="00CE0BC3" w:rsidRDefault="00CE0BC3" w:rsidP="00780594">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12"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CC7805">
        <w:tc>
          <w:tcPr>
            <w:tcW w:w="800" w:type="dxa"/>
            <w:tcBorders>
              <w:top w:val="single" w:sz="12" w:space="0" w:color="auto"/>
              <w:bottom w:val="single" w:sz="12"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12" w:space="0" w:color="auto"/>
              <w:bottom w:val="single" w:sz="12"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12" w:space="0" w:color="auto"/>
              <w:bottom w:val="single" w:sz="12"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250DDB">
        <w:tc>
          <w:tcPr>
            <w:tcW w:w="800" w:type="dxa"/>
            <w:tcBorders>
              <w:top w:val="single" w:sz="12"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12"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12"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12"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12"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12"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12"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12"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bl>
    <w:p w14:paraId="313C49F2" w14:textId="77777777" w:rsidR="00080512" w:rsidRPr="00962E8B" w:rsidRDefault="00080512" w:rsidP="001A2A6A"/>
    <w:sectPr w:rsidR="00080512" w:rsidRPr="00962E8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D642E" w14:textId="77777777" w:rsidR="00CB0FF2" w:rsidRDefault="00CB0FF2">
      <w:r>
        <w:separator/>
      </w:r>
    </w:p>
  </w:endnote>
  <w:endnote w:type="continuationSeparator" w:id="0">
    <w:p w14:paraId="48A7492A" w14:textId="77777777" w:rsidR="00CB0FF2" w:rsidRDefault="00CB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EC459" w14:textId="77777777" w:rsidR="00CB0FF2" w:rsidRDefault="00CB0FF2">
      <w:r>
        <w:separator/>
      </w:r>
    </w:p>
  </w:footnote>
  <w:footnote w:type="continuationSeparator" w:id="0">
    <w:p w14:paraId="05695B34" w14:textId="77777777" w:rsidR="00CB0FF2" w:rsidRDefault="00CB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3676" w14:textId="4453A68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BDB">
      <w:rPr>
        <w:rFonts w:ascii="Arial" w:hAnsi="Arial" w:cs="Arial"/>
        <w:b/>
        <w:noProof/>
        <w:sz w:val="18"/>
        <w:szCs w:val="18"/>
      </w:rPr>
      <w:t>3GPP TS 28.537 V18.2.0 (2024-09)</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2659C53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BDB">
      <w:rPr>
        <w:rFonts w:ascii="Arial" w:hAnsi="Arial" w:cs="Arial"/>
        <w:b/>
        <w:noProof/>
        <w:sz w:val="18"/>
        <w:szCs w:val="18"/>
      </w:rPr>
      <w:t>Release 18</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kwrQUAcdV9aSwAAAA="/>
  </w:docVars>
  <w:rsids>
    <w:rsidRoot w:val="004E213A"/>
    <w:rsid w:val="000007F2"/>
    <w:rsid w:val="00002599"/>
    <w:rsid w:val="00005722"/>
    <w:rsid w:val="000152FB"/>
    <w:rsid w:val="00015FDD"/>
    <w:rsid w:val="00020633"/>
    <w:rsid w:val="00023B1B"/>
    <w:rsid w:val="00033397"/>
    <w:rsid w:val="00040095"/>
    <w:rsid w:val="00044F2D"/>
    <w:rsid w:val="00051834"/>
    <w:rsid w:val="00054A22"/>
    <w:rsid w:val="000655A6"/>
    <w:rsid w:val="00080512"/>
    <w:rsid w:val="00090398"/>
    <w:rsid w:val="0009311B"/>
    <w:rsid w:val="0009329E"/>
    <w:rsid w:val="00094203"/>
    <w:rsid w:val="000951FA"/>
    <w:rsid w:val="000B1B6E"/>
    <w:rsid w:val="000D480E"/>
    <w:rsid w:val="000D58AB"/>
    <w:rsid w:val="000D63A8"/>
    <w:rsid w:val="000F412E"/>
    <w:rsid w:val="000F591A"/>
    <w:rsid w:val="000F6E17"/>
    <w:rsid w:val="001305A5"/>
    <w:rsid w:val="00152DE5"/>
    <w:rsid w:val="001531D3"/>
    <w:rsid w:val="00155467"/>
    <w:rsid w:val="00181D5F"/>
    <w:rsid w:val="00183603"/>
    <w:rsid w:val="00185FBC"/>
    <w:rsid w:val="001A1DD3"/>
    <w:rsid w:val="001A2A6A"/>
    <w:rsid w:val="001D02C2"/>
    <w:rsid w:val="001D5232"/>
    <w:rsid w:val="001E11D4"/>
    <w:rsid w:val="001F168B"/>
    <w:rsid w:val="001F5282"/>
    <w:rsid w:val="00211D53"/>
    <w:rsid w:val="0021479F"/>
    <w:rsid w:val="00224B11"/>
    <w:rsid w:val="002347A2"/>
    <w:rsid w:val="00250DDB"/>
    <w:rsid w:val="00252A2D"/>
    <w:rsid w:val="00265E2B"/>
    <w:rsid w:val="00266856"/>
    <w:rsid w:val="00271B16"/>
    <w:rsid w:val="00282B60"/>
    <w:rsid w:val="00286B74"/>
    <w:rsid w:val="00292EBA"/>
    <w:rsid w:val="002C6B70"/>
    <w:rsid w:val="002F720A"/>
    <w:rsid w:val="00301452"/>
    <w:rsid w:val="00303E11"/>
    <w:rsid w:val="0030691B"/>
    <w:rsid w:val="003128FA"/>
    <w:rsid w:val="003172DC"/>
    <w:rsid w:val="00330584"/>
    <w:rsid w:val="00330BC6"/>
    <w:rsid w:val="0034675D"/>
    <w:rsid w:val="0035462D"/>
    <w:rsid w:val="0035603C"/>
    <w:rsid w:val="00356953"/>
    <w:rsid w:val="0035724A"/>
    <w:rsid w:val="003633D5"/>
    <w:rsid w:val="003A0DB5"/>
    <w:rsid w:val="003A3B2C"/>
    <w:rsid w:val="003B4397"/>
    <w:rsid w:val="003C24C5"/>
    <w:rsid w:val="003C3971"/>
    <w:rsid w:val="003D593A"/>
    <w:rsid w:val="003D7489"/>
    <w:rsid w:val="00402C08"/>
    <w:rsid w:val="00406137"/>
    <w:rsid w:val="00411368"/>
    <w:rsid w:val="004223AD"/>
    <w:rsid w:val="00456566"/>
    <w:rsid w:val="0048440D"/>
    <w:rsid w:val="00487B32"/>
    <w:rsid w:val="004B7106"/>
    <w:rsid w:val="004D3578"/>
    <w:rsid w:val="004E1EB9"/>
    <w:rsid w:val="004E213A"/>
    <w:rsid w:val="004F7334"/>
    <w:rsid w:val="00501A6C"/>
    <w:rsid w:val="00514CF0"/>
    <w:rsid w:val="00522335"/>
    <w:rsid w:val="005261A8"/>
    <w:rsid w:val="00535A28"/>
    <w:rsid w:val="00536846"/>
    <w:rsid w:val="00537301"/>
    <w:rsid w:val="00543E6C"/>
    <w:rsid w:val="005447B6"/>
    <w:rsid w:val="005455D7"/>
    <w:rsid w:val="00551632"/>
    <w:rsid w:val="00565087"/>
    <w:rsid w:val="00572B48"/>
    <w:rsid w:val="00581177"/>
    <w:rsid w:val="0058558F"/>
    <w:rsid w:val="00594F9B"/>
    <w:rsid w:val="0059720D"/>
    <w:rsid w:val="005A2011"/>
    <w:rsid w:val="005A38E0"/>
    <w:rsid w:val="005A3E08"/>
    <w:rsid w:val="005B0F50"/>
    <w:rsid w:val="005B2F61"/>
    <w:rsid w:val="005B4159"/>
    <w:rsid w:val="005B645C"/>
    <w:rsid w:val="005C2CB0"/>
    <w:rsid w:val="005C5680"/>
    <w:rsid w:val="005D2E01"/>
    <w:rsid w:val="005F3FFC"/>
    <w:rsid w:val="006134C6"/>
    <w:rsid w:val="00614FDF"/>
    <w:rsid w:val="006164B1"/>
    <w:rsid w:val="00622BF4"/>
    <w:rsid w:val="0063321E"/>
    <w:rsid w:val="00665463"/>
    <w:rsid w:val="00684E78"/>
    <w:rsid w:val="00693A47"/>
    <w:rsid w:val="006D1E58"/>
    <w:rsid w:val="006D4333"/>
    <w:rsid w:val="006D715C"/>
    <w:rsid w:val="006E4D47"/>
    <w:rsid w:val="006E5C86"/>
    <w:rsid w:val="006F7DC9"/>
    <w:rsid w:val="007009EA"/>
    <w:rsid w:val="00704672"/>
    <w:rsid w:val="00711B11"/>
    <w:rsid w:val="00716A2C"/>
    <w:rsid w:val="00724674"/>
    <w:rsid w:val="007348B1"/>
    <w:rsid w:val="00734A5B"/>
    <w:rsid w:val="007359B1"/>
    <w:rsid w:val="00741AFE"/>
    <w:rsid w:val="00744E76"/>
    <w:rsid w:val="00745D6A"/>
    <w:rsid w:val="00753455"/>
    <w:rsid w:val="007739B3"/>
    <w:rsid w:val="00780594"/>
    <w:rsid w:val="00781F0F"/>
    <w:rsid w:val="0079027A"/>
    <w:rsid w:val="007A30EC"/>
    <w:rsid w:val="007A74D5"/>
    <w:rsid w:val="007B2D82"/>
    <w:rsid w:val="007C2CC7"/>
    <w:rsid w:val="007D335E"/>
    <w:rsid w:val="007D3E6B"/>
    <w:rsid w:val="007D4D79"/>
    <w:rsid w:val="008016C4"/>
    <w:rsid w:val="008028A4"/>
    <w:rsid w:val="00804D46"/>
    <w:rsid w:val="00852FC0"/>
    <w:rsid w:val="008577C3"/>
    <w:rsid w:val="00860502"/>
    <w:rsid w:val="008768CA"/>
    <w:rsid w:val="00892310"/>
    <w:rsid w:val="008A1155"/>
    <w:rsid w:val="008A68D6"/>
    <w:rsid w:val="008E24B3"/>
    <w:rsid w:val="008F03E3"/>
    <w:rsid w:val="008F6CD2"/>
    <w:rsid w:val="0090271F"/>
    <w:rsid w:val="00902E23"/>
    <w:rsid w:val="00910809"/>
    <w:rsid w:val="0091348E"/>
    <w:rsid w:val="00917CCB"/>
    <w:rsid w:val="00935E60"/>
    <w:rsid w:val="009408AE"/>
    <w:rsid w:val="009422CB"/>
    <w:rsid w:val="00942EC2"/>
    <w:rsid w:val="00955462"/>
    <w:rsid w:val="00962E8B"/>
    <w:rsid w:val="00967F74"/>
    <w:rsid w:val="0097532B"/>
    <w:rsid w:val="009827C8"/>
    <w:rsid w:val="00996D75"/>
    <w:rsid w:val="009A2104"/>
    <w:rsid w:val="009D13BA"/>
    <w:rsid w:val="009E41BF"/>
    <w:rsid w:val="009F37B7"/>
    <w:rsid w:val="009F7076"/>
    <w:rsid w:val="00A03FBE"/>
    <w:rsid w:val="00A10F02"/>
    <w:rsid w:val="00A164B4"/>
    <w:rsid w:val="00A203C2"/>
    <w:rsid w:val="00A22D96"/>
    <w:rsid w:val="00A302BA"/>
    <w:rsid w:val="00A35126"/>
    <w:rsid w:val="00A447DD"/>
    <w:rsid w:val="00A53724"/>
    <w:rsid w:val="00A559A4"/>
    <w:rsid w:val="00A77CA6"/>
    <w:rsid w:val="00A77F7E"/>
    <w:rsid w:val="00A82346"/>
    <w:rsid w:val="00A93FAF"/>
    <w:rsid w:val="00AA594C"/>
    <w:rsid w:val="00AA7FC4"/>
    <w:rsid w:val="00AB3EAC"/>
    <w:rsid w:val="00AB5E29"/>
    <w:rsid w:val="00AC3902"/>
    <w:rsid w:val="00AC70F1"/>
    <w:rsid w:val="00B067AD"/>
    <w:rsid w:val="00B15449"/>
    <w:rsid w:val="00B9406F"/>
    <w:rsid w:val="00BA64A2"/>
    <w:rsid w:val="00BB72BD"/>
    <w:rsid w:val="00BC0F7D"/>
    <w:rsid w:val="00BC2A4E"/>
    <w:rsid w:val="00BC413B"/>
    <w:rsid w:val="00BD54C3"/>
    <w:rsid w:val="00BD7EE9"/>
    <w:rsid w:val="00BE753B"/>
    <w:rsid w:val="00BF4498"/>
    <w:rsid w:val="00BF4F39"/>
    <w:rsid w:val="00C134D8"/>
    <w:rsid w:val="00C33079"/>
    <w:rsid w:val="00C3420F"/>
    <w:rsid w:val="00C45231"/>
    <w:rsid w:val="00C55051"/>
    <w:rsid w:val="00C72833"/>
    <w:rsid w:val="00C93F40"/>
    <w:rsid w:val="00CA3D0C"/>
    <w:rsid w:val="00CA77A3"/>
    <w:rsid w:val="00CB0FF2"/>
    <w:rsid w:val="00CC552C"/>
    <w:rsid w:val="00CC7805"/>
    <w:rsid w:val="00CE0BC3"/>
    <w:rsid w:val="00CE79D0"/>
    <w:rsid w:val="00CF27A3"/>
    <w:rsid w:val="00CF372F"/>
    <w:rsid w:val="00D006B8"/>
    <w:rsid w:val="00D019E0"/>
    <w:rsid w:val="00D05755"/>
    <w:rsid w:val="00D30A31"/>
    <w:rsid w:val="00D45390"/>
    <w:rsid w:val="00D50163"/>
    <w:rsid w:val="00D50765"/>
    <w:rsid w:val="00D738D6"/>
    <w:rsid w:val="00D755EB"/>
    <w:rsid w:val="00D77225"/>
    <w:rsid w:val="00D83A21"/>
    <w:rsid w:val="00D87E00"/>
    <w:rsid w:val="00D9134D"/>
    <w:rsid w:val="00DA18A0"/>
    <w:rsid w:val="00DA7A03"/>
    <w:rsid w:val="00DB1818"/>
    <w:rsid w:val="00DC2B0F"/>
    <w:rsid w:val="00DC309B"/>
    <w:rsid w:val="00DC4DA2"/>
    <w:rsid w:val="00DC6BB1"/>
    <w:rsid w:val="00DE13B3"/>
    <w:rsid w:val="00DE2BDB"/>
    <w:rsid w:val="00DF0104"/>
    <w:rsid w:val="00DF2B1F"/>
    <w:rsid w:val="00DF62CD"/>
    <w:rsid w:val="00E01899"/>
    <w:rsid w:val="00E03CB8"/>
    <w:rsid w:val="00E56A4F"/>
    <w:rsid w:val="00E647C9"/>
    <w:rsid w:val="00E77645"/>
    <w:rsid w:val="00E867C0"/>
    <w:rsid w:val="00E87A46"/>
    <w:rsid w:val="00EB22AE"/>
    <w:rsid w:val="00EC4A25"/>
    <w:rsid w:val="00ED0A36"/>
    <w:rsid w:val="00ED15AD"/>
    <w:rsid w:val="00ED3218"/>
    <w:rsid w:val="00ED5F15"/>
    <w:rsid w:val="00EE3BFA"/>
    <w:rsid w:val="00EF66C3"/>
    <w:rsid w:val="00F00894"/>
    <w:rsid w:val="00F025A2"/>
    <w:rsid w:val="00F04712"/>
    <w:rsid w:val="00F177D6"/>
    <w:rsid w:val="00F22EC7"/>
    <w:rsid w:val="00F24659"/>
    <w:rsid w:val="00F51438"/>
    <w:rsid w:val="00F54619"/>
    <w:rsid w:val="00F653B8"/>
    <w:rsid w:val="00F65412"/>
    <w:rsid w:val="00F74173"/>
    <w:rsid w:val="00F802D2"/>
    <w:rsid w:val="00FA1266"/>
    <w:rsid w:val="00FA66A4"/>
    <w:rsid w:val="00FC1192"/>
    <w:rsid w:val="00FC4572"/>
    <w:rsid w:val="00FC4ED9"/>
    <w:rsid w:val="00FD3313"/>
    <w:rsid w:val="00FE56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6600</Words>
  <Characters>37626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dcterms:created xsi:type="dcterms:W3CDTF">2024-09-24T09:00:00Z</dcterms:created>
  <dcterms:modified xsi:type="dcterms:W3CDTF">2024-09-24T12:10:00Z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