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2903BC34"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2C4A7A" w:rsidRPr="00215D3C">
        <w:rPr>
          <w:noProof w:val="0"/>
        </w:rPr>
        <w:t>V</w:t>
      </w:r>
      <w:r w:rsidR="002C4A7A">
        <w:rPr>
          <w:noProof w:val="0"/>
        </w:rPr>
        <w:t>17</w:t>
      </w:r>
      <w:r w:rsidR="00122423" w:rsidRPr="00215D3C">
        <w:rPr>
          <w:noProof w:val="0"/>
        </w:rPr>
        <w:t>.</w:t>
      </w:r>
      <w:r w:rsidR="00BF35D2">
        <w:rPr>
          <w:noProof w:val="0"/>
          <w:lang w:eastAsia="zh-CN"/>
        </w:rPr>
        <w:t>1</w:t>
      </w:r>
      <w:r w:rsidR="00122423" w:rsidRPr="00215D3C">
        <w:rPr>
          <w:noProof w:val="0"/>
        </w:rPr>
        <w:t>.</w:t>
      </w:r>
      <w:r w:rsidR="007C70E8">
        <w:rPr>
          <w:noProof w:val="0"/>
        </w:rPr>
        <w:t>0</w:t>
      </w:r>
      <w:r w:rsidR="007C70E8" w:rsidRPr="00215D3C">
        <w:rPr>
          <w:noProof w:val="0"/>
        </w:rPr>
        <w:t xml:space="preserve"> </w:t>
      </w:r>
      <w:r w:rsidR="00693211" w:rsidRPr="00215D3C">
        <w:rPr>
          <w:noProof w:val="0"/>
          <w:sz w:val="32"/>
        </w:rPr>
        <w:t>(</w:t>
      </w:r>
      <w:r w:rsidR="00DD5A22" w:rsidRPr="00215D3C">
        <w:rPr>
          <w:noProof w:val="0"/>
          <w:sz w:val="32"/>
        </w:rPr>
        <w:t>20</w:t>
      </w:r>
      <w:r w:rsidR="00DD5A22">
        <w:rPr>
          <w:noProof w:val="0"/>
          <w:sz w:val="32"/>
        </w:rPr>
        <w:t>22</w:t>
      </w:r>
      <w:r w:rsidR="00693211" w:rsidRPr="00215D3C">
        <w:rPr>
          <w:noProof w:val="0"/>
          <w:sz w:val="32"/>
        </w:rPr>
        <w:t>-</w:t>
      </w:r>
      <w:r w:rsidR="00BF35D2">
        <w:rPr>
          <w:noProof w:val="0"/>
          <w:sz w:val="32"/>
        </w:rPr>
        <w:t>06</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3B6076B8"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2C4A7A" w:rsidRPr="00215D3C">
        <w:rPr>
          <w:rStyle w:val="ZGSM"/>
        </w:rPr>
        <w:t>1</w:t>
      </w:r>
      <w:r w:rsidR="002C4A7A">
        <w:rPr>
          <w:rStyle w:val="ZGSM"/>
        </w:rPr>
        <w:t>7</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1AA974EA" w:rsidR="00D120B9" w:rsidRPr="00215D3C" w:rsidRDefault="00D120B9">
      <w:pPr>
        <w:pStyle w:val="FP"/>
        <w:framePr w:h="3057" w:hRule="exact" w:wrap="notBeside" w:vAnchor="page" w:hAnchor="margin" w:y="12605"/>
        <w:jc w:val="center"/>
        <w:rPr>
          <w:sz w:val="18"/>
        </w:rPr>
      </w:pPr>
      <w:r w:rsidRPr="00215D3C">
        <w:rPr>
          <w:sz w:val="18"/>
        </w:rPr>
        <w:t xml:space="preserve">© </w:t>
      </w:r>
      <w:r w:rsidR="002C4A7A" w:rsidRPr="00215D3C">
        <w:rPr>
          <w:sz w:val="18"/>
        </w:rPr>
        <w:t>20</w:t>
      </w:r>
      <w:r w:rsidR="002C4A7A">
        <w:rPr>
          <w:sz w:val="18"/>
        </w:rPr>
        <w:t>22</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3BFCB398" w14:textId="51B40FCB" w:rsidR="00171BDA" w:rsidRDefault="005C3A9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171BDA">
        <w:rPr>
          <w:noProof/>
        </w:rPr>
        <w:t>Foreword</w:t>
      </w:r>
      <w:r w:rsidR="00171BDA">
        <w:rPr>
          <w:noProof/>
        </w:rPr>
        <w:tab/>
      </w:r>
      <w:r w:rsidR="00171BDA">
        <w:rPr>
          <w:noProof/>
        </w:rPr>
        <w:fldChar w:fldCharType="begin" w:fldLock="1"/>
      </w:r>
      <w:r w:rsidR="00171BDA">
        <w:rPr>
          <w:noProof/>
        </w:rPr>
        <w:instrText xml:space="preserve"> PAGEREF _Toc105504679 \h </w:instrText>
      </w:r>
      <w:r w:rsidR="00171BDA">
        <w:rPr>
          <w:noProof/>
        </w:rPr>
      </w:r>
      <w:r w:rsidR="00171BDA">
        <w:rPr>
          <w:noProof/>
        </w:rPr>
        <w:fldChar w:fldCharType="separate"/>
      </w:r>
      <w:r w:rsidR="00171BDA">
        <w:rPr>
          <w:noProof/>
        </w:rPr>
        <w:t>14</w:t>
      </w:r>
      <w:r w:rsidR="00171BDA">
        <w:rPr>
          <w:noProof/>
        </w:rPr>
        <w:fldChar w:fldCharType="end"/>
      </w:r>
    </w:p>
    <w:p w14:paraId="6882A309" w14:textId="0F3C33F8" w:rsidR="00171BDA" w:rsidRDefault="00171BD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_Toc105504680 \h </w:instrText>
      </w:r>
      <w:r>
        <w:rPr>
          <w:noProof/>
        </w:rPr>
      </w:r>
      <w:r>
        <w:rPr>
          <w:noProof/>
        </w:rPr>
        <w:fldChar w:fldCharType="separate"/>
      </w:r>
      <w:r>
        <w:rPr>
          <w:noProof/>
        </w:rPr>
        <w:t>15</w:t>
      </w:r>
      <w:r>
        <w:rPr>
          <w:noProof/>
        </w:rPr>
        <w:fldChar w:fldCharType="end"/>
      </w:r>
    </w:p>
    <w:p w14:paraId="76B581C8" w14:textId="0D955106" w:rsidR="00171BDA" w:rsidRDefault="00171BD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_Toc105504681 \h </w:instrText>
      </w:r>
      <w:r>
        <w:rPr>
          <w:noProof/>
        </w:rPr>
      </w:r>
      <w:r>
        <w:rPr>
          <w:noProof/>
        </w:rPr>
        <w:fldChar w:fldCharType="separate"/>
      </w:r>
      <w:r>
        <w:rPr>
          <w:noProof/>
        </w:rPr>
        <w:t>15</w:t>
      </w:r>
      <w:r>
        <w:rPr>
          <w:noProof/>
        </w:rPr>
        <w:fldChar w:fldCharType="end"/>
      </w:r>
    </w:p>
    <w:p w14:paraId="2C40DCFA" w14:textId="1F098B50" w:rsidR="00171BDA" w:rsidRDefault="00171BD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_Toc105504682 \h </w:instrText>
      </w:r>
      <w:r>
        <w:rPr>
          <w:noProof/>
        </w:rPr>
      </w:r>
      <w:r>
        <w:rPr>
          <w:noProof/>
        </w:rPr>
        <w:fldChar w:fldCharType="separate"/>
      </w:r>
      <w:r>
        <w:rPr>
          <w:noProof/>
        </w:rPr>
        <w:t>17</w:t>
      </w:r>
      <w:r>
        <w:rPr>
          <w:noProof/>
        </w:rPr>
        <w:fldChar w:fldCharType="end"/>
      </w:r>
    </w:p>
    <w:p w14:paraId="4F6A3E75" w14:textId="29371BD6" w:rsidR="00171BDA" w:rsidRDefault="00171BDA">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_Toc105504683 \h </w:instrText>
      </w:r>
      <w:r>
        <w:rPr>
          <w:noProof/>
        </w:rPr>
      </w:r>
      <w:r>
        <w:rPr>
          <w:noProof/>
        </w:rPr>
        <w:fldChar w:fldCharType="separate"/>
      </w:r>
      <w:r>
        <w:rPr>
          <w:noProof/>
        </w:rPr>
        <w:t>17</w:t>
      </w:r>
      <w:r>
        <w:rPr>
          <w:noProof/>
        </w:rPr>
        <w:fldChar w:fldCharType="end"/>
      </w:r>
    </w:p>
    <w:p w14:paraId="39EAEDF7" w14:textId="4758AFDA" w:rsidR="00171BDA" w:rsidRDefault="00171BD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_Toc105504684 \h </w:instrText>
      </w:r>
      <w:r>
        <w:rPr>
          <w:noProof/>
        </w:rPr>
      </w:r>
      <w:r>
        <w:rPr>
          <w:noProof/>
        </w:rPr>
        <w:fldChar w:fldCharType="separate"/>
      </w:r>
      <w:r>
        <w:rPr>
          <w:noProof/>
        </w:rPr>
        <w:t>17</w:t>
      </w:r>
      <w:r>
        <w:rPr>
          <w:noProof/>
        </w:rPr>
        <w:fldChar w:fldCharType="end"/>
      </w:r>
    </w:p>
    <w:p w14:paraId="04B7DFF2" w14:textId="4AB77AE2" w:rsidR="00171BDA" w:rsidRDefault="00171BDA">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Pr>
          <w:noProof/>
          <w:lang w:eastAsia="zh-CN"/>
        </w:rPr>
        <w:t>Overview</w:t>
      </w:r>
      <w:r>
        <w:rPr>
          <w:noProof/>
        </w:rPr>
        <w:tab/>
      </w:r>
      <w:r>
        <w:rPr>
          <w:noProof/>
        </w:rPr>
        <w:fldChar w:fldCharType="begin" w:fldLock="1"/>
      </w:r>
      <w:r>
        <w:rPr>
          <w:noProof/>
        </w:rPr>
        <w:instrText xml:space="preserve"> PAGEREF _Toc105504685 \h </w:instrText>
      </w:r>
      <w:r>
        <w:rPr>
          <w:noProof/>
        </w:rPr>
      </w:r>
      <w:r>
        <w:rPr>
          <w:noProof/>
        </w:rPr>
        <w:fldChar w:fldCharType="separate"/>
      </w:r>
      <w:r>
        <w:rPr>
          <w:noProof/>
        </w:rPr>
        <w:t>17</w:t>
      </w:r>
      <w:r>
        <w:rPr>
          <w:noProof/>
        </w:rPr>
        <w:fldChar w:fldCharType="end"/>
      </w:r>
    </w:p>
    <w:p w14:paraId="1D16F7C5" w14:textId="2AAE94D4" w:rsidR="00171BDA" w:rsidRDefault="00171BDA">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_Toc105504686 \h </w:instrText>
      </w:r>
      <w:r>
        <w:rPr>
          <w:noProof/>
        </w:rPr>
      </w:r>
      <w:r>
        <w:rPr>
          <w:noProof/>
        </w:rPr>
        <w:fldChar w:fldCharType="separate"/>
      </w:r>
      <w:r>
        <w:rPr>
          <w:noProof/>
        </w:rPr>
        <w:t>18</w:t>
      </w:r>
      <w:r>
        <w:rPr>
          <w:noProof/>
        </w:rPr>
        <w:fldChar w:fldCharType="end"/>
      </w:r>
    </w:p>
    <w:p w14:paraId="152C0488" w14:textId="30C8E45C" w:rsidR="00171BDA" w:rsidRDefault="00171BDA">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_Toc105504687 \h </w:instrText>
      </w:r>
      <w:r>
        <w:rPr>
          <w:noProof/>
        </w:rPr>
      </w:r>
      <w:r>
        <w:rPr>
          <w:noProof/>
        </w:rPr>
        <w:fldChar w:fldCharType="separate"/>
      </w:r>
      <w:r>
        <w:rPr>
          <w:noProof/>
        </w:rPr>
        <w:t>18</w:t>
      </w:r>
      <w:r>
        <w:rPr>
          <w:noProof/>
        </w:rPr>
        <w:fldChar w:fldCharType="end"/>
      </w:r>
    </w:p>
    <w:p w14:paraId="54B67F37" w14:textId="7538172B" w:rsidR="00171BDA" w:rsidRDefault="00171BDA">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_Toc105504688 \h </w:instrText>
      </w:r>
      <w:r>
        <w:rPr>
          <w:noProof/>
        </w:rPr>
      </w:r>
      <w:r>
        <w:rPr>
          <w:noProof/>
        </w:rPr>
        <w:fldChar w:fldCharType="separate"/>
      </w:r>
      <w:r>
        <w:rPr>
          <w:noProof/>
        </w:rPr>
        <w:t>18</w:t>
      </w:r>
      <w:r>
        <w:rPr>
          <w:noProof/>
        </w:rPr>
        <w:fldChar w:fldCharType="end"/>
      </w:r>
    </w:p>
    <w:p w14:paraId="783B4874" w14:textId="6EAE6EEB" w:rsidR="00171BDA" w:rsidRDefault="00171BDA">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_Toc105504689 \h </w:instrText>
      </w:r>
      <w:r>
        <w:rPr>
          <w:noProof/>
        </w:rPr>
      </w:r>
      <w:r>
        <w:rPr>
          <w:noProof/>
        </w:rPr>
        <w:fldChar w:fldCharType="separate"/>
      </w:r>
      <w:r>
        <w:rPr>
          <w:noProof/>
        </w:rPr>
        <w:t>18</w:t>
      </w:r>
      <w:r>
        <w:rPr>
          <w:noProof/>
        </w:rPr>
        <w:fldChar w:fldCharType="end"/>
      </w:r>
    </w:p>
    <w:p w14:paraId="1557846D" w14:textId="507239D9" w:rsidR="00171BDA" w:rsidRDefault="00171BDA">
      <w:pPr>
        <w:pStyle w:val="TOC1"/>
        <w:rPr>
          <w:rFonts w:asciiTheme="minorHAnsi" w:eastAsiaTheme="minorEastAsia" w:hAnsiTheme="minorHAnsi" w:cstheme="minorBidi"/>
          <w:noProof/>
          <w:szCs w:val="22"/>
          <w:lang w:eastAsia="en-GB"/>
        </w:rPr>
      </w:pPr>
      <w:r>
        <w:rPr>
          <w:noProof/>
          <w:lang w:eastAsia="zh-CN"/>
        </w:rPr>
        <w:t>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_Toc105504690 \h </w:instrText>
      </w:r>
      <w:r>
        <w:rPr>
          <w:noProof/>
        </w:rPr>
      </w:r>
      <w:r>
        <w:rPr>
          <w:noProof/>
        </w:rPr>
        <w:fldChar w:fldCharType="separate"/>
      </w:r>
      <w:r>
        <w:rPr>
          <w:noProof/>
        </w:rPr>
        <w:t>18</w:t>
      </w:r>
      <w:r>
        <w:rPr>
          <w:noProof/>
        </w:rPr>
        <w:fldChar w:fldCharType="end"/>
      </w:r>
    </w:p>
    <w:p w14:paraId="59800DDB" w14:textId="0AFD5A55" w:rsidR="00171BDA" w:rsidRDefault="00171BDA">
      <w:pPr>
        <w:pStyle w:val="TOC1"/>
        <w:rPr>
          <w:rFonts w:asciiTheme="minorHAnsi" w:eastAsiaTheme="minorEastAsia" w:hAnsiTheme="minorHAnsi" w:cstheme="minorBidi"/>
          <w:noProof/>
          <w:szCs w:val="22"/>
          <w:lang w:eastAsia="en-GB"/>
        </w:rPr>
      </w:pPr>
      <w:r>
        <w:rPr>
          <w:noProof/>
          <w:lang w:eastAsia="zh-CN"/>
        </w:rPr>
        <w:t>10</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_Toc105504691 \h </w:instrText>
      </w:r>
      <w:r>
        <w:rPr>
          <w:noProof/>
        </w:rPr>
      </w:r>
      <w:r>
        <w:rPr>
          <w:noProof/>
        </w:rPr>
        <w:fldChar w:fldCharType="separate"/>
      </w:r>
      <w:r>
        <w:rPr>
          <w:noProof/>
        </w:rPr>
        <w:t>18</w:t>
      </w:r>
      <w:r>
        <w:rPr>
          <w:noProof/>
        </w:rPr>
        <w:fldChar w:fldCharType="end"/>
      </w:r>
    </w:p>
    <w:p w14:paraId="20A0769C" w14:textId="04097550" w:rsidR="00171BDA" w:rsidRDefault="00171BDA">
      <w:pPr>
        <w:pStyle w:val="TOC1"/>
        <w:rPr>
          <w:rFonts w:asciiTheme="minorHAnsi" w:eastAsiaTheme="minorEastAsia" w:hAnsiTheme="minorHAnsi" w:cstheme="minorBidi"/>
          <w:noProof/>
          <w:szCs w:val="22"/>
          <w:lang w:eastAsia="en-GB"/>
        </w:rPr>
      </w:pPr>
      <w:r>
        <w:rPr>
          <w:noProof/>
          <w:lang w:eastAsia="zh-CN"/>
        </w:rPr>
        <w:t>11</w:t>
      </w:r>
      <w:r>
        <w:rPr>
          <w:rFonts w:asciiTheme="minorHAnsi" w:eastAsiaTheme="minorEastAsia" w:hAnsiTheme="minorHAnsi" w:cstheme="minorBidi"/>
          <w:noProof/>
          <w:szCs w:val="22"/>
          <w:lang w:eastAsia="en-GB"/>
        </w:rPr>
        <w:tab/>
      </w:r>
      <w:r>
        <w:rPr>
          <w:noProof/>
          <w:lang w:eastAsia="zh-CN"/>
        </w:rPr>
        <w:t>Management services – Stage 2</w:t>
      </w:r>
      <w:r>
        <w:rPr>
          <w:noProof/>
        </w:rPr>
        <w:tab/>
      </w:r>
      <w:r>
        <w:rPr>
          <w:noProof/>
        </w:rPr>
        <w:fldChar w:fldCharType="begin" w:fldLock="1"/>
      </w:r>
      <w:r>
        <w:rPr>
          <w:noProof/>
        </w:rPr>
        <w:instrText xml:space="preserve"> PAGEREF _Toc105504692 \h </w:instrText>
      </w:r>
      <w:r>
        <w:rPr>
          <w:noProof/>
        </w:rPr>
      </w:r>
      <w:r>
        <w:rPr>
          <w:noProof/>
        </w:rPr>
        <w:fldChar w:fldCharType="separate"/>
      </w:r>
      <w:r>
        <w:rPr>
          <w:noProof/>
        </w:rPr>
        <w:t>18</w:t>
      </w:r>
      <w:r>
        <w:rPr>
          <w:noProof/>
        </w:rPr>
        <w:fldChar w:fldCharType="end"/>
      </w:r>
    </w:p>
    <w:p w14:paraId="46F2EF4D" w14:textId="571BF741" w:rsidR="00171BDA" w:rsidRDefault="00171BDA">
      <w:pPr>
        <w:pStyle w:val="TOC2"/>
        <w:rPr>
          <w:rFonts w:asciiTheme="minorHAnsi" w:eastAsiaTheme="minorEastAsia" w:hAnsiTheme="minorHAnsi" w:cstheme="minorBidi"/>
          <w:noProof/>
          <w:sz w:val="22"/>
          <w:szCs w:val="22"/>
          <w:lang w:eastAsia="en-GB"/>
        </w:rPr>
      </w:pPr>
      <w:r>
        <w:rPr>
          <w:noProof/>
          <w:lang w:eastAsia="zh-CN"/>
        </w:rPr>
        <w:t>11.1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_Toc105504693 \h </w:instrText>
      </w:r>
      <w:r>
        <w:rPr>
          <w:noProof/>
        </w:rPr>
      </w:r>
      <w:r>
        <w:rPr>
          <w:noProof/>
        </w:rPr>
        <w:fldChar w:fldCharType="separate"/>
      </w:r>
      <w:r>
        <w:rPr>
          <w:noProof/>
        </w:rPr>
        <w:t>18</w:t>
      </w:r>
      <w:r>
        <w:rPr>
          <w:noProof/>
        </w:rPr>
        <w:fldChar w:fldCharType="end"/>
      </w:r>
    </w:p>
    <w:p w14:paraId="70D33263" w14:textId="702D26F0" w:rsidR="00171BDA" w:rsidRDefault="00171BDA">
      <w:pPr>
        <w:pStyle w:val="TOC3"/>
        <w:rPr>
          <w:rFonts w:asciiTheme="minorHAnsi" w:eastAsiaTheme="minorEastAsia" w:hAnsiTheme="minorHAnsi" w:cstheme="minorBidi"/>
          <w:noProof/>
          <w:sz w:val="22"/>
          <w:szCs w:val="22"/>
          <w:lang w:eastAsia="en-GB"/>
        </w:rPr>
      </w:pPr>
      <w:r>
        <w:rPr>
          <w:noProof/>
          <w:lang w:eastAsia="zh-CN"/>
        </w:rPr>
        <w:t>11.1.1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_Toc105504694 \h </w:instrText>
      </w:r>
      <w:r>
        <w:rPr>
          <w:noProof/>
        </w:rPr>
      </w:r>
      <w:r>
        <w:rPr>
          <w:noProof/>
        </w:rPr>
        <w:fldChar w:fldCharType="separate"/>
      </w:r>
      <w:r>
        <w:rPr>
          <w:noProof/>
        </w:rPr>
        <w:t>18</w:t>
      </w:r>
      <w:r>
        <w:rPr>
          <w:noProof/>
        </w:rPr>
        <w:fldChar w:fldCharType="end"/>
      </w:r>
    </w:p>
    <w:p w14:paraId="714102DD" w14:textId="224E7422" w:rsidR="00171BDA" w:rsidRDefault="00171BDA">
      <w:pPr>
        <w:pStyle w:val="TOC4"/>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sidRPr="000444CB">
        <w:rPr>
          <w:rFonts w:cs="Arial"/>
          <w:noProof/>
        </w:rPr>
        <w:t>createMOI</w:t>
      </w:r>
      <w:r>
        <w:rPr>
          <w:noProof/>
        </w:rPr>
        <w:t xml:space="preserve"> operation</w:t>
      </w:r>
      <w:r>
        <w:rPr>
          <w:noProof/>
        </w:rPr>
        <w:tab/>
      </w:r>
      <w:r>
        <w:rPr>
          <w:noProof/>
        </w:rPr>
        <w:fldChar w:fldCharType="begin" w:fldLock="1"/>
      </w:r>
      <w:r>
        <w:rPr>
          <w:noProof/>
        </w:rPr>
        <w:instrText xml:space="preserve"> PAGEREF _Toc105504695 \h </w:instrText>
      </w:r>
      <w:r>
        <w:rPr>
          <w:noProof/>
        </w:rPr>
      </w:r>
      <w:r>
        <w:rPr>
          <w:noProof/>
        </w:rPr>
        <w:fldChar w:fldCharType="separate"/>
      </w:r>
      <w:r>
        <w:rPr>
          <w:noProof/>
        </w:rPr>
        <w:t>18</w:t>
      </w:r>
      <w:r>
        <w:rPr>
          <w:noProof/>
        </w:rPr>
        <w:fldChar w:fldCharType="end"/>
      </w:r>
    </w:p>
    <w:p w14:paraId="6617BEB6" w14:textId="17EFA0FD" w:rsidR="00171BDA" w:rsidRDefault="00171BDA">
      <w:pPr>
        <w:pStyle w:val="TOC5"/>
        <w:rPr>
          <w:rFonts w:asciiTheme="minorHAnsi" w:eastAsiaTheme="minorEastAsia" w:hAnsiTheme="minorHAnsi" w:cstheme="minorBidi"/>
          <w:noProof/>
          <w:sz w:val="22"/>
          <w:szCs w:val="22"/>
          <w:lang w:eastAsia="en-GB"/>
        </w:rPr>
      </w:pPr>
      <w:r>
        <w:rPr>
          <w:noProof/>
        </w:rPr>
        <w:t>11.1.1.1.1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_Toc105504696 \h </w:instrText>
      </w:r>
      <w:r>
        <w:rPr>
          <w:noProof/>
        </w:rPr>
      </w:r>
      <w:r>
        <w:rPr>
          <w:noProof/>
        </w:rPr>
        <w:fldChar w:fldCharType="separate"/>
      </w:r>
      <w:r>
        <w:rPr>
          <w:noProof/>
        </w:rPr>
        <w:t>18</w:t>
      </w:r>
      <w:r>
        <w:rPr>
          <w:noProof/>
        </w:rPr>
        <w:fldChar w:fldCharType="end"/>
      </w:r>
    </w:p>
    <w:p w14:paraId="37FC31A5" w14:textId="127CD631" w:rsidR="00171BDA" w:rsidRDefault="00171BDA">
      <w:pPr>
        <w:pStyle w:val="TOC5"/>
        <w:rPr>
          <w:rFonts w:asciiTheme="minorHAnsi" w:eastAsiaTheme="minorEastAsia" w:hAnsiTheme="minorHAnsi" w:cstheme="minorBidi"/>
          <w:noProof/>
          <w:sz w:val="22"/>
          <w:szCs w:val="22"/>
          <w:lang w:eastAsia="en-GB"/>
        </w:rPr>
      </w:pPr>
      <w:r>
        <w:rPr>
          <w:noProof/>
        </w:rPr>
        <w:t>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_Toc105504697 \h </w:instrText>
      </w:r>
      <w:r>
        <w:rPr>
          <w:noProof/>
        </w:rPr>
      </w:r>
      <w:r>
        <w:rPr>
          <w:noProof/>
        </w:rPr>
        <w:fldChar w:fldCharType="separate"/>
      </w:r>
      <w:r>
        <w:rPr>
          <w:noProof/>
        </w:rPr>
        <w:t>19</w:t>
      </w:r>
      <w:r>
        <w:rPr>
          <w:noProof/>
        </w:rPr>
        <w:fldChar w:fldCharType="end"/>
      </w:r>
    </w:p>
    <w:p w14:paraId="61096580" w14:textId="42705B66"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_Toc105504698 \h </w:instrText>
      </w:r>
      <w:r>
        <w:rPr>
          <w:noProof/>
        </w:rPr>
      </w:r>
      <w:r>
        <w:rPr>
          <w:noProof/>
        </w:rPr>
        <w:fldChar w:fldCharType="separate"/>
      </w:r>
      <w:r>
        <w:rPr>
          <w:noProof/>
        </w:rPr>
        <w:t>19</w:t>
      </w:r>
      <w:r>
        <w:rPr>
          <w:noProof/>
        </w:rPr>
        <w:fldChar w:fldCharType="end"/>
      </w:r>
    </w:p>
    <w:p w14:paraId="4087C22E" w14:textId="39C13B9D"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_Toc105504699 \h </w:instrText>
      </w:r>
      <w:r>
        <w:rPr>
          <w:noProof/>
        </w:rPr>
      </w:r>
      <w:r>
        <w:rPr>
          <w:noProof/>
        </w:rPr>
        <w:fldChar w:fldCharType="separate"/>
      </w:r>
      <w:r>
        <w:rPr>
          <w:noProof/>
        </w:rPr>
        <w:t>19</w:t>
      </w:r>
      <w:r>
        <w:rPr>
          <w:noProof/>
        </w:rPr>
        <w:fldChar w:fldCharType="end"/>
      </w:r>
    </w:p>
    <w:p w14:paraId="33314105" w14:textId="58A9EAD0"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.2</w:t>
      </w:r>
      <w:r>
        <w:rPr>
          <w:rFonts w:asciiTheme="minorHAnsi" w:eastAsiaTheme="minorEastAsia" w:hAnsiTheme="minorHAnsi" w:cstheme="minorBidi"/>
          <w:noProof/>
          <w:sz w:val="22"/>
          <w:szCs w:val="22"/>
          <w:lang w:eastAsia="en-GB"/>
        </w:rPr>
        <w:tab/>
      </w:r>
      <w:r w:rsidRPr="000444CB">
        <w:rPr>
          <w:rFonts w:cs="Arial"/>
          <w:noProof/>
        </w:rPr>
        <w:t>getMOIAttributes</w:t>
      </w:r>
      <w:r>
        <w:rPr>
          <w:noProof/>
        </w:rPr>
        <w:t xml:space="preserve"> operation</w:t>
      </w:r>
      <w:r>
        <w:rPr>
          <w:noProof/>
        </w:rPr>
        <w:tab/>
      </w:r>
      <w:r>
        <w:rPr>
          <w:noProof/>
        </w:rPr>
        <w:fldChar w:fldCharType="begin" w:fldLock="1"/>
      </w:r>
      <w:r>
        <w:rPr>
          <w:noProof/>
        </w:rPr>
        <w:instrText xml:space="preserve"> PAGEREF _Toc105504700 \h </w:instrText>
      </w:r>
      <w:r>
        <w:rPr>
          <w:noProof/>
        </w:rPr>
      </w:r>
      <w:r>
        <w:rPr>
          <w:noProof/>
        </w:rPr>
        <w:fldChar w:fldCharType="separate"/>
      </w:r>
      <w:r>
        <w:rPr>
          <w:noProof/>
        </w:rPr>
        <w:t>20</w:t>
      </w:r>
      <w:r>
        <w:rPr>
          <w:noProof/>
        </w:rPr>
        <w:fldChar w:fldCharType="end"/>
      </w:r>
    </w:p>
    <w:p w14:paraId="03981C49" w14:textId="58D24E18"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_Toc105504701 \h </w:instrText>
      </w:r>
      <w:r>
        <w:rPr>
          <w:noProof/>
        </w:rPr>
      </w:r>
      <w:r>
        <w:rPr>
          <w:noProof/>
        </w:rPr>
        <w:fldChar w:fldCharType="separate"/>
      </w:r>
      <w:r>
        <w:rPr>
          <w:noProof/>
        </w:rPr>
        <w:t>20</w:t>
      </w:r>
      <w:r>
        <w:rPr>
          <w:noProof/>
        </w:rPr>
        <w:fldChar w:fldCharType="end"/>
      </w:r>
    </w:p>
    <w:p w14:paraId="7D81CA39" w14:textId="73E632D5"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_Toc105504702 \h </w:instrText>
      </w:r>
      <w:r>
        <w:rPr>
          <w:noProof/>
        </w:rPr>
      </w:r>
      <w:r>
        <w:rPr>
          <w:noProof/>
        </w:rPr>
        <w:fldChar w:fldCharType="separate"/>
      </w:r>
      <w:r>
        <w:rPr>
          <w:noProof/>
        </w:rPr>
        <w:t>20</w:t>
      </w:r>
      <w:r>
        <w:rPr>
          <w:noProof/>
        </w:rPr>
        <w:fldChar w:fldCharType="end"/>
      </w:r>
    </w:p>
    <w:p w14:paraId="7737E543" w14:textId="16DBF00C"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_Toc105504703 \h </w:instrText>
      </w:r>
      <w:r>
        <w:rPr>
          <w:noProof/>
        </w:rPr>
      </w:r>
      <w:r>
        <w:rPr>
          <w:noProof/>
        </w:rPr>
        <w:fldChar w:fldCharType="separate"/>
      </w:r>
      <w:r>
        <w:rPr>
          <w:noProof/>
        </w:rPr>
        <w:t>22</w:t>
      </w:r>
      <w:r>
        <w:rPr>
          <w:noProof/>
        </w:rPr>
        <w:fldChar w:fldCharType="end"/>
      </w:r>
    </w:p>
    <w:p w14:paraId="36634595" w14:textId="5399566D"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_Toc105504704 \h </w:instrText>
      </w:r>
      <w:r>
        <w:rPr>
          <w:noProof/>
        </w:rPr>
      </w:r>
      <w:r>
        <w:rPr>
          <w:noProof/>
        </w:rPr>
        <w:fldChar w:fldCharType="separate"/>
      </w:r>
      <w:r>
        <w:rPr>
          <w:noProof/>
        </w:rPr>
        <w:t>22</w:t>
      </w:r>
      <w:r>
        <w:rPr>
          <w:noProof/>
        </w:rPr>
        <w:fldChar w:fldCharType="end"/>
      </w:r>
    </w:p>
    <w:p w14:paraId="197143EA" w14:textId="46B5ED4F"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.3</w:t>
      </w:r>
      <w:r>
        <w:rPr>
          <w:rFonts w:asciiTheme="minorHAnsi" w:eastAsiaTheme="minorEastAsia" w:hAnsiTheme="minorHAnsi" w:cstheme="minorBidi"/>
          <w:noProof/>
          <w:sz w:val="22"/>
          <w:szCs w:val="22"/>
          <w:lang w:eastAsia="en-GB"/>
        </w:rPr>
        <w:tab/>
      </w:r>
      <w:r w:rsidRPr="000444CB">
        <w:rPr>
          <w:rFonts w:cs="Arial"/>
          <w:noProof/>
        </w:rPr>
        <w:t>modifyMOIAttributes</w:t>
      </w:r>
      <w:r>
        <w:rPr>
          <w:noProof/>
        </w:rPr>
        <w:t xml:space="preserve"> operation</w:t>
      </w:r>
      <w:r>
        <w:rPr>
          <w:noProof/>
        </w:rPr>
        <w:tab/>
      </w:r>
      <w:r>
        <w:rPr>
          <w:noProof/>
        </w:rPr>
        <w:fldChar w:fldCharType="begin" w:fldLock="1"/>
      </w:r>
      <w:r>
        <w:rPr>
          <w:noProof/>
        </w:rPr>
        <w:instrText xml:space="preserve"> PAGEREF _Toc105504705 \h </w:instrText>
      </w:r>
      <w:r>
        <w:rPr>
          <w:noProof/>
        </w:rPr>
      </w:r>
      <w:r>
        <w:rPr>
          <w:noProof/>
        </w:rPr>
        <w:fldChar w:fldCharType="separate"/>
      </w:r>
      <w:r>
        <w:rPr>
          <w:noProof/>
        </w:rPr>
        <w:t>22</w:t>
      </w:r>
      <w:r>
        <w:rPr>
          <w:noProof/>
        </w:rPr>
        <w:fldChar w:fldCharType="end"/>
      </w:r>
    </w:p>
    <w:p w14:paraId="2947393B" w14:textId="756828AF"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_Toc105504706 \h </w:instrText>
      </w:r>
      <w:r>
        <w:rPr>
          <w:noProof/>
        </w:rPr>
      </w:r>
      <w:r>
        <w:rPr>
          <w:noProof/>
        </w:rPr>
        <w:fldChar w:fldCharType="separate"/>
      </w:r>
      <w:r>
        <w:rPr>
          <w:noProof/>
        </w:rPr>
        <w:t>22</w:t>
      </w:r>
      <w:r>
        <w:rPr>
          <w:noProof/>
        </w:rPr>
        <w:fldChar w:fldCharType="end"/>
      </w:r>
    </w:p>
    <w:p w14:paraId="2C6B6261" w14:textId="2CB13E34"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_Toc105504707 \h </w:instrText>
      </w:r>
      <w:r>
        <w:rPr>
          <w:noProof/>
        </w:rPr>
      </w:r>
      <w:r>
        <w:rPr>
          <w:noProof/>
        </w:rPr>
        <w:fldChar w:fldCharType="separate"/>
      </w:r>
      <w:r>
        <w:rPr>
          <w:noProof/>
        </w:rPr>
        <w:t>23</w:t>
      </w:r>
      <w:r>
        <w:rPr>
          <w:noProof/>
        </w:rPr>
        <w:fldChar w:fldCharType="end"/>
      </w:r>
    </w:p>
    <w:p w14:paraId="2EA9E3D4" w14:textId="242AA1C2"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_Toc105504708 \h </w:instrText>
      </w:r>
      <w:r>
        <w:rPr>
          <w:noProof/>
        </w:rPr>
      </w:r>
      <w:r>
        <w:rPr>
          <w:noProof/>
        </w:rPr>
        <w:fldChar w:fldCharType="separate"/>
      </w:r>
      <w:r>
        <w:rPr>
          <w:noProof/>
        </w:rPr>
        <w:t>25</w:t>
      </w:r>
      <w:r>
        <w:rPr>
          <w:noProof/>
        </w:rPr>
        <w:fldChar w:fldCharType="end"/>
      </w:r>
    </w:p>
    <w:p w14:paraId="46960585" w14:textId="01EA12BA"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_Toc105504709 \h </w:instrText>
      </w:r>
      <w:r>
        <w:rPr>
          <w:noProof/>
        </w:rPr>
      </w:r>
      <w:r>
        <w:rPr>
          <w:noProof/>
        </w:rPr>
        <w:fldChar w:fldCharType="separate"/>
      </w:r>
      <w:r>
        <w:rPr>
          <w:noProof/>
        </w:rPr>
        <w:t>25</w:t>
      </w:r>
      <w:r>
        <w:rPr>
          <w:noProof/>
        </w:rPr>
        <w:fldChar w:fldCharType="end"/>
      </w:r>
    </w:p>
    <w:p w14:paraId="045EA06D" w14:textId="2BC67A90"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.4</w:t>
      </w:r>
      <w:r>
        <w:rPr>
          <w:rFonts w:asciiTheme="minorHAnsi" w:eastAsiaTheme="minorEastAsia" w:hAnsiTheme="minorHAnsi" w:cstheme="minorBidi"/>
          <w:noProof/>
          <w:sz w:val="22"/>
          <w:szCs w:val="22"/>
          <w:lang w:eastAsia="en-GB"/>
        </w:rPr>
        <w:tab/>
      </w:r>
      <w:r w:rsidRPr="000444CB">
        <w:rPr>
          <w:rFonts w:cs="Arial"/>
          <w:noProof/>
        </w:rPr>
        <w:t>deleteMOI</w:t>
      </w:r>
      <w:r>
        <w:rPr>
          <w:noProof/>
        </w:rPr>
        <w:t xml:space="preserve"> operation</w:t>
      </w:r>
      <w:r>
        <w:rPr>
          <w:noProof/>
        </w:rPr>
        <w:tab/>
      </w:r>
      <w:r>
        <w:rPr>
          <w:noProof/>
        </w:rPr>
        <w:fldChar w:fldCharType="begin" w:fldLock="1"/>
      </w:r>
      <w:r>
        <w:rPr>
          <w:noProof/>
        </w:rPr>
        <w:instrText xml:space="preserve"> PAGEREF _Toc105504710 \h </w:instrText>
      </w:r>
      <w:r>
        <w:rPr>
          <w:noProof/>
        </w:rPr>
      </w:r>
      <w:r>
        <w:rPr>
          <w:noProof/>
        </w:rPr>
        <w:fldChar w:fldCharType="separate"/>
      </w:r>
      <w:r>
        <w:rPr>
          <w:noProof/>
        </w:rPr>
        <w:t>25</w:t>
      </w:r>
      <w:r>
        <w:rPr>
          <w:noProof/>
        </w:rPr>
        <w:fldChar w:fldCharType="end"/>
      </w:r>
    </w:p>
    <w:p w14:paraId="3D3D38A9" w14:textId="369EE066"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_Toc105504711 \h </w:instrText>
      </w:r>
      <w:r>
        <w:rPr>
          <w:noProof/>
        </w:rPr>
      </w:r>
      <w:r>
        <w:rPr>
          <w:noProof/>
        </w:rPr>
        <w:fldChar w:fldCharType="separate"/>
      </w:r>
      <w:r>
        <w:rPr>
          <w:noProof/>
        </w:rPr>
        <w:t>25</w:t>
      </w:r>
      <w:r>
        <w:rPr>
          <w:noProof/>
        </w:rPr>
        <w:fldChar w:fldCharType="end"/>
      </w:r>
    </w:p>
    <w:p w14:paraId="70B374AC" w14:textId="1ED8CA0E"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_Toc105504712 \h </w:instrText>
      </w:r>
      <w:r>
        <w:rPr>
          <w:noProof/>
        </w:rPr>
      </w:r>
      <w:r>
        <w:rPr>
          <w:noProof/>
        </w:rPr>
        <w:fldChar w:fldCharType="separate"/>
      </w:r>
      <w:r>
        <w:rPr>
          <w:noProof/>
        </w:rPr>
        <w:t>25</w:t>
      </w:r>
      <w:r>
        <w:rPr>
          <w:noProof/>
        </w:rPr>
        <w:fldChar w:fldCharType="end"/>
      </w:r>
    </w:p>
    <w:p w14:paraId="2F8FDD0D" w14:textId="199FB8AB"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_Toc105504713 \h </w:instrText>
      </w:r>
      <w:r>
        <w:rPr>
          <w:noProof/>
        </w:rPr>
      </w:r>
      <w:r>
        <w:rPr>
          <w:noProof/>
        </w:rPr>
        <w:fldChar w:fldCharType="separate"/>
      </w:r>
      <w:r>
        <w:rPr>
          <w:noProof/>
        </w:rPr>
        <w:t>26</w:t>
      </w:r>
      <w:r>
        <w:rPr>
          <w:noProof/>
        </w:rPr>
        <w:fldChar w:fldCharType="end"/>
      </w:r>
    </w:p>
    <w:p w14:paraId="3D200B39" w14:textId="5DB38F8F"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_Toc105504714 \h </w:instrText>
      </w:r>
      <w:r>
        <w:rPr>
          <w:noProof/>
        </w:rPr>
      </w:r>
      <w:r>
        <w:rPr>
          <w:noProof/>
        </w:rPr>
        <w:fldChar w:fldCharType="separate"/>
      </w:r>
      <w:r>
        <w:rPr>
          <w:noProof/>
        </w:rPr>
        <w:t>26</w:t>
      </w:r>
      <w:r>
        <w:rPr>
          <w:noProof/>
        </w:rPr>
        <w:fldChar w:fldCharType="end"/>
      </w:r>
    </w:p>
    <w:p w14:paraId="115B58D6" w14:textId="2A96472B" w:rsidR="00171BDA" w:rsidRDefault="00171BDA">
      <w:pPr>
        <w:pStyle w:val="TOC4"/>
        <w:rPr>
          <w:rFonts w:asciiTheme="minorHAnsi" w:eastAsiaTheme="minorEastAsia" w:hAnsiTheme="minorHAnsi" w:cstheme="minorBidi"/>
          <w:noProof/>
          <w:sz w:val="22"/>
          <w:szCs w:val="22"/>
          <w:lang w:eastAsia="en-GB"/>
        </w:rPr>
      </w:pPr>
      <w:r>
        <w:rPr>
          <w:noProof/>
        </w:rPr>
        <w:t>11.1.1.</w:t>
      </w:r>
      <w:r>
        <w:rPr>
          <w:noProof/>
          <w:lang w:eastAsia="zh-CN"/>
        </w:rPr>
        <w:t>5</w:t>
      </w:r>
      <w:r>
        <w:rPr>
          <w:rFonts w:asciiTheme="minorHAnsi" w:eastAsiaTheme="minorEastAsia" w:hAnsiTheme="minorHAnsi" w:cstheme="minorBidi"/>
          <w:noProof/>
          <w:sz w:val="22"/>
          <w:szCs w:val="22"/>
          <w:lang w:eastAsia="en-GB"/>
        </w:rPr>
        <w:tab/>
      </w:r>
      <w:r w:rsidRPr="000444CB">
        <w:rPr>
          <w:rFonts w:ascii="Courier New" w:hAnsi="Courier New" w:cs="Courier New"/>
          <w:noProof/>
        </w:rPr>
        <w:t>Void</w:t>
      </w:r>
      <w:r>
        <w:rPr>
          <w:noProof/>
        </w:rPr>
        <w:tab/>
      </w:r>
      <w:r>
        <w:rPr>
          <w:noProof/>
        </w:rPr>
        <w:fldChar w:fldCharType="begin" w:fldLock="1"/>
      </w:r>
      <w:r>
        <w:rPr>
          <w:noProof/>
        </w:rPr>
        <w:instrText xml:space="preserve"> PAGEREF _Toc105504715 \h </w:instrText>
      </w:r>
      <w:r>
        <w:rPr>
          <w:noProof/>
        </w:rPr>
      </w:r>
      <w:r>
        <w:rPr>
          <w:noProof/>
        </w:rPr>
        <w:fldChar w:fldCharType="separate"/>
      </w:r>
      <w:r>
        <w:rPr>
          <w:noProof/>
        </w:rPr>
        <w:t>26</w:t>
      </w:r>
      <w:r>
        <w:rPr>
          <w:noProof/>
        </w:rPr>
        <w:fldChar w:fldCharType="end"/>
      </w:r>
    </w:p>
    <w:p w14:paraId="786BB606" w14:textId="123196E8" w:rsidR="00171BDA" w:rsidRDefault="00171BDA">
      <w:pPr>
        <w:pStyle w:val="TOC4"/>
        <w:rPr>
          <w:rFonts w:asciiTheme="minorHAnsi" w:eastAsiaTheme="minorEastAsia" w:hAnsiTheme="minorHAnsi" w:cstheme="minorBidi"/>
          <w:noProof/>
          <w:sz w:val="22"/>
          <w:szCs w:val="22"/>
          <w:lang w:eastAsia="en-GB"/>
        </w:rPr>
      </w:pPr>
      <w:r>
        <w:rPr>
          <w:noProof/>
        </w:rPr>
        <w:t>11.1.1.</w:t>
      </w:r>
      <w:r>
        <w:rPr>
          <w:noProof/>
          <w:lang w:eastAsia="zh-CN"/>
        </w:rPr>
        <w:t>6</w:t>
      </w:r>
      <w:r>
        <w:rPr>
          <w:rFonts w:asciiTheme="minorHAnsi" w:eastAsiaTheme="minorEastAsia" w:hAnsiTheme="minorHAnsi" w:cstheme="minorBidi"/>
          <w:noProof/>
          <w:sz w:val="22"/>
          <w:szCs w:val="22"/>
          <w:lang w:eastAsia="en-GB"/>
        </w:rPr>
        <w:tab/>
      </w:r>
      <w:r w:rsidRPr="000444CB">
        <w:rPr>
          <w:rFonts w:ascii="Courier New" w:hAnsi="Courier New" w:cs="Courier New"/>
          <w:noProof/>
        </w:rPr>
        <w:t>Void</w:t>
      </w:r>
      <w:r>
        <w:rPr>
          <w:noProof/>
        </w:rPr>
        <w:tab/>
      </w:r>
      <w:r>
        <w:rPr>
          <w:noProof/>
        </w:rPr>
        <w:fldChar w:fldCharType="begin" w:fldLock="1"/>
      </w:r>
      <w:r>
        <w:rPr>
          <w:noProof/>
        </w:rPr>
        <w:instrText xml:space="preserve"> PAGEREF _Toc105504716 \h </w:instrText>
      </w:r>
      <w:r>
        <w:rPr>
          <w:noProof/>
        </w:rPr>
      </w:r>
      <w:r>
        <w:rPr>
          <w:noProof/>
        </w:rPr>
        <w:fldChar w:fldCharType="separate"/>
      </w:r>
      <w:r>
        <w:rPr>
          <w:noProof/>
        </w:rPr>
        <w:t>26</w:t>
      </w:r>
      <w:r>
        <w:rPr>
          <w:noProof/>
        </w:rPr>
        <w:fldChar w:fldCharType="end"/>
      </w:r>
    </w:p>
    <w:p w14:paraId="5732EB6E" w14:textId="548F6619" w:rsidR="00171BDA" w:rsidRDefault="00171BDA">
      <w:pPr>
        <w:pStyle w:val="TOC4"/>
        <w:rPr>
          <w:rFonts w:asciiTheme="minorHAnsi" w:eastAsiaTheme="minorEastAsia" w:hAnsiTheme="minorHAnsi" w:cstheme="minorBidi"/>
          <w:noProof/>
          <w:sz w:val="22"/>
          <w:szCs w:val="22"/>
          <w:lang w:eastAsia="en-GB"/>
        </w:rPr>
      </w:pPr>
      <w:r>
        <w:rPr>
          <w:noProof/>
        </w:rPr>
        <w:t>11.1.1.7</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notifyMOICreation</w:t>
      </w:r>
      <w:r>
        <w:rPr>
          <w:noProof/>
        </w:rPr>
        <w:tab/>
      </w:r>
      <w:r>
        <w:rPr>
          <w:noProof/>
        </w:rPr>
        <w:fldChar w:fldCharType="begin" w:fldLock="1"/>
      </w:r>
      <w:r>
        <w:rPr>
          <w:noProof/>
        </w:rPr>
        <w:instrText xml:space="preserve"> PAGEREF _Toc105504717 \h </w:instrText>
      </w:r>
      <w:r>
        <w:rPr>
          <w:noProof/>
        </w:rPr>
      </w:r>
      <w:r>
        <w:rPr>
          <w:noProof/>
        </w:rPr>
        <w:fldChar w:fldCharType="separate"/>
      </w:r>
      <w:r>
        <w:rPr>
          <w:noProof/>
        </w:rPr>
        <w:t>26</w:t>
      </w:r>
      <w:r>
        <w:rPr>
          <w:noProof/>
        </w:rPr>
        <w:fldChar w:fldCharType="end"/>
      </w:r>
    </w:p>
    <w:p w14:paraId="577EC07D" w14:textId="4541D4A9" w:rsidR="00171BDA" w:rsidRDefault="00171BDA">
      <w:pPr>
        <w:pStyle w:val="TOC5"/>
        <w:rPr>
          <w:rFonts w:asciiTheme="minorHAnsi" w:eastAsiaTheme="minorEastAsia" w:hAnsiTheme="minorHAnsi" w:cstheme="minorBidi"/>
          <w:noProof/>
          <w:sz w:val="22"/>
          <w:szCs w:val="22"/>
          <w:lang w:eastAsia="en-GB"/>
        </w:rPr>
      </w:pPr>
      <w:r>
        <w:rPr>
          <w:noProof/>
        </w:rPr>
        <w:t>11.1.1.7.1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_Toc105504718 \h </w:instrText>
      </w:r>
      <w:r>
        <w:rPr>
          <w:noProof/>
        </w:rPr>
      </w:r>
      <w:r>
        <w:rPr>
          <w:noProof/>
        </w:rPr>
        <w:fldChar w:fldCharType="separate"/>
      </w:r>
      <w:r>
        <w:rPr>
          <w:noProof/>
        </w:rPr>
        <w:t>26</w:t>
      </w:r>
      <w:r>
        <w:rPr>
          <w:noProof/>
        </w:rPr>
        <w:fldChar w:fldCharType="end"/>
      </w:r>
    </w:p>
    <w:p w14:paraId="34AB59F8" w14:textId="56108A59" w:rsidR="00171BDA" w:rsidRDefault="00171BDA">
      <w:pPr>
        <w:pStyle w:val="TOC5"/>
        <w:rPr>
          <w:rFonts w:asciiTheme="minorHAnsi" w:eastAsiaTheme="minorEastAsia" w:hAnsiTheme="minorHAnsi" w:cstheme="minorBidi"/>
          <w:noProof/>
          <w:sz w:val="22"/>
          <w:szCs w:val="22"/>
          <w:lang w:eastAsia="en-GB"/>
        </w:rPr>
      </w:pPr>
      <w:r>
        <w:rPr>
          <w:noProof/>
        </w:rPr>
        <w:t>11.1.1.7.2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_Toc105504719 \h </w:instrText>
      </w:r>
      <w:r>
        <w:rPr>
          <w:noProof/>
        </w:rPr>
      </w:r>
      <w:r>
        <w:rPr>
          <w:noProof/>
        </w:rPr>
        <w:fldChar w:fldCharType="separate"/>
      </w:r>
      <w:r>
        <w:rPr>
          <w:noProof/>
        </w:rPr>
        <w:t>27</w:t>
      </w:r>
      <w:r>
        <w:rPr>
          <w:noProof/>
        </w:rPr>
        <w:fldChar w:fldCharType="end"/>
      </w:r>
    </w:p>
    <w:p w14:paraId="2CA761C7" w14:textId="4AB4F742" w:rsidR="00171BDA" w:rsidRDefault="00171BDA">
      <w:pPr>
        <w:pStyle w:val="TOC5"/>
        <w:rPr>
          <w:rFonts w:asciiTheme="minorHAnsi" w:eastAsiaTheme="minorEastAsia" w:hAnsiTheme="minorHAnsi" w:cstheme="minorBidi"/>
          <w:noProof/>
          <w:sz w:val="22"/>
          <w:szCs w:val="22"/>
          <w:lang w:eastAsia="en-GB"/>
        </w:rPr>
      </w:pPr>
      <w:r>
        <w:rPr>
          <w:noProof/>
        </w:rPr>
        <w:t>11.1.1.7.3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_Toc105504720 \h </w:instrText>
      </w:r>
      <w:r>
        <w:rPr>
          <w:noProof/>
        </w:rPr>
      </w:r>
      <w:r>
        <w:rPr>
          <w:noProof/>
        </w:rPr>
        <w:fldChar w:fldCharType="separate"/>
      </w:r>
      <w:r>
        <w:rPr>
          <w:noProof/>
        </w:rPr>
        <w:t>28</w:t>
      </w:r>
      <w:r>
        <w:rPr>
          <w:noProof/>
        </w:rPr>
        <w:fldChar w:fldCharType="end"/>
      </w:r>
    </w:p>
    <w:p w14:paraId="2C5ECB3D" w14:textId="23E81A10" w:rsidR="00171BDA" w:rsidRDefault="00171BDA">
      <w:pPr>
        <w:pStyle w:val="TOC6"/>
        <w:rPr>
          <w:rFonts w:asciiTheme="minorHAnsi" w:eastAsiaTheme="minorEastAsia" w:hAnsiTheme="minorHAnsi" w:cstheme="minorBidi"/>
          <w:noProof/>
          <w:sz w:val="22"/>
          <w:szCs w:val="22"/>
          <w:lang w:eastAsia="en-GB"/>
        </w:rPr>
      </w:pPr>
      <w:r>
        <w:rPr>
          <w:noProof/>
        </w:rPr>
        <w:t>11.1.1.7.3.1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_Toc105504721 \h </w:instrText>
      </w:r>
      <w:r>
        <w:rPr>
          <w:noProof/>
        </w:rPr>
      </w:r>
      <w:r>
        <w:rPr>
          <w:noProof/>
        </w:rPr>
        <w:fldChar w:fldCharType="separate"/>
      </w:r>
      <w:r>
        <w:rPr>
          <w:noProof/>
        </w:rPr>
        <w:t>28</w:t>
      </w:r>
      <w:r>
        <w:rPr>
          <w:noProof/>
        </w:rPr>
        <w:fldChar w:fldCharType="end"/>
      </w:r>
    </w:p>
    <w:p w14:paraId="4BA7A2A0" w14:textId="73A9F36A" w:rsidR="00171BDA" w:rsidRDefault="00171BDA">
      <w:pPr>
        <w:pStyle w:val="TOC6"/>
        <w:rPr>
          <w:rFonts w:asciiTheme="minorHAnsi" w:eastAsiaTheme="minorEastAsia" w:hAnsiTheme="minorHAnsi" w:cstheme="minorBidi"/>
          <w:noProof/>
          <w:sz w:val="22"/>
          <w:szCs w:val="22"/>
          <w:lang w:eastAsia="en-GB"/>
        </w:rPr>
      </w:pPr>
      <w:r>
        <w:rPr>
          <w:noProof/>
        </w:rPr>
        <w:t>11.1.1.7.3.2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_Toc105504722 \h </w:instrText>
      </w:r>
      <w:r>
        <w:rPr>
          <w:noProof/>
        </w:rPr>
      </w:r>
      <w:r>
        <w:rPr>
          <w:noProof/>
        </w:rPr>
        <w:fldChar w:fldCharType="separate"/>
      </w:r>
      <w:r>
        <w:rPr>
          <w:noProof/>
        </w:rPr>
        <w:t>28</w:t>
      </w:r>
      <w:r>
        <w:rPr>
          <w:noProof/>
        </w:rPr>
        <w:fldChar w:fldCharType="end"/>
      </w:r>
    </w:p>
    <w:p w14:paraId="7916A831" w14:textId="33568AB3"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.8</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notifyMOIDeletion</w:t>
      </w:r>
      <w:r>
        <w:rPr>
          <w:noProof/>
        </w:rPr>
        <w:tab/>
      </w:r>
      <w:r>
        <w:rPr>
          <w:noProof/>
        </w:rPr>
        <w:fldChar w:fldCharType="begin" w:fldLock="1"/>
      </w:r>
      <w:r>
        <w:rPr>
          <w:noProof/>
        </w:rPr>
        <w:instrText xml:space="preserve"> PAGEREF _Toc105504723 \h </w:instrText>
      </w:r>
      <w:r>
        <w:rPr>
          <w:noProof/>
        </w:rPr>
      </w:r>
      <w:r>
        <w:rPr>
          <w:noProof/>
        </w:rPr>
        <w:fldChar w:fldCharType="separate"/>
      </w:r>
      <w:r>
        <w:rPr>
          <w:noProof/>
        </w:rPr>
        <w:t>28</w:t>
      </w:r>
      <w:r>
        <w:rPr>
          <w:noProof/>
        </w:rPr>
        <w:fldChar w:fldCharType="end"/>
      </w:r>
    </w:p>
    <w:p w14:paraId="753F585C" w14:textId="6A139272" w:rsidR="00171BDA" w:rsidRDefault="00171BDA">
      <w:pPr>
        <w:pStyle w:val="TOC5"/>
        <w:rPr>
          <w:rFonts w:asciiTheme="minorHAnsi" w:eastAsiaTheme="minorEastAsia" w:hAnsiTheme="minorHAnsi" w:cstheme="minorBidi"/>
          <w:noProof/>
          <w:sz w:val="22"/>
          <w:szCs w:val="22"/>
          <w:lang w:eastAsia="en-GB"/>
        </w:rPr>
      </w:pPr>
      <w:r>
        <w:rPr>
          <w:noProof/>
        </w:rPr>
        <w:t>11.1.1.8.1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_Toc105504724 \h </w:instrText>
      </w:r>
      <w:r>
        <w:rPr>
          <w:noProof/>
        </w:rPr>
      </w:r>
      <w:r>
        <w:rPr>
          <w:noProof/>
        </w:rPr>
        <w:fldChar w:fldCharType="separate"/>
      </w:r>
      <w:r>
        <w:rPr>
          <w:noProof/>
        </w:rPr>
        <w:t>28</w:t>
      </w:r>
      <w:r>
        <w:rPr>
          <w:noProof/>
        </w:rPr>
        <w:fldChar w:fldCharType="end"/>
      </w:r>
    </w:p>
    <w:p w14:paraId="1A2DA54E" w14:textId="27B53996" w:rsidR="00171BDA" w:rsidRDefault="00171BDA">
      <w:pPr>
        <w:pStyle w:val="TOC5"/>
        <w:rPr>
          <w:rFonts w:asciiTheme="minorHAnsi" w:eastAsiaTheme="minorEastAsia" w:hAnsiTheme="minorHAnsi" w:cstheme="minorBidi"/>
          <w:noProof/>
          <w:sz w:val="22"/>
          <w:szCs w:val="22"/>
          <w:lang w:eastAsia="en-GB"/>
        </w:rPr>
      </w:pPr>
      <w:r>
        <w:rPr>
          <w:noProof/>
        </w:rPr>
        <w:t>11.1.1.8.2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_Toc105504725 \h </w:instrText>
      </w:r>
      <w:r>
        <w:rPr>
          <w:noProof/>
        </w:rPr>
      </w:r>
      <w:r>
        <w:rPr>
          <w:noProof/>
        </w:rPr>
        <w:fldChar w:fldCharType="separate"/>
      </w:r>
      <w:r>
        <w:rPr>
          <w:noProof/>
        </w:rPr>
        <w:t>29</w:t>
      </w:r>
      <w:r>
        <w:rPr>
          <w:noProof/>
        </w:rPr>
        <w:fldChar w:fldCharType="end"/>
      </w:r>
    </w:p>
    <w:p w14:paraId="642B59C1" w14:textId="1352BA39" w:rsidR="00171BDA" w:rsidRDefault="00171BDA">
      <w:pPr>
        <w:pStyle w:val="TOC5"/>
        <w:rPr>
          <w:rFonts w:asciiTheme="minorHAnsi" w:eastAsiaTheme="minorEastAsia" w:hAnsiTheme="minorHAnsi" w:cstheme="minorBidi"/>
          <w:noProof/>
          <w:sz w:val="22"/>
          <w:szCs w:val="22"/>
          <w:lang w:eastAsia="en-GB"/>
        </w:rPr>
      </w:pPr>
      <w:r>
        <w:rPr>
          <w:noProof/>
        </w:rPr>
        <w:t>11.1.1.8.3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_Toc105504726 \h </w:instrText>
      </w:r>
      <w:r>
        <w:rPr>
          <w:noProof/>
        </w:rPr>
      </w:r>
      <w:r>
        <w:rPr>
          <w:noProof/>
        </w:rPr>
        <w:fldChar w:fldCharType="separate"/>
      </w:r>
      <w:r>
        <w:rPr>
          <w:noProof/>
        </w:rPr>
        <w:t>30</w:t>
      </w:r>
      <w:r>
        <w:rPr>
          <w:noProof/>
        </w:rPr>
        <w:fldChar w:fldCharType="end"/>
      </w:r>
    </w:p>
    <w:p w14:paraId="6E1F38B2" w14:textId="11B0AA4C" w:rsidR="00171BDA" w:rsidRDefault="00171BDA">
      <w:pPr>
        <w:pStyle w:val="TOC6"/>
        <w:rPr>
          <w:rFonts w:asciiTheme="minorHAnsi" w:eastAsiaTheme="minorEastAsia" w:hAnsiTheme="minorHAnsi" w:cstheme="minorBidi"/>
          <w:noProof/>
          <w:sz w:val="22"/>
          <w:szCs w:val="22"/>
          <w:lang w:eastAsia="en-GB"/>
        </w:rPr>
      </w:pPr>
      <w:r>
        <w:rPr>
          <w:noProof/>
        </w:rPr>
        <w:t>11.1.1.8.3.1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_Toc105504727 \h </w:instrText>
      </w:r>
      <w:r>
        <w:rPr>
          <w:noProof/>
        </w:rPr>
      </w:r>
      <w:r>
        <w:rPr>
          <w:noProof/>
        </w:rPr>
        <w:fldChar w:fldCharType="separate"/>
      </w:r>
      <w:r>
        <w:rPr>
          <w:noProof/>
        </w:rPr>
        <w:t>30</w:t>
      </w:r>
      <w:r>
        <w:rPr>
          <w:noProof/>
        </w:rPr>
        <w:fldChar w:fldCharType="end"/>
      </w:r>
    </w:p>
    <w:p w14:paraId="3ECF00F8" w14:textId="1137EBAF" w:rsidR="00171BDA" w:rsidRDefault="00171BDA">
      <w:pPr>
        <w:pStyle w:val="TOC6"/>
        <w:rPr>
          <w:rFonts w:asciiTheme="minorHAnsi" w:eastAsiaTheme="minorEastAsia" w:hAnsiTheme="minorHAnsi" w:cstheme="minorBidi"/>
          <w:noProof/>
          <w:sz w:val="22"/>
          <w:szCs w:val="22"/>
          <w:lang w:eastAsia="en-GB"/>
        </w:rPr>
      </w:pPr>
      <w:r>
        <w:rPr>
          <w:noProof/>
        </w:rPr>
        <w:t>11.1.1.8.3.2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_Toc105504728 \h </w:instrText>
      </w:r>
      <w:r>
        <w:rPr>
          <w:noProof/>
        </w:rPr>
      </w:r>
      <w:r>
        <w:rPr>
          <w:noProof/>
        </w:rPr>
        <w:fldChar w:fldCharType="separate"/>
      </w:r>
      <w:r>
        <w:rPr>
          <w:noProof/>
        </w:rPr>
        <w:t>30</w:t>
      </w:r>
      <w:r>
        <w:rPr>
          <w:noProof/>
        </w:rPr>
        <w:fldChar w:fldCharType="end"/>
      </w:r>
    </w:p>
    <w:p w14:paraId="2665111F" w14:textId="24EB27B2"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.9</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notifyMOIAttributeValueChanges</w:t>
      </w:r>
      <w:r>
        <w:rPr>
          <w:noProof/>
        </w:rPr>
        <w:tab/>
      </w:r>
      <w:r>
        <w:rPr>
          <w:noProof/>
        </w:rPr>
        <w:fldChar w:fldCharType="begin" w:fldLock="1"/>
      </w:r>
      <w:r>
        <w:rPr>
          <w:noProof/>
        </w:rPr>
        <w:instrText xml:space="preserve"> PAGEREF _Toc105504729 \h </w:instrText>
      </w:r>
      <w:r>
        <w:rPr>
          <w:noProof/>
        </w:rPr>
      </w:r>
      <w:r>
        <w:rPr>
          <w:noProof/>
        </w:rPr>
        <w:fldChar w:fldCharType="separate"/>
      </w:r>
      <w:r>
        <w:rPr>
          <w:noProof/>
        </w:rPr>
        <w:t>30</w:t>
      </w:r>
      <w:r>
        <w:rPr>
          <w:noProof/>
        </w:rPr>
        <w:fldChar w:fldCharType="end"/>
      </w:r>
    </w:p>
    <w:p w14:paraId="0E4EA2BD" w14:textId="14A9BD4E" w:rsidR="00171BDA" w:rsidRDefault="00171BDA">
      <w:pPr>
        <w:pStyle w:val="TOC5"/>
        <w:rPr>
          <w:rFonts w:asciiTheme="minorHAnsi" w:eastAsiaTheme="minorEastAsia" w:hAnsiTheme="minorHAnsi" w:cstheme="minorBidi"/>
          <w:noProof/>
          <w:sz w:val="22"/>
          <w:szCs w:val="22"/>
          <w:lang w:eastAsia="en-GB"/>
        </w:rPr>
      </w:pPr>
      <w:r>
        <w:rPr>
          <w:noProof/>
        </w:rPr>
        <w:lastRenderedPageBreak/>
        <w:t>11.1.1.9.1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_Toc105504730 \h </w:instrText>
      </w:r>
      <w:r>
        <w:rPr>
          <w:noProof/>
        </w:rPr>
      </w:r>
      <w:r>
        <w:rPr>
          <w:noProof/>
        </w:rPr>
        <w:fldChar w:fldCharType="separate"/>
      </w:r>
      <w:r>
        <w:rPr>
          <w:noProof/>
        </w:rPr>
        <w:t>30</w:t>
      </w:r>
      <w:r>
        <w:rPr>
          <w:noProof/>
        </w:rPr>
        <w:fldChar w:fldCharType="end"/>
      </w:r>
    </w:p>
    <w:p w14:paraId="79C5E348" w14:textId="5BF577CC" w:rsidR="00171BDA" w:rsidRDefault="00171BDA">
      <w:pPr>
        <w:pStyle w:val="TOC5"/>
        <w:rPr>
          <w:rFonts w:asciiTheme="minorHAnsi" w:eastAsiaTheme="minorEastAsia" w:hAnsiTheme="minorHAnsi" w:cstheme="minorBidi"/>
          <w:noProof/>
          <w:sz w:val="22"/>
          <w:szCs w:val="22"/>
          <w:lang w:eastAsia="en-GB"/>
        </w:rPr>
      </w:pPr>
      <w:r>
        <w:rPr>
          <w:noProof/>
        </w:rPr>
        <w:t>11.1.1.9.2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_Toc105504731 \h </w:instrText>
      </w:r>
      <w:r>
        <w:rPr>
          <w:noProof/>
        </w:rPr>
      </w:r>
      <w:r>
        <w:rPr>
          <w:noProof/>
        </w:rPr>
        <w:fldChar w:fldCharType="separate"/>
      </w:r>
      <w:r>
        <w:rPr>
          <w:noProof/>
        </w:rPr>
        <w:t>31</w:t>
      </w:r>
      <w:r>
        <w:rPr>
          <w:noProof/>
        </w:rPr>
        <w:fldChar w:fldCharType="end"/>
      </w:r>
    </w:p>
    <w:p w14:paraId="37AD2AF5" w14:textId="00B365D5" w:rsidR="00171BDA" w:rsidRDefault="00171BDA">
      <w:pPr>
        <w:pStyle w:val="TOC5"/>
        <w:rPr>
          <w:rFonts w:asciiTheme="minorHAnsi" w:eastAsiaTheme="minorEastAsia" w:hAnsiTheme="minorHAnsi" w:cstheme="minorBidi"/>
          <w:noProof/>
          <w:sz w:val="22"/>
          <w:szCs w:val="22"/>
          <w:lang w:eastAsia="en-GB"/>
        </w:rPr>
      </w:pPr>
      <w:r>
        <w:rPr>
          <w:noProof/>
        </w:rPr>
        <w:t>11.1.1.9.3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_Toc105504732 \h </w:instrText>
      </w:r>
      <w:r>
        <w:rPr>
          <w:noProof/>
        </w:rPr>
      </w:r>
      <w:r>
        <w:rPr>
          <w:noProof/>
        </w:rPr>
        <w:fldChar w:fldCharType="separate"/>
      </w:r>
      <w:r>
        <w:rPr>
          <w:noProof/>
        </w:rPr>
        <w:t>33</w:t>
      </w:r>
      <w:r>
        <w:rPr>
          <w:noProof/>
        </w:rPr>
        <w:fldChar w:fldCharType="end"/>
      </w:r>
    </w:p>
    <w:p w14:paraId="0955BEC4" w14:textId="3F14460D" w:rsidR="00171BDA" w:rsidRDefault="00171BDA">
      <w:pPr>
        <w:pStyle w:val="TOC6"/>
        <w:rPr>
          <w:rFonts w:asciiTheme="minorHAnsi" w:eastAsiaTheme="minorEastAsia" w:hAnsiTheme="minorHAnsi" w:cstheme="minorBidi"/>
          <w:noProof/>
          <w:sz w:val="22"/>
          <w:szCs w:val="22"/>
          <w:lang w:eastAsia="en-GB"/>
        </w:rPr>
      </w:pPr>
      <w:r>
        <w:rPr>
          <w:noProof/>
        </w:rPr>
        <w:t>11.1.1.9.3.1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_Toc105504733 \h </w:instrText>
      </w:r>
      <w:r>
        <w:rPr>
          <w:noProof/>
        </w:rPr>
      </w:r>
      <w:r>
        <w:rPr>
          <w:noProof/>
        </w:rPr>
        <w:fldChar w:fldCharType="separate"/>
      </w:r>
      <w:r>
        <w:rPr>
          <w:noProof/>
        </w:rPr>
        <w:t>33</w:t>
      </w:r>
      <w:r>
        <w:rPr>
          <w:noProof/>
        </w:rPr>
        <w:fldChar w:fldCharType="end"/>
      </w:r>
    </w:p>
    <w:p w14:paraId="39841CCD" w14:textId="7630842E" w:rsidR="00171BDA" w:rsidRDefault="00171BDA">
      <w:pPr>
        <w:pStyle w:val="TOC6"/>
        <w:rPr>
          <w:rFonts w:asciiTheme="minorHAnsi" w:eastAsiaTheme="minorEastAsia" w:hAnsiTheme="minorHAnsi" w:cstheme="minorBidi"/>
          <w:noProof/>
          <w:sz w:val="22"/>
          <w:szCs w:val="22"/>
          <w:lang w:eastAsia="en-GB"/>
        </w:rPr>
      </w:pPr>
      <w:r>
        <w:rPr>
          <w:noProof/>
        </w:rPr>
        <w:t>11.1.1.9.3.2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_Toc105504734 \h </w:instrText>
      </w:r>
      <w:r>
        <w:rPr>
          <w:noProof/>
        </w:rPr>
      </w:r>
      <w:r>
        <w:rPr>
          <w:noProof/>
        </w:rPr>
        <w:fldChar w:fldCharType="separate"/>
      </w:r>
      <w:r>
        <w:rPr>
          <w:noProof/>
        </w:rPr>
        <w:t>33</w:t>
      </w:r>
      <w:r>
        <w:rPr>
          <w:noProof/>
        </w:rPr>
        <w:fldChar w:fldCharType="end"/>
      </w:r>
    </w:p>
    <w:p w14:paraId="1C51B5C6" w14:textId="3546A6CC" w:rsidR="00171BDA" w:rsidRDefault="00171BDA">
      <w:pPr>
        <w:pStyle w:val="TOC4"/>
        <w:rPr>
          <w:rFonts w:asciiTheme="minorHAnsi" w:eastAsiaTheme="minorEastAsia" w:hAnsiTheme="minorHAnsi" w:cstheme="minorBidi"/>
          <w:noProof/>
          <w:sz w:val="22"/>
          <w:szCs w:val="22"/>
          <w:lang w:eastAsia="en-GB"/>
        </w:rPr>
      </w:pPr>
      <w:r>
        <w:rPr>
          <w:noProof/>
        </w:rPr>
        <w:t>11.1.1.10</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notifyEvent</w:t>
      </w:r>
      <w:r>
        <w:rPr>
          <w:noProof/>
        </w:rPr>
        <w:tab/>
      </w:r>
      <w:r>
        <w:rPr>
          <w:noProof/>
        </w:rPr>
        <w:fldChar w:fldCharType="begin" w:fldLock="1"/>
      </w:r>
      <w:r>
        <w:rPr>
          <w:noProof/>
        </w:rPr>
        <w:instrText xml:space="preserve"> PAGEREF _Toc105504735 \h </w:instrText>
      </w:r>
      <w:r>
        <w:rPr>
          <w:noProof/>
        </w:rPr>
      </w:r>
      <w:r>
        <w:rPr>
          <w:noProof/>
        </w:rPr>
        <w:fldChar w:fldCharType="separate"/>
      </w:r>
      <w:r>
        <w:rPr>
          <w:noProof/>
        </w:rPr>
        <w:t>33</w:t>
      </w:r>
      <w:r>
        <w:rPr>
          <w:noProof/>
        </w:rPr>
        <w:fldChar w:fldCharType="end"/>
      </w:r>
    </w:p>
    <w:p w14:paraId="05B7237B" w14:textId="09616391" w:rsidR="00171BDA" w:rsidRDefault="00171BDA">
      <w:pPr>
        <w:pStyle w:val="TOC5"/>
        <w:rPr>
          <w:rFonts w:asciiTheme="minorHAnsi" w:eastAsiaTheme="minorEastAsia" w:hAnsiTheme="minorHAnsi" w:cstheme="minorBidi"/>
          <w:noProof/>
          <w:sz w:val="22"/>
          <w:szCs w:val="22"/>
          <w:lang w:eastAsia="en-GB"/>
        </w:rPr>
      </w:pPr>
      <w:r>
        <w:rPr>
          <w:noProof/>
        </w:rPr>
        <w:t>11.1.1.10.1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_Toc105504736 \h </w:instrText>
      </w:r>
      <w:r>
        <w:rPr>
          <w:noProof/>
        </w:rPr>
      </w:r>
      <w:r>
        <w:rPr>
          <w:noProof/>
        </w:rPr>
        <w:fldChar w:fldCharType="separate"/>
      </w:r>
      <w:r>
        <w:rPr>
          <w:noProof/>
        </w:rPr>
        <w:t>33</w:t>
      </w:r>
      <w:r>
        <w:rPr>
          <w:noProof/>
        </w:rPr>
        <w:fldChar w:fldCharType="end"/>
      </w:r>
    </w:p>
    <w:p w14:paraId="5DD8E226" w14:textId="1FD88CED" w:rsidR="00171BDA" w:rsidRDefault="00171BDA">
      <w:pPr>
        <w:pStyle w:val="TOC5"/>
        <w:rPr>
          <w:rFonts w:asciiTheme="minorHAnsi" w:eastAsiaTheme="minorEastAsia" w:hAnsiTheme="minorHAnsi" w:cstheme="minorBidi"/>
          <w:noProof/>
          <w:sz w:val="22"/>
          <w:szCs w:val="22"/>
          <w:lang w:eastAsia="en-GB"/>
        </w:rPr>
      </w:pPr>
      <w:r>
        <w:rPr>
          <w:noProof/>
        </w:rPr>
        <w:t>11.1.1.10.2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_Toc105504737 \h </w:instrText>
      </w:r>
      <w:r>
        <w:rPr>
          <w:noProof/>
        </w:rPr>
      </w:r>
      <w:r>
        <w:rPr>
          <w:noProof/>
        </w:rPr>
        <w:fldChar w:fldCharType="separate"/>
      </w:r>
      <w:r>
        <w:rPr>
          <w:noProof/>
        </w:rPr>
        <w:t>34</w:t>
      </w:r>
      <w:r>
        <w:rPr>
          <w:noProof/>
        </w:rPr>
        <w:fldChar w:fldCharType="end"/>
      </w:r>
    </w:p>
    <w:p w14:paraId="6468BC0C" w14:textId="792D4BDF"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11</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notifyMOIChanges</w:t>
      </w:r>
      <w:r>
        <w:rPr>
          <w:noProof/>
        </w:rPr>
        <w:tab/>
      </w:r>
      <w:r>
        <w:rPr>
          <w:noProof/>
        </w:rPr>
        <w:fldChar w:fldCharType="begin" w:fldLock="1"/>
      </w:r>
      <w:r>
        <w:rPr>
          <w:noProof/>
        </w:rPr>
        <w:instrText xml:space="preserve"> PAGEREF _Toc105504738 \h </w:instrText>
      </w:r>
      <w:r>
        <w:rPr>
          <w:noProof/>
        </w:rPr>
      </w:r>
      <w:r>
        <w:rPr>
          <w:noProof/>
        </w:rPr>
        <w:fldChar w:fldCharType="separate"/>
      </w:r>
      <w:r>
        <w:rPr>
          <w:noProof/>
        </w:rPr>
        <w:t>34</w:t>
      </w:r>
      <w:r>
        <w:rPr>
          <w:noProof/>
        </w:rPr>
        <w:fldChar w:fldCharType="end"/>
      </w:r>
    </w:p>
    <w:p w14:paraId="2102F5F2" w14:textId="77F0DB8A" w:rsidR="00171BDA" w:rsidRDefault="00171BDA">
      <w:pPr>
        <w:pStyle w:val="TOC5"/>
        <w:rPr>
          <w:rFonts w:asciiTheme="minorHAnsi" w:eastAsiaTheme="minorEastAsia" w:hAnsiTheme="minorHAnsi" w:cstheme="minorBidi"/>
          <w:noProof/>
          <w:sz w:val="22"/>
          <w:szCs w:val="22"/>
          <w:lang w:eastAsia="en-GB"/>
        </w:rPr>
      </w:pPr>
      <w:r>
        <w:rPr>
          <w:noProof/>
        </w:rPr>
        <w:t>11.1.1.11.1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_Toc105504739 \h </w:instrText>
      </w:r>
      <w:r>
        <w:rPr>
          <w:noProof/>
        </w:rPr>
      </w:r>
      <w:r>
        <w:rPr>
          <w:noProof/>
        </w:rPr>
        <w:fldChar w:fldCharType="separate"/>
      </w:r>
      <w:r>
        <w:rPr>
          <w:noProof/>
        </w:rPr>
        <w:t>34</w:t>
      </w:r>
      <w:r>
        <w:rPr>
          <w:noProof/>
        </w:rPr>
        <w:fldChar w:fldCharType="end"/>
      </w:r>
    </w:p>
    <w:p w14:paraId="09A219BD" w14:textId="649A776F" w:rsidR="00171BDA" w:rsidRDefault="00171BDA">
      <w:pPr>
        <w:pStyle w:val="TOC5"/>
        <w:rPr>
          <w:rFonts w:asciiTheme="minorHAnsi" w:eastAsiaTheme="minorEastAsia" w:hAnsiTheme="minorHAnsi" w:cstheme="minorBidi"/>
          <w:noProof/>
          <w:sz w:val="22"/>
          <w:szCs w:val="22"/>
          <w:lang w:eastAsia="en-GB"/>
        </w:rPr>
      </w:pPr>
      <w:r>
        <w:rPr>
          <w:noProof/>
        </w:rPr>
        <w:t>11.1.1.11.2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_Toc105504740 \h </w:instrText>
      </w:r>
      <w:r>
        <w:rPr>
          <w:noProof/>
        </w:rPr>
      </w:r>
      <w:r>
        <w:rPr>
          <w:noProof/>
        </w:rPr>
        <w:fldChar w:fldCharType="separate"/>
      </w:r>
      <w:r>
        <w:rPr>
          <w:noProof/>
        </w:rPr>
        <w:t>36</w:t>
      </w:r>
      <w:r>
        <w:rPr>
          <w:noProof/>
        </w:rPr>
        <w:fldChar w:fldCharType="end"/>
      </w:r>
    </w:p>
    <w:p w14:paraId="2AC20C74" w14:textId="57D8B61E" w:rsidR="00171BDA" w:rsidRDefault="00171BDA">
      <w:pPr>
        <w:pStyle w:val="TOC3"/>
        <w:rPr>
          <w:rFonts w:asciiTheme="minorHAnsi" w:eastAsiaTheme="minorEastAsia" w:hAnsiTheme="minorHAnsi" w:cstheme="minorBidi"/>
          <w:noProof/>
          <w:sz w:val="22"/>
          <w:szCs w:val="22"/>
          <w:lang w:eastAsia="en-GB"/>
        </w:rPr>
      </w:pPr>
      <w:r>
        <w:rPr>
          <w:noProof/>
        </w:rPr>
        <w:t>11.1.</w:t>
      </w:r>
      <w:r>
        <w:rPr>
          <w:noProof/>
          <w:lang w:eastAsia="zh-CN"/>
        </w:rPr>
        <w:t>2</w:t>
      </w:r>
      <w:r>
        <w:rPr>
          <w:rFonts w:asciiTheme="minorHAnsi" w:eastAsiaTheme="minorEastAsia" w:hAnsiTheme="minorHAnsi" w:cstheme="minorBidi"/>
          <w:noProof/>
          <w:sz w:val="22"/>
          <w:szCs w:val="22"/>
          <w:lang w:eastAsia="en-GB"/>
        </w:rPr>
        <w:tab/>
      </w:r>
      <w:r>
        <w:rPr>
          <w:noProof/>
        </w:rPr>
        <w:t>Managed Information</w:t>
      </w:r>
      <w:r>
        <w:rPr>
          <w:noProof/>
        </w:rPr>
        <w:tab/>
      </w:r>
      <w:r>
        <w:rPr>
          <w:noProof/>
        </w:rPr>
        <w:fldChar w:fldCharType="begin" w:fldLock="1"/>
      </w:r>
      <w:r>
        <w:rPr>
          <w:noProof/>
        </w:rPr>
        <w:instrText xml:space="preserve"> PAGEREF _Toc105504741 \h </w:instrText>
      </w:r>
      <w:r>
        <w:rPr>
          <w:noProof/>
        </w:rPr>
      </w:r>
      <w:r>
        <w:rPr>
          <w:noProof/>
        </w:rPr>
        <w:fldChar w:fldCharType="separate"/>
      </w:r>
      <w:r>
        <w:rPr>
          <w:noProof/>
        </w:rPr>
        <w:t>39</w:t>
      </w:r>
      <w:r>
        <w:rPr>
          <w:noProof/>
        </w:rPr>
        <w:fldChar w:fldCharType="end"/>
      </w:r>
    </w:p>
    <w:p w14:paraId="716478BB" w14:textId="6624E78C" w:rsidR="00171BDA" w:rsidRDefault="00171BDA">
      <w:pPr>
        <w:pStyle w:val="TOC4"/>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sidRPr="000444CB">
        <w:rPr>
          <w:rFonts w:cs="Arial"/>
          <w:noProof/>
        </w:rPr>
        <w:t>ManagedEntity</w:t>
      </w:r>
      <w:r>
        <w:rPr>
          <w:noProof/>
        </w:rPr>
        <w:tab/>
      </w:r>
      <w:r>
        <w:rPr>
          <w:noProof/>
        </w:rPr>
        <w:fldChar w:fldCharType="begin" w:fldLock="1"/>
      </w:r>
      <w:r>
        <w:rPr>
          <w:noProof/>
        </w:rPr>
        <w:instrText xml:space="preserve"> PAGEREF _Toc105504742 \h </w:instrText>
      </w:r>
      <w:r>
        <w:rPr>
          <w:noProof/>
        </w:rPr>
      </w:r>
      <w:r>
        <w:rPr>
          <w:noProof/>
        </w:rPr>
        <w:fldChar w:fldCharType="separate"/>
      </w:r>
      <w:r>
        <w:rPr>
          <w:noProof/>
        </w:rPr>
        <w:t>39</w:t>
      </w:r>
      <w:r>
        <w:rPr>
          <w:noProof/>
        </w:rPr>
        <w:fldChar w:fldCharType="end"/>
      </w:r>
    </w:p>
    <w:p w14:paraId="36789FC9" w14:textId="3119D6C9"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2</w:t>
      </w:r>
      <w:r>
        <w:rPr>
          <w:noProof/>
        </w:rPr>
        <w:t>.1.1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_Toc105504743 \h </w:instrText>
      </w:r>
      <w:r>
        <w:rPr>
          <w:noProof/>
        </w:rPr>
      </w:r>
      <w:r>
        <w:rPr>
          <w:noProof/>
        </w:rPr>
        <w:fldChar w:fldCharType="separate"/>
      </w:r>
      <w:r>
        <w:rPr>
          <w:noProof/>
        </w:rPr>
        <w:t>39</w:t>
      </w:r>
      <w:r>
        <w:rPr>
          <w:noProof/>
        </w:rPr>
        <w:fldChar w:fldCharType="end"/>
      </w:r>
    </w:p>
    <w:p w14:paraId="4C96B39E" w14:textId="5B85FB5A" w:rsidR="00171BDA" w:rsidRDefault="00171BDA">
      <w:pPr>
        <w:pStyle w:val="TOC2"/>
        <w:rPr>
          <w:rFonts w:asciiTheme="minorHAnsi" w:eastAsiaTheme="minorEastAsia" w:hAnsiTheme="minorHAnsi" w:cstheme="minorBidi"/>
          <w:noProof/>
          <w:sz w:val="22"/>
          <w:szCs w:val="22"/>
          <w:lang w:eastAsia="en-GB"/>
        </w:rPr>
      </w:pPr>
      <w:r>
        <w:rPr>
          <w:noProof/>
          <w:lang w:eastAsia="zh-CN"/>
        </w:rPr>
        <w:t>11.2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_Toc105504744 \h </w:instrText>
      </w:r>
      <w:r>
        <w:rPr>
          <w:noProof/>
        </w:rPr>
      </w:r>
      <w:r>
        <w:rPr>
          <w:noProof/>
        </w:rPr>
        <w:fldChar w:fldCharType="separate"/>
      </w:r>
      <w:r>
        <w:rPr>
          <w:noProof/>
        </w:rPr>
        <w:t>39</w:t>
      </w:r>
      <w:r>
        <w:rPr>
          <w:noProof/>
        </w:rPr>
        <w:fldChar w:fldCharType="end"/>
      </w:r>
    </w:p>
    <w:p w14:paraId="4C7586D2" w14:textId="524E2C26" w:rsidR="00171BDA" w:rsidRDefault="00171BDA">
      <w:pPr>
        <w:pStyle w:val="TOC3"/>
        <w:rPr>
          <w:rFonts w:asciiTheme="minorHAnsi" w:eastAsiaTheme="minorEastAsia" w:hAnsiTheme="minorHAnsi" w:cstheme="minorBidi"/>
          <w:noProof/>
          <w:sz w:val="22"/>
          <w:szCs w:val="22"/>
          <w:lang w:eastAsia="en-GB"/>
        </w:rPr>
      </w:pPr>
      <w:r>
        <w:rPr>
          <w:noProof/>
          <w:lang w:eastAsia="zh-CN"/>
        </w:rPr>
        <w:t>11.2.1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_Toc105504745 \h </w:instrText>
      </w:r>
      <w:r>
        <w:rPr>
          <w:noProof/>
        </w:rPr>
      </w:r>
      <w:r>
        <w:rPr>
          <w:noProof/>
        </w:rPr>
        <w:fldChar w:fldCharType="separate"/>
      </w:r>
      <w:r>
        <w:rPr>
          <w:noProof/>
        </w:rPr>
        <w:t>39</w:t>
      </w:r>
      <w:r>
        <w:rPr>
          <w:noProof/>
        </w:rPr>
        <w:fldChar w:fldCharType="end"/>
      </w:r>
    </w:p>
    <w:p w14:paraId="53C1F8A2" w14:textId="3CF321E6" w:rsidR="00171BDA" w:rsidRDefault="00171BDA">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Fault supervision data report</w:t>
      </w:r>
      <w:r>
        <w:rPr>
          <w:noProof/>
        </w:rPr>
        <w:tab/>
      </w:r>
      <w:r>
        <w:rPr>
          <w:noProof/>
        </w:rPr>
        <w:fldChar w:fldCharType="begin" w:fldLock="1"/>
      </w:r>
      <w:r>
        <w:rPr>
          <w:noProof/>
        </w:rPr>
        <w:instrText xml:space="preserve"> PAGEREF _Toc105504746 \h </w:instrText>
      </w:r>
      <w:r>
        <w:rPr>
          <w:noProof/>
        </w:rPr>
      </w:r>
      <w:r>
        <w:rPr>
          <w:noProof/>
        </w:rPr>
        <w:fldChar w:fldCharType="separate"/>
      </w:r>
      <w:r>
        <w:rPr>
          <w:noProof/>
        </w:rPr>
        <w:t>39</w:t>
      </w:r>
      <w:r>
        <w:rPr>
          <w:noProof/>
        </w:rPr>
        <w:fldChar w:fldCharType="end"/>
      </w:r>
    </w:p>
    <w:p w14:paraId="536C5098" w14:textId="53C51776" w:rsidR="00171BDA" w:rsidRDefault="00171BDA">
      <w:pPr>
        <w:pStyle w:val="TOC5"/>
        <w:rPr>
          <w:rFonts w:asciiTheme="minorHAnsi" w:eastAsiaTheme="minorEastAsia" w:hAnsiTheme="minorHAnsi" w:cstheme="minorBidi"/>
          <w:noProof/>
          <w:sz w:val="22"/>
          <w:szCs w:val="22"/>
          <w:lang w:eastAsia="en-GB"/>
        </w:rPr>
      </w:pPr>
      <w:r>
        <w:rPr>
          <w:noProof/>
        </w:rPr>
        <w:t>11.2.1.1.1</w:t>
      </w:r>
      <w:r>
        <w:rPr>
          <w:rFonts w:asciiTheme="minorHAnsi" w:eastAsiaTheme="minorEastAsia" w:hAnsiTheme="minorHAnsi" w:cstheme="minorBidi"/>
          <w:noProof/>
          <w:sz w:val="22"/>
          <w:szCs w:val="22"/>
          <w:lang w:eastAsia="en-GB"/>
        </w:rPr>
        <w:tab/>
      </w:r>
      <w:r w:rsidRPr="000444CB">
        <w:rPr>
          <w:rFonts w:cs="Arial"/>
          <w:noProof/>
        </w:rPr>
        <w:t>subscribe</w:t>
      </w:r>
      <w:r>
        <w:rPr>
          <w:noProof/>
        </w:rPr>
        <w:tab/>
      </w:r>
      <w:r>
        <w:rPr>
          <w:noProof/>
        </w:rPr>
        <w:fldChar w:fldCharType="begin" w:fldLock="1"/>
      </w:r>
      <w:r>
        <w:rPr>
          <w:noProof/>
        </w:rPr>
        <w:instrText xml:space="preserve"> PAGEREF _Toc105504747 \h </w:instrText>
      </w:r>
      <w:r>
        <w:rPr>
          <w:noProof/>
        </w:rPr>
      </w:r>
      <w:r>
        <w:rPr>
          <w:noProof/>
        </w:rPr>
        <w:fldChar w:fldCharType="separate"/>
      </w:r>
      <w:r>
        <w:rPr>
          <w:noProof/>
        </w:rPr>
        <w:t>39</w:t>
      </w:r>
      <w:r>
        <w:rPr>
          <w:noProof/>
        </w:rPr>
        <w:fldChar w:fldCharType="end"/>
      </w:r>
    </w:p>
    <w:p w14:paraId="7D5CA6B7" w14:textId="0C7E4F6E" w:rsidR="00171BDA" w:rsidRDefault="00171BDA">
      <w:pPr>
        <w:pStyle w:val="TOC6"/>
        <w:rPr>
          <w:rFonts w:asciiTheme="minorHAnsi" w:eastAsiaTheme="minorEastAsia" w:hAnsiTheme="minorHAnsi" w:cstheme="minorBidi"/>
          <w:noProof/>
          <w:sz w:val="22"/>
          <w:szCs w:val="22"/>
          <w:lang w:eastAsia="en-GB"/>
        </w:rPr>
      </w:pPr>
      <w:r>
        <w:rPr>
          <w:noProof/>
        </w:rPr>
        <w:t>11.2.1.1.1.1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_Toc105504748 \h </w:instrText>
      </w:r>
      <w:r>
        <w:rPr>
          <w:noProof/>
        </w:rPr>
      </w:r>
      <w:r>
        <w:rPr>
          <w:noProof/>
        </w:rPr>
        <w:fldChar w:fldCharType="separate"/>
      </w:r>
      <w:r>
        <w:rPr>
          <w:noProof/>
        </w:rPr>
        <w:t>39</w:t>
      </w:r>
      <w:r>
        <w:rPr>
          <w:noProof/>
        </w:rPr>
        <w:fldChar w:fldCharType="end"/>
      </w:r>
    </w:p>
    <w:p w14:paraId="6674AFF7" w14:textId="55A80DD6" w:rsidR="00171BDA" w:rsidRDefault="00171BDA">
      <w:pPr>
        <w:pStyle w:val="TOC6"/>
        <w:rPr>
          <w:rFonts w:asciiTheme="minorHAnsi" w:eastAsiaTheme="minorEastAsia" w:hAnsiTheme="minorHAnsi" w:cstheme="minorBidi"/>
          <w:noProof/>
          <w:sz w:val="22"/>
          <w:szCs w:val="22"/>
          <w:lang w:eastAsia="en-GB"/>
        </w:rPr>
      </w:pPr>
      <w:r>
        <w:rPr>
          <w:noProof/>
        </w:rPr>
        <w:t>11.2.1.1.1.2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_Toc105504749 \h </w:instrText>
      </w:r>
      <w:r>
        <w:rPr>
          <w:noProof/>
        </w:rPr>
      </w:r>
      <w:r>
        <w:rPr>
          <w:noProof/>
        </w:rPr>
        <w:fldChar w:fldCharType="separate"/>
      </w:r>
      <w:r>
        <w:rPr>
          <w:noProof/>
        </w:rPr>
        <w:t>39</w:t>
      </w:r>
      <w:r>
        <w:rPr>
          <w:noProof/>
        </w:rPr>
        <w:fldChar w:fldCharType="end"/>
      </w:r>
    </w:p>
    <w:p w14:paraId="258F8FBE" w14:textId="425B5CF9" w:rsidR="00171BDA" w:rsidRDefault="00171BDA">
      <w:pPr>
        <w:pStyle w:val="TOC6"/>
        <w:rPr>
          <w:rFonts w:asciiTheme="minorHAnsi" w:eastAsiaTheme="minorEastAsia" w:hAnsiTheme="minorHAnsi" w:cstheme="minorBidi"/>
          <w:noProof/>
          <w:sz w:val="22"/>
          <w:szCs w:val="22"/>
          <w:lang w:eastAsia="en-GB"/>
        </w:rPr>
      </w:pPr>
      <w:r>
        <w:rPr>
          <w:noProof/>
        </w:rPr>
        <w:t>11.2.1.1.1.3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_Toc105504750 \h </w:instrText>
      </w:r>
      <w:r>
        <w:rPr>
          <w:noProof/>
        </w:rPr>
      </w:r>
      <w:r>
        <w:rPr>
          <w:noProof/>
        </w:rPr>
        <w:fldChar w:fldCharType="separate"/>
      </w:r>
      <w:r>
        <w:rPr>
          <w:noProof/>
        </w:rPr>
        <w:t>39</w:t>
      </w:r>
      <w:r>
        <w:rPr>
          <w:noProof/>
        </w:rPr>
        <w:fldChar w:fldCharType="end"/>
      </w:r>
    </w:p>
    <w:p w14:paraId="0F8A2CEA" w14:textId="57CC7C0A"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11.2.1.1.1.4</w:t>
      </w:r>
      <w:r w:rsidRPr="00171BDA">
        <w:rPr>
          <w:rFonts w:asciiTheme="minorHAnsi" w:eastAsiaTheme="minorEastAsia" w:hAnsiTheme="minorHAnsi" w:cstheme="minorBidi"/>
          <w:noProof/>
          <w:sz w:val="22"/>
          <w:szCs w:val="22"/>
          <w:lang w:val="fr-FR" w:eastAsia="en-GB"/>
        </w:rPr>
        <w:tab/>
      </w:r>
      <w:r w:rsidRPr="00171BDA">
        <w:rPr>
          <w:noProof/>
          <w:lang w:val="fr-FR"/>
        </w:rPr>
        <w:t>Pre-condition</w:t>
      </w:r>
      <w:r w:rsidRPr="00171BDA">
        <w:rPr>
          <w:noProof/>
          <w:lang w:val="fr-FR"/>
        </w:rPr>
        <w:tab/>
      </w:r>
      <w:r>
        <w:rPr>
          <w:noProof/>
        </w:rPr>
        <w:fldChar w:fldCharType="begin" w:fldLock="1"/>
      </w:r>
      <w:r w:rsidRPr="00171BDA">
        <w:rPr>
          <w:noProof/>
          <w:lang w:val="fr-FR"/>
        </w:rPr>
        <w:instrText xml:space="preserve"> PAGEREF _Toc105504751 \h </w:instrText>
      </w:r>
      <w:r>
        <w:rPr>
          <w:noProof/>
        </w:rPr>
      </w:r>
      <w:r>
        <w:rPr>
          <w:noProof/>
        </w:rPr>
        <w:fldChar w:fldCharType="separate"/>
      </w:r>
      <w:r w:rsidRPr="00171BDA">
        <w:rPr>
          <w:noProof/>
          <w:lang w:val="fr-FR"/>
        </w:rPr>
        <w:t>40</w:t>
      </w:r>
      <w:r>
        <w:rPr>
          <w:noProof/>
        </w:rPr>
        <w:fldChar w:fldCharType="end"/>
      </w:r>
    </w:p>
    <w:p w14:paraId="42E9CC06" w14:textId="2F471856"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11.2.1.1.1.5</w:t>
      </w:r>
      <w:r w:rsidRPr="00171BDA">
        <w:rPr>
          <w:rFonts w:asciiTheme="minorHAnsi" w:eastAsiaTheme="minorEastAsia" w:hAnsiTheme="minorHAnsi" w:cstheme="minorBidi"/>
          <w:noProof/>
          <w:sz w:val="22"/>
          <w:szCs w:val="22"/>
          <w:lang w:val="fr-FR" w:eastAsia="en-GB"/>
        </w:rPr>
        <w:tab/>
      </w:r>
      <w:r w:rsidRPr="00171BDA">
        <w:rPr>
          <w:noProof/>
          <w:lang w:val="fr-FR"/>
        </w:rPr>
        <w:t>Post-condition</w:t>
      </w:r>
      <w:r w:rsidRPr="00171BDA">
        <w:rPr>
          <w:noProof/>
          <w:lang w:val="fr-FR"/>
        </w:rPr>
        <w:tab/>
      </w:r>
      <w:r>
        <w:rPr>
          <w:noProof/>
        </w:rPr>
        <w:fldChar w:fldCharType="begin" w:fldLock="1"/>
      </w:r>
      <w:r w:rsidRPr="00171BDA">
        <w:rPr>
          <w:noProof/>
          <w:lang w:val="fr-FR"/>
        </w:rPr>
        <w:instrText xml:space="preserve"> PAGEREF _Toc105504752 \h </w:instrText>
      </w:r>
      <w:r>
        <w:rPr>
          <w:noProof/>
        </w:rPr>
      </w:r>
      <w:r>
        <w:rPr>
          <w:noProof/>
        </w:rPr>
        <w:fldChar w:fldCharType="separate"/>
      </w:r>
      <w:r w:rsidRPr="00171BDA">
        <w:rPr>
          <w:noProof/>
          <w:lang w:val="fr-FR"/>
        </w:rPr>
        <w:t>40</w:t>
      </w:r>
      <w:r>
        <w:rPr>
          <w:noProof/>
        </w:rPr>
        <w:fldChar w:fldCharType="end"/>
      </w:r>
    </w:p>
    <w:p w14:paraId="1E44D2CE" w14:textId="006C9E5B"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11.2.1.1.1.6</w:t>
      </w:r>
      <w:r w:rsidRPr="00171BDA">
        <w:rPr>
          <w:rFonts w:asciiTheme="minorHAnsi" w:eastAsiaTheme="minorEastAsia" w:hAnsiTheme="minorHAnsi" w:cstheme="minorBidi"/>
          <w:noProof/>
          <w:sz w:val="22"/>
          <w:szCs w:val="22"/>
          <w:lang w:val="fr-FR" w:eastAsia="en-GB"/>
        </w:rPr>
        <w:tab/>
      </w:r>
      <w:r w:rsidRPr="00171BDA">
        <w:rPr>
          <w:noProof/>
          <w:lang w:val="fr-FR"/>
        </w:rPr>
        <w:t>Exceptions</w:t>
      </w:r>
      <w:r w:rsidRPr="00171BDA">
        <w:rPr>
          <w:noProof/>
          <w:lang w:val="fr-FR"/>
        </w:rPr>
        <w:tab/>
      </w:r>
      <w:r>
        <w:rPr>
          <w:noProof/>
        </w:rPr>
        <w:fldChar w:fldCharType="begin" w:fldLock="1"/>
      </w:r>
      <w:r w:rsidRPr="00171BDA">
        <w:rPr>
          <w:noProof/>
          <w:lang w:val="fr-FR"/>
        </w:rPr>
        <w:instrText xml:space="preserve"> PAGEREF _Toc105504753 \h </w:instrText>
      </w:r>
      <w:r>
        <w:rPr>
          <w:noProof/>
        </w:rPr>
      </w:r>
      <w:r>
        <w:rPr>
          <w:noProof/>
        </w:rPr>
        <w:fldChar w:fldCharType="separate"/>
      </w:r>
      <w:r w:rsidRPr="00171BDA">
        <w:rPr>
          <w:noProof/>
          <w:lang w:val="fr-FR"/>
        </w:rPr>
        <w:t>40</w:t>
      </w:r>
      <w:r>
        <w:rPr>
          <w:noProof/>
        </w:rPr>
        <w:fldChar w:fldCharType="end"/>
      </w:r>
    </w:p>
    <w:p w14:paraId="5157ED65" w14:textId="0DEF2EDA" w:rsidR="00171BDA" w:rsidRDefault="00171BDA">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sidRPr="000444CB">
        <w:rPr>
          <w:rFonts w:cs="Arial"/>
          <w:noProof/>
        </w:rPr>
        <w:t>unsubscribe</w:t>
      </w:r>
      <w:r>
        <w:rPr>
          <w:noProof/>
        </w:rPr>
        <w:tab/>
      </w:r>
      <w:r>
        <w:rPr>
          <w:noProof/>
        </w:rPr>
        <w:fldChar w:fldCharType="begin" w:fldLock="1"/>
      </w:r>
      <w:r>
        <w:rPr>
          <w:noProof/>
        </w:rPr>
        <w:instrText xml:space="preserve"> PAGEREF _Toc105504754 \h </w:instrText>
      </w:r>
      <w:r>
        <w:rPr>
          <w:noProof/>
        </w:rPr>
      </w:r>
      <w:r>
        <w:rPr>
          <w:noProof/>
        </w:rPr>
        <w:fldChar w:fldCharType="separate"/>
      </w:r>
      <w:r>
        <w:rPr>
          <w:noProof/>
        </w:rPr>
        <w:t>41</w:t>
      </w:r>
      <w:r>
        <w:rPr>
          <w:noProof/>
        </w:rPr>
        <w:fldChar w:fldCharType="end"/>
      </w:r>
    </w:p>
    <w:p w14:paraId="353B1D40" w14:textId="5084CE59" w:rsidR="00171BDA" w:rsidRDefault="00171BDA">
      <w:pPr>
        <w:pStyle w:val="TOC6"/>
        <w:rPr>
          <w:rFonts w:asciiTheme="minorHAnsi" w:eastAsiaTheme="minorEastAsia" w:hAnsiTheme="minorHAnsi" w:cstheme="minorBidi"/>
          <w:noProof/>
          <w:sz w:val="22"/>
          <w:szCs w:val="22"/>
          <w:lang w:eastAsia="en-GB"/>
        </w:rPr>
      </w:pPr>
      <w:r>
        <w:rPr>
          <w:noProof/>
        </w:rPr>
        <w:t>11.2.1.1.2.1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_Toc105504755 \h </w:instrText>
      </w:r>
      <w:r>
        <w:rPr>
          <w:noProof/>
        </w:rPr>
      </w:r>
      <w:r>
        <w:rPr>
          <w:noProof/>
        </w:rPr>
        <w:fldChar w:fldCharType="separate"/>
      </w:r>
      <w:r>
        <w:rPr>
          <w:noProof/>
        </w:rPr>
        <w:t>41</w:t>
      </w:r>
      <w:r>
        <w:rPr>
          <w:noProof/>
        </w:rPr>
        <w:fldChar w:fldCharType="end"/>
      </w:r>
    </w:p>
    <w:p w14:paraId="37DDE6C2" w14:textId="1407307F" w:rsidR="00171BDA" w:rsidRDefault="00171BDA">
      <w:pPr>
        <w:pStyle w:val="TOC6"/>
        <w:rPr>
          <w:rFonts w:asciiTheme="minorHAnsi" w:eastAsiaTheme="minorEastAsia" w:hAnsiTheme="minorHAnsi" w:cstheme="minorBidi"/>
          <w:noProof/>
          <w:sz w:val="22"/>
          <w:szCs w:val="22"/>
          <w:lang w:eastAsia="en-GB"/>
        </w:rPr>
      </w:pPr>
      <w:r>
        <w:rPr>
          <w:noProof/>
        </w:rPr>
        <w:t>11.2.1.1.2.2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_Toc105504756 \h </w:instrText>
      </w:r>
      <w:r>
        <w:rPr>
          <w:noProof/>
        </w:rPr>
      </w:r>
      <w:r>
        <w:rPr>
          <w:noProof/>
        </w:rPr>
        <w:fldChar w:fldCharType="separate"/>
      </w:r>
      <w:r>
        <w:rPr>
          <w:noProof/>
        </w:rPr>
        <w:t>41</w:t>
      </w:r>
      <w:r>
        <w:rPr>
          <w:noProof/>
        </w:rPr>
        <w:fldChar w:fldCharType="end"/>
      </w:r>
    </w:p>
    <w:p w14:paraId="56EA7764" w14:textId="5F4E927B" w:rsidR="00171BDA" w:rsidRDefault="00171BDA">
      <w:pPr>
        <w:pStyle w:val="TOC6"/>
        <w:rPr>
          <w:rFonts w:asciiTheme="minorHAnsi" w:eastAsiaTheme="minorEastAsia" w:hAnsiTheme="minorHAnsi" w:cstheme="minorBidi"/>
          <w:noProof/>
          <w:sz w:val="22"/>
          <w:szCs w:val="22"/>
          <w:lang w:eastAsia="en-GB"/>
        </w:rPr>
      </w:pPr>
      <w:r>
        <w:rPr>
          <w:noProof/>
        </w:rPr>
        <w:t>11.2.1.1.2.3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_Toc105504757 \h </w:instrText>
      </w:r>
      <w:r>
        <w:rPr>
          <w:noProof/>
        </w:rPr>
      </w:r>
      <w:r>
        <w:rPr>
          <w:noProof/>
        </w:rPr>
        <w:fldChar w:fldCharType="separate"/>
      </w:r>
      <w:r>
        <w:rPr>
          <w:noProof/>
        </w:rPr>
        <w:t>41</w:t>
      </w:r>
      <w:r>
        <w:rPr>
          <w:noProof/>
        </w:rPr>
        <w:fldChar w:fldCharType="end"/>
      </w:r>
    </w:p>
    <w:p w14:paraId="7BF32C23" w14:textId="64183880"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11.2.1.1.2.4</w:t>
      </w:r>
      <w:r w:rsidRPr="00171BDA">
        <w:rPr>
          <w:rFonts w:asciiTheme="minorHAnsi" w:eastAsiaTheme="minorEastAsia" w:hAnsiTheme="minorHAnsi" w:cstheme="minorBidi"/>
          <w:noProof/>
          <w:sz w:val="22"/>
          <w:szCs w:val="22"/>
          <w:lang w:val="fr-FR" w:eastAsia="en-GB"/>
        </w:rPr>
        <w:tab/>
      </w:r>
      <w:r w:rsidRPr="00171BDA">
        <w:rPr>
          <w:noProof/>
          <w:lang w:val="fr-FR"/>
        </w:rPr>
        <w:t>Pre-condition</w:t>
      </w:r>
      <w:r w:rsidRPr="00171BDA">
        <w:rPr>
          <w:noProof/>
          <w:lang w:val="fr-FR"/>
        </w:rPr>
        <w:tab/>
      </w:r>
      <w:r>
        <w:rPr>
          <w:noProof/>
        </w:rPr>
        <w:fldChar w:fldCharType="begin" w:fldLock="1"/>
      </w:r>
      <w:r w:rsidRPr="00171BDA">
        <w:rPr>
          <w:noProof/>
          <w:lang w:val="fr-FR"/>
        </w:rPr>
        <w:instrText xml:space="preserve"> PAGEREF _Toc105504758 \h </w:instrText>
      </w:r>
      <w:r>
        <w:rPr>
          <w:noProof/>
        </w:rPr>
      </w:r>
      <w:r>
        <w:rPr>
          <w:noProof/>
        </w:rPr>
        <w:fldChar w:fldCharType="separate"/>
      </w:r>
      <w:r w:rsidRPr="00171BDA">
        <w:rPr>
          <w:noProof/>
          <w:lang w:val="fr-FR"/>
        </w:rPr>
        <w:t>41</w:t>
      </w:r>
      <w:r>
        <w:rPr>
          <w:noProof/>
        </w:rPr>
        <w:fldChar w:fldCharType="end"/>
      </w:r>
    </w:p>
    <w:p w14:paraId="3AF141BC" w14:textId="53B3AE7C"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11.2.1.1.2.5</w:t>
      </w:r>
      <w:r w:rsidRPr="00171BDA">
        <w:rPr>
          <w:rFonts w:asciiTheme="minorHAnsi" w:eastAsiaTheme="minorEastAsia" w:hAnsiTheme="minorHAnsi" w:cstheme="minorBidi"/>
          <w:noProof/>
          <w:sz w:val="22"/>
          <w:szCs w:val="22"/>
          <w:lang w:val="fr-FR" w:eastAsia="en-GB"/>
        </w:rPr>
        <w:tab/>
      </w:r>
      <w:r w:rsidRPr="00171BDA">
        <w:rPr>
          <w:noProof/>
          <w:lang w:val="fr-FR"/>
        </w:rPr>
        <w:t>Post-condition</w:t>
      </w:r>
      <w:r w:rsidRPr="00171BDA">
        <w:rPr>
          <w:noProof/>
          <w:lang w:val="fr-FR"/>
        </w:rPr>
        <w:tab/>
      </w:r>
      <w:r>
        <w:rPr>
          <w:noProof/>
        </w:rPr>
        <w:fldChar w:fldCharType="begin" w:fldLock="1"/>
      </w:r>
      <w:r w:rsidRPr="00171BDA">
        <w:rPr>
          <w:noProof/>
          <w:lang w:val="fr-FR"/>
        </w:rPr>
        <w:instrText xml:space="preserve"> PAGEREF _Toc105504759 \h </w:instrText>
      </w:r>
      <w:r>
        <w:rPr>
          <w:noProof/>
        </w:rPr>
      </w:r>
      <w:r>
        <w:rPr>
          <w:noProof/>
        </w:rPr>
        <w:fldChar w:fldCharType="separate"/>
      </w:r>
      <w:r w:rsidRPr="00171BDA">
        <w:rPr>
          <w:noProof/>
          <w:lang w:val="fr-FR"/>
        </w:rPr>
        <w:t>41</w:t>
      </w:r>
      <w:r>
        <w:rPr>
          <w:noProof/>
        </w:rPr>
        <w:fldChar w:fldCharType="end"/>
      </w:r>
    </w:p>
    <w:p w14:paraId="5473AF6C" w14:textId="10E1008A"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11.2.1.1.2.6</w:t>
      </w:r>
      <w:r w:rsidRPr="00171BDA">
        <w:rPr>
          <w:rFonts w:asciiTheme="minorHAnsi" w:eastAsiaTheme="minorEastAsia" w:hAnsiTheme="minorHAnsi" w:cstheme="minorBidi"/>
          <w:noProof/>
          <w:sz w:val="22"/>
          <w:szCs w:val="22"/>
          <w:lang w:val="fr-FR" w:eastAsia="en-GB"/>
        </w:rPr>
        <w:tab/>
      </w:r>
      <w:r w:rsidRPr="00171BDA">
        <w:rPr>
          <w:noProof/>
          <w:lang w:val="fr-FR"/>
        </w:rPr>
        <w:t>Exceptions</w:t>
      </w:r>
      <w:r w:rsidRPr="00171BDA">
        <w:rPr>
          <w:noProof/>
          <w:lang w:val="fr-FR"/>
        </w:rPr>
        <w:tab/>
      </w:r>
      <w:r>
        <w:rPr>
          <w:noProof/>
        </w:rPr>
        <w:fldChar w:fldCharType="begin" w:fldLock="1"/>
      </w:r>
      <w:r w:rsidRPr="00171BDA">
        <w:rPr>
          <w:noProof/>
          <w:lang w:val="fr-FR"/>
        </w:rPr>
        <w:instrText xml:space="preserve"> PAGEREF _Toc105504760 \h </w:instrText>
      </w:r>
      <w:r>
        <w:rPr>
          <w:noProof/>
        </w:rPr>
      </w:r>
      <w:r>
        <w:rPr>
          <w:noProof/>
        </w:rPr>
        <w:fldChar w:fldCharType="separate"/>
      </w:r>
      <w:r w:rsidRPr="00171BDA">
        <w:rPr>
          <w:noProof/>
          <w:lang w:val="fr-FR"/>
        </w:rPr>
        <w:t>41</w:t>
      </w:r>
      <w:r>
        <w:rPr>
          <w:noProof/>
        </w:rPr>
        <w:fldChar w:fldCharType="end"/>
      </w:r>
    </w:p>
    <w:p w14:paraId="751DB22D" w14:textId="4B5FCF82" w:rsidR="00171BDA" w:rsidRDefault="00171BDA">
      <w:pPr>
        <w:pStyle w:val="TOC5"/>
        <w:rPr>
          <w:rFonts w:asciiTheme="minorHAnsi" w:eastAsiaTheme="minorEastAsia" w:hAnsiTheme="minorHAnsi" w:cstheme="minorBidi"/>
          <w:noProof/>
          <w:sz w:val="22"/>
          <w:szCs w:val="22"/>
          <w:lang w:eastAsia="en-GB"/>
        </w:rPr>
      </w:pPr>
      <w:r>
        <w:rPr>
          <w:noProof/>
        </w:rPr>
        <w:t>11.2.1.1.3</w:t>
      </w:r>
      <w:r>
        <w:rPr>
          <w:rFonts w:asciiTheme="minorHAnsi" w:eastAsiaTheme="minorEastAsia" w:hAnsiTheme="minorHAnsi" w:cstheme="minorBidi"/>
          <w:noProof/>
          <w:sz w:val="22"/>
          <w:szCs w:val="22"/>
          <w:lang w:eastAsia="en-GB"/>
        </w:rPr>
        <w:tab/>
      </w:r>
      <w:r w:rsidRPr="000444CB">
        <w:rPr>
          <w:rFonts w:cs="Arial"/>
          <w:noProof/>
        </w:rPr>
        <w:t>getAlarmList</w:t>
      </w:r>
      <w:r>
        <w:rPr>
          <w:noProof/>
        </w:rPr>
        <w:tab/>
      </w:r>
      <w:r>
        <w:rPr>
          <w:noProof/>
        </w:rPr>
        <w:fldChar w:fldCharType="begin" w:fldLock="1"/>
      </w:r>
      <w:r>
        <w:rPr>
          <w:noProof/>
        </w:rPr>
        <w:instrText xml:space="preserve"> PAGEREF _Toc105504761 \h </w:instrText>
      </w:r>
      <w:r>
        <w:rPr>
          <w:noProof/>
        </w:rPr>
      </w:r>
      <w:r>
        <w:rPr>
          <w:noProof/>
        </w:rPr>
        <w:fldChar w:fldCharType="separate"/>
      </w:r>
      <w:r>
        <w:rPr>
          <w:noProof/>
        </w:rPr>
        <w:t>42</w:t>
      </w:r>
      <w:r>
        <w:rPr>
          <w:noProof/>
        </w:rPr>
        <w:fldChar w:fldCharType="end"/>
      </w:r>
    </w:p>
    <w:p w14:paraId="0F49506D" w14:textId="046F81E0" w:rsidR="00171BDA" w:rsidRDefault="00171BDA">
      <w:pPr>
        <w:pStyle w:val="TOC6"/>
        <w:rPr>
          <w:rFonts w:asciiTheme="minorHAnsi" w:eastAsiaTheme="minorEastAsia" w:hAnsiTheme="minorHAnsi" w:cstheme="minorBidi"/>
          <w:noProof/>
          <w:sz w:val="22"/>
          <w:szCs w:val="22"/>
          <w:lang w:eastAsia="en-GB"/>
        </w:rPr>
      </w:pPr>
      <w:r>
        <w:rPr>
          <w:noProof/>
        </w:rPr>
        <w:t>11.2.1.1.3.1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_Toc105504762 \h </w:instrText>
      </w:r>
      <w:r>
        <w:rPr>
          <w:noProof/>
        </w:rPr>
      </w:r>
      <w:r>
        <w:rPr>
          <w:noProof/>
        </w:rPr>
        <w:fldChar w:fldCharType="separate"/>
      </w:r>
      <w:r>
        <w:rPr>
          <w:noProof/>
        </w:rPr>
        <w:t>42</w:t>
      </w:r>
      <w:r>
        <w:rPr>
          <w:noProof/>
        </w:rPr>
        <w:fldChar w:fldCharType="end"/>
      </w:r>
    </w:p>
    <w:p w14:paraId="0A9F249E" w14:textId="35556348" w:rsidR="00171BDA" w:rsidRDefault="00171BDA">
      <w:pPr>
        <w:pStyle w:val="TOC6"/>
        <w:rPr>
          <w:rFonts w:asciiTheme="minorHAnsi" w:eastAsiaTheme="minorEastAsia" w:hAnsiTheme="minorHAnsi" w:cstheme="minorBidi"/>
          <w:noProof/>
          <w:sz w:val="22"/>
          <w:szCs w:val="22"/>
          <w:lang w:eastAsia="en-GB"/>
        </w:rPr>
      </w:pPr>
      <w:r>
        <w:rPr>
          <w:noProof/>
        </w:rPr>
        <w:t>11.2.1.1.3.2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_Toc105504763 \h </w:instrText>
      </w:r>
      <w:r>
        <w:rPr>
          <w:noProof/>
        </w:rPr>
      </w:r>
      <w:r>
        <w:rPr>
          <w:noProof/>
        </w:rPr>
        <w:fldChar w:fldCharType="separate"/>
      </w:r>
      <w:r>
        <w:rPr>
          <w:noProof/>
        </w:rPr>
        <w:t>42</w:t>
      </w:r>
      <w:r>
        <w:rPr>
          <w:noProof/>
        </w:rPr>
        <w:fldChar w:fldCharType="end"/>
      </w:r>
    </w:p>
    <w:p w14:paraId="164C6BA9" w14:textId="7C1F6634" w:rsidR="00171BDA" w:rsidRDefault="00171BDA">
      <w:pPr>
        <w:pStyle w:val="TOC6"/>
        <w:rPr>
          <w:rFonts w:asciiTheme="minorHAnsi" w:eastAsiaTheme="minorEastAsia" w:hAnsiTheme="minorHAnsi" w:cstheme="minorBidi"/>
          <w:noProof/>
          <w:sz w:val="22"/>
          <w:szCs w:val="22"/>
          <w:lang w:eastAsia="en-GB"/>
        </w:rPr>
      </w:pPr>
      <w:r>
        <w:rPr>
          <w:noProof/>
        </w:rPr>
        <w:t>11.2.1.1.3.3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_Toc105504764 \h </w:instrText>
      </w:r>
      <w:r>
        <w:rPr>
          <w:noProof/>
        </w:rPr>
      </w:r>
      <w:r>
        <w:rPr>
          <w:noProof/>
        </w:rPr>
        <w:fldChar w:fldCharType="separate"/>
      </w:r>
      <w:r>
        <w:rPr>
          <w:noProof/>
        </w:rPr>
        <w:t>43</w:t>
      </w:r>
      <w:r>
        <w:rPr>
          <w:noProof/>
        </w:rPr>
        <w:fldChar w:fldCharType="end"/>
      </w:r>
    </w:p>
    <w:p w14:paraId="0CCAF6F5" w14:textId="0046A04C" w:rsidR="00171BDA" w:rsidRDefault="00171BDA">
      <w:pPr>
        <w:pStyle w:val="TOC6"/>
        <w:rPr>
          <w:rFonts w:asciiTheme="minorHAnsi" w:eastAsiaTheme="minorEastAsia" w:hAnsiTheme="minorHAnsi" w:cstheme="minorBidi"/>
          <w:noProof/>
          <w:sz w:val="22"/>
          <w:szCs w:val="22"/>
          <w:lang w:eastAsia="en-GB"/>
        </w:rPr>
      </w:pPr>
      <w:r>
        <w:rPr>
          <w:noProof/>
        </w:rPr>
        <w:t>11.2.1.1.3.4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_Toc105504765 \h </w:instrText>
      </w:r>
      <w:r>
        <w:rPr>
          <w:noProof/>
        </w:rPr>
      </w:r>
      <w:r>
        <w:rPr>
          <w:noProof/>
        </w:rPr>
        <w:fldChar w:fldCharType="separate"/>
      </w:r>
      <w:r>
        <w:rPr>
          <w:noProof/>
        </w:rPr>
        <w:t>46</w:t>
      </w:r>
      <w:r>
        <w:rPr>
          <w:noProof/>
        </w:rPr>
        <w:fldChar w:fldCharType="end"/>
      </w:r>
    </w:p>
    <w:p w14:paraId="6170D032" w14:textId="0AA34A62" w:rsidR="00171BDA" w:rsidRDefault="00171BDA">
      <w:pPr>
        <w:pStyle w:val="TOC5"/>
        <w:rPr>
          <w:rFonts w:asciiTheme="minorHAnsi" w:eastAsiaTheme="minorEastAsia" w:hAnsiTheme="minorHAnsi" w:cstheme="minorBidi"/>
          <w:noProof/>
          <w:sz w:val="22"/>
          <w:szCs w:val="22"/>
          <w:lang w:eastAsia="en-GB"/>
        </w:rPr>
      </w:pPr>
      <w:r>
        <w:rPr>
          <w:noProof/>
        </w:rPr>
        <w:t>11.2.1.1.4</w:t>
      </w:r>
      <w:r>
        <w:rPr>
          <w:rFonts w:asciiTheme="minorHAnsi" w:eastAsiaTheme="minorEastAsia" w:hAnsiTheme="minorHAnsi" w:cstheme="minorBidi"/>
          <w:noProof/>
          <w:sz w:val="22"/>
          <w:szCs w:val="22"/>
          <w:lang w:eastAsia="en-GB"/>
        </w:rPr>
        <w:tab/>
      </w:r>
      <w:r w:rsidRPr="000444CB">
        <w:rPr>
          <w:rFonts w:cs="Arial"/>
          <w:noProof/>
        </w:rPr>
        <w:t>notifyNewAlarm</w:t>
      </w:r>
      <w:r>
        <w:rPr>
          <w:noProof/>
        </w:rPr>
        <w:tab/>
      </w:r>
      <w:r>
        <w:rPr>
          <w:noProof/>
        </w:rPr>
        <w:fldChar w:fldCharType="begin" w:fldLock="1"/>
      </w:r>
      <w:r>
        <w:rPr>
          <w:noProof/>
        </w:rPr>
        <w:instrText xml:space="preserve"> PAGEREF _Toc105504766 \h </w:instrText>
      </w:r>
      <w:r>
        <w:rPr>
          <w:noProof/>
        </w:rPr>
      </w:r>
      <w:r>
        <w:rPr>
          <w:noProof/>
        </w:rPr>
        <w:fldChar w:fldCharType="separate"/>
      </w:r>
      <w:r>
        <w:rPr>
          <w:noProof/>
        </w:rPr>
        <w:t>46</w:t>
      </w:r>
      <w:r>
        <w:rPr>
          <w:noProof/>
        </w:rPr>
        <w:fldChar w:fldCharType="end"/>
      </w:r>
    </w:p>
    <w:p w14:paraId="3FEFFB09" w14:textId="4571EBC3" w:rsidR="00171BDA" w:rsidRDefault="00171BDA">
      <w:pPr>
        <w:pStyle w:val="TOC6"/>
        <w:rPr>
          <w:rFonts w:asciiTheme="minorHAnsi" w:eastAsiaTheme="minorEastAsia" w:hAnsiTheme="minorHAnsi" w:cstheme="minorBidi"/>
          <w:noProof/>
          <w:sz w:val="22"/>
          <w:szCs w:val="22"/>
          <w:lang w:eastAsia="en-GB"/>
        </w:rPr>
      </w:pPr>
      <w:r>
        <w:rPr>
          <w:noProof/>
        </w:rPr>
        <w:t>11.2.1.1.4.1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_Toc105504767 \h </w:instrText>
      </w:r>
      <w:r>
        <w:rPr>
          <w:noProof/>
        </w:rPr>
      </w:r>
      <w:r>
        <w:rPr>
          <w:noProof/>
        </w:rPr>
        <w:fldChar w:fldCharType="separate"/>
      </w:r>
      <w:r>
        <w:rPr>
          <w:noProof/>
        </w:rPr>
        <w:t>46</w:t>
      </w:r>
      <w:r>
        <w:rPr>
          <w:noProof/>
        </w:rPr>
        <w:fldChar w:fldCharType="end"/>
      </w:r>
    </w:p>
    <w:p w14:paraId="747E5F2F" w14:textId="7261A64B" w:rsidR="00171BDA" w:rsidRDefault="00171BDA">
      <w:pPr>
        <w:pStyle w:val="TOC6"/>
        <w:rPr>
          <w:rFonts w:asciiTheme="minorHAnsi" w:eastAsiaTheme="minorEastAsia" w:hAnsiTheme="minorHAnsi" w:cstheme="minorBidi"/>
          <w:noProof/>
          <w:sz w:val="22"/>
          <w:szCs w:val="22"/>
          <w:lang w:eastAsia="en-GB"/>
        </w:rPr>
      </w:pPr>
      <w:r>
        <w:rPr>
          <w:noProof/>
        </w:rPr>
        <w:t>11.2.1.1.4.2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_Toc105504768 \h </w:instrText>
      </w:r>
      <w:r>
        <w:rPr>
          <w:noProof/>
        </w:rPr>
      </w:r>
      <w:r>
        <w:rPr>
          <w:noProof/>
        </w:rPr>
        <w:fldChar w:fldCharType="separate"/>
      </w:r>
      <w:r>
        <w:rPr>
          <w:noProof/>
        </w:rPr>
        <w:t>46</w:t>
      </w:r>
      <w:r>
        <w:rPr>
          <w:noProof/>
        </w:rPr>
        <w:fldChar w:fldCharType="end"/>
      </w:r>
    </w:p>
    <w:p w14:paraId="2F1682E4" w14:textId="79154D2B" w:rsidR="00171BDA" w:rsidRDefault="00171BDA">
      <w:pPr>
        <w:pStyle w:val="TOC6"/>
        <w:rPr>
          <w:rFonts w:asciiTheme="minorHAnsi" w:eastAsiaTheme="minorEastAsia" w:hAnsiTheme="minorHAnsi" w:cstheme="minorBidi"/>
          <w:noProof/>
          <w:sz w:val="22"/>
          <w:szCs w:val="22"/>
          <w:lang w:eastAsia="en-GB"/>
        </w:rPr>
      </w:pPr>
      <w:r>
        <w:rPr>
          <w:noProof/>
        </w:rPr>
        <w:t>11.2.1.1.4.2a</w:t>
      </w:r>
      <w:r>
        <w:rPr>
          <w:rFonts w:asciiTheme="minorHAnsi" w:eastAsiaTheme="minorEastAsia" w:hAnsiTheme="minorHAnsi" w:cstheme="minorBidi"/>
          <w:noProof/>
          <w:sz w:val="22"/>
          <w:szCs w:val="22"/>
          <w:lang w:eastAsia="en-GB"/>
        </w:rPr>
        <w:tab/>
      </w:r>
      <w:r>
        <w:rPr>
          <w:noProof/>
        </w:rPr>
        <w:t>Input parameters for notifications related to non-security alarms</w:t>
      </w:r>
      <w:r>
        <w:rPr>
          <w:noProof/>
        </w:rPr>
        <w:tab/>
      </w:r>
      <w:r>
        <w:rPr>
          <w:noProof/>
        </w:rPr>
        <w:fldChar w:fldCharType="begin" w:fldLock="1"/>
      </w:r>
      <w:r>
        <w:rPr>
          <w:noProof/>
        </w:rPr>
        <w:instrText xml:space="preserve"> PAGEREF _Toc105504769 \h </w:instrText>
      </w:r>
      <w:r>
        <w:rPr>
          <w:noProof/>
        </w:rPr>
      </w:r>
      <w:r>
        <w:rPr>
          <w:noProof/>
        </w:rPr>
        <w:fldChar w:fldCharType="separate"/>
      </w:r>
      <w:r>
        <w:rPr>
          <w:noProof/>
        </w:rPr>
        <w:t>48</w:t>
      </w:r>
      <w:r>
        <w:rPr>
          <w:noProof/>
        </w:rPr>
        <w:fldChar w:fldCharType="end"/>
      </w:r>
    </w:p>
    <w:p w14:paraId="0DA81F33" w14:textId="03481A71" w:rsidR="00171BDA" w:rsidRDefault="00171BDA">
      <w:pPr>
        <w:pStyle w:val="TOC6"/>
        <w:rPr>
          <w:rFonts w:asciiTheme="minorHAnsi" w:eastAsiaTheme="minorEastAsia" w:hAnsiTheme="minorHAnsi" w:cstheme="minorBidi"/>
          <w:noProof/>
          <w:sz w:val="22"/>
          <w:szCs w:val="22"/>
          <w:lang w:eastAsia="en-GB"/>
        </w:rPr>
      </w:pPr>
      <w:r>
        <w:rPr>
          <w:noProof/>
        </w:rPr>
        <w:t>11.2.1.1.4.3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_Toc105504770 \h </w:instrText>
      </w:r>
      <w:r>
        <w:rPr>
          <w:noProof/>
        </w:rPr>
      </w:r>
      <w:r>
        <w:rPr>
          <w:noProof/>
        </w:rPr>
        <w:fldChar w:fldCharType="separate"/>
      </w:r>
      <w:r>
        <w:rPr>
          <w:noProof/>
        </w:rPr>
        <w:t>48</w:t>
      </w:r>
      <w:r>
        <w:rPr>
          <w:noProof/>
        </w:rPr>
        <w:fldChar w:fldCharType="end"/>
      </w:r>
    </w:p>
    <w:p w14:paraId="05C1AE1D" w14:textId="1A2142FE"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_Toc105504771 \h </w:instrText>
      </w:r>
      <w:r>
        <w:rPr>
          <w:noProof/>
        </w:rPr>
      </w:r>
      <w:r>
        <w:rPr>
          <w:noProof/>
        </w:rPr>
        <w:fldChar w:fldCharType="separate"/>
      </w:r>
      <w:r>
        <w:rPr>
          <w:noProof/>
        </w:rPr>
        <w:t>48</w:t>
      </w:r>
      <w:r>
        <w:rPr>
          <w:noProof/>
        </w:rPr>
        <w:fldChar w:fldCharType="end"/>
      </w:r>
    </w:p>
    <w:p w14:paraId="7241460E" w14:textId="7AB51B2D"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_Toc105504772 \h </w:instrText>
      </w:r>
      <w:r>
        <w:rPr>
          <w:noProof/>
        </w:rPr>
      </w:r>
      <w:r>
        <w:rPr>
          <w:noProof/>
        </w:rPr>
        <w:fldChar w:fldCharType="separate"/>
      </w:r>
      <w:r>
        <w:rPr>
          <w:noProof/>
        </w:rPr>
        <w:t>49</w:t>
      </w:r>
      <w:r>
        <w:rPr>
          <w:noProof/>
        </w:rPr>
        <w:fldChar w:fldCharType="end"/>
      </w:r>
    </w:p>
    <w:p w14:paraId="4D2977C7" w14:textId="78C21924" w:rsidR="00171BDA" w:rsidRDefault="00171BDA">
      <w:pPr>
        <w:pStyle w:val="TOC5"/>
        <w:rPr>
          <w:rFonts w:asciiTheme="minorHAnsi" w:eastAsiaTheme="minorEastAsia" w:hAnsiTheme="minorHAnsi" w:cstheme="minorBidi"/>
          <w:noProof/>
          <w:sz w:val="22"/>
          <w:szCs w:val="22"/>
          <w:lang w:eastAsia="en-GB"/>
        </w:rPr>
      </w:pPr>
      <w:r>
        <w:rPr>
          <w:noProof/>
        </w:rPr>
        <w:t>11.2.1.1.5</w:t>
      </w:r>
      <w:r>
        <w:rPr>
          <w:rFonts w:asciiTheme="minorHAnsi" w:eastAsiaTheme="minorEastAsia" w:hAnsiTheme="minorHAnsi" w:cstheme="minorBidi"/>
          <w:noProof/>
          <w:sz w:val="22"/>
          <w:szCs w:val="22"/>
          <w:lang w:eastAsia="en-GB"/>
        </w:rPr>
        <w:tab/>
      </w:r>
      <w:r w:rsidRPr="000444CB">
        <w:rPr>
          <w:rFonts w:cs="Arial"/>
          <w:noProof/>
        </w:rPr>
        <w:t>notifyChangedAlarm</w:t>
      </w:r>
      <w:r>
        <w:rPr>
          <w:noProof/>
        </w:rPr>
        <w:tab/>
      </w:r>
      <w:r>
        <w:rPr>
          <w:noProof/>
        </w:rPr>
        <w:fldChar w:fldCharType="begin" w:fldLock="1"/>
      </w:r>
      <w:r>
        <w:rPr>
          <w:noProof/>
        </w:rPr>
        <w:instrText xml:space="preserve"> PAGEREF _Toc105504773 \h </w:instrText>
      </w:r>
      <w:r>
        <w:rPr>
          <w:noProof/>
        </w:rPr>
      </w:r>
      <w:r>
        <w:rPr>
          <w:noProof/>
        </w:rPr>
        <w:fldChar w:fldCharType="separate"/>
      </w:r>
      <w:r>
        <w:rPr>
          <w:noProof/>
        </w:rPr>
        <w:t>49</w:t>
      </w:r>
      <w:r>
        <w:rPr>
          <w:noProof/>
        </w:rPr>
        <w:fldChar w:fldCharType="end"/>
      </w:r>
    </w:p>
    <w:p w14:paraId="4AE4EE53" w14:textId="6D0820AB" w:rsidR="00171BDA" w:rsidRDefault="00171BDA">
      <w:pPr>
        <w:pStyle w:val="TOC6"/>
        <w:rPr>
          <w:rFonts w:asciiTheme="minorHAnsi" w:eastAsiaTheme="minorEastAsia" w:hAnsiTheme="minorHAnsi" w:cstheme="minorBidi"/>
          <w:noProof/>
          <w:sz w:val="22"/>
          <w:szCs w:val="22"/>
          <w:lang w:eastAsia="en-GB"/>
        </w:rPr>
      </w:pPr>
      <w:r>
        <w:rPr>
          <w:noProof/>
        </w:rPr>
        <w:t>11.2.1.1.5.1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_Toc105504774 \h </w:instrText>
      </w:r>
      <w:r>
        <w:rPr>
          <w:noProof/>
        </w:rPr>
      </w:r>
      <w:r>
        <w:rPr>
          <w:noProof/>
        </w:rPr>
        <w:fldChar w:fldCharType="separate"/>
      </w:r>
      <w:r>
        <w:rPr>
          <w:noProof/>
        </w:rPr>
        <w:t>49</w:t>
      </w:r>
      <w:r>
        <w:rPr>
          <w:noProof/>
        </w:rPr>
        <w:fldChar w:fldCharType="end"/>
      </w:r>
    </w:p>
    <w:p w14:paraId="4B97C89C" w14:textId="58FF5EF9" w:rsidR="00171BDA" w:rsidRDefault="00171BDA">
      <w:pPr>
        <w:pStyle w:val="TOC7"/>
        <w:rPr>
          <w:rFonts w:asciiTheme="minorHAnsi" w:eastAsiaTheme="minorEastAsia" w:hAnsiTheme="minorHAnsi" w:cstheme="minorBidi"/>
          <w:noProof/>
          <w:sz w:val="22"/>
          <w:szCs w:val="22"/>
          <w:lang w:eastAsia="en-GB"/>
        </w:rPr>
      </w:pPr>
      <w:r>
        <w:rPr>
          <w:noProof/>
        </w:rPr>
        <w:t>11.2.1.1.5.2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_Toc105504775 \h </w:instrText>
      </w:r>
      <w:r>
        <w:rPr>
          <w:noProof/>
        </w:rPr>
      </w:r>
      <w:r>
        <w:rPr>
          <w:noProof/>
        </w:rPr>
        <w:fldChar w:fldCharType="separate"/>
      </w:r>
      <w:r>
        <w:rPr>
          <w:noProof/>
        </w:rPr>
        <w:t>49</w:t>
      </w:r>
      <w:r>
        <w:rPr>
          <w:noProof/>
        </w:rPr>
        <w:fldChar w:fldCharType="end"/>
      </w:r>
    </w:p>
    <w:p w14:paraId="18F7D613" w14:textId="39994158" w:rsidR="00171BDA" w:rsidRDefault="00171BDA">
      <w:pPr>
        <w:pStyle w:val="TOC6"/>
        <w:rPr>
          <w:rFonts w:asciiTheme="minorHAnsi" w:eastAsiaTheme="minorEastAsia" w:hAnsiTheme="minorHAnsi" w:cstheme="minorBidi"/>
          <w:noProof/>
          <w:sz w:val="22"/>
          <w:szCs w:val="22"/>
          <w:lang w:eastAsia="en-GB"/>
        </w:rPr>
      </w:pPr>
      <w:r>
        <w:rPr>
          <w:noProof/>
        </w:rPr>
        <w:t>11.2.1.1.5.3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_Toc105504776 \h </w:instrText>
      </w:r>
      <w:r>
        <w:rPr>
          <w:noProof/>
        </w:rPr>
      </w:r>
      <w:r>
        <w:rPr>
          <w:noProof/>
        </w:rPr>
        <w:fldChar w:fldCharType="separate"/>
      </w:r>
      <w:r>
        <w:rPr>
          <w:noProof/>
        </w:rPr>
        <w:t>49</w:t>
      </w:r>
      <w:r>
        <w:rPr>
          <w:noProof/>
        </w:rPr>
        <w:fldChar w:fldCharType="end"/>
      </w:r>
    </w:p>
    <w:p w14:paraId="76DC62BA" w14:textId="0D39FB57"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_Toc105504777 \h </w:instrText>
      </w:r>
      <w:r>
        <w:rPr>
          <w:noProof/>
        </w:rPr>
      </w:r>
      <w:r>
        <w:rPr>
          <w:noProof/>
        </w:rPr>
        <w:fldChar w:fldCharType="separate"/>
      </w:r>
      <w:r>
        <w:rPr>
          <w:noProof/>
        </w:rPr>
        <w:t>49</w:t>
      </w:r>
      <w:r>
        <w:rPr>
          <w:noProof/>
        </w:rPr>
        <w:fldChar w:fldCharType="end"/>
      </w:r>
    </w:p>
    <w:p w14:paraId="7FC472E0" w14:textId="6F3243FF"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_Toc105504778 \h </w:instrText>
      </w:r>
      <w:r>
        <w:rPr>
          <w:noProof/>
        </w:rPr>
      </w:r>
      <w:r>
        <w:rPr>
          <w:noProof/>
        </w:rPr>
        <w:fldChar w:fldCharType="separate"/>
      </w:r>
      <w:r>
        <w:rPr>
          <w:noProof/>
        </w:rPr>
        <w:t>50</w:t>
      </w:r>
      <w:r>
        <w:rPr>
          <w:noProof/>
        </w:rPr>
        <w:fldChar w:fldCharType="end"/>
      </w:r>
    </w:p>
    <w:p w14:paraId="2E77FE93" w14:textId="10CE70C6" w:rsidR="00171BDA" w:rsidRDefault="00171BDA">
      <w:pPr>
        <w:pStyle w:val="TOC5"/>
        <w:rPr>
          <w:rFonts w:asciiTheme="minorHAnsi" w:eastAsiaTheme="minorEastAsia" w:hAnsiTheme="minorHAnsi" w:cstheme="minorBidi"/>
          <w:noProof/>
          <w:sz w:val="22"/>
          <w:szCs w:val="22"/>
          <w:lang w:eastAsia="en-GB"/>
        </w:rPr>
      </w:pPr>
      <w:r>
        <w:rPr>
          <w:noProof/>
        </w:rPr>
        <w:t>11.2.1.1.6</w:t>
      </w:r>
      <w:r>
        <w:rPr>
          <w:rFonts w:asciiTheme="minorHAnsi" w:eastAsiaTheme="minorEastAsia" w:hAnsiTheme="minorHAnsi" w:cstheme="minorBidi"/>
          <w:noProof/>
          <w:sz w:val="22"/>
          <w:szCs w:val="22"/>
          <w:lang w:eastAsia="en-GB"/>
        </w:rPr>
        <w:tab/>
      </w:r>
      <w:r w:rsidRPr="000444CB">
        <w:rPr>
          <w:rFonts w:cs="Arial"/>
          <w:noProof/>
        </w:rPr>
        <w:t>notifyAlarmListRebuilt</w:t>
      </w:r>
      <w:r>
        <w:rPr>
          <w:noProof/>
        </w:rPr>
        <w:tab/>
      </w:r>
      <w:r>
        <w:rPr>
          <w:noProof/>
        </w:rPr>
        <w:fldChar w:fldCharType="begin" w:fldLock="1"/>
      </w:r>
      <w:r>
        <w:rPr>
          <w:noProof/>
        </w:rPr>
        <w:instrText xml:space="preserve"> PAGEREF _Toc105504779 \h </w:instrText>
      </w:r>
      <w:r>
        <w:rPr>
          <w:noProof/>
        </w:rPr>
      </w:r>
      <w:r>
        <w:rPr>
          <w:noProof/>
        </w:rPr>
        <w:fldChar w:fldCharType="separate"/>
      </w:r>
      <w:r>
        <w:rPr>
          <w:noProof/>
        </w:rPr>
        <w:t>50</w:t>
      </w:r>
      <w:r>
        <w:rPr>
          <w:noProof/>
        </w:rPr>
        <w:fldChar w:fldCharType="end"/>
      </w:r>
    </w:p>
    <w:p w14:paraId="4C6E2957" w14:textId="3FB82A01" w:rsidR="00171BDA" w:rsidRDefault="00171BDA">
      <w:pPr>
        <w:pStyle w:val="TOC6"/>
        <w:rPr>
          <w:rFonts w:asciiTheme="minorHAnsi" w:eastAsiaTheme="minorEastAsia" w:hAnsiTheme="minorHAnsi" w:cstheme="minorBidi"/>
          <w:noProof/>
          <w:sz w:val="22"/>
          <w:szCs w:val="22"/>
          <w:lang w:eastAsia="en-GB"/>
        </w:rPr>
      </w:pPr>
      <w:r>
        <w:rPr>
          <w:noProof/>
        </w:rPr>
        <w:t>11.2.1.1.6.1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_Toc105504780 \h </w:instrText>
      </w:r>
      <w:r>
        <w:rPr>
          <w:noProof/>
        </w:rPr>
      </w:r>
      <w:r>
        <w:rPr>
          <w:noProof/>
        </w:rPr>
        <w:fldChar w:fldCharType="separate"/>
      </w:r>
      <w:r>
        <w:rPr>
          <w:noProof/>
        </w:rPr>
        <w:t>50</w:t>
      </w:r>
      <w:r>
        <w:rPr>
          <w:noProof/>
        </w:rPr>
        <w:fldChar w:fldCharType="end"/>
      </w:r>
    </w:p>
    <w:p w14:paraId="3934C393" w14:textId="087F1EE5" w:rsidR="00171BDA" w:rsidRDefault="00171BDA">
      <w:pPr>
        <w:pStyle w:val="TOC6"/>
        <w:rPr>
          <w:rFonts w:asciiTheme="minorHAnsi" w:eastAsiaTheme="minorEastAsia" w:hAnsiTheme="minorHAnsi" w:cstheme="minorBidi"/>
          <w:noProof/>
          <w:sz w:val="22"/>
          <w:szCs w:val="22"/>
          <w:lang w:eastAsia="en-GB"/>
        </w:rPr>
      </w:pPr>
      <w:r>
        <w:rPr>
          <w:noProof/>
        </w:rPr>
        <w:t>11.2.1.1.6.2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_Toc105504781 \h </w:instrText>
      </w:r>
      <w:r>
        <w:rPr>
          <w:noProof/>
        </w:rPr>
      </w:r>
      <w:r>
        <w:rPr>
          <w:noProof/>
        </w:rPr>
        <w:fldChar w:fldCharType="separate"/>
      </w:r>
      <w:r>
        <w:rPr>
          <w:noProof/>
        </w:rPr>
        <w:t>50</w:t>
      </w:r>
      <w:r>
        <w:rPr>
          <w:noProof/>
        </w:rPr>
        <w:fldChar w:fldCharType="end"/>
      </w:r>
    </w:p>
    <w:p w14:paraId="383FB77E" w14:textId="6A92EF07" w:rsidR="00171BDA" w:rsidRDefault="00171BDA">
      <w:pPr>
        <w:pStyle w:val="TOC6"/>
        <w:rPr>
          <w:rFonts w:asciiTheme="minorHAnsi" w:eastAsiaTheme="minorEastAsia" w:hAnsiTheme="minorHAnsi" w:cstheme="minorBidi"/>
          <w:noProof/>
          <w:sz w:val="22"/>
          <w:szCs w:val="22"/>
          <w:lang w:eastAsia="en-GB"/>
        </w:rPr>
      </w:pPr>
      <w:r>
        <w:rPr>
          <w:noProof/>
        </w:rPr>
        <w:t>11.2.1.1.6.3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_Toc105504782 \h </w:instrText>
      </w:r>
      <w:r>
        <w:rPr>
          <w:noProof/>
        </w:rPr>
      </w:r>
      <w:r>
        <w:rPr>
          <w:noProof/>
        </w:rPr>
        <w:fldChar w:fldCharType="separate"/>
      </w:r>
      <w:r>
        <w:rPr>
          <w:noProof/>
        </w:rPr>
        <w:t>51</w:t>
      </w:r>
      <w:r>
        <w:rPr>
          <w:noProof/>
        </w:rPr>
        <w:fldChar w:fldCharType="end"/>
      </w:r>
    </w:p>
    <w:p w14:paraId="7F6F357C" w14:textId="3B4BC63C"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.1.1.6.3.1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_Toc105504783 \h </w:instrText>
      </w:r>
      <w:r>
        <w:rPr>
          <w:noProof/>
        </w:rPr>
      </w:r>
      <w:r>
        <w:rPr>
          <w:noProof/>
        </w:rPr>
        <w:fldChar w:fldCharType="separate"/>
      </w:r>
      <w:r>
        <w:rPr>
          <w:noProof/>
        </w:rPr>
        <w:t>51</w:t>
      </w:r>
      <w:r>
        <w:rPr>
          <w:noProof/>
        </w:rPr>
        <w:fldChar w:fldCharType="end"/>
      </w:r>
    </w:p>
    <w:p w14:paraId="6863D8A5" w14:textId="0EBE64B8"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.1.1.6.3.2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_Toc105504784 \h </w:instrText>
      </w:r>
      <w:r>
        <w:rPr>
          <w:noProof/>
        </w:rPr>
      </w:r>
      <w:r>
        <w:rPr>
          <w:noProof/>
        </w:rPr>
        <w:fldChar w:fldCharType="separate"/>
      </w:r>
      <w:r>
        <w:rPr>
          <w:noProof/>
        </w:rPr>
        <w:t>51</w:t>
      </w:r>
      <w:r>
        <w:rPr>
          <w:noProof/>
        </w:rPr>
        <w:fldChar w:fldCharType="end"/>
      </w:r>
    </w:p>
    <w:p w14:paraId="597B22DB" w14:textId="64FAE798" w:rsidR="00171BDA" w:rsidRDefault="00171BDA">
      <w:pPr>
        <w:pStyle w:val="TOC5"/>
        <w:rPr>
          <w:rFonts w:asciiTheme="minorHAnsi" w:eastAsiaTheme="minorEastAsia" w:hAnsiTheme="minorHAnsi" w:cstheme="minorBidi"/>
          <w:noProof/>
          <w:sz w:val="22"/>
          <w:szCs w:val="22"/>
          <w:lang w:eastAsia="en-GB"/>
        </w:rPr>
      </w:pPr>
      <w:r>
        <w:rPr>
          <w:noProof/>
        </w:rPr>
        <w:t>11.2.1.1.7</w:t>
      </w:r>
      <w:r>
        <w:rPr>
          <w:rFonts w:asciiTheme="minorHAnsi" w:eastAsiaTheme="minorEastAsia" w:hAnsiTheme="minorHAnsi" w:cstheme="minorBidi"/>
          <w:noProof/>
          <w:sz w:val="22"/>
          <w:szCs w:val="22"/>
          <w:lang w:eastAsia="en-GB"/>
        </w:rPr>
        <w:tab/>
      </w:r>
      <w:r w:rsidRPr="000444CB">
        <w:rPr>
          <w:rFonts w:cs="Arial"/>
          <w:noProof/>
        </w:rPr>
        <w:t>notifyCorrelatedNotificationChanged</w:t>
      </w:r>
      <w:r>
        <w:rPr>
          <w:noProof/>
        </w:rPr>
        <w:tab/>
      </w:r>
      <w:r>
        <w:rPr>
          <w:noProof/>
        </w:rPr>
        <w:fldChar w:fldCharType="begin" w:fldLock="1"/>
      </w:r>
      <w:r>
        <w:rPr>
          <w:noProof/>
        </w:rPr>
        <w:instrText xml:space="preserve"> PAGEREF _Toc105504785 \h </w:instrText>
      </w:r>
      <w:r>
        <w:rPr>
          <w:noProof/>
        </w:rPr>
      </w:r>
      <w:r>
        <w:rPr>
          <w:noProof/>
        </w:rPr>
        <w:fldChar w:fldCharType="separate"/>
      </w:r>
      <w:r>
        <w:rPr>
          <w:noProof/>
        </w:rPr>
        <w:t>51</w:t>
      </w:r>
      <w:r>
        <w:rPr>
          <w:noProof/>
        </w:rPr>
        <w:fldChar w:fldCharType="end"/>
      </w:r>
    </w:p>
    <w:p w14:paraId="63F5217E" w14:textId="55ED2A3F" w:rsidR="00171BDA" w:rsidRDefault="00171BDA">
      <w:pPr>
        <w:pStyle w:val="TOC6"/>
        <w:rPr>
          <w:rFonts w:asciiTheme="minorHAnsi" w:eastAsiaTheme="minorEastAsia" w:hAnsiTheme="minorHAnsi" w:cstheme="minorBidi"/>
          <w:noProof/>
          <w:sz w:val="22"/>
          <w:szCs w:val="22"/>
          <w:lang w:eastAsia="en-GB"/>
        </w:rPr>
      </w:pPr>
      <w:r>
        <w:rPr>
          <w:noProof/>
        </w:rPr>
        <w:t>11.2.1.1.7.1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_Toc105504786 \h </w:instrText>
      </w:r>
      <w:r>
        <w:rPr>
          <w:noProof/>
        </w:rPr>
      </w:r>
      <w:r>
        <w:rPr>
          <w:noProof/>
        </w:rPr>
        <w:fldChar w:fldCharType="separate"/>
      </w:r>
      <w:r>
        <w:rPr>
          <w:noProof/>
        </w:rPr>
        <w:t>51</w:t>
      </w:r>
      <w:r>
        <w:rPr>
          <w:noProof/>
        </w:rPr>
        <w:fldChar w:fldCharType="end"/>
      </w:r>
    </w:p>
    <w:p w14:paraId="4E12DB3B" w14:textId="7C5C1CD8" w:rsidR="00171BDA" w:rsidRDefault="00171BDA">
      <w:pPr>
        <w:pStyle w:val="TOC6"/>
        <w:rPr>
          <w:rFonts w:asciiTheme="minorHAnsi" w:eastAsiaTheme="minorEastAsia" w:hAnsiTheme="minorHAnsi" w:cstheme="minorBidi"/>
          <w:noProof/>
          <w:sz w:val="22"/>
          <w:szCs w:val="22"/>
          <w:lang w:eastAsia="en-GB"/>
        </w:rPr>
      </w:pPr>
      <w:r>
        <w:rPr>
          <w:noProof/>
        </w:rPr>
        <w:t>11.2.1.1.7.2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_Toc105504787 \h </w:instrText>
      </w:r>
      <w:r>
        <w:rPr>
          <w:noProof/>
        </w:rPr>
      </w:r>
      <w:r>
        <w:rPr>
          <w:noProof/>
        </w:rPr>
        <w:fldChar w:fldCharType="separate"/>
      </w:r>
      <w:r>
        <w:rPr>
          <w:noProof/>
        </w:rPr>
        <w:t>51</w:t>
      </w:r>
      <w:r>
        <w:rPr>
          <w:noProof/>
        </w:rPr>
        <w:fldChar w:fldCharType="end"/>
      </w:r>
    </w:p>
    <w:p w14:paraId="447134F5" w14:textId="0271946C" w:rsidR="00171BDA" w:rsidRDefault="00171BDA">
      <w:pPr>
        <w:pStyle w:val="TOC6"/>
        <w:rPr>
          <w:rFonts w:asciiTheme="minorHAnsi" w:eastAsiaTheme="minorEastAsia" w:hAnsiTheme="minorHAnsi" w:cstheme="minorBidi"/>
          <w:noProof/>
          <w:sz w:val="22"/>
          <w:szCs w:val="22"/>
          <w:lang w:eastAsia="en-GB"/>
        </w:rPr>
      </w:pPr>
      <w:r>
        <w:rPr>
          <w:noProof/>
        </w:rPr>
        <w:t>11.2.1.1.7.3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_Toc105504788 \h </w:instrText>
      </w:r>
      <w:r>
        <w:rPr>
          <w:noProof/>
        </w:rPr>
      </w:r>
      <w:r>
        <w:rPr>
          <w:noProof/>
        </w:rPr>
        <w:fldChar w:fldCharType="separate"/>
      </w:r>
      <w:r>
        <w:rPr>
          <w:noProof/>
        </w:rPr>
        <w:t>51</w:t>
      </w:r>
      <w:r>
        <w:rPr>
          <w:noProof/>
        </w:rPr>
        <w:fldChar w:fldCharType="end"/>
      </w:r>
    </w:p>
    <w:p w14:paraId="460982A1" w14:textId="103C4E62" w:rsidR="00171BDA" w:rsidRDefault="00171BDA">
      <w:pPr>
        <w:pStyle w:val="TOC7"/>
        <w:rPr>
          <w:rFonts w:asciiTheme="minorHAnsi" w:eastAsiaTheme="minorEastAsia" w:hAnsiTheme="minorHAnsi" w:cstheme="minorBidi"/>
          <w:noProof/>
          <w:sz w:val="22"/>
          <w:szCs w:val="22"/>
          <w:lang w:eastAsia="en-GB"/>
        </w:rPr>
      </w:pPr>
      <w:r>
        <w:rPr>
          <w:noProof/>
        </w:rPr>
        <w:t>11.2.1.1.7.3.1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_Toc105504789 \h </w:instrText>
      </w:r>
      <w:r>
        <w:rPr>
          <w:noProof/>
        </w:rPr>
      </w:r>
      <w:r>
        <w:rPr>
          <w:noProof/>
        </w:rPr>
        <w:fldChar w:fldCharType="separate"/>
      </w:r>
      <w:r>
        <w:rPr>
          <w:noProof/>
        </w:rPr>
        <w:t>51</w:t>
      </w:r>
      <w:r>
        <w:rPr>
          <w:noProof/>
        </w:rPr>
        <w:fldChar w:fldCharType="end"/>
      </w:r>
    </w:p>
    <w:p w14:paraId="75E53C57" w14:textId="3F1D77DA" w:rsidR="00171BDA" w:rsidRDefault="00171BDA">
      <w:pPr>
        <w:pStyle w:val="TOC7"/>
        <w:rPr>
          <w:rFonts w:asciiTheme="minorHAnsi" w:eastAsiaTheme="minorEastAsia" w:hAnsiTheme="minorHAnsi" w:cstheme="minorBidi"/>
          <w:noProof/>
          <w:sz w:val="22"/>
          <w:szCs w:val="22"/>
          <w:lang w:eastAsia="en-GB"/>
        </w:rPr>
      </w:pPr>
      <w:r>
        <w:rPr>
          <w:noProof/>
        </w:rPr>
        <w:t>11.2.1.1.7.3.2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_Toc105504790 \h </w:instrText>
      </w:r>
      <w:r>
        <w:rPr>
          <w:noProof/>
        </w:rPr>
      </w:r>
      <w:r>
        <w:rPr>
          <w:noProof/>
        </w:rPr>
        <w:fldChar w:fldCharType="separate"/>
      </w:r>
      <w:r>
        <w:rPr>
          <w:noProof/>
        </w:rPr>
        <w:t>52</w:t>
      </w:r>
      <w:r>
        <w:rPr>
          <w:noProof/>
        </w:rPr>
        <w:fldChar w:fldCharType="end"/>
      </w:r>
    </w:p>
    <w:p w14:paraId="7648DE59" w14:textId="37D5640E" w:rsidR="00171BDA" w:rsidRDefault="00171BDA">
      <w:pPr>
        <w:pStyle w:val="TOC5"/>
        <w:rPr>
          <w:rFonts w:asciiTheme="minorHAnsi" w:eastAsiaTheme="minorEastAsia" w:hAnsiTheme="minorHAnsi" w:cstheme="minorBidi"/>
          <w:noProof/>
          <w:sz w:val="22"/>
          <w:szCs w:val="22"/>
          <w:lang w:eastAsia="en-GB"/>
        </w:rPr>
      </w:pPr>
      <w:r>
        <w:rPr>
          <w:noProof/>
        </w:rPr>
        <w:t>11.2.1.1.8</w:t>
      </w:r>
      <w:r>
        <w:rPr>
          <w:rFonts w:asciiTheme="minorHAnsi" w:eastAsiaTheme="minorEastAsia" w:hAnsiTheme="minorHAnsi" w:cstheme="minorBidi"/>
          <w:noProof/>
          <w:sz w:val="22"/>
          <w:szCs w:val="22"/>
          <w:lang w:eastAsia="en-GB"/>
        </w:rPr>
        <w:tab/>
      </w:r>
      <w:r>
        <w:rPr>
          <w:noProof/>
        </w:rPr>
        <w:t>getAlarmCount</w:t>
      </w:r>
      <w:r>
        <w:rPr>
          <w:noProof/>
        </w:rPr>
        <w:tab/>
      </w:r>
      <w:r>
        <w:rPr>
          <w:noProof/>
        </w:rPr>
        <w:fldChar w:fldCharType="begin" w:fldLock="1"/>
      </w:r>
      <w:r>
        <w:rPr>
          <w:noProof/>
        </w:rPr>
        <w:instrText xml:space="preserve"> PAGEREF _Toc105504791 \h </w:instrText>
      </w:r>
      <w:r>
        <w:rPr>
          <w:noProof/>
        </w:rPr>
      </w:r>
      <w:r>
        <w:rPr>
          <w:noProof/>
        </w:rPr>
        <w:fldChar w:fldCharType="separate"/>
      </w:r>
      <w:r>
        <w:rPr>
          <w:noProof/>
        </w:rPr>
        <w:t>52</w:t>
      </w:r>
      <w:r>
        <w:rPr>
          <w:noProof/>
        </w:rPr>
        <w:fldChar w:fldCharType="end"/>
      </w:r>
    </w:p>
    <w:p w14:paraId="6486E933" w14:textId="73D08889" w:rsidR="00171BDA" w:rsidRDefault="00171BDA">
      <w:pPr>
        <w:pStyle w:val="TOC6"/>
        <w:rPr>
          <w:rFonts w:asciiTheme="minorHAnsi" w:eastAsiaTheme="minorEastAsia" w:hAnsiTheme="minorHAnsi" w:cstheme="minorBidi"/>
          <w:noProof/>
          <w:sz w:val="22"/>
          <w:szCs w:val="22"/>
          <w:lang w:eastAsia="en-GB"/>
        </w:rPr>
      </w:pPr>
      <w:r>
        <w:rPr>
          <w:noProof/>
        </w:rPr>
        <w:lastRenderedPageBreak/>
        <w:t>11.2.1.1.8.1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_Toc105504792 \h </w:instrText>
      </w:r>
      <w:r>
        <w:rPr>
          <w:noProof/>
        </w:rPr>
      </w:r>
      <w:r>
        <w:rPr>
          <w:noProof/>
        </w:rPr>
        <w:fldChar w:fldCharType="separate"/>
      </w:r>
      <w:r>
        <w:rPr>
          <w:noProof/>
        </w:rPr>
        <w:t>52</w:t>
      </w:r>
      <w:r>
        <w:rPr>
          <w:noProof/>
        </w:rPr>
        <w:fldChar w:fldCharType="end"/>
      </w:r>
    </w:p>
    <w:p w14:paraId="26AD46E2" w14:textId="581B6418" w:rsidR="00171BDA" w:rsidRDefault="00171BDA">
      <w:pPr>
        <w:pStyle w:val="TOC6"/>
        <w:rPr>
          <w:rFonts w:asciiTheme="minorHAnsi" w:eastAsiaTheme="minorEastAsia" w:hAnsiTheme="minorHAnsi" w:cstheme="minorBidi"/>
          <w:noProof/>
          <w:sz w:val="22"/>
          <w:szCs w:val="22"/>
          <w:lang w:eastAsia="en-GB"/>
        </w:rPr>
      </w:pPr>
      <w:r>
        <w:rPr>
          <w:noProof/>
        </w:rPr>
        <w:t>11.2.1.1.8.2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_Toc105504793 \h </w:instrText>
      </w:r>
      <w:r>
        <w:rPr>
          <w:noProof/>
        </w:rPr>
      </w:r>
      <w:r>
        <w:rPr>
          <w:noProof/>
        </w:rPr>
        <w:fldChar w:fldCharType="separate"/>
      </w:r>
      <w:r>
        <w:rPr>
          <w:noProof/>
        </w:rPr>
        <w:t>52</w:t>
      </w:r>
      <w:r>
        <w:rPr>
          <w:noProof/>
        </w:rPr>
        <w:fldChar w:fldCharType="end"/>
      </w:r>
    </w:p>
    <w:p w14:paraId="60852185" w14:textId="6B2BC056" w:rsidR="00171BDA" w:rsidRDefault="00171BDA">
      <w:pPr>
        <w:pStyle w:val="TOC6"/>
        <w:rPr>
          <w:rFonts w:asciiTheme="minorHAnsi" w:eastAsiaTheme="minorEastAsia" w:hAnsiTheme="minorHAnsi" w:cstheme="minorBidi"/>
          <w:noProof/>
          <w:sz w:val="22"/>
          <w:szCs w:val="22"/>
          <w:lang w:eastAsia="en-GB"/>
        </w:rPr>
      </w:pPr>
      <w:r>
        <w:rPr>
          <w:noProof/>
        </w:rPr>
        <w:t>11.2.1.1.8.3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_Toc105504794 \h </w:instrText>
      </w:r>
      <w:r>
        <w:rPr>
          <w:noProof/>
        </w:rPr>
      </w:r>
      <w:r>
        <w:rPr>
          <w:noProof/>
        </w:rPr>
        <w:fldChar w:fldCharType="separate"/>
      </w:r>
      <w:r>
        <w:rPr>
          <w:noProof/>
        </w:rPr>
        <w:t>53</w:t>
      </w:r>
      <w:r>
        <w:rPr>
          <w:noProof/>
        </w:rPr>
        <w:fldChar w:fldCharType="end"/>
      </w:r>
    </w:p>
    <w:p w14:paraId="6E63C7DA" w14:textId="53D89143"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11.2.1.1.8.4</w:t>
      </w:r>
      <w:r w:rsidRPr="00171BDA">
        <w:rPr>
          <w:rFonts w:asciiTheme="minorHAnsi" w:eastAsiaTheme="minorEastAsia" w:hAnsiTheme="minorHAnsi" w:cstheme="minorBidi"/>
          <w:noProof/>
          <w:sz w:val="22"/>
          <w:szCs w:val="22"/>
          <w:lang w:val="fr-FR" w:eastAsia="en-GB"/>
        </w:rPr>
        <w:tab/>
      </w:r>
      <w:r w:rsidRPr="00171BDA">
        <w:rPr>
          <w:noProof/>
          <w:lang w:val="fr-FR"/>
        </w:rPr>
        <w:t>Pre-condition</w:t>
      </w:r>
      <w:r w:rsidRPr="00171BDA">
        <w:rPr>
          <w:noProof/>
          <w:lang w:val="fr-FR"/>
        </w:rPr>
        <w:tab/>
      </w:r>
      <w:r>
        <w:rPr>
          <w:noProof/>
        </w:rPr>
        <w:fldChar w:fldCharType="begin" w:fldLock="1"/>
      </w:r>
      <w:r w:rsidRPr="00171BDA">
        <w:rPr>
          <w:noProof/>
          <w:lang w:val="fr-FR"/>
        </w:rPr>
        <w:instrText xml:space="preserve"> PAGEREF _Toc105504795 \h </w:instrText>
      </w:r>
      <w:r>
        <w:rPr>
          <w:noProof/>
        </w:rPr>
      </w:r>
      <w:r>
        <w:rPr>
          <w:noProof/>
        </w:rPr>
        <w:fldChar w:fldCharType="separate"/>
      </w:r>
      <w:r w:rsidRPr="00171BDA">
        <w:rPr>
          <w:noProof/>
          <w:lang w:val="fr-FR"/>
        </w:rPr>
        <w:t>53</w:t>
      </w:r>
      <w:r>
        <w:rPr>
          <w:noProof/>
        </w:rPr>
        <w:fldChar w:fldCharType="end"/>
      </w:r>
    </w:p>
    <w:p w14:paraId="04F6DC8D" w14:textId="02CD2C30"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11.2.1.1.8.5</w:t>
      </w:r>
      <w:r w:rsidRPr="00171BDA">
        <w:rPr>
          <w:rFonts w:asciiTheme="minorHAnsi" w:eastAsiaTheme="minorEastAsia" w:hAnsiTheme="minorHAnsi" w:cstheme="minorBidi"/>
          <w:noProof/>
          <w:sz w:val="22"/>
          <w:szCs w:val="22"/>
          <w:lang w:val="fr-FR" w:eastAsia="en-GB"/>
        </w:rPr>
        <w:tab/>
      </w:r>
      <w:r w:rsidRPr="00171BDA">
        <w:rPr>
          <w:noProof/>
          <w:lang w:val="fr-FR"/>
        </w:rPr>
        <w:t>Post-condition</w:t>
      </w:r>
      <w:r w:rsidRPr="00171BDA">
        <w:rPr>
          <w:noProof/>
          <w:lang w:val="fr-FR"/>
        </w:rPr>
        <w:tab/>
      </w:r>
      <w:r>
        <w:rPr>
          <w:noProof/>
        </w:rPr>
        <w:fldChar w:fldCharType="begin" w:fldLock="1"/>
      </w:r>
      <w:r w:rsidRPr="00171BDA">
        <w:rPr>
          <w:noProof/>
          <w:lang w:val="fr-FR"/>
        </w:rPr>
        <w:instrText xml:space="preserve"> PAGEREF _Toc105504796 \h </w:instrText>
      </w:r>
      <w:r>
        <w:rPr>
          <w:noProof/>
        </w:rPr>
      </w:r>
      <w:r>
        <w:rPr>
          <w:noProof/>
        </w:rPr>
        <w:fldChar w:fldCharType="separate"/>
      </w:r>
      <w:r w:rsidRPr="00171BDA">
        <w:rPr>
          <w:noProof/>
          <w:lang w:val="fr-FR"/>
        </w:rPr>
        <w:t>53</w:t>
      </w:r>
      <w:r>
        <w:rPr>
          <w:noProof/>
        </w:rPr>
        <w:fldChar w:fldCharType="end"/>
      </w:r>
    </w:p>
    <w:p w14:paraId="0D77C57F" w14:textId="0C7D757E"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11.2.1.1.8.6</w:t>
      </w:r>
      <w:r w:rsidRPr="00171BDA">
        <w:rPr>
          <w:rFonts w:asciiTheme="minorHAnsi" w:eastAsiaTheme="minorEastAsia" w:hAnsiTheme="minorHAnsi" w:cstheme="minorBidi"/>
          <w:noProof/>
          <w:sz w:val="22"/>
          <w:szCs w:val="22"/>
          <w:lang w:val="fr-FR" w:eastAsia="en-GB"/>
        </w:rPr>
        <w:tab/>
      </w:r>
      <w:r w:rsidRPr="00171BDA">
        <w:rPr>
          <w:noProof/>
          <w:lang w:val="fr-FR"/>
        </w:rPr>
        <w:t>Exceptions</w:t>
      </w:r>
      <w:r w:rsidRPr="00171BDA">
        <w:rPr>
          <w:noProof/>
          <w:lang w:val="fr-FR"/>
        </w:rPr>
        <w:tab/>
      </w:r>
      <w:r>
        <w:rPr>
          <w:noProof/>
        </w:rPr>
        <w:fldChar w:fldCharType="begin" w:fldLock="1"/>
      </w:r>
      <w:r w:rsidRPr="00171BDA">
        <w:rPr>
          <w:noProof/>
          <w:lang w:val="fr-FR"/>
        </w:rPr>
        <w:instrText xml:space="preserve"> PAGEREF _Toc105504797 \h </w:instrText>
      </w:r>
      <w:r>
        <w:rPr>
          <w:noProof/>
        </w:rPr>
      </w:r>
      <w:r>
        <w:rPr>
          <w:noProof/>
        </w:rPr>
        <w:fldChar w:fldCharType="separate"/>
      </w:r>
      <w:r w:rsidRPr="00171BDA">
        <w:rPr>
          <w:noProof/>
          <w:lang w:val="fr-FR"/>
        </w:rPr>
        <w:t>53</w:t>
      </w:r>
      <w:r>
        <w:rPr>
          <w:noProof/>
        </w:rPr>
        <w:fldChar w:fldCharType="end"/>
      </w:r>
    </w:p>
    <w:p w14:paraId="46E05C6C" w14:textId="6B8102C4" w:rsidR="00171BDA" w:rsidRDefault="00171BDA">
      <w:pPr>
        <w:pStyle w:val="TOC5"/>
        <w:rPr>
          <w:rFonts w:asciiTheme="minorHAnsi" w:eastAsiaTheme="minorEastAsia" w:hAnsiTheme="minorHAnsi" w:cstheme="minorBidi"/>
          <w:noProof/>
          <w:sz w:val="22"/>
          <w:szCs w:val="22"/>
          <w:lang w:eastAsia="en-GB"/>
        </w:rPr>
      </w:pPr>
      <w:r>
        <w:rPr>
          <w:noProof/>
          <w:lang w:eastAsia="zh-CN"/>
        </w:rPr>
        <w:t>11.2.1.1.9</w:t>
      </w:r>
      <w:r>
        <w:rPr>
          <w:rFonts w:asciiTheme="minorHAnsi" w:eastAsiaTheme="minorEastAsia" w:hAnsiTheme="minorHAnsi" w:cstheme="minorBidi"/>
          <w:noProof/>
          <w:sz w:val="22"/>
          <w:szCs w:val="22"/>
          <w:lang w:eastAsia="en-GB"/>
        </w:rPr>
        <w:tab/>
      </w:r>
      <w:r w:rsidRPr="000444CB">
        <w:rPr>
          <w:rFonts w:cs="Arial"/>
          <w:noProof/>
        </w:rPr>
        <w:t>setComment</w:t>
      </w:r>
      <w:r>
        <w:rPr>
          <w:noProof/>
        </w:rPr>
        <w:tab/>
      </w:r>
      <w:r>
        <w:rPr>
          <w:noProof/>
        </w:rPr>
        <w:fldChar w:fldCharType="begin" w:fldLock="1"/>
      </w:r>
      <w:r>
        <w:rPr>
          <w:noProof/>
        </w:rPr>
        <w:instrText xml:space="preserve"> PAGEREF _Toc105504798 \h </w:instrText>
      </w:r>
      <w:r>
        <w:rPr>
          <w:noProof/>
        </w:rPr>
      </w:r>
      <w:r>
        <w:rPr>
          <w:noProof/>
        </w:rPr>
        <w:fldChar w:fldCharType="separate"/>
      </w:r>
      <w:r>
        <w:rPr>
          <w:noProof/>
        </w:rPr>
        <w:t>53</w:t>
      </w:r>
      <w:r>
        <w:rPr>
          <w:noProof/>
        </w:rPr>
        <w:fldChar w:fldCharType="end"/>
      </w:r>
    </w:p>
    <w:p w14:paraId="2846796C" w14:textId="422AF68E" w:rsidR="00171BDA" w:rsidRDefault="00171BDA">
      <w:pPr>
        <w:pStyle w:val="TOC6"/>
        <w:rPr>
          <w:rFonts w:asciiTheme="minorHAnsi" w:eastAsiaTheme="minorEastAsia" w:hAnsiTheme="minorHAnsi" w:cstheme="minorBidi"/>
          <w:noProof/>
          <w:sz w:val="22"/>
          <w:szCs w:val="22"/>
          <w:lang w:eastAsia="en-GB"/>
        </w:rPr>
      </w:pPr>
      <w:r>
        <w:rPr>
          <w:noProof/>
          <w:lang w:eastAsia="zh-CN"/>
        </w:rPr>
        <w:t>11.2.1.1.9.1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_Toc105504799 \h </w:instrText>
      </w:r>
      <w:r>
        <w:rPr>
          <w:noProof/>
        </w:rPr>
      </w:r>
      <w:r>
        <w:rPr>
          <w:noProof/>
        </w:rPr>
        <w:fldChar w:fldCharType="separate"/>
      </w:r>
      <w:r>
        <w:rPr>
          <w:noProof/>
        </w:rPr>
        <w:t>53</w:t>
      </w:r>
      <w:r>
        <w:rPr>
          <w:noProof/>
        </w:rPr>
        <w:fldChar w:fldCharType="end"/>
      </w:r>
    </w:p>
    <w:p w14:paraId="32ACE413" w14:textId="6B720932" w:rsidR="00171BDA" w:rsidRDefault="00171BDA">
      <w:pPr>
        <w:pStyle w:val="TOC6"/>
        <w:rPr>
          <w:rFonts w:asciiTheme="minorHAnsi" w:eastAsiaTheme="minorEastAsia" w:hAnsiTheme="minorHAnsi" w:cstheme="minorBidi"/>
          <w:noProof/>
          <w:sz w:val="22"/>
          <w:szCs w:val="22"/>
          <w:lang w:eastAsia="en-GB"/>
        </w:rPr>
      </w:pPr>
      <w:r>
        <w:rPr>
          <w:noProof/>
          <w:lang w:eastAsia="zh-CN"/>
        </w:rPr>
        <w:t>11.2.1.1.9.2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_Toc105504800 \h </w:instrText>
      </w:r>
      <w:r>
        <w:rPr>
          <w:noProof/>
        </w:rPr>
      </w:r>
      <w:r>
        <w:rPr>
          <w:noProof/>
        </w:rPr>
        <w:fldChar w:fldCharType="separate"/>
      </w:r>
      <w:r>
        <w:rPr>
          <w:noProof/>
        </w:rPr>
        <w:t>54</w:t>
      </w:r>
      <w:r>
        <w:rPr>
          <w:noProof/>
        </w:rPr>
        <w:fldChar w:fldCharType="end"/>
      </w:r>
    </w:p>
    <w:p w14:paraId="2DB67D74" w14:textId="4A929C60" w:rsidR="00171BDA" w:rsidRDefault="00171BDA">
      <w:pPr>
        <w:pStyle w:val="TOC6"/>
        <w:rPr>
          <w:rFonts w:asciiTheme="minorHAnsi" w:eastAsiaTheme="minorEastAsia" w:hAnsiTheme="minorHAnsi" w:cstheme="minorBidi"/>
          <w:noProof/>
          <w:sz w:val="22"/>
          <w:szCs w:val="22"/>
          <w:lang w:eastAsia="en-GB"/>
        </w:rPr>
      </w:pPr>
      <w:r>
        <w:rPr>
          <w:noProof/>
          <w:lang w:eastAsia="zh-CN"/>
        </w:rPr>
        <w:t>11.2.1.1.9.3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_Toc105504801 \h </w:instrText>
      </w:r>
      <w:r>
        <w:rPr>
          <w:noProof/>
        </w:rPr>
      </w:r>
      <w:r>
        <w:rPr>
          <w:noProof/>
        </w:rPr>
        <w:fldChar w:fldCharType="separate"/>
      </w:r>
      <w:r>
        <w:rPr>
          <w:noProof/>
        </w:rPr>
        <w:t>54</w:t>
      </w:r>
      <w:r>
        <w:rPr>
          <w:noProof/>
        </w:rPr>
        <w:fldChar w:fldCharType="end"/>
      </w:r>
    </w:p>
    <w:p w14:paraId="4CF788BB" w14:textId="342A2A07" w:rsidR="00171BDA" w:rsidRDefault="00171BDA">
      <w:pPr>
        <w:pStyle w:val="TOC4"/>
        <w:rPr>
          <w:rFonts w:asciiTheme="minorHAnsi" w:eastAsiaTheme="minorEastAsia" w:hAnsiTheme="minorHAnsi" w:cstheme="minorBidi"/>
          <w:noProof/>
          <w:sz w:val="22"/>
          <w:szCs w:val="22"/>
          <w:lang w:eastAsia="en-GB"/>
        </w:rPr>
      </w:pPr>
      <w:r>
        <w:rPr>
          <w:noProof/>
          <w:lang w:eastAsia="zh-CN"/>
        </w:rPr>
        <w:t>11.2.1.2</w:t>
      </w:r>
      <w:r>
        <w:rPr>
          <w:rFonts w:asciiTheme="minorHAnsi" w:eastAsiaTheme="minorEastAsia" w:hAnsiTheme="minorHAnsi" w:cstheme="minorBidi"/>
          <w:noProof/>
          <w:sz w:val="22"/>
          <w:szCs w:val="22"/>
          <w:lang w:eastAsia="en-GB"/>
        </w:rPr>
        <w:tab/>
      </w:r>
      <w:r>
        <w:rPr>
          <w:noProof/>
          <w:lang w:eastAsia="zh-CN"/>
        </w:rPr>
        <w:t>Fault supervision data control</w:t>
      </w:r>
      <w:r>
        <w:rPr>
          <w:noProof/>
        </w:rPr>
        <w:tab/>
      </w:r>
      <w:r>
        <w:rPr>
          <w:noProof/>
        </w:rPr>
        <w:fldChar w:fldCharType="begin" w:fldLock="1"/>
      </w:r>
      <w:r>
        <w:rPr>
          <w:noProof/>
        </w:rPr>
        <w:instrText xml:space="preserve"> PAGEREF _Toc105504802 \h </w:instrText>
      </w:r>
      <w:r>
        <w:rPr>
          <w:noProof/>
        </w:rPr>
      </w:r>
      <w:r>
        <w:rPr>
          <w:noProof/>
        </w:rPr>
        <w:fldChar w:fldCharType="separate"/>
      </w:r>
      <w:r>
        <w:rPr>
          <w:noProof/>
        </w:rPr>
        <w:t>54</w:t>
      </w:r>
      <w:r>
        <w:rPr>
          <w:noProof/>
        </w:rPr>
        <w:fldChar w:fldCharType="end"/>
      </w:r>
    </w:p>
    <w:p w14:paraId="4F45539C" w14:textId="1A34731E" w:rsidR="00171BDA" w:rsidRDefault="00171BDA">
      <w:pPr>
        <w:pStyle w:val="TOC5"/>
        <w:rPr>
          <w:rFonts w:asciiTheme="minorHAnsi" w:eastAsiaTheme="minorEastAsia" w:hAnsiTheme="minorHAnsi" w:cstheme="minorBidi"/>
          <w:noProof/>
          <w:sz w:val="22"/>
          <w:szCs w:val="22"/>
          <w:lang w:eastAsia="en-GB"/>
        </w:rPr>
      </w:pPr>
      <w:r>
        <w:rPr>
          <w:noProof/>
        </w:rPr>
        <w:t>11.2.1.2.1</w:t>
      </w:r>
      <w:r>
        <w:rPr>
          <w:rFonts w:asciiTheme="minorHAnsi" w:eastAsiaTheme="minorEastAsia" w:hAnsiTheme="minorHAnsi" w:cstheme="minorBidi"/>
          <w:noProof/>
          <w:sz w:val="22"/>
          <w:szCs w:val="22"/>
          <w:lang w:eastAsia="en-GB"/>
        </w:rPr>
        <w:tab/>
      </w:r>
      <w:r w:rsidRPr="000444CB">
        <w:rPr>
          <w:rFonts w:cs="Arial"/>
          <w:noProof/>
        </w:rPr>
        <w:t>acknowledgeAlarms</w:t>
      </w:r>
      <w:r>
        <w:rPr>
          <w:noProof/>
        </w:rPr>
        <w:tab/>
      </w:r>
      <w:r>
        <w:rPr>
          <w:noProof/>
        </w:rPr>
        <w:fldChar w:fldCharType="begin" w:fldLock="1"/>
      </w:r>
      <w:r>
        <w:rPr>
          <w:noProof/>
        </w:rPr>
        <w:instrText xml:space="preserve"> PAGEREF _Toc105504803 \h </w:instrText>
      </w:r>
      <w:r>
        <w:rPr>
          <w:noProof/>
        </w:rPr>
      </w:r>
      <w:r>
        <w:rPr>
          <w:noProof/>
        </w:rPr>
        <w:fldChar w:fldCharType="separate"/>
      </w:r>
      <w:r>
        <w:rPr>
          <w:noProof/>
        </w:rPr>
        <w:t>54</w:t>
      </w:r>
      <w:r>
        <w:rPr>
          <w:noProof/>
        </w:rPr>
        <w:fldChar w:fldCharType="end"/>
      </w:r>
    </w:p>
    <w:p w14:paraId="31A5742B" w14:textId="395018AF" w:rsidR="00171BDA" w:rsidRDefault="00171BDA">
      <w:pPr>
        <w:pStyle w:val="TOC6"/>
        <w:rPr>
          <w:rFonts w:asciiTheme="minorHAnsi" w:eastAsiaTheme="minorEastAsia" w:hAnsiTheme="minorHAnsi" w:cstheme="minorBidi"/>
          <w:noProof/>
          <w:sz w:val="22"/>
          <w:szCs w:val="22"/>
          <w:lang w:eastAsia="en-GB"/>
        </w:rPr>
      </w:pPr>
      <w:r>
        <w:rPr>
          <w:noProof/>
        </w:rPr>
        <w:t>11.2.1.2.1.1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_Toc105504804 \h </w:instrText>
      </w:r>
      <w:r>
        <w:rPr>
          <w:noProof/>
        </w:rPr>
      </w:r>
      <w:r>
        <w:rPr>
          <w:noProof/>
        </w:rPr>
        <w:fldChar w:fldCharType="separate"/>
      </w:r>
      <w:r>
        <w:rPr>
          <w:noProof/>
        </w:rPr>
        <w:t>54</w:t>
      </w:r>
      <w:r>
        <w:rPr>
          <w:noProof/>
        </w:rPr>
        <w:fldChar w:fldCharType="end"/>
      </w:r>
    </w:p>
    <w:p w14:paraId="33667010" w14:textId="5AEB8D3E" w:rsidR="00171BDA" w:rsidRDefault="00171BDA">
      <w:pPr>
        <w:pStyle w:val="TOC6"/>
        <w:rPr>
          <w:rFonts w:asciiTheme="minorHAnsi" w:eastAsiaTheme="minorEastAsia" w:hAnsiTheme="minorHAnsi" w:cstheme="minorBidi"/>
          <w:noProof/>
          <w:sz w:val="22"/>
          <w:szCs w:val="22"/>
          <w:lang w:eastAsia="en-GB"/>
        </w:rPr>
      </w:pPr>
      <w:r>
        <w:rPr>
          <w:noProof/>
        </w:rPr>
        <w:t>11.2.1.2.1.2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_Toc105504805 \h </w:instrText>
      </w:r>
      <w:r>
        <w:rPr>
          <w:noProof/>
        </w:rPr>
      </w:r>
      <w:r>
        <w:rPr>
          <w:noProof/>
        </w:rPr>
        <w:fldChar w:fldCharType="separate"/>
      </w:r>
      <w:r>
        <w:rPr>
          <w:noProof/>
        </w:rPr>
        <w:t>54</w:t>
      </w:r>
      <w:r>
        <w:rPr>
          <w:noProof/>
        </w:rPr>
        <w:fldChar w:fldCharType="end"/>
      </w:r>
    </w:p>
    <w:p w14:paraId="7BE5D280" w14:textId="41F38F8C" w:rsidR="00171BDA" w:rsidRDefault="00171BDA">
      <w:pPr>
        <w:pStyle w:val="TOC6"/>
        <w:rPr>
          <w:rFonts w:asciiTheme="minorHAnsi" w:eastAsiaTheme="minorEastAsia" w:hAnsiTheme="minorHAnsi" w:cstheme="minorBidi"/>
          <w:noProof/>
          <w:sz w:val="22"/>
          <w:szCs w:val="22"/>
          <w:lang w:eastAsia="en-GB"/>
        </w:rPr>
      </w:pPr>
      <w:r>
        <w:rPr>
          <w:noProof/>
        </w:rPr>
        <w:t>11.2.1.2.1.3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_Toc105504806 \h </w:instrText>
      </w:r>
      <w:r>
        <w:rPr>
          <w:noProof/>
        </w:rPr>
      </w:r>
      <w:r>
        <w:rPr>
          <w:noProof/>
        </w:rPr>
        <w:fldChar w:fldCharType="separate"/>
      </w:r>
      <w:r>
        <w:rPr>
          <w:noProof/>
        </w:rPr>
        <w:t>55</w:t>
      </w:r>
      <w:r>
        <w:rPr>
          <w:noProof/>
        </w:rPr>
        <w:fldChar w:fldCharType="end"/>
      </w:r>
    </w:p>
    <w:p w14:paraId="3AC97DA6" w14:textId="406064A7" w:rsidR="00171BDA" w:rsidRDefault="00171BDA">
      <w:pPr>
        <w:pStyle w:val="TOC6"/>
        <w:rPr>
          <w:rFonts w:asciiTheme="minorHAnsi" w:eastAsiaTheme="minorEastAsia" w:hAnsiTheme="minorHAnsi" w:cstheme="minorBidi"/>
          <w:noProof/>
          <w:sz w:val="22"/>
          <w:szCs w:val="22"/>
          <w:lang w:eastAsia="en-GB"/>
        </w:rPr>
      </w:pPr>
      <w:r>
        <w:rPr>
          <w:noProof/>
        </w:rPr>
        <w:t>11.2.1.2.1.4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_Toc105504807 \h </w:instrText>
      </w:r>
      <w:r>
        <w:rPr>
          <w:noProof/>
        </w:rPr>
      </w:r>
      <w:r>
        <w:rPr>
          <w:noProof/>
        </w:rPr>
        <w:fldChar w:fldCharType="separate"/>
      </w:r>
      <w:r>
        <w:rPr>
          <w:noProof/>
        </w:rPr>
        <w:t>55</w:t>
      </w:r>
      <w:r>
        <w:rPr>
          <w:noProof/>
        </w:rPr>
        <w:fldChar w:fldCharType="end"/>
      </w:r>
    </w:p>
    <w:p w14:paraId="5EE61A9A" w14:textId="73501E10" w:rsidR="00171BDA" w:rsidRDefault="00171BDA">
      <w:pPr>
        <w:pStyle w:val="TOC5"/>
        <w:rPr>
          <w:rFonts w:asciiTheme="minorHAnsi" w:eastAsiaTheme="minorEastAsia" w:hAnsiTheme="minorHAnsi" w:cstheme="minorBidi"/>
          <w:noProof/>
          <w:sz w:val="22"/>
          <w:szCs w:val="22"/>
          <w:lang w:eastAsia="en-GB"/>
        </w:rPr>
      </w:pPr>
      <w:r>
        <w:rPr>
          <w:noProof/>
        </w:rPr>
        <w:t>11.2.1.2.2</w:t>
      </w:r>
      <w:r>
        <w:rPr>
          <w:rFonts w:asciiTheme="minorHAnsi" w:eastAsiaTheme="minorEastAsia" w:hAnsiTheme="minorHAnsi" w:cstheme="minorBidi"/>
          <w:noProof/>
          <w:sz w:val="22"/>
          <w:szCs w:val="22"/>
          <w:lang w:eastAsia="en-GB"/>
        </w:rPr>
        <w:tab/>
      </w:r>
      <w:r w:rsidRPr="000444CB">
        <w:rPr>
          <w:rFonts w:cs="Arial"/>
          <w:noProof/>
        </w:rPr>
        <w:t>unacknowledgeAlarms</w:t>
      </w:r>
      <w:r>
        <w:rPr>
          <w:noProof/>
        </w:rPr>
        <w:tab/>
      </w:r>
      <w:r>
        <w:rPr>
          <w:noProof/>
        </w:rPr>
        <w:fldChar w:fldCharType="begin" w:fldLock="1"/>
      </w:r>
      <w:r>
        <w:rPr>
          <w:noProof/>
        </w:rPr>
        <w:instrText xml:space="preserve"> PAGEREF _Toc105504808 \h </w:instrText>
      </w:r>
      <w:r>
        <w:rPr>
          <w:noProof/>
        </w:rPr>
      </w:r>
      <w:r>
        <w:rPr>
          <w:noProof/>
        </w:rPr>
        <w:fldChar w:fldCharType="separate"/>
      </w:r>
      <w:r>
        <w:rPr>
          <w:noProof/>
        </w:rPr>
        <w:t>55</w:t>
      </w:r>
      <w:r>
        <w:rPr>
          <w:noProof/>
        </w:rPr>
        <w:fldChar w:fldCharType="end"/>
      </w:r>
    </w:p>
    <w:p w14:paraId="3C9762DB" w14:textId="0962AC96" w:rsidR="00171BDA" w:rsidRDefault="00171BDA">
      <w:pPr>
        <w:pStyle w:val="TOC6"/>
        <w:rPr>
          <w:rFonts w:asciiTheme="minorHAnsi" w:eastAsiaTheme="minorEastAsia" w:hAnsiTheme="minorHAnsi" w:cstheme="minorBidi"/>
          <w:noProof/>
          <w:sz w:val="22"/>
          <w:szCs w:val="22"/>
          <w:lang w:eastAsia="en-GB"/>
        </w:rPr>
      </w:pPr>
      <w:r>
        <w:rPr>
          <w:noProof/>
        </w:rPr>
        <w:t>11.2.1.2.2.1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_Toc105504809 \h </w:instrText>
      </w:r>
      <w:r>
        <w:rPr>
          <w:noProof/>
        </w:rPr>
      </w:r>
      <w:r>
        <w:rPr>
          <w:noProof/>
        </w:rPr>
        <w:fldChar w:fldCharType="separate"/>
      </w:r>
      <w:r>
        <w:rPr>
          <w:noProof/>
        </w:rPr>
        <w:t>55</w:t>
      </w:r>
      <w:r>
        <w:rPr>
          <w:noProof/>
        </w:rPr>
        <w:fldChar w:fldCharType="end"/>
      </w:r>
    </w:p>
    <w:p w14:paraId="16B84E64" w14:textId="4C61C271" w:rsidR="00171BDA" w:rsidRDefault="00171BDA">
      <w:pPr>
        <w:pStyle w:val="TOC6"/>
        <w:rPr>
          <w:rFonts w:asciiTheme="minorHAnsi" w:eastAsiaTheme="minorEastAsia" w:hAnsiTheme="minorHAnsi" w:cstheme="minorBidi"/>
          <w:noProof/>
          <w:sz w:val="22"/>
          <w:szCs w:val="22"/>
          <w:lang w:eastAsia="en-GB"/>
        </w:rPr>
      </w:pPr>
      <w:r>
        <w:rPr>
          <w:noProof/>
        </w:rPr>
        <w:t>11.2.1.2.2.2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_Toc105504810 \h </w:instrText>
      </w:r>
      <w:r>
        <w:rPr>
          <w:noProof/>
        </w:rPr>
      </w:r>
      <w:r>
        <w:rPr>
          <w:noProof/>
        </w:rPr>
        <w:fldChar w:fldCharType="separate"/>
      </w:r>
      <w:r>
        <w:rPr>
          <w:noProof/>
        </w:rPr>
        <w:t>56</w:t>
      </w:r>
      <w:r>
        <w:rPr>
          <w:noProof/>
        </w:rPr>
        <w:fldChar w:fldCharType="end"/>
      </w:r>
    </w:p>
    <w:p w14:paraId="37A41C35" w14:textId="6DF1D211" w:rsidR="00171BDA" w:rsidRDefault="00171BDA">
      <w:pPr>
        <w:pStyle w:val="TOC6"/>
        <w:rPr>
          <w:rFonts w:asciiTheme="minorHAnsi" w:eastAsiaTheme="minorEastAsia" w:hAnsiTheme="minorHAnsi" w:cstheme="minorBidi"/>
          <w:noProof/>
          <w:sz w:val="22"/>
          <w:szCs w:val="22"/>
          <w:lang w:eastAsia="en-GB"/>
        </w:rPr>
      </w:pPr>
      <w:r>
        <w:rPr>
          <w:noProof/>
        </w:rPr>
        <w:t>11.2.1.2.2.3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_Toc105504811 \h </w:instrText>
      </w:r>
      <w:r>
        <w:rPr>
          <w:noProof/>
        </w:rPr>
      </w:r>
      <w:r>
        <w:rPr>
          <w:noProof/>
        </w:rPr>
        <w:fldChar w:fldCharType="separate"/>
      </w:r>
      <w:r>
        <w:rPr>
          <w:noProof/>
        </w:rPr>
        <w:t>56</w:t>
      </w:r>
      <w:r>
        <w:rPr>
          <w:noProof/>
        </w:rPr>
        <w:fldChar w:fldCharType="end"/>
      </w:r>
    </w:p>
    <w:p w14:paraId="2DDAFAD7" w14:textId="0CB9CBC8" w:rsidR="00171BDA" w:rsidRDefault="00171BDA">
      <w:pPr>
        <w:pStyle w:val="TOC6"/>
        <w:rPr>
          <w:rFonts w:asciiTheme="minorHAnsi" w:eastAsiaTheme="minorEastAsia" w:hAnsiTheme="minorHAnsi" w:cstheme="minorBidi"/>
          <w:noProof/>
          <w:sz w:val="22"/>
          <w:szCs w:val="22"/>
          <w:lang w:eastAsia="en-GB"/>
        </w:rPr>
      </w:pPr>
      <w:r>
        <w:rPr>
          <w:noProof/>
        </w:rPr>
        <w:t>11.2.1.2.2.4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_Toc105504812 \h </w:instrText>
      </w:r>
      <w:r>
        <w:rPr>
          <w:noProof/>
        </w:rPr>
      </w:r>
      <w:r>
        <w:rPr>
          <w:noProof/>
        </w:rPr>
        <w:fldChar w:fldCharType="separate"/>
      </w:r>
      <w:r>
        <w:rPr>
          <w:noProof/>
        </w:rPr>
        <w:t>57</w:t>
      </w:r>
      <w:r>
        <w:rPr>
          <w:noProof/>
        </w:rPr>
        <w:fldChar w:fldCharType="end"/>
      </w:r>
    </w:p>
    <w:p w14:paraId="44D5DEED" w14:textId="4A89AE6F" w:rsidR="00171BDA" w:rsidRDefault="00171BDA">
      <w:pPr>
        <w:pStyle w:val="TOC5"/>
        <w:rPr>
          <w:rFonts w:asciiTheme="minorHAnsi" w:eastAsiaTheme="minorEastAsia" w:hAnsiTheme="minorHAnsi" w:cstheme="minorBidi"/>
          <w:noProof/>
          <w:sz w:val="22"/>
          <w:szCs w:val="22"/>
          <w:lang w:eastAsia="en-GB"/>
        </w:rPr>
      </w:pPr>
      <w:r>
        <w:rPr>
          <w:noProof/>
        </w:rPr>
        <w:t>11.2.1.2.3</w:t>
      </w:r>
      <w:r>
        <w:rPr>
          <w:rFonts w:asciiTheme="minorHAnsi" w:eastAsiaTheme="minorEastAsia" w:hAnsiTheme="minorHAnsi" w:cstheme="minorBidi"/>
          <w:noProof/>
          <w:sz w:val="22"/>
          <w:szCs w:val="22"/>
          <w:lang w:eastAsia="en-GB"/>
        </w:rPr>
        <w:tab/>
      </w:r>
      <w:r w:rsidRPr="000444CB">
        <w:rPr>
          <w:rFonts w:cs="Arial"/>
          <w:noProof/>
        </w:rPr>
        <w:t>clearAlarms</w:t>
      </w:r>
      <w:r>
        <w:rPr>
          <w:noProof/>
        </w:rPr>
        <w:tab/>
      </w:r>
      <w:r>
        <w:rPr>
          <w:noProof/>
        </w:rPr>
        <w:fldChar w:fldCharType="begin" w:fldLock="1"/>
      </w:r>
      <w:r>
        <w:rPr>
          <w:noProof/>
        </w:rPr>
        <w:instrText xml:space="preserve"> PAGEREF _Toc105504813 \h </w:instrText>
      </w:r>
      <w:r>
        <w:rPr>
          <w:noProof/>
        </w:rPr>
      </w:r>
      <w:r>
        <w:rPr>
          <w:noProof/>
        </w:rPr>
        <w:fldChar w:fldCharType="separate"/>
      </w:r>
      <w:r>
        <w:rPr>
          <w:noProof/>
        </w:rPr>
        <w:t>57</w:t>
      </w:r>
      <w:r>
        <w:rPr>
          <w:noProof/>
        </w:rPr>
        <w:fldChar w:fldCharType="end"/>
      </w:r>
    </w:p>
    <w:p w14:paraId="5BD5F540" w14:textId="09CE1E1A" w:rsidR="00171BDA" w:rsidRDefault="00171BDA">
      <w:pPr>
        <w:pStyle w:val="TOC6"/>
        <w:rPr>
          <w:rFonts w:asciiTheme="minorHAnsi" w:eastAsiaTheme="minorEastAsia" w:hAnsiTheme="minorHAnsi" w:cstheme="minorBidi"/>
          <w:noProof/>
          <w:sz w:val="22"/>
          <w:szCs w:val="22"/>
          <w:lang w:eastAsia="en-GB"/>
        </w:rPr>
      </w:pPr>
      <w:r>
        <w:rPr>
          <w:noProof/>
        </w:rPr>
        <w:t>11.2.1.2.3.1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_Toc105504814 \h </w:instrText>
      </w:r>
      <w:r>
        <w:rPr>
          <w:noProof/>
        </w:rPr>
      </w:r>
      <w:r>
        <w:rPr>
          <w:noProof/>
        </w:rPr>
        <w:fldChar w:fldCharType="separate"/>
      </w:r>
      <w:r>
        <w:rPr>
          <w:noProof/>
        </w:rPr>
        <w:t>57</w:t>
      </w:r>
      <w:r>
        <w:rPr>
          <w:noProof/>
        </w:rPr>
        <w:fldChar w:fldCharType="end"/>
      </w:r>
    </w:p>
    <w:p w14:paraId="3A2E7935" w14:textId="0B77785F" w:rsidR="00171BDA" w:rsidRDefault="00171BDA">
      <w:pPr>
        <w:pStyle w:val="TOC6"/>
        <w:rPr>
          <w:rFonts w:asciiTheme="minorHAnsi" w:eastAsiaTheme="minorEastAsia" w:hAnsiTheme="minorHAnsi" w:cstheme="minorBidi"/>
          <w:noProof/>
          <w:sz w:val="22"/>
          <w:szCs w:val="22"/>
          <w:lang w:eastAsia="en-GB"/>
        </w:rPr>
      </w:pPr>
      <w:r>
        <w:rPr>
          <w:noProof/>
        </w:rPr>
        <w:t>11.2.1.2.3.2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_Toc105504815 \h </w:instrText>
      </w:r>
      <w:r>
        <w:rPr>
          <w:noProof/>
        </w:rPr>
      </w:r>
      <w:r>
        <w:rPr>
          <w:noProof/>
        </w:rPr>
        <w:fldChar w:fldCharType="separate"/>
      </w:r>
      <w:r>
        <w:rPr>
          <w:noProof/>
        </w:rPr>
        <w:t>57</w:t>
      </w:r>
      <w:r>
        <w:rPr>
          <w:noProof/>
        </w:rPr>
        <w:fldChar w:fldCharType="end"/>
      </w:r>
    </w:p>
    <w:p w14:paraId="23ECC1BE" w14:textId="12D8B77C" w:rsidR="00171BDA" w:rsidRDefault="00171BDA">
      <w:pPr>
        <w:pStyle w:val="TOC6"/>
        <w:rPr>
          <w:rFonts w:asciiTheme="minorHAnsi" w:eastAsiaTheme="minorEastAsia" w:hAnsiTheme="minorHAnsi" w:cstheme="minorBidi"/>
          <w:noProof/>
          <w:sz w:val="22"/>
          <w:szCs w:val="22"/>
          <w:lang w:eastAsia="en-GB"/>
        </w:rPr>
      </w:pPr>
      <w:r>
        <w:rPr>
          <w:noProof/>
        </w:rPr>
        <w:t>11.2.1.2.3.3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_Toc105504816 \h </w:instrText>
      </w:r>
      <w:r>
        <w:rPr>
          <w:noProof/>
        </w:rPr>
      </w:r>
      <w:r>
        <w:rPr>
          <w:noProof/>
        </w:rPr>
        <w:fldChar w:fldCharType="separate"/>
      </w:r>
      <w:r>
        <w:rPr>
          <w:noProof/>
        </w:rPr>
        <w:t>57</w:t>
      </w:r>
      <w:r>
        <w:rPr>
          <w:noProof/>
        </w:rPr>
        <w:fldChar w:fldCharType="end"/>
      </w:r>
    </w:p>
    <w:p w14:paraId="4CD1678C" w14:textId="7590FC1A" w:rsidR="00171BDA" w:rsidRDefault="00171BDA">
      <w:pPr>
        <w:pStyle w:val="TOC6"/>
        <w:rPr>
          <w:rFonts w:asciiTheme="minorHAnsi" w:eastAsiaTheme="minorEastAsia" w:hAnsiTheme="minorHAnsi" w:cstheme="minorBidi"/>
          <w:noProof/>
          <w:sz w:val="22"/>
          <w:szCs w:val="22"/>
          <w:lang w:eastAsia="en-GB"/>
        </w:rPr>
      </w:pPr>
      <w:r>
        <w:rPr>
          <w:noProof/>
        </w:rPr>
        <w:t>11.2.1.2.3.4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_Toc105504817 \h </w:instrText>
      </w:r>
      <w:r>
        <w:rPr>
          <w:noProof/>
        </w:rPr>
      </w:r>
      <w:r>
        <w:rPr>
          <w:noProof/>
        </w:rPr>
        <w:fldChar w:fldCharType="separate"/>
      </w:r>
      <w:r>
        <w:rPr>
          <w:noProof/>
        </w:rPr>
        <w:t>57</w:t>
      </w:r>
      <w:r>
        <w:rPr>
          <w:noProof/>
        </w:rPr>
        <w:fldChar w:fldCharType="end"/>
      </w:r>
    </w:p>
    <w:p w14:paraId="187E3151" w14:textId="327FE703" w:rsidR="00171BDA" w:rsidRDefault="00171BDA">
      <w:pPr>
        <w:pStyle w:val="TOC5"/>
        <w:rPr>
          <w:rFonts w:asciiTheme="minorHAnsi" w:eastAsiaTheme="minorEastAsia" w:hAnsiTheme="minorHAnsi" w:cstheme="minorBidi"/>
          <w:noProof/>
          <w:sz w:val="22"/>
          <w:szCs w:val="22"/>
          <w:lang w:eastAsia="en-GB"/>
        </w:rPr>
      </w:pPr>
      <w:r>
        <w:rPr>
          <w:noProof/>
        </w:rPr>
        <w:t>11.2.1.2.4</w:t>
      </w:r>
      <w:r>
        <w:rPr>
          <w:rFonts w:asciiTheme="minorHAnsi" w:eastAsiaTheme="minorEastAsia" w:hAnsiTheme="minorHAnsi" w:cstheme="minorBidi"/>
          <w:noProof/>
          <w:sz w:val="22"/>
          <w:szCs w:val="22"/>
          <w:lang w:eastAsia="en-GB"/>
        </w:rPr>
        <w:tab/>
      </w:r>
      <w:r w:rsidRPr="000444CB">
        <w:rPr>
          <w:rFonts w:cs="Arial"/>
          <w:noProof/>
        </w:rPr>
        <w:t>notifyClearedAlarm</w:t>
      </w:r>
      <w:r>
        <w:rPr>
          <w:noProof/>
        </w:rPr>
        <w:tab/>
      </w:r>
      <w:r>
        <w:rPr>
          <w:noProof/>
        </w:rPr>
        <w:fldChar w:fldCharType="begin" w:fldLock="1"/>
      </w:r>
      <w:r>
        <w:rPr>
          <w:noProof/>
        </w:rPr>
        <w:instrText xml:space="preserve"> PAGEREF _Toc105504818 \h </w:instrText>
      </w:r>
      <w:r>
        <w:rPr>
          <w:noProof/>
        </w:rPr>
      </w:r>
      <w:r>
        <w:rPr>
          <w:noProof/>
        </w:rPr>
        <w:fldChar w:fldCharType="separate"/>
      </w:r>
      <w:r>
        <w:rPr>
          <w:noProof/>
        </w:rPr>
        <w:t>57</w:t>
      </w:r>
      <w:r>
        <w:rPr>
          <w:noProof/>
        </w:rPr>
        <w:fldChar w:fldCharType="end"/>
      </w:r>
    </w:p>
    <w:p w14:paraId="3C36A088" w14:textId="50F05462" w:rsidR="00171BDA" w:rsidRDefault="00171BDA">
      <w:pPr>
        <w:pStyle w:val="TOC6"/>
        <w:rPr>
          <w:rFonts w:asciiTheme="minorHAnsi" w:eastAsiaTheme="minorEastAsia" w:hAnsiTheme="minorHAnsi" w:cstheme="minorBidi"/>
          <w:noProof/>
          <w:sz w:val="22"/>
          <w:szCs w:val="22"/>
          <w:lang w:eastAsia="en-GB"/>
        </w:rPr>
      </w:pPr>
      <w:r>
        <w:rPr>
          <w:noProof/>
        </w:rPr>
        <w:t>11.2.1.2.4.1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_Toc105504819 \h </w:instrText>
      </w:r>
      <w:r>
        <w:rPr>
          <w:noProof/>
        </w:rPr>
      </w:r>
      <w:r>
        <w:rPr>
          <w:noProof/>
        </w:rPr>
        <w:fldChar w:fldCharType="separate"/>
      </w:r>
      <w:r>
        <w:rPr>
          <w:noProof/>
        </w:rPr>
        <w:t>57</w:t>
      </w:r>
      <w:r>
        <w:rPr>
          <w:noProof/>
        </w:rPr>
        <w:fldChar w:fldCharType="end"/>
      </w:r>
    </w:p>
    <w:p w14:paraId="16B94C6A" w14:textId="0FE350D8" w:rsidR="00171BDA" w:rsidRDefault="00171BDA">
      <w:pPr>
        <w:pStyle w:val="TOC6"/>
        <w:rPr>
          <w:rFonts w:asciiTheme="minorHAnsi" w:eastAsiaTheme="minorEastAsia" w:hAnsiTheme="minorHAnsi" w:cstheme="minorBidi"/>
          <w:noProof/>
          <w:sz w:val="22"/>
          <w:szCs w:val="22"/>
          <w:lang w:eastAsia="en-GB"/>
        </w:rPr>
      </w:pPr>
      <w:r>
        <w:rPr>
          <w:noProof/>
        </w:rPr>
        <w:t>11.2.1.2.4.2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_Toc105504820 \h </w:instrText>
      </w:r>
      <w:r>
        <w:rPr>
          <w:noProof/>
        </w:rPr>
      </w:r>
      <w:r>
        <w:rPr>
          <w:noProof/>
        </w:rPr>
        <w:fldChar w:fldCharType="separate"/>
      </w:r>
      <w:r>
        <w:rPr>
          <w:noProof/>
        </w:rPr>
        <w:t>58</w:t>
      </w:r>
      <w:r>
        <w:rPr>
          <w:noProof/>
        </w:rPr>
        <w:fldChar w:fldCharType="end"/>
      </w:r>
    </w:p>
    <w:p w14:paraId="5DB52B2A" w14:textId="7B5E1F02" w:rsidR="00171BDA" w:rsidRDefault="00171BDA">
      <w:pPr>
        <w:pStyle w:val="TOC6"/>
        <w:rPr>
          <w:rFonts w:asciiTheme="minorHAnsi" w:eastAsiaTheme="minorEastAsia" w:hAnsiTheme="minorHAnsi" w:cstheme="minorBidi"/>
          <w:noProof/>
          <w:sz w:val="22"/>
          <w:szCs w:val="22"/>
          <w:lang w:eastAsia="en-GB"/>
        </w:rPr>
      </w:pPr>
      <w:r>
        <w:rPr>
          <w:noProof/>
        </w:rPr>
        <w:t>11.2.1.2.4.3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_Toc105504821 \h </w:instrText>
      </w:r>
      <w:r>
        <w:rPr>
          <w:noProof/>
        </w:rPr>
      </w:r>
      <w:r>
        <w:rPr>
          <w:noProof/>
        </w:rPr>
        <w:fldChar w:fldCharType="separate"/>
      </w:r>
      <w:r>
        <w:rPr>
          <w:noProof/>
        </w:rPr>
        <w:t>58</w:t>
      </w:r>
      <w:r>
        <w:rPr>
          <w:noProof/>
        </w:rPr>
        <w:fldChar w:fldCharType="end"/>
      </w:r>
    </w:p>
    <w:p w14:paraId="0A45CDFE" w14:textId="0845A553" w:rsidR="00171BDA" w:rsidRDefault="00171BDA">
      <w:pPr>
        <w:pStyle w:val="TOC7"/>
        <w:rPr>
          <w:rFonts w:asciiTheme="minorHAnsi" w:eastAsiaTheme="minorEastAsia" w:hAnsiTheme="minorHAnsi" w:cstheme="minorBidi"/>
          <w:noProof/>
          <w:sz w:val="22"/>
          <w:szCs w:val="22"/>
          <w:lang w:eastAsia="en-GB"/>
        </w:rPr>
      </w:pPr>
      <w:r>
        <w:rPr>
          <w:noProof/>
          <w:lang w:eastAsia="zh-CN"/>
        </w:rPr>
        <w:t>11.2.1.2.4.3.1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_Toc105504822 \h </w:instrText>
      </w:r>
      <w:r>
        <w:rPr>
          <w:noProof/>
        </w:rPr>
      </w:r>
      <w:r>
        <w:rPr>
          <w:noProof/>
        </w:rPr>
        <w:fldChar w:fldCharType="separate"/>
      </w:r>
      <w:r>
        <w:rPr>
          <w:noProof/>
        </w:rPr>
        <w:t>58</w:t>
      </w:r>
      <w:r>
        <w:rPr>
          <w:noProof/>
        </w:rPr>
        <w:fldChar w:fldCharType="end"/>
      </w:r>
    </w:p>
    <w:p w14:paraId="32FC33AF" w14:textId="32816220" w:rsidR="00171BDA" w:rsidRDefault="00171BDA">
      <w:pPr>
        <w:pStyle w:val="TOC7"/>
        <w:rPr>
          <w:rFonts w:asciiTheme="minorHAnsi" w:eastAsiaTheme="minorEastAsia" w:hAnsiTheme="minorHAnsi" w:cstheme="minorBidi"/>
          <w:noProof/>
          <w:sz w:val="22"/>
          <w:szCs w:val="22"/>
          <w:lang w:eastAsia="en-GB"/>
        </w:rPr>
      </w:pPr>
      <w:r>
        <w:rPr>
          <w:noProof/>
          <w:lang w:eastAsia="zh-CN"/>
        </w:rPr>
        <w:t>11.2.1.2.4.3.2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_Toc105504823 \h </w:instrText>
      </w:r>
      <w:r>
        <w:rPr>
          <w:noProof/>
        </w:rPr>
      </w:r>
      <w:r>
        <w:rPr>
          <w:noProof/>
        </w:rPr>
        <w:fldChar w:fldCharType="separate"/>
      </w:r>
      <w:r>
        <w:rPr>
          <w:noProof/>
        </w:rPr>
        <w:t>58</w:t>
      </w:r>
      <w:r>
        <w:rPr>
          <w:noProof/>
        </w:rPr>
        <w:fldChar w:fldCharType="end"/>
      </w:r>
    </w:p>
    <w:p w14:paraId="10579313" w14:textId="2C23C47A" w:rsidR="00171BDA" w:rsidRDefault="00171BDA">
      <w:pPr>
        <w:pStyle w:val="TOC5"/>
        <w:rPr>
          <w:rFonts w:asciiTheme="minorHAnsi" w:eastAsiaTheme="minorEastAsia" w:hAnsiTheme="minorHAnsi" w:cstheme="minorBidi"/>
          <w:noProof/>
          <w:sz w:val="22"/>
          <w:szCs w:val="22"/>
          <w:lang w:eastAsia="en-GB"/>
        </w:rPr>
      </w:pPr>
      <w:r>
        <w:rPr>
          <w:noProof/>
        </w:rPr>
        <w:t>11.2.1.2.5</w:t>
      </w:r>
      <w:r>
        <w:rPr>
          <w:rFonts w:asciiTheme="minorHAnsi" w:eastAsiaTheme="minorEastAsia" w:hAnsiTheme="minorHAnsi" w:cstheme="minorBidi"/>
          <w:noProof/>
          <w:sz w:val="22"/>
          <w:szCs w:val="22"/>
          <w:lang w:eastAsia="en-GB"/>
        </w:rPr>
        <w:tab/>
      </w:r>
      <w:r w:rsidRPr="000444CB">
        <w:rPr>
          <w:rFonts w:cs="Arial"/>
          <w:noProof/>
        </w:rPr>
        <w:t>notifyAckStateChanged</w:t>
      </w:r>
      <w:r>
        <w:rPr>
          <w:noProof/>
        </w:rPr>
        <w:tab/>
      </w:r>
      <w:r>
        <w:rPr>
          <w:noProof/>
        </w:rPr>
        <w:fldChar w:fldCharType="begin" w:fldLock="1"/>
      </w:r>
      <w:r>
        <w:rPr>
          <w:noProof/>
        </w:rPr>
        <w:instrText xml:space="preserve"> PAGEREF _Toc105504824 \h </w:instrText>
      </w:r>
      <w:r>
        <w:rPr>
          <w:noProof/>
        </w:rPr>
      </w:r>
      <w:r>
        <w:rPr>
          <w:noProof/>
        </w:rPr>
        <w:fldChar w:fldCharType="separate"/>
      </w:r>
      <w:r>
        <w:rPr>
          <w:noProof/>
        </w:rPr>
        <w:t>59</w:t>
      </w:r>
      <w:r>
        <w:rPr>
          <w:noProof/>
        </w:rPr>
        <w:fldChar w:fldCharType="end"/>
      </w:r>
    </w:p>
    <w:p w14:paraId="0AB1F2DB" w14:textId="3B33CC06" w:rsidR="00171BDA" w:rsidRDefault="00171BDA">
      <w:pPr>
        <w:pStyle w:val="TOC6"/>
        <w:rPr>
          <w:rFonts w:asciiTheme="minorHAnsi" w:eastAsiaTheme="minorEastAsia" w:hAnsiTheme="minorHAnsi" w:cstheme="minorBidi"/>
          <w:noProof/>
          <w:sz w:val="22"/>
          <w:szCs w:val="22"/>
          <w:lang w:eastAsia="en-GB"/>
        </w:rPr>
      </w:pPr>
      <w:r>
        <w:rPr>
          <w:noProof/>
        </w:rPr>
        <w:t>11.2.1.2.5.1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_Toc105504825 \h </w:instrText>
      </w:r>
      <w:r>
        <w:rPr>
          <w:noProof/>
        </w:rPr>
      </w:r>
      <w:r>
        <w:rPr>
          <w:noProof/>
        </w:rPr>
        <w:fldChar w:fldCharType="separate"/>
      </w:r>
      <w:r>
        <w:rPr>
          <w:noProof/>
        </w:rPr>
        <w:t>59</w:t>
      </w:r>
      <w:r>
        <w:rPr>
          <w:noProof/>
        </w:rPr>
        <w:fldChar w:fldCharType="end"/>
      </w:r>
    </w:p>
    <w:p w14:paraId="67BE82D0" w14:textId="25553B79" w:rsidR="00171BDA" w:rsidRDefault="00171BDA">
      <w:pPr>
        <w:pStyle w:val="TOC6"/>
        <w:rPr>
          <w:rFonts w:asciiTheme="minorHAnsi" w:eastAsiaTheme="minorEastAsia" w:hAnsiTheme="minorHAnsi" w:cstheme="minorBidi"/>
          <w:noProof/>
          <w:sz w:val="22"/>
          <w:szCs w:val="22"/>
          <w:lang w:eastAsia="en-GB"/>
        </w:rPr>
      </w:pPr>
      <w:r>
        <w:rPr>
          <w:noProof/>
        </w:rPr>
        <w:t>11.2.1.2.5.2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_Toc105504826 \h </w:instrText>
      </w:r>
      <w:r>
        <w:rPr>
          <w:noProof/>
        </w:rPr>
      </w:r>
      <w:r>
        <w:rPr>
          <w:noProof/>
        </w:rPr>
        <w:fldChar w:fldCharType="separate"/>
      </w:r>
      <w:r>
        <w:rPr>
          <w:noProof/>
        </w:rPr>
        <w:t>59</w:t>
      </w:r>
      <w:r>
        <w:rPr>
          <w:noProof/>
        </w:rPr>
        <w:fldChar w:fldCharType="end"/>
      </w:r>
    </w:p>
    <w:p w14:paraId="12AD5BCD" w14:textId="7D821A59" w:rsidR="00171BDA" w:rsidRDefault="00171BDA">
      <w:pPr>
        <w:pStyle w:val="TOC6"/>
        <w:rPr>
          <w:rFonts w:asciiTheme="minorHAnsi" w:eastAsiaTheme="minorEastAsia" w:hAnsiTheme="minorHAnsi" w:cstheme="minorBidi"/>
          <w:noProof/>
          <w:sz w:val="22"/>
          <w:szCs w:val="22"/>
          <w:lang w:eastAsia="en-GB"/>
        </w:rPr>
      </w:pPr>
      <w:r>
        <w:rPr>
          <w:noProof/>
        </w:rPr>
        <w:t>11.2.1.2.5.3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_Toc105504827 \h </w:instrText>
      </w:r>
      <w:r>
        <w:rPr>
          <w:noProof/>
        </w:rPr>
      </w:r>
      <w:r>
        <w:rPr>
          <w:noProof/>
        </w:rPr>
        <w:fldChar w:fldCharType="separate"/>
      </w:r>
      <w:r>
        <w:rPr>
          <w:noProof/>
        </w:rPr>
        <w:t>59</w:t>
      </w:r>
      <w:r>
        <w:rPr>
          <w:noProof/>
        </w:rPr>
        <w:fldChar w:fldCharType="end"/>
      </w:r>
    </w:p>
    <w:p w14:paraId="1FA79314" w14:textId="1EF30CF8" w:rsidR="00171BDA" w:rsidRDefault="00171BDA">
      <w:pPr>
        <w:pStyle w:val="TOC7"/>
        <w:rPr>
          <w:rFonts w:asciiTheme="minorHAnsi" w:eastAsiaTheme="minorEastAsia" w:hAnsiTheme="minorHAnsi" w:cstheme="minorBidi"/>
          <w:noProof/>
          <w:sz w:val="22"/>
          <w:szCs w:val="22"/>
          <w:lang w:eastAsia="en-GB"/>
        </w:rPr>
      </w:pPr>
      <w:r>
        <w:rPr>
          <w:noProof/>
          <w:lang w:eastAsia="zh-CN"/>
        </w:rPr>
        <w:t>11.2.1.2.5.3.1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_Toc105504828 \h </w:instrText>
      </w:r>
      <w:r>
        <w:rPr>
          <w:noProof/>
        </w:rPr>
      </w:r>
      <w:r>
        <w:rPr>
          <w:noProof/>
        </w:rPr>
        <w:fldChar w:fldCharType="separate"/>
      </w:r>
      <w:r>
        <w:rPr>
          <w:noProof/>
        </w:rPr>
        <w:t>59</w:t>
      </w:r>
      <w:r>
        <w:rPr>
          <w:noProof/>
        </w:rPr>
        <w:fldChar w:fldCharType="end"/>
      </w:r>
    </w:p>
    <w:p w14:paraId="7AC2244E" w14:textId="69305F88" w:rsidR="00171BDA" w:rsidRDefault="00171BDA">
      <w:pPr>
        <w:pStyle w:val="TOC7"/>
        <w:rPr>
          <w:rFonts w:asciiTheme="minorHAnsi" w:eastAsiaTheme="minorEastAsia" w:hAnsiTheme="minorHAnsi" w:cstheme="minorBidi"/>
          <w:noProof/>
          <w:sz w:val="22"/>
          <w:szCs w:val="22"/>
          <w:lang w:eastAsia="en-GB"/>
        </w:rPr>
      </w:pPr>
      <w:r>
        <w:rPr>
          <w:noProof/>
          <w:lang w:eastAsia="zh-CN"/>
        </w:rPr>
        <w:t>11.2.1.2.5.3.2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_Toc105504829 \h </w:instrText>
      </w:r>
      <w:r>
        <w:rPr>
          <w:noProof/>
        </w:rPr>
      </w:r>
      <w:r>
        <w:rPr>
          <w:noProof/>
        </w:rPr>
        <w:fldChar w:fldCharType="separate"/>
      </w:r>
      <w:r>
        <w:rPr>
          <w:noProof/>
        </w:rPr>
        <w:t>59</w:t>
      </w:r>
      <w:r>
        <w:rPr>
          <w:noProof/>
        </w:rPr>
        <w:fldChar w:fldCharType="end"/>
      </w:r>
    </w:p>
    <w:p w14:paraId="04F7AD77" w14:textId="7078BAF8" w:rsidR="00171BDA" w:rsidRDefault="00171BDA">
      <w:pPr>
        <w:pStyle w:val="TOC5"/>
        <w:rPr>
          <w:rFonts w:asciiTheme="minorHAnsi" w:eastAsiaTheme="minorEastAsia" w:hAnsiTheme="minorHAnsi" w:cstheme="minorBidi"/>
          <w:noProof/>
          <w:sz w:val="22"/>
          <w:szCs w:val="22"/>
          <w:lang w:eastAsia="en-GB"/>
        </w:rPr>
      </w:pPr>
      <w:r>
        <w:rPr>
          <w:noProof/>
          <w:lang w:eastAsia="zh-CN"/>
        </w:rPr>
        <w:t>11.2.1.2.6</w:t>
      </w:r>
      <w:r>
        <w:rPr>
          <w:rFonts w:asciiTheme="minorHAnsi" w:eastAsiaTheme="minorEastAsia" w:hAnsiTheme="minorHAnsi" w:cstheme="minorBidi"/>
          <w:noProof/>
          <w:sz w:val="22"/>
          <w:szCs w:val="22"/>
          <w:lang w:eastAsia="en-GB"/>
        </w:rPr>
        <w:tab/>
      </w:r>
      <w:r w:rsidRPr="000444CB">
        <w:rPr>
          <w:rFonts w:cs="Arial"/>
          <w:noProof/>
        </w:rPr>
        <w:t>notifyComments</w:t>
      </w:r>
      <w:r>
        <w:rPr>
          <w:noProof/>
        </w:rPr>
        <w:tab/>
      </w:r>
      <w:r>
        <w:rPr>
          <w:noProof/>
        </w:rPr>
        <w:fldChar w:fldCharType="begin" w:fldLock="1"/>
      </w:r>
      <w:r>
        <w:rPr>
          <w:noProof/>
        </w:rPr>
        <w:instrText xml:space="preserve"> PAGEREF _Toc105504830 \h </w:instrText>
      </w:r>
      <w:r>
        <w:rPr>
          <w:noProof/>
        </w:rPr>
      </w:r>
      <w:r>
        <w:rPr>
          <w:noProof/>
        </w:rPr>
        <w:fldChar w:fldCharType="separate"/>
      </w:r>
      <w:r>
        <w:rPr>
          <w:noProof/>
        </w:rPr>
        <w:t>59</w:t>
      </w:r>
      <w:r>
        <w:rPr>
          <w:noProof/>
        </w:rPr>
        <w:fldChar w:fldCharType="end"/>
      </w:r>
    </w:p>
    <w:p w14:paraId="2CC65BB7" w14:textId="2D7DFD10" w:rsidR="00171BDA" w:rsidRDefault="00171BDA">
      <w:pPr>
        <w:pStyle w:val="TOC6"/>
        <w:rPr>
          <w:rFonts w:asciiTheme="minorHAnsi" w:eastAsiaTheme="minorEastAsia" w:hAnsiTheme="minorHAnsi" w:cstheme="minorBidi"/>
          <w:noProof/>
          <w:sz w:val="22"/>
          <w:szCs w:val="22"/>
          <w:lang w:eastAsia="en-GB"/>
        </w:rPr>
      </w:pPr>
      <w:r>
        <w:rPr>
          <w:noProof/>
          <w:lang w:eastAsia="zh-CN"/>
        </w:rPr>
        <w:t>11.2.1.2.6.1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_Toc105504831 \h </w:instrText>
      </w:r>
      <w:r>
        <w:rPr>
          <w:noProof/>
        </w:rPr>
      </w:r>
      <w:r>
        <w:rPr>
          <w:noProof/>
        </w:rPr>
        <w:fldChar w:fldCharType="separate"/>
      </w:r>
      <w:r>
        <w:rPr>
          <w:noProof/>
        </w:rPr>
        <w:t>59</w:t>
      </w:r>
      <w:r>
        <w:rPr>
          <w:noProof/>
        </w:rPr>
        <w:fldChar w:fldCharType="end"/>
      </w:r>
    </w:p>
    <w:p w14:paraId="50B938C5" w14:textId="213F1485" w:rsidR="00171BDA" w:rsidRDefault="00171BDA">
      <w:pPr>
        <w:pStyle w:val="TOC6"/>
        <w:rPr>
          <w:rFonts w:asciiTheme="minorHAnsi" w:eastAsiaTheme="minorEastAsia" w:hAnsiTheme="minorHAnsi" w:cstheme="minorBidi"/>
          <w:noProof/>
          <w:sz w:val="22"/>
          <w:szCs w:val="22"/>
          <w:lang w:eastAsia="en-GB"/>
        </w:rPr>
      </w:pPr>
      <w:r>
        <w:rPr>
          <w:noProof/>
          <w:lang w:eastAsia="zh-CN"/>
        </w:rPr>
        <w:t>11.2.1.2.6.2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_Toc105504832 \h </w:instrText>
      </w:r>
      <w:r>
        <w:rPr>
          <w:noProof/>
        </w:rPr>
      </w:r>
      <w:r>
        <w:rPr>
          <w:noProof/>
        </w:rPr>
        <w:fldChar w:fldCharType="separate"/>
      </w:r>
      <w:r>
        <w:rPr>
          <w:noProof/>
        </w:rPr>
        <w:t>60</w:t>
      </w:r>
      <w:r>
        <w:rPr>
          <w:noProof/>
        </w:rPr>
        <w:fldChar w:fldCharType="end"/>
      </w:r>
    </w:p>
    <w:p w14:paraId="6CC3CDBB" w14:textId="2BBDAADF" w:rsidR="00171BDA" w:rsidRDefault="00171BDA">
      <w:pPr>
        <w:pStyle w:val="TOC6"/>
        <w:rPr>
          <w:rFonts w:asciiTheme="minorHAnsi" w:eastAsiaTheme="minorEastAsia" w:hAnsiTheme="minorHAnsi" w:cstheme="minorBidi"/>
          <w:noProof/>
          <w:sz w:val="22"/>
          <w:szCs w:val="22"/>
          <w:lang w:eastAsia="en-GB"/>
        </w:rPr>
      </w:pPr>
      <w:r>
        <w:rPr>
          <w:noProof/>
          <w:lang w:eastAsia="zh-CN"/>
        </w:rPr>
        <w:t>11.2.1.2.6.3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_Toc105504833 \h </w:instrText>
      </w:r>
      <w:r>
        <w:rPr>
          <w:noProof/>
        </w:rPr>
      </w:r>
      <w:r>
        <w:rPr>
          <w:noProof/>
        </w:rPr>
        <w:fldChar w:fldCharType="separate"/>
      </w:r>
      <w:r>
        <w:rPr>
          <w:noProof/>
        </w:rPr>
        <w:t>60</w:t>
      </w:r>
      <w:r>
        <w:rPr>
          <w:noProof/>
        </w:rPr>
        <w:fldChar w:fldCharType="end"/>
      </w:r>
    </w:p>
    <w:p w14:paraId="2EB87BEA" w14:textId="1C27E00A" w:rsidR="00171BDA" w:rsidRDefault="00171BDA">
      <w:pPr>
        <w:pStyle w:val="TOC7"/>
        <w:rPr>
          <w:rFonts w:asciiTheme="minorHAnsi" w:eastAsiaTheme="minorEastAsia" w:hAnsiTheme="minorHAnsi" w:cstheme="minorBidi"/>
          <w:noProof/>
          <w:sz w:val="22"/>
          <w:szCs w:val="22"/>
          <w:lang w:eastAsia="en-GB"/>
        </w:rPr>
      </w:pPr>
      <w:r>
        <w:rPr>
          <w:noProof/>
          <w:lang w:eastAsia="zh-CN"/>
        </w:rPr>
        <w:t>11.2.1.2.6.3.1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_Toc105504834 \h </w:instrText>
      </w:r>
      <w:r>
        <w:rPr>
          <w:noProof/>
        </w:rPr>
      </w:r>
      <w:r>
        <w:rPr>
          <w:noProof/>
        </w:rPr>
        <w:fldChar w:fldCharType="separate"/>
      </w:r>
      <w:r>
        <w:rPr>
          <w:noProof/>
        </w:rPr>
        <w:t>60</w:t>
      </w:r>
      <w:r>
        <w:rPr>
          <w:noProof/>
        </w:rPr>
        <w:fldChar w:fldCharType="end"/>
      </w:r>
    </w:p>
    <w:p w14:paraId="767698F2" w14:textId="599364D3" w:rsidR="00171BDA" w:rsidRDefault="00171BDA">
      <w:pPr>
        <w:pStyle w:val="TOC7"/>
        <w:rPr>
          <w:rFonts w:asciiTheme="minorHAnsi" w:eastAsiaTheme="minorEastAsia" w:hAnsiTheme="minorHAnsi" w:cstheme="minorBidi"/>
          <w:noProof/>
          <w:sz w:val="22"/>
          <w:szCs w:val="22"/>
          <w:lang w:eastAsia="en-GB"/>
        </w:rPr>
      </w:pPr>
      <w:r>
        <w:rPr>
          <w:noProof/>
          <w:lang w:eastAsia="zh-CN"/>
        </w:rPr>
        <w:t>11.2.1.2.6.3.2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_Toc105504835 \h </w:instrText>
      </w:r>
      <w:r>
        <w:rPr>
          <w:noProof/>
        </w:rPr>
      </w:r>
      <w:r>
        <w:rPr>
          <w:noProof/>
        </w:rPr>
        <w:fldChar w:fldCharType="separate"/>
      </w:r>
      <w:r>
        <w:rPr>
          <w:noProof/>
        </w:rPr>
        <w:t>60</w:t>
      </w:r>
      <w:r>
        <w:rPr>
          <w:noProof/>
        </w:rPr>
        <w:fldChar w:fldCharType="end"/>
      </w:r>
    </w:p>
    <w:p w14:paraId="3ED66D0E" w14:textId="2C920387" w:rsidR="00171BDA" w:rsidRDefault="00171BDA">
      <w:pPr>
        <w:pStyle w:val="TOC5"/>
        <w:rPr>
          <w:rFonts w:asciiTheme="minorHAnsi" w:eastAsiaTheme="minorEastAsia" w:hAnsiTheme="minorHAnsi" w:cstheme="minorBidi"/>
          <w:noProof/>
          <w:sz w:val="22"/>
          <w:szCs w:val="22"/>
          <w:lang w:eastAsia="en-GB"/>
        </w:rPr>
      </w:pPr>
      <w:r>
        <w:rPr>
          <w:noProof/>
          <w:lang w:eastAsia="zh-CN"/>
        </w:rPr>
        <w:t>11.2.1.2.7</w:t>
      </w:r>
      <w:r>
        <w:rPr>
          <w:rFonts w:asciiTheme="minorHAnsi" w:eastAsiaTheme="minorEastAsia" w:hAnsiTheme="minorHAnsi" w:cstheme="minorBidi"/>
          <w:noProof/>
          <w:sz w:val="22"/>
          <w:szCs w:val="22"/>
          <w:lang w:eastAsia="en-GB"/>
        </w:rPr>
        <w:tab/>
      </w:r>
      <w:r w:rsidRPr="000444CB">
        <w:rPr>
          <w:rFonts w:cs="Arial"/>
          <w:noProof/>
        </w:rPr>
        <w:t>notifyPotentialFaultyAlarmList</w:t>
      </w:r>
      <w:r>
        <w:rPr>
          <w:noProof/>
        </w:rPr>
        <w:tab/>
      </w:r>
      <w:r>
        <w:rPr>
          <w:noProof/>
        </w:rPr>
        <w:fldChar w:fldCharType="begin" w:fldLock="1"/>
      </w:r>
      <w:r>
        <w:rPr>
          <w:noProof/>
        </w:rPr>
        <w:instrText xml:space="preserve"> PAGEREF _Toc105504836 \h </w:instrText>
      </w:r>
      <w:r>
        <w:rPr>
          <w:noProof/>
        </w:rPr>
      </w:r>
      <w:r>
        <w:rPr>
          <w:noProof/>
        </w:rPr>
        <w:fldChar w:fldCharType="separate"/>
      </w:r>
      <w:r>
        <w:rPr>
          <w:noProof/>
        </w:rPr>
        <w:t>60</w:t>
      </w:r>
      <w:r>
        <w:rPr>
          <w:noProof/>
        </w:rPr>
        <w:fldChar w:fldCharType="end"/>
      </w:r>
    </w:p>
    <w:p w14:paraId="432296B7" w14:textId="1BD95EF0" w:rsidR="00171BDA" w:rsidRDefault="00171BDA">
      <w:pPr>
        <w:pStyle w:val="TOC6"/>
        <w:rPr>
          <w:rFonts w:asciiTheme="minorHAnsi" w:eastAsiaTheme="minorEastAsia" w:hAnsiTheme="minorHAnsi" w:cstheme="minorBidi"/>
          <w:noProof/>
          <w:sz w:val="22"/>
          <w:szCs w:val="22"/>
          <w:lang w:eastAsia="en-GB"/>
        </w:rPr>
      </w:pPr>
      <w:r>
        <w:rPr>
          <w:noProof/>
          <w:lang w:eastAsia="zh-CN"/>
        </w:rPr>
        <w:t>11.2.1.2.7.1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_Toc105504837 \h </w:instrText>
      </w:r>
      <w:r>
        <w:rPr>
          <w:noProof/>
        </w:rPr>
      </w:r>
      <w:r>
        <w:rPr>
          <w:noProof/>
        </w:rPr>
        <w:fldChar w:fldCharType="separate"/>
      </w:r>
      <w:r>
        <w:rPr>
          <w:noProof/>
        </w:rPr>
        <w:t>60</w:t>
      </w:r>
      <w:r>
        <w:rPr>
          <w:noProof/>
        </w:rPr>
        <w:fldChar w:fldCharType="end"/>
      </w:r>
    </w:p>
    <w:p w14:paraId="20FCC226" w14:textId="323B60F1" w:rsidR="00171BDA" w:rsidRDefault="00171BDA">
      <w:pPr>
        <w:pStyle w:val="TOC6"/>
        <w:rPr>
          <w:rFonts w:asciiTheme="minorHAnsi" w:eastAsiaTheme="minorEastAsia" w:hAnsiTheme="minorHAnsi" w:cstheme="minorBidi"/>
          <w:noProof/>
          <w:sz w:val="22"/>
          <w:szCs w:val="22"/>
          <w:lang w:eastAsia="en-GB"/>
        </w:rPr>
      </w:pPr>
      <w:r>
        <w:rPr>
          <w:noProof/>
          <w:lang w:eastAsia="zh-CN"/>
        </w:rPr>
        <w:t>11.2.1.2.7.2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_Toc105504838 \h </w:instrText>
      </w:r>
      <w:r>
        <w:rPr>
          <w:noProof/>
        </w:rPr>
      </w:r>
      <w:r>
        <w:rPr>
          <w:noProof/>
        </w:rPr>
        <w:fldChar w:fldCharType="separate"/>
      </w:r>
      <w:r>
        <w:rPr>
          <w:noProof/>
        </w:rPr>
        <w:t>61</w:t>
      </w:r>
      <w:r>
        <w:rPr>
          <w:noProof/>
        </w:rPr>
        <w:fldChar w:fldCharType="end"/>
      </w:r>
    </w:p>
    <w:p w14:paraId="1BB0F337" w14:textId="1D0147BF" w:rsidR="00171BDA" w:rsidRDefault="00171BDA">
      <w:pPr>
        <w:pStyle w:val="TOC6"/>
        <w:rPr>
          <w:rFonts w:asciiTheme="minorHAnsi" w:eastAsiaTheme="minorEastAsia" w:hAnsiTheme="minorHAnsi" w:cstheme="minorBidi"/>
          <w:noProof/>
          <w:sz w:val="22"/>
          <w:szCs w:val="22"/>
          <w:lang w:eastAsia="en-GB"/>
        </w:rPr>
      </w:pPr>
      <w:r>
        <w:rPr>
          <w:noProof/>
          <w:lang w:eastAsia="zh-CN"/>
        </w:rPr>
        <w:t>11.2.1.2.7.3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_Toc105504839 \h </w:instrText>
      </w:r>
      <w:r>
        <w:rPr>
          <w:noProof/>
        </w:rPr>
      </w:r>
      <w:r>
        <w:rPr>
          <w:noProof/>
        </w:rPr>
        <w:fldChar w:fldCharType="separate"/>
      </w:r>
      <w:r>
        <w:rPr>
          <w:noProof/>
        </w:rPr>
        <w:t>61</w:t>
      </w:r>
      <w:r>
        <w:rPr>
          <w:noProof/>
        </w:rPr>
        <w:fldChar w:fldCharType="end"/>
      </w:r>
    </w:p>
    <w:p w14:paraId="6E6F3C6D" w14:textId="006E8A26" w:rsidR="00171BDA" w:rsidRDefault="00171BDA">
      <w:pPr>
        <w:pStyle w:val="TOC7"/>
        <w:rPr>
          <w:rFonts w:asciiTheme="minorHAnsi" w:eastAsiaTheme="minorEastAsia" w:hAnsiTheme="minorHAnsi" w:cstheme="minorBidi"/>
          <w:noProof/>
          <w:sz w:val="22"/>
          <w:szCs w:val="22"/>
          <w:lang w:eastAsia="en-GB"/>
        </w:rPr>
      </w:pPr>
      <w:r>
        <w:rPr>
          <w:noProof/>
          <w:lang w:eastAsia="zh-CN"/>
        </w:rPr>
        <w:t>11.2.1.2.7.3.1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_Toc105504840 \h </w:instrText>
      </w:r>
      <w:r>
        <w:rPr>
          <w:noProof/>
        </w:rPr>
      </w:r>
      <w:r>
        <w:rPr>
          <w:noProof/>
        </w:rPr>
        <w:fldChar w:fldCharType="separate"/>
      </w:r>
      <w:r>
        <w:rPr>
          <w:noProof/>
        </w:rPr>
        <w:t>61</w:t>
      </w:r>
      <w:r>
        <w:rPr>
          <w:noProof/>
        </w:rPr>
        <w:fldChar w:fldCharType="end"/>
      </w:r>
    </w:p>
    <w:p w14:paraId="3C6E0B52" w14:textId="0619C39B" w:rsidR="00171BDA" w:rsidRDefault="00171BDA">
      <w:pPr>
        <w:pStyle w:val="TOC7"/>
        <w:rPr>
          <w:rFonts w:asciiTheme="minorHAnsi" w:eastAsiaTheme="minorEastAsia" w:hAnsiTheme="minorHAnsi" w:cstheme="minorBidi"/>
          <w:noProof/>
          <w:sz w:val="22"/>
          <w:szCs w:val="22"/>
          <w:lang w:eastAsia="en-GB"/>
        </w:rPr>
      </w:pPr>
      <w:r>
        <w:rPr>
          <w:noProof/>
          <w:lang w:eastAsia="zh-CN"/>
        </w:rPr>
        <w:t>11.2.1.2.7.3.2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_Toc105504841 \h </w:instrText>
      </w:r>
      <w:r>
        <w:rPr>
          <w:noProof/>
        </w:rPr>
      </w:r>
      <w:r>
        <w:rPr>
          <w:noProof/>
        </w:rPr>
        <w:fldChar w:fldCharType="separate"/>
      </w:r>
      <w:r>
        <w:rPr>
          <w:noProof/>
        </w:rPr>
        <w:t>61</w:t>
      </w:r>
      <w:r>
        <w:rPr>
          <w:noProof/>
        </w:rPr>
        <w:fldChar w:fldCharType="end"/>
      </w:r>
    </w:p>
    <w:p w14:paraId="64B52E04" w14:textId="6002BEC5" w:rsidR="00171BDA" w:rsidRDefault="00171BDA">
      <w:pPr>
        <w:pStyle w:val="TOC5"/>
        <w:rPr>
          <w:rFonts w:asciiTheme="minorHAnsi" w:eastAsiaTheme="minorEastAsia" w:hAnsiTheme="minorHAnsi" w:cstheme="minorBidi"/>
          <w:noProof/>
          <w:sz w:val="22"/>
          <w:szCs w:val="22"/>
          <w:lang w:eastAsia="en-GB"/>
        </w:rPr>
      </w:pPr>
      <w:r>
        <w:rPr>
          <w:noProof/>
          <w:lang w:eastAsia="zh-CN"/>
        </w:rPr>
        <w:t>11.2.1.2.8</w:t>
      </w:r>
      <w:r>
        <w:rPr>
          <w:rFonts w:asciiTheme="minorHAnsi" w:eastAsiaTheme="minorEastAsia" w:hAnsiTheme="minorHAnsi" w:cstheme="minorBidi"/>
          <w:noProof/>
          <w:sz w:val="22"/>
          <w:szCs w:val="22"/>
          <w:lang w:eastAsia="en-GB"/>
        </w:rPr>
        <w:tab/>
      </w:r>
      <w:r w:rsidRPr="000444CB">
        <w:rPr>
          <w:rFonts w:cs="Arial"/>
          <w:noProof/>
        </w:rPr>
        <w:t>notifyChangedAlarmGeneral</w:t>
      </w:r>
      <w:r>
        <w:rPr>
          <w:noProof/>
        </w:rPr>
        <w:tab/>
      </w:r>
      <w:r>
        <w:rPr>
          <w:noProof/>
        </w:rPr>
        <w:fldChar w:fldCharType="begin" w:fldLock="1"/>
      </w:r>
      <w:r>
        <w:rPr>
          <w:noProof/>
        </w:rPr>
        <w:instrText xml:space="preserve"> PAGEREF _Toc105504842 \h </w:instrText>
      </w:r>
      <w:r>
        <w:rPr>
          <w:noProof/>
        </w:rPr>
      </w:r>
      <w:r>
        <w:rPr>
          <w:noProof/>
        </w:rPr>
        <w:fldChar w:fldCharType="separate"/>
      </w:r>
      <w:r>
        <w:rPr>
          <w:noProof/>
        </w:rPr>
        <w:t>62</w:t>
      </w:r>
      <w:r>
        <w:rPr>
          <w:noProof/>
        </w:rPr>
        <w:fldChar w:fldCharType="end"/>
      </w:r>
    </w:p>
    <w:p w14:paraId="15B33881" w14:textId="1DAB6DFE" w:rsidR="00171BDA" w:rsidRDefault="00171BDA">
      <w:pPr>
        <w:pStyle w:val="TOC6"/>
        <w:rPr>
          <w:rFonts w:asciiTheme="minorHAnsi" w:eastAsiaTheme="minorEastAsia" w:hAnsiTheme="minorHAnsi" w:cstheme="minorBidi"/>
          <w:noProof/>
          <w:sz w:val="22"/>
          <w:szCs w:val="22"/>
          <w:lang w:eastAsia="en-GB"/>
        </w:rPr>
      </w:pPr>
      <w:r>
        <w:rPr>
          <w:noProof/>
          <w:lang w:eastAsia="zh-CN"/>
        </w:rPr>
        <w:t>11.2.1.2.8.1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_Toc105504843 \h </w:instrText>
      </w:r>
      <w:r>
        <w:rPr>
          <w:noProof/>
        </w:rPr>
      </w:r>
      <w:r>
        <w:rPr>
          <w:noProof/>
        </w:rPr>
        <w:fldChar w:fldCharType="separate"/>
      </w:r>
      <w:r>
        <w:rPr>
          <w:noProof/>
        </w:rPr>
        <w:t>62</w:t>
      </w:r>
      <w:r>
        <w:rPr>
          <w:noProof/>
        </w:rPr>
        <w:fldChar w:fldCharType="end"/>
      </w:r>
    </w:p>
    <w:p w14:paraId="178B79AB" w14:textId="205EEC62" w:rsidR="00171BDA" w:rsidRDefault="00171BDA">
      <w:pPr>
        <w:pStyle w:val="TOC6"/>
        <w:rPr>
          <w:rFonts w:asciiTheme="minorHAnsi" w:eastAsiaTheme="minorEastAsia" w:hAnsiTheme="minorHAnsi" w:cstheme="minorBidi"/>
          <w:noProof/>
          <w:sz w:val="22"/>
          <w:szCs w:val="22"/>
          <w:lang w:eastAsia="en-GB"/>
        </w:rPr>
      </w:pPr>
      <w:r>
        <w:rPr>
          <w:noProof/>
          <w:lang w:eastAsia="zh-CN"/>
        </w:rPr>
        <w:t>11.2.1.2.8.2</w:t>
      </w:r>
      <w:r>
        <w:rPr>
          <w:rFonts w:asciiTheme="minorHAnsi" w:eastAsiaTheme="minorEastAsia" w:hAnsiTheme="minorHAnsi" w:cstheme="minorBidi"/>
          <w:noProof/>
          <w:sz w:val="22"/>
          <w:szCs w:val="22"/>
          <w:lang w:eastAsia="en-GB"/>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_Toc105504844 \h </w:instrText>
      </w:r>
      <w:r>
        <w:rPr>
          <w:noProof/>
        </w:rPr>
      </w:r>
      <w:r>
        <w:rPr>
          <w:noProof/>
        </w:rPr>
        <w:fldChar w:fldCharType="separate"/>
      </w:r>
      <w:r>
        <w:rPr>
          <w:noProof/>
        </w:rPr>
        <w:t>62</w:t>
      </w:r>
      <w:r>
        <w:rPr>
          <w:noProof/>
        </w:rPr>
        <w:fldChar w:fldCharType="end"/>
      </w:r>
    </w:p>
    <w:p w14:paraId="5CC74F90" w14:textId="3537D25D" w:rsidR="00171BDA" w:rsidRDefault="00171BDA">
      <w:pPr>
        <w:pStyle w:val="TOC6"/>
        <w:rPr>
          <w:rFonts w:asciiTheme="minorHAnsi" w:eastAsiaTheme="minorEastAsia" w:hAnsiTheme="minorHAnsi" w:cstheme="minorBidi"/>
          <w:noProof/>
          <w:sz w:val="22"/>
          <w:szCs w:val="22"/>
          <w:lang w:eastAsia="en-GB"/>
        </w:rPr>
      </w:pPr>
      <w:r>
        <w:rPr>
          <w:noProof/>
          <w:lang w:eastAsia="zh-CN"/>
        </w:rPr>
        <w:t>11.2.1.2.8.3</w:t>
      </w:r>
      <w:r>
        <w:rPr>
          <w:rFonts w:asciiTheme="minorHAnsi" w:eastAsiaTheme="minorEastAsia" w:hAnsiTheme="minorHAnsi" w:cstheme="minorBidi"/>
          <w:noProof/>
          <w:sz w:val="22"/>
          <w:szCs w:val="22"/>
          <w:lang w:eastAsia="en-GB"/>
        </w:rPr>
        <w:tab/>
      </w:r>
      <w:r>
        <w:rPr>
          <w:noProof/>
        </w:rPr>
        <w:t>Input parameters for notifications related to security alarm</w:t>
      </w:r>
      <w:r>
        <w:rPr>
          <w:noProof/>
        </w:rPr>
        <w:tab/>
      </w:r>
      <w:r>
        <w:rPr>
          <w:noProof/>
        </w:rPr>
        <w:fldChar w:fldCharType="begin" w:fldLock="1"/>
      </w:r>
      <w:r>
        <w:rPr>
          <w:noProof/>
        </w:rPr>
        <w:instrText xml:space="preserve"> PAGEREF _Toc105504845 \h </w:instrText>
      </w:r>
      <w:r>
        <w:rPr>
          <w:noProof/>
        </w:rPr>
      </w:r>
      <w:r>
        <w:rPr>
          <w:noProof/>
        </w:rPr>
        <w:fldChar w:fldCharType="separate"/>
      </w:r>
      <w:r>
        <w:rPr>
          <w:noProof/>
        </w:rPr>
        <w:t>62</w:t>
      </w:r>
      <w:r>
        <w:rPr>
          <w:noProof/>
        </w:rPr>
        <w:fldChar w:fldCharType="end"/>
      </w:r>
    </w:p>
    <w:p w14:paraId="65443B3A" w14:textId="237865CC" w:rsidR="00171BDA" w:rsidRDefault="00171BDA">
      <w:pPr>
        <w:pStyle w:val="TOC6"/>
        <w:rPr>
          <w:rFonts w:asciiTheme="minorHAnsi" w:eastAsiaTheme="minorEastAsia" w:hAnsiTheme="minorHAnsi" w:cstheme="minorBidi"/>
          <w:noProof/>
          <w:sz w:val="22"/>
          <w:szCs w:val="22"/>
          <w:lang w:eastAsia="en-GB"/>
        </w:rPr>
      </w:pPr>
      <w:r>
        <w:rPr>
          <w:noProof/>
          <w:lang w:eastAsia="zh-CN"/>
        </w:rPr>
        <w:t>11.2.1.2.8.4</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_Toc105504846 \h </w:instrText>
      </w:r>
      <w:r>
        <w:rPr>
          <w:noProof/>
        </w:rPr>
      </w:r>
      <w:r>
        <w:rPr>
          <w:noProof/>
        </w:rPr>
        <w:fldChar w:fldCharType="separate"/>
      </w:r>
      <w:r>
        <w:rPr>
          <w:noProof/>
        </w:rPr>
        <w:t>63</w:t>
      </w:r>
      <w:r>
        <w:rPr>
          <w:noProof/>
        </w:rPr>
        <w:fldChar w:fldCharType="end"/>
      </w:r>
    </w:p>
    <w:p w14:paraId="05A0F9D7" w14:textId="02AA2319" w:rsidR="00171BDA" w:rsidRDefault="00171BDA">
      <w:pPr>
        <w:pStyle w:val="TOC7"/>
        <w:rPr>
          <w:rFonts w:asciiTheme="minorHAnsi" w:eastAsiaTheme="minorEastAsia" w:hAnsiTheme="minorHAnsi" w:cstheme="minorBidi"/>
          <w:noProof/>
          <w:sz w:val="22"/>
          <w:szCs w:val="22"/>
          <w:lang w:eastAsia="en-GB"/>
        </w:rPr>
      </w:pPr>
      <w:r>
        <w:rPr>
          <w:noProof/>
          <w:lang w:eastAsia="zh-CN"/>
        </w:rPr>
        <w:t>11.2.1.2.8.4.1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_Toc105504847 \h </w:instrText>
      </w:r>
      <w:r>
        <w:rPr>
          <w:noProof/>
        </w:rPr>
      </w:r>
      <w:r>
        <w:rPr>
          <w:noProof/>
        </w:rPr>
        <w:fldChar w:fldCharType="separate"/>
      </w:r>
      <w:r>
        <w:rPr>
          <w:noProof/>
        </w:rPr>
        <w:t>63</w:t>
      </w:r>
      <w:r>
        <w:rPr>
          <w:noProof/>
        </w:rPr>
        <w:fldChar w:fldCharType="end"/>
      </w:r>
    </w:p>
    <w:p w14:paraId="0B9D5173" w14:textId="360122B5" w:rsidR="00171BDA" w:rsidRDefault="00171BDA">
      <w:pPr>
        <w:pStyle w:val="TOC3"/>
        <w:rPr>
          <w:rFonts w:asciiTheme="minorHAnsi" w:eastAsiaTheme="minorEastAsia" w:hAnsiTheme="minorHAnsi" w:cstheme="minorBidi"/>
          <w:noProof/>
          <w:sz w:val="22"/>
          <w:szCs w:val="22"/>
          <w:lang w:eastAsia="en-GB"/>
        </w:rPr>
      </w:pPr>
      <w:r>
        <w:rPr>
          <w:noProof/>
          <w:lang w:eastAsia="zh-CN"/>
        </w:rPr>
        <w:t>11.2.2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_Toc105504848 \h </w:instrText>
      </w:r>
      <w:r>
        <w:rPr>
          <w:noProof/>
        </w:rPr>
      </w:r>
      <w:r>
        <w:rPr>
          <w:noProof/>
        </w:rPr>
        <w:fldChar w:fldCharType="separate"/>
      </w:r>
      <w:r>
        <w:rPr>
          <w:noProof/>
        </w:rPr>
        <w:t>64</w:t>
      </w:r>
      <w:r>
        <w:rPr>
          <w:noProof/>
        </w:rPr>
        <w:fldChar w:fldCharType="end"/>
      </w:r>
    </w:p>
    <w:p w14:paraId="2D4A5FED" w14:textId="197FDCC4" w:rsidR="00171BDA" w:rsidRDefault="00171BDA">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Alarm information, alarm state change and Information Object Classes</w:t>
      </w:r>
      <w:r>
        <w:rPr>
          <w:noProof/>
        </w:rPr>
        <w:tab/>
      </w:r>
      <w:r>
        <w:rPr>
          <w:noProof/>
        </w:rPr>
        <w:fldChar w:fldCharType="begin" w:fldLock="1"/>
      </w:r>
      <w:r>
        <w:rPr>
          <w:noProof/>
        </w:rPr>
        <w:instrText xml:space="preserve"> PAGEREF _Toc105504849 \h </w:instrText>
      </w:r>
      <w:r>
        <w:rPr>
          <w:noProof/>
        </w:rPr>
      </w:r>
      <w:r>
        <w:rPr>
          <w:noProof/>
        </w:rPr>
        <w:fldChar w:fldCharType="separate"/>
      </w:r>
      <w:r>
        <w:rPr>
          <w:noProof/>
        </w:rPr>
        <w:t>64</w:t>
      </w:r>
      <w:r>
        <w:rPr>
          <w:noProof/>
        </w:rPr>
        <w:fldChar w:fldCharType="end"/>
      </w:r>
    </w:p>
    <w:p w14:paraId="194ED4F3" w14:textId="75986879" w:rsidR="00171BDA" w:rsidRDefault="00171BDA">
      <w:pPr>
        <w:pStyle w:val="TOC5"/>
        <w:rPr>
          <w:rFonts w:asciiTheme="minorHAnsi" w:eastAsiaTheme="minorEastAsia" w:hAnsiTheme="minorHAnsi" w:cstheme="minorBidi"/>
          <w:noProof/>
          <w:sz w:val="22"/>
          <w:szCs w:val="22"/>
          <w:lang w:eastAsia="en-GB"/>
        </w:rPr>
      </w:pPr>
      <w:r>
        <w:rPr>
          <w:noProof/>
        </w:rPr>
        <w:t>11.2.2.1.1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_Toc105504850 \h </w:instrText>
      </w:r>
      <w:r>
        <w:rPr>
          <w:noProof/>
        </w:rPr>
      </w:r>
      <w:r>
        <w:rPr>
          <w:noProof/>
        </w:rPr>
        <w:fldChar w:fldCharType="separate"/>
      </w:r>
      <w:r>
        <w:rPr>
          <w:noProof/>
        </w:rPr>
        <w:t>64</w:t>
      </w:r>
      <w:r>
        <w:rPr>
          <w:noProof/>
        </w:rPr>
        <w:fldChar w:fldCharType="end"/>
      </w:r>
    </w:p>
    <w:p w14:paraId="004C3D8E" w14:textId="4D37CD32" w:rsidR="00171BDA" w:rsidRDefault="00171BDA">
      <w:pPr>
        <w:pStyle w:val="TOC5"/>
        <w:rPr>
          <w:rFonts w:asciiTheme="minorHAnsi" w:eastAsiaTheme="minorEastAsia" w:hAnsiTheme="minorHAnsi" w:cstheme="minorBidi"/>
          <w:noProof/>
          <w:sz w:val="22"/>
          <w:szCs w:val="22"/>
          <w:lang w:eastAsia="en-GB"/>
        </w:rPr>
      </w:pPr>
      <w:r>
        <w:rPr>
          <w:noProof/>
        </w:rPr>
        <w:t>11.2.2.1.2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_Toc105504851 \h </w:instrText>
      </w:r>
      <w:r>
        <w:rPr>
          <w:noProof/>
        </w:rPr>
      </w:r>
      <w:r>
        <w:rPr>
          <w:noProof/>
        </w:rPr>
        <w:fldChar w:fldCharType="separate"/>
      </w:r>
      <w:r>
        <w:rPr>
          <w:noProof/>
        </w:rPr>
        <w:t>64</w:t>
      </w:r>
      <w:r>
        <w:rPr>
          <w:noProof/>
        </w:rPr>
        <w:fldChar w:fldCharType="end"/>
      </w:r>
    </w:p>
    <w:p w14:paraId="07E22ACF" w14:textId="17E40C78" w:rsidR="00171BDA" w:rsidRDefault="00171BDA">
      <w:pPr>
        <w:pStyle w:val="TOC6"/>
        <w:rPr>
          <w:rFonts w:asciiTheme="minorHAnsi" w:eastAsiaTheme="minorEastAsia" w:hAnsiTheme="minorHAnsi" w:cstheme="minorBidi"/>
          <w:noProof/>
          <w:sz w:val="22"/>
          <w:szCs w:val="22"/>
          <w:lang w:eastAsia="en-GB"/>
        </w:rPr>
      </w:pPr>
      <w:r>
        <w:rPr>
          <w:noProof/>
        </w:rPr>
        <w:t>11.2.2.1.2.1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_Toc105504852 \h </w:instrText>
      </w:r>
      <w:r>
        <w:rPr>
          <w:noProof/>
        </w:rPr>
      </w:r>
      <w:r>
        <w:rPr>
          <w:noProof/>
        </w:rPr>
        <w:fldChar w:fldCharType="separate"/>
      </w:r>
      <w:r>
        <w:rPr>
          <w:noProof/>
        </w:rPr>
        <w:t>64</w:t>
      </w:r>
      <w:r>
        <w:rPr>
          <w:noProof/>
        </w:rPr>
        <w:fldChar w:fldCharType="end"/>
      </w:r>
    </w:p>
    <w:p w14:paraId="0A90FFDA" w14:textId="44D2F679" w:rsidR="00171BDA" w:rsidRDefault="00171BDA">
      <w:pPr>
        <w:pStyle w:val="TOC6"/>
        <w:rPr>
          <w:rFonts w:asciiTheme="minorHAnsi" w:eastAsiaTheme="minorEastAsia" w:hAnsiTheme="minorHAnsi" w:cstheme="minorBidi"/>
          <w:noProof/>
          <w:sz w:val="22"/>
          <w:szCs w:val="22"/>
          <w:lang w:eastAsia="en-GB"/>
        </w:rPr>
      </w:pPr>
      <w:r>
        <w:rPr>
          <w:noProof/>
        </w:rPr>
        <w:t>11.2.2.1.2.2</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_Toc105504853 \h </w:instrText>
      </w:r>
      <w:r>
        <w:rPr>
          <w:noProof/>
        </w:rPr>
      </w:r>
      <w:r>
        <w:rPr>
          <w:noProof/>
        </w:rPr>
        <w:fldChar w:fldCharType="separate"/>
      </w:r>
      <w:r>
        <w:rPr>
          <w:noProof/>
        </w:rPr>
        <w:t>65</w:t>
      </w:r>
      <w:r>
        <w:rPr>
          <w:noProof/>
        </w:rPr>
        <w:fldChar w:fldCharType="end"/>
      </w:r>
    </w:p>
    <w:p w14:paraId="77B3F5F8" w14:textId="56695D43" w:rsidR="00171BDA" w:rsidRDefault="00171BDA">
      <w:pPr>
        <w:pStyle w:val="TOC5"/>
        <w:rPr>
          <w:rFonts w:asciiTheme="minorHAnsi" w:eastAsiaTheme="minorEastAsia" w:hAnsiTheme="minorHAnsi" w:cstheme="minorBidi"/>
          <w:noProof/>
          <w:sz w:val="22"/>
          <w:szCs w:val="22"/>
          <w:lang w:eastAsia="en-GB"/>
        </w:rPr>
      </w:pPr>
      <w:r>
        <w:rPr>
          <w:noProof/>
        </w:rPr>
        <w:lastRenderedPageBreak/>
        <w:t>11.2.2.1.3</w:t>
      </w:r>
      <w:r>
        <w:rPr>
          <w:rFonts w:asciiTheme="minorHAnsi" w:eastAsiaTheme="minorEastAsia" w:hAnsiTheme="minorHAnsi" w:cstheme="minorBidi"/>
          <w:noProof/>
          <w:sz w:val="22"/>
          <w:szCs w:val="22"/>
          <w:lang w:eastAsia="en-GB"/>
        </w:rPr>
        <w:tab/>
      </w:r>
      <w:r>
        <w:rPr>
          <w:noProof/>
        </w:rPr>
        <w:t>Information Object Class Definitions</w:t>
      </w:r>
      <w:r>
        <w:rPr>
          <w:noProof/>
        </w:rPr>
        <w:tab/>
      </w:r>
      <w:r>
        <w:rPr>
          <w:noProof/>
        </w:rPr>
        <w:fldChar w:fldCharType="begin" w:fldLock="1"/>
      </w:r>
      <w:r>
        <w:rPr>
          <w:noProof/>
        </w:rPr>
        <w:instrText xml:space="preserve"> PAGEREF _Toc105504854 \h </w:instrText>
      </w:r>
      <w:r>
        <w:rPr>
          <w:noProof/>
        </w:rPr>
      </w:r>
      <w:r>
        <w:rPr>
          <w:noProof/>
        </w:rPr>
        <w:fldChar w:fldCharType="separate"/>
      </w:r>
      <w:r>
        <w:rPr>
          <w:noProof/>
        </w:rPr>
        <w:t>65</w:t>
      </w:r>
      <w:r>
        <w:rPr>
          <w:noProof/>
        </w:rPr>
        <w:fldChar w:fldCharType="end"/>
      </w:r>
    </w:p>
    <w:p w14:paraId="4DF02D59" w14:textId="6EB9A709" w:rsidR="00171BDA" w:rsidRDefault="00171BDA">
      <w:pPr>
        <w:pStyle w:val="TOC6"/>
        <w:rPr>
          <w:rFonts w:asciiTheme="minorHAnsi" w:eastAsiaTheme="minorEastAsia" w:hAnsiTheme="minorHAnsi" w:cstheme="minorBidi"/>
          <w:noProof/>
          <w:sz w:val="22"/>
          <w:szCs w:val="22"/>
          <w:lang w:eastAsia="en-GB"/>
        </w:rPr>
      </w:pPr>
      <w:r>
        <w:rPr>
          <w:noProof/>
        </w:rPr>
        <w:t>11.2.2.1.3.1</w:t>
      </w:r>
      <w:r>
        <w:rPr>
          <w:rFonts w:asciiTheme="minorHAnsi" w:eastAsiaTheme="minorEastAsia" w:hAnsiTheme="minorHAnsi" w:cstheme="minorBidi"/>
          <w:noProof/>
          <w:sz w:val="22"/>
          <w:szCs w:val="22"/>
          <w:lang w:eastAsia="en-GB"/>
        </w:rPr>
        <w:tab/>
      </w:r>
      <w:r>
        <w:rPr>
          <w:noProof/>
        </w:rPr>
        <w:t>AlarmInformation</w:t>
      </w:r>
      <w:r>
        <w:rPr>
          <w:noProof/>
        </w:rPr>
        <w:tab/>
      </w:r>
      <w:r>
        <w:rPr>
          <w:noProof/>
        </w:rPr>
        <w:fldChar w:fldCharType="begin" w:fldLock="1"/>
      </w:r>
      <w:r>
        <w:rPr>
          <w:noProof/>
        </w:rPr>
        <w:instrText xml:space="preserve"> PAGEREF _Toc105504855 \h </w:instrText>
      </w:r>
      <w:r>
        <w:rPr>
          <w:noProof/>
        </w:rPr>
      </w:r>
      <w:r>
        <w:rPr>
          <w:noProof/>
        </w:rPr>
        <w:fldChar w:fldCharType="separate"/>
      </w:r>
      <w:r>
        <w:rPr>
          <w:noProof/>
        </w:rPr>
        <w:t>65</w:t>
      </w:r>
      <w:r>
        <w:rPr>
          <w:noProof/>
        </w:rPr>
        <w:fldChar w:fldCharType="end"/>
      </w:r>
    </w:p>
    <w:p w14:paraId="120884D4" w14:textId="0608FEF0" w:rsidR="00171BDA" w:rsidRDefault="00171BDA">
      <w:pPr>
        <w:pStyle w:val="TOC7"/>
        <w:rPr>
          <w:rFonts w:asciiTheme="minorHAnsi" w:eastAsiaTheme="minorEastAsia" w:hAnsiTheme="minorHAnsi" w:cstheme="minorBidi"/>
          <w:noProof/>
          <w:sz w:val="22"/>
          <w:szCs w:val="22"/>
          <w:lang w:eastAsia="en-GB"/>
        </w:rPr>
      </w:pPr>
      <w:r>
        <w:rPr>
          <w:noProof/>
        </w:rPr>
        <w:t>11.2.2.1.3.1.1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_Toc105504856 \h </w:instrText>
      </w:r>
      <w:r>
        <w:rPr>
          <w:noProof/>
        </w:rPr>
      </w:r>
      <w:r>
        <w:rPr>
          <w:noProof/>
        </w:rPr>
        <w:fldChar w:fldCharType="separate"/>
      </w:r>
      <w:r>
        <w:rPr>
          <w:noProof/>
        </w:rPr>
        <w:t>65</w:t>
      </w:r>
      <w:r>
        <w:rPr>
          <w:noProof/>
        </w:rPr>
        <w:fldChar w:fldCharType="end"/>
      </w:r>
    </w:p>
    <w:p w14:paraId="6BDC7628" w14:textId="460C9244" w:rsidR="00171BDA" w:rsidRDefault="00171BDA">
      <w:pPr>
        <w:pStyle w:val="TOC7"/>
        <w:rPr>
          <w:rFonts w:asciiTheme="minorHAnsi" w:eastAsiaTheme="minorEastAsia" w:hAnsiTheme="minorHAnsi" w:cstheme="minorBidi"/>
          <w:noProof/>
          <w:sz w:val="22"/>
          <w:szCs w:val="22"/>
          <w:lang w:eastAsia="en-GB"/>
        </w:rPr>
      </w:pPr>
      <w:r>
        <w:rPr>
          <w:noProof/>
        </w:rPr>
        <w:t>11.2.2.1.3.1.2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_Toc105504857 \h </w:instrText>
      </w:r>
      <w:r>
        <w:rPr>
          <w:noProof/>
        </w:rPr>
      </w:r>
      <w:r>
        <w:rPr>
          <w:noProof/>
        </w:rPr>
        <w:fldChar w:fldCharType="separate"/>
      </w:r>
      <w:r>
        <w:rPr>
          <w:noProof/>
        </w:rPr>
        <w:t>66</w:t>
      </w:r>
      <w:r>
        <w:rPr>
          <w:noProof/>
        </w:rPr>
        <w:fldChar w:fldCharType="end"/>
      </w:r>
    </w:p>
    <w:p w14:paraId="03ADBEC4" w14:textId="6C3C6590" w:rsidR="00171BDA" w:rsidRDefault="00171BDA">
      <w:pPr>
        <w:pStyle w:val="TOC7"/>
        <w:rPr>
          <w:rFonts w:asciiTheme="minorHAnsi" w:eastAsiaTheme="minorEastAsia" w:hAnsiTheme="minorHAnsi" w:cstheme="minorBidi"/>
          <w:noProof/>
          <w:sz w:val="22"/>
          <w:szCs w:val="22"/>
          <w:lang w:eastAsia="en-GB"/>
        </w:rPr>
      </w:pPr>
      <w:r>
        <w:rPr>
          <w:noProof/>
        </w:rPr>
        <w:t>11.2.2.1.3.1.3</w:t>
      </w:r>
      <w:r>
        <w:rPr>
          <w:rFonts w:asciiTheme="minorHAnsi" w:eastAsiaTheme="minorEastAsia" w:hAnsiTheme="minorHAnsi" w:cstheme="minorBidi"/>
          <w:noProof/>
          <w:sz w:val="22"/>
          <w:szCs w:val="22"/>
          <w:lang w:eastAsia="en-GB"/>
        </w:rPr>
        <w:tab/>
      </w:r>
      <w:r>
        <w:rPr>
          <w:noProof/>
        </w:rPr>
        <w:t>State diagram</w:t>
      </w:r>
      <w:r>
        <w:rPr>
          <w:noProof/>
        </w:rPr>
        <w:tab/>
      </w:r>
      <w:r>
        <w:rPr>
          <w:noProof/>
        </w:rPr>
        <w:fldChar w:fldCharType="begin" w:fldLock="1"/>
      </w:r>
      <w:r>
        <w:rPr>
          <w:noProof/>
        </w:rPr>
        <w:instrText xml:space="preserve"> PAGEREF _Toc105504858 \h </w:instrText>
      </w:r>
      <w:r>
        <w:rPr>
          <w:noProof/>
        </w:rPr>
      </w:r>
      <w:r>
        <w:rPr>
          <w:noProof/>
        </w:rPr>
        <w:fldChar w:fldCharType="separate"/>
      </w:r>
      <w:r>
        <w:rPr>
          <w:noProof/>
        </w:rPr>
        <w:t>66</w:t>
      </w:r>
      <w:r>
        <w:rPr>
          <w:noProof/>
        </w:rPr>
        <w:fldChar w:fldCharType="end"/>
      </w:r>
    </w:p>
    <w:p w14:paraId="3B7C1DC6" w14:textId="728D32B3" w:rsidR="00171BDA" w:rsidRDefault="00171BDA">
      <w:pPr>
        <w:pStyle w:val="TOC6"/>
        <w:rPr>
          <w:rFonts w:asciiTheme="minorHAnsi" w:eastAsiaTheme="minorEastAsia" w:hAnsiTheme="minorHAnsi" w:cstheme="minorBidi"/>
          <w:noProof/>
          <w:sz w:val="22"/>
          <w:szCs w:val="22"/>
          <w:lang w:eastAsia="en-GB"/>
        </w:rPr>
      </w:pPr>
      <w:r>
        <w:rPr>
          <w:noProof/>
        </w:rPr>
        <w:t>11.2.2.1.3.2</w:t>
      </w:r>
      <w:r>
        <w:rPr>
          <w:rFonts w:asciiTheme="minorHAnsi" w:eastAsiaTheme="minorEastAsia" w:hAnsiTheme="minorHAnsi" w:cstheme="minorBidi"/>
          <w:noProof/>
          <w:sz w:val="22"/>
          <w:szCs w:val="22"/>
          <w:lang w:eastAsia="en-GB"/>
        </w:rPr>
        <w:tab/>
      </w:r>
      <w:r w:rsidRPr="000444CB">
        <w:rPr>
          <w:rFonts w:cs="Arial"/>
          <w:noProof/>
        </w:rPr>
        <w:t>AlarmList</w:t>
      </w:r>
      <w:r>
        <w:rPr>
          <w:noProof/>
        </w:rPr>
        <w:tab/>
      </w:r>
      <w:r>
        <w:rPr>
          <w:noProof/>
        </w:rPr>
        <w:fldChar w:fldCharType="begin" w:fldLock="1"/>
      </w:r>
      <w:r>
        <w:rPr>
          <w:noProof/>
        </w:rPr>
        <w:instrText xml:space="preserve"> PAGEREF _Toc105504859 \h </w:instrText>
      </w:r>
      <w:r>
        <w:rPr>
          <w:noProof/>
        </w:rPr>
      </w:r>
      <w:r>
        <w:rPr>
          <w:noProof/>
        </w:rPr>
        <w:fldChar w:fldCharType="separate"/>
      </w:r>
      <w:r>
        <w:rPr>
          <w:noProof/>
        </w:rPr>
        <w:t>68</w:t>
      </w:r>
      <w:r>
        <w:rPr>
          <w:noProof/>
        </w:rPr>
        <w:fldChar w:fldCharType="end"/>
      </w:r>
    </w:p>
    <w:p w14:paraId="238F1417" w14:textId="4012901E" w:rsidR="00171BDA" w:rsidRDefault="00171BDA">
      <w:pPr>
        <w:pStyle w:val="TOC7"/>
        <w:rPr>
          <w:rFonts w:asciiTheme="minorHAnsi" w:eastAsiaTheme="minorEastAsia" w:hAnsiTheme="minorHAnsi" w:cstheme="minorBidi"/>
          <w:noProof/>
          <w:sz w:val="22"/>
          <w:szCs w:val="22"/>
          <w:lang w:eastAsia="en-GB"/>
        </w:rPr>
      </w:pPr>
      <w:r>
        <w:rPr>
          <w:noProof/>
        </w:rPr>
        <w:t>11.2.2.1.3.2.1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_Toc105504860 \h </w:instrText>
      </w:r>
      <w:r>
        <w:rPr>
          <w:noProof/>
        </w:rPr>
      </w:r>
      <w:r>
        <w:rPr>
          <w:noProof/>
        </w:rPr>
        <w:fldChar w:fldCharType="separate"/>
      </w:r>
      <w:r>
        <w:rPr>
          <w:noProof/>
        </w:rPr>
        <w:t>68</w:t>
      </w:r>
      <w:r>
        <w:rPr>
          <w:noProof/>
        </w:rPr>
        <w:fldChar w:fldCharType="end"/>
      </w:r>
    </w:p>
    <w:p w14:paraId="4302840E" w14:textId="027EB07F" w:rsidR="00171BDA" w:rsidRDefault="00171BDA">
      <w:pPr>
        <w:pStyle w:val="TOC7"/>
        <w:rPr>
          <w:rFonts w:asciiTheme="minorHAnsi" w:eastAsiaTheme="minorEastAsia" w:hAnsiTheme="minorHAnsi" w:cstheme="minorBidi"/>
          <w:noProof/>
          <w:sz w:val="22"/>
          <w:szCs w:val="22"/>
          <w:lang w:eastAsia="en-GB"/>
        </w:rPr>
      </w:pPr>
      <w:r>
        <w:rPr>
          <w:noProof/>
        </w:rPr>
        <w:t>11.2.2.1.3.2.2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_Toc105504861 \h </w:instrText>
      </w:r>
      <w:r>
        <w:rPr>
          <w:noProof/>
        </w:rPr>
      </w:r>
      <w:r>
        <w:rPr>
          <w:noProof/>
        </w:rPr>
        <w:fldChar w:fldCharType="separate"/>
      </w:r>
      <w:r>
        <w:rPr>
          <w:noProof/>
        </w:rPr>
        <w:t>68</w:t>
      </w:r>
      <w:r>
        <w:rPr>
          <w:noProof/>
        </w:rPr>
        <w:fldChar w:fldCharType="end"/>
      </w:r>
    </w:p>
    <w:p w14:paraId="5290F4C9" w14:textId="2E776715" w:rsidR="00171BDA" w:rsidRDefault="00171BDA">
      <w:pPr>
        <w:pStyle w:val="TOC6"/>
        <w:rPr>
          <w:rFonts w:asciiTheme="minorHAnsi" w:eastAsiaTheme="minorEastAsia" w:hAnsiTheme="minorHAnsi" w:cstheme="minorBidi"/>
          <w:noProof/>
          <w:sz w:val="22"/>
          <w:szCs w:val="22"/>
          <w:lang w:eastAsia="en-GB"/>
        </w:rPr>
      </w:pPr>
      <w:r>
        <w:rPr>
          <w:noProof/>
        </w:rPr>
        <w:t>11.2.2.1.3.3</w:t>
      </w:r>
      <w:r>
        <w:rPr>
          <w:rFonts w:asciiTheme="minorHAnsi" w:eastAsiaTheme="minorEastAsia" w:hAnsiTheme="minorHAnsi" w:cstheme="minorBidi"/>
          <w:noProof/>
          <w:sz w:val="22"/>
          <w:szCs w:val="22"/>
          <w:lang w:eastAsia="en-GB"/>
        </w:rPr>
        <w:tab/>
      </w:r>
      <w:r w:rsidRPr="000444CB">
        <w:rPr>
          <w:rFonts w:cs="Arial"/>
          <w:noProof/>
          <w:lang w:eastAsia="zh-CN"/>
        </w:rPr>
        <w:t>FSMnSProducer</w:t>
      </w:r>
      <w:r>
        <w:rPr>
          <w:noProof/>
        </w:rPr>
        <w:tab/>
      </w:r>
      <w:r>
        <w:rPr>
          <w:noProof/>
        </w:rPr>
        <w:fldChar w:fldCharType="begin" w:fldLock="1"/>
      </w:r>
      <w:r>
        <w:rPr>
          <w:noProof/>
        </w:rPr>
        <w:instrText xml:space="preserve"> PAGEREF _Toc105504862 \h </w:instrText>
      </w:r>
      <w:r>
        <w:rPr>
          <w:noProof/>
        </w:rPr>
      </w:r>
      <w:r>
        <w:rPr>
          <w:noProof/>
        </w:rPr>
        <w:fldChar w:fldCharType="separate"/>
      </w:r>
      <w:r>
        <w:rPr>
          <w:noProof/>
        </w:rPr>
        <w:t>69</w:t>
      </w:r>
      <w:r>
        <w:rPr>
          <w:noProof/>
        </w:rPr>
        <w:fldChar w:fldCharType="end"/>
      </w:r>
    </w:p>
    <w:p w14:paraId="1E0BABD9" w14:textId="0CBBE6F9" w:rsidR="00171BDA" w:rsidRDefault="00171BDA">
      <w:pPr>
        <w:pStyle w:val="TOC7"/>
        <w:rPr>
          <w:rFonts w:asciiTheme="minorHAnsi" w:eastAsiaTheme="minorEastAsia" w:hAnsiTheme="minorHAnsi" w:cstheme="minorBidi"/>
          <w:noProof/>
          <w:sz w:val="22"/>
          <w:szCs w:val="22"/>
          <w:lang w:eastAsia="en-GB"/>
        </w:rPr>
      </w:pPr>
      <w:r>
        <w:rPr>
          <w:noProof/>
        </w:rPr>
        <w:t>11.2.2.1.3.3.1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_Toc105504863 \h </w:instrText>
      </w:r>
      <w:r>
        <w:rPr>
          <w:noProof/>
        </w:rPr>
      </w:r>
      <w:r>
        <w:rPr>
          <w:noProof/>
        </w:rPr>
        <w:fldChar w:fldCharType="separate"/>
      </w:r>
      <w:r>
        <w:rPr>
          <w:noProof/>
        </w:rPr>
        <w:t>69</w:t>
      </w:r>
      <w:r>
        <w:rPr>
          <w:noProof/>
        </w:rPr>
        <w:fldChar w:fldCharType="end"/>
      </w:r>
    </w:p>
    <w:p w14:paraId="40CC5BBB" w14:textId="2D0F48DC" w:rsidR="00171BDA" w:rsidRDefault="00171BDA">
      <w:pPr>
        <w:pStyle w:val="TOC7"/>
        <w:rPr>
          <w:rFonts w:asciiTheme="minorHAnsi" w:eastAsiaTheme="minorEastAsia" w:hAnsiTheme="minorHAnsi" w:cstheme="minorBidi"/>
          <w:noProof/>
          <w:sz w:val="22"/>
          <w:szCs w:val="22"/>
          <w:lang w:eastAsia="en-GB"/>
        </w:rPr>
      </w:pPr>
      <w:r>
        <w:rPr>
          <w:noProof/>
        </w:rPr>
        <w:t>11.2.2.1.3.3.2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_Toc105504864 \h </w:instrText>
      </w:r>
      <w:r>
        <w:rPr>
          <w:noProof/>
        </w:rPr>
      </w:r>
      <w:r>
        <w:rPr>
          <w:noProof/>
        </w:rPr>
        <w:fldChar w:fldCharType="separate"/>
      </w:r>
      <w:r>
        <w:rPr>
          <w:noProof/>
        </w:rPr>
        <w:t>69</w:t>
      </w:r>
      <w:r>
        <w:rPr>
          <w:noProof/>
        </w:rPr>
        <w:fldChar w:fldCharType="end"/>
      </w:r>
    </w:p>
    <w:p w14:paraId="7AE7DBBD" w14:textId="62273E92" w:rsidR="00171BDA" w:rsidRDefault="00171BDA">
      <w:pPr>
        <w:pStyle w:val="TOC7"/>
        <w:rPr>
          <w:rFonts w:asciiTheme="minorHAnsi" w:eastAsiaTheme="minorEastAsia" w:hAnsiTheme="minorHAnsi" w:cstheme="minorBidi"/>
          <w:noProof/>
          <w:sz w:val="22"/>
          <w:szCs w:val="22"/>
          <w:lang w:eastAsia="en-GB"/>
        </w:rPr>
      </w:pPr>
      <w:r>
        <w:rPr>
          <w:noProof/>
        </w:rPr>
        <w:t>11.2.2.1.3.3.3</w:t>
      </w:r>
      <w:r>
        <w:rPr>
          <w:rFonts w:asciiTheme="minorHAnsi" w:eastAsiaTheme="minorEastAsia" w:hAnsiTheme="minorHAnsi" w:cstheme="minorBidi"/>
          <w:noProof/>
          <w:sz w:val="22"/>
          <w:szCs w:val="22"/>
          <w:lang w:eastAsia="en-GB"/>
        </w:rPr>
        <w:tab/>
      </w:r>
      <w:r>
        <w:rPr>
          <w:noProof/>
        </w:rPr>
        <w:t>Notification Table</w:t>
      </w:r>
      <w:r>
        <w:rPr>
          <w:noProof/>
        </w:rPr>
        <w:tab/>
      </w:r>
      <w:r>
        <w:rPr>
          <w:noProof/>
        </w:rPr>
        <w:fldChar w:fldCharType="begin" w:fldLock="1"/>
      </w:r>
      <w:r>
        <w:rPr>
          <w:noProof/>
        </w:rPr>
        <w:instrText xml:space="preserve"> PAGEREF _Toc105504865 \h </w:instrText>
      </w:r>
      <w:r>
        <w:rPr>
          <w:noProof/>
        </w:rPr>
      </w:r>
      <w:r>
        <w:rPr>
          <w:noProof/>
        </w:rPr>
        <w:fldChar w:fldCharType="separate"/>
      </w:r>
      <w:r>
        <w:rPr>
          <w:noProof/>
        </w:rPr>
        <w:t>69</w:t>
      </w:r>
      <w:r>
        <w:rPr>
          <w:noProof/>
        </w:rPr>
        <w:fldChar w:fldCharType="end"/>
      </w:r>
    </w:p>
    <w:p w14:paraId="2BE5D474" w14:textId="1A936877" w:rsidR="00171BDA" w:rsidRDefault="00171BDA">
      <w:pPr>
        <w:pStyle w:val="TOC6"/>
        <w:rPr>
          <w:rFonts w:asciiTheme="minorHAnsi" w:eastAsiaTheme="minorEastAsia" w:hAnsiTheme="minorHAnsi" w:cstheme="minorBidi"/>
          <w:noProof/>
          <w:sz w:val="22"/>
          <w:szCs w:val="22"/>
          <w:lang w:eastAsia="en-GB"/>
        </w:rPr>
      </w:pPr>
      <w:r>
        <w:rPr>
          <w:noProof/>
        </w:rPr>
        <w:t>11.2.2.1.3.4</w:t>
      </w:r>
      <w:r>
        <w:rPr>
          <w:rFonts w:asciiTheme="minorHAnsi" w:eastAsiaTheme="minorEastAsia" w:hAnsiTheme="minorHAnsi" w:cstheme="minorBidi"/>
          <w:noProof/>
          <w:sz w:val="22"/>
          <w:szCs w:val="22"/>
          <w:lang w:eastAsia="en-GB"/>
        </w:rPr>
        <w:tab/>
      </w:r>
      <w:r w:rsidRPr="000444CB">
        <w:rPr>
          <w:rFonts w:ascii="Courier New" w:hAnsi="Courier New" w:cs="Courier New"/>
          <w:noProof/>
        </w:rPr>
        <w:t>Comment</w:t>
      </w:r>
      <w:r>
        <w:rPr>
          <w:noProof/>
        </w:rPr>
        <w:tab/>
      </w:r>
      <w:r>
        <w:rPr>
          <w:noProof/>
        </w:rPr>
        <w:fldChar w:fldCharType="begin" w:fldLock="1"/>
      </w:r>
      <w:r>
        <w:rPr>
          <w:noProof/>
        </w:rPr>
        <w:instrText xml:space="preserve"> PAGEREF _Toc105504866 \h </w:instrText>
      </w:r>
      <w:r>
        <w:rPr>
          <w:noProof/>
        </w:rPr>
      </w:r>
      <w:r>
        <w:rPr>
          <w:noProof/>
        </w:rPr>
        <w:fldChar w:fldCharType="separate"/>
      </w:r>
      <w:r>
        <w:rPr>
          <w:noProof/>
        </w:rPr>
        <w:t>69</w:t>
      </w:r>
      <w:r>
        <w:rPr>
          <w:noProof/>
        </w:rPr>
        <w:fldChar w:fldCharType="end"/>
      </w:r>
    </w:p>
    <w:p w14:paraId="2B14241C" w14:textId="649BAC8D" w:rsidR="00171BDA" w:rsidRDefault="00171BDA">
      <w:pPr>
        <w:pStyle w:val="TOC7"/>
        <w:rPr>
          <w:rFonts w:asciiTheme="minorHAnsi" w:eastAsiaTheme="minorEastAsia" w:hAnsiTheme="minorHAnsi" w:cstheme="minorBidi"/>
          <w:noProof/>
          <w:sz w:val="22"/>
          <w:szCs w:val="22"/>
          <w:lang w:eastAsia="en-GB"/>
        </w:rPr>
      </w:pPr>
      <w:r>
        <w:rPr>
          <w:noProof/>
        </w:rPr>
        <w:t>11.2.2.1.3.4.1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_Toc105504867 \h </w:instrText>
      </w:r>
      <w:r>
        <w:rPr>
          <w:noProof/>
        </w:rPr>
      </w:r>
      <w:r>
        <w:rPr>
          <w:noProof/>
        </w:rPr>
        <w:fldChar w:fldCharType="separate"/>
      </w:r>
      <w:r>
        <w:rPr>
          <w:noProof/>
        </w:rPr>
        <w:t>69</w:t>
      </w:r>
      <w:r>
        <w:rPr>
          <w:noProof/>
        </w:rPr>
        <w:fldChar w:fldCharType="end"/>
      </w:r>
    </w:p>
    <w:p w14:paraId="3EBA01F7" w14:textId="651A5E35" w:rsidR="00171BDA" w:rsidRDefault="00171BDA">
      <w:pPr>
        <w:pStyle w:val="TOC7"/>
        <w:rPr>
          <w:rFonts w:asciiTheme="minorHAnsi" w:eastAsiaTheme="minorEastAsia" w:hAnsiTheme="minorHAnsi" w:cstheme="minorBidi"/>
          <w:noProof/>
          <w:sz w:val="22"/>
          <w:szCs w:val="22"/>
          <w:lang w:eastAsia="en-GB"/>
        </w:rPr>
      </w:pPr>
      <w:r>
        <w:rPr>
          <w:noProof/>
        </w:rPr>
        <w:t>11.2.2.1.3.4.2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_Toc105504868 \h </w:instrText>
      </w:r>
      <w:r>
        <w:rPr>
          <w:noProof/>
        </w:rPr>
      </w:r>
      <w:r>
        <w:rPr>
          <w:noProof/>
        </w:rPr>
        <w:fldChar w:fldCharType="separate"/>
      </w:r>
      <w:r>
        <w:rPr>
          <w:noProof/>
        </w:rPr>
        <w:t>69</w:t>
      </w:r>
      <w:r>
        <w:rPr>
          <w:noProof/>
        </w:rPr>
        <w:fldChar w:fldCharType="end"/>
      </w:r>
    </w:p>
    <w:p w14:paraId="00EA38A0" w14:textId="21EB4883" w:rsidR="00171BDA" w:rsidRDefault="00171BDA">
      <w:pPr>
        <w:pStyle w:val="TOC6"/>
        <w:rPr>
          <w:rFonts w:asciiTheme="minorHAnsi" w:eastAsiaTheme="minorEastAsia" w:hAnsiTheme="minorHAnsi" w:cstheme="minorBidi"/>
          <w:noProof/>
          <w:sz w:val="22"/>
          <w:szCs w:val="22"/>
          <w:lang w:eastAsia="en-GB"/>
        </w:rPr>
      </w:pPr>
      <w:r>
        <w:rPr>
          <w:noProof/>
        </w:rPr>
        <w:t>11.2.2.1.3.5</w:t>
      </w:r>
      <w:r>
        <w:rPr>
          <w:rFonts w:asciiTheme="minorHAnsi" w:eastAsiaTheme="minorEastAsia" w:hAnsiTheme="minorHAnsi" w:cstheme="minorBidi"/>
          <w:noProof/>
          <w:sz w:val="22"/>
          <w:szCs w:val="22"/>
          <w:lang w:eastAsia="en-GB"/>
        </w:rPr>
        <w:tab/>
      </w:r>
      <w:r w:rsidRPr="000444CB">
        <w:rPr>
          <w:rFonts w:cs="Arial"/>
          <w:noProof/>
        </w:rPr>
        <w:t>CorrelatedNotification</w:t>
      </w:r>
      <w:r>
        <w:rPr>
          <w:noProof/>
        </w:rPr>
        <w:tab/>
      </w:r>
      <w:r>
        <w:rPr>
          <w:noProof/>
        </w:rPr>
        <w:fldChar w:fldCharType="begin" w:fldLock="1"/>
      </w:r>
      <w:r>
        <w:rPr>
          <w:noProof/>
        </w:rPr>
        <w:instrText xml:space="preserve"> PAGEREF _Toc105504869 \h </w:instrText>
      </w:r>
      <w:r>
        <w:rPr>
          <w:noProof/>
        </w:rPr>
      </w:r>
      <w:r>
        <w:rPr>
          <w:noProof/>
        </w:rPr>
        <w:fldChar w:fldCharType="separate"/>
      </w:r>
      <w:r>
        <w:rPr>
          <w:noProof/>
        </w:rPr>
        <w:t>69</w:t>
      </w:r>
      <w:r>
        <w:rPr>
          <w:noProof/>
        </w:rPr>
        <w:fldChar w:fldCharType="end"/>
      </w:r>
    </w:p>
    <w:p w14:paraId="348B0813" w14:textId="70143615" w:rsidR="00171BDA" w:rsidRDefault="00171BDA">
      <w:pPr>
        <w:pStyle w:val="TOC7"/>
        <w:rPr>
          <w:rFonts w:asciiTheme="minorHAnsi" w:eastAsiaTheme="minorEastAsia" w:hAnsiTheme="minorHAnsi" w:cstheme="minorBidi"/>
          <w:noProof/>
          <w:sz w:val="22"/>
          <w:szCs w:val="22"/>
          <w:lang w:eastAsia="en-GB"/>
        </w:rPr>
      </w:pPr>
      <w:r>
        <w:rPr>
          <w:noProof/>
        </w:rPr>
        <w:t>11.2.2.1.3.5.1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_Toc105504870 \h </w:instrText>
      </w:r>
      <w:r>
        <w:rPr>
          <w:noProof/>
        </w:rPr>
      </w:r>
      <w:r>
        <w:rPr>
          <w:noProof/>
        </w:rPr>
        <w:fldChar w:fldCharType="separate"/>
      </w:r>
      <w:r>
        <w:rPr>
          <w:noProof/>
        </w:rPr>
        <w:t>69</w:t>
      </w:r>
      <w:r>
        <w:rPr>
          <w:noProof/>
        </w:rPr>
        <w:fldChar w:fldCharType="end"/>
      </w:r>
    </w:p>
    <w:p w14:paraId="54C1925A" w14:textId="22251C3B" w:rsidR="00171BDA" w:rsidRDefault="00171BDA">
      <w:pPr>
        <w:pStyle w:val="TOC7"/>
        <w:rPr>
          <w:rFonts w:asciiTheme="minorHAnsi" w:eastAsiaTheme="minorEastAsia" w:hAnsiTheme="minorHAnsi" w:cstheme="minorBidi"/>
          <w:noProof/>
          <w:sz w:val="22"/>
          <w:szCs w:val="22"/>
          <w:lang w:eastAsia="en-GB"/>
        </w:rPr>
      </w:pPr>
      <w:r>
        <w:rPr>
          <w:noProof/>
        </w:rPr>
        <w:t>11.2.2.1.3.5.2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_Toc105504871 \h </w:instrText>
      </w:r>
      <w:r>
        <w:rPr>
          <w:noProof/>
        </w:rPr>
      </w:r>
      <w:r>
        <w:rPr>
          <w:noProof/>
        </w:rPr>
        <w:fldChar w:fldCharType="separate"/>
      </w:r>
      <w:r>
        <w:rPr>
          <w:noProof/>
        </w:rPr>
        <w:t>70</w:t>
      </w:r>
      <w:r>
        <w:rPr>
          <w:noProof/>
        </w:rPr>
        <w:fldChar w:fldCharType="end"/>
      </w:r>
    </w:p>
    <w:p w14:paraId="211856AF" w14:textId="589A3F0B" w:rsidR="00171BDA" w:rsidRDefault="00171BDA">
      <w:pPr>
        <w:pStyle w:val="TOC6"/>
        <w:rPr>
          <w:rFonts w:asciiTheme="minorHAnsi" w:eastAsiaTheme="minorEastAsia" w:hAnsiTheme="minorHAnsi" w:cstheme="minorBidi"/>
          <w:noProof/>
          <w:sz w:val="22"/>
          <w:szCs w:val="22"/>
          <w:lang w:eastAsia="en-GB"/>
        </w:rPr>
      </w:pPr>
      <w:r>
        <w:rPr>
          <w:noProof/>
        </w:rPr>
        <w:t>11.2.2.1.3.6</w:t>
      </w:r>
      <w:r>
        <w:rPr>
          <w:rFonts w:asciiTheme="minorHAnsi" w:eastAsiaTheme="minorEastAsia" w:hAnsiTheme="minorHAnsi" w:cstheme="minorBidi"/>
          <w:noProof/>
          <w:sz w:val="22"/>
          <w:szCs w:val="22"/>
          <w:lang w:eastAsia="en-GB"/>
        </w:rPr>
        <w:tab/>
      </w:r>
      <w:r w:rsidRPr="000444CB">
        <w:rPr>
          <w:rFonts w:cs="Arial"/>
          <w:noProof/>
        </w:rPr>
        <w:t>MonitoredEntity</w:t>
      </w:r>
      <w:r>
        <w:rPr>
          <w:noProof/>
        </w:rPr>
        <w:tab/>
      </w:r>
      <w:r>
        <w:rPr>
          <w:noProof/>
        </w:rPr>
        <w:fldChar w:fldCharType="begin" w:fldLock="1"/>
      </w:r>
      <w:r>
        <w:rPr>
          <w:noProof/>
        </w:rPr>
        <w:instrText xml:space="preserve"> PAGEREF _Toc105504872 \h </w:instrText>
      </w:r>
      <w:r>
        <w:rPr>
          <w:noProof/>
        </w:rPr>
      </w:r>
      <w:r>
        <w:rPr>
          <w:noProof/>
        </w:rPr>
        <w:fldChar w:fldCharType="separate"/>
      </w:r>
      <w:r>
        <w:rPr>
          <w:noProof/>
        </w:rPr>
        <w:t>70</w:t>
      </w:r>
      <w:r>
        <w:rPr>
          <w:noProof/>
        </w:rPr>
        <w:fldChar w:fldCharType="end"/>
      </w:r>
    </w:p>
    <w:p w14:paraId="3DC23A69" w14:textId="3384C8F3" w:rsidR="00171BDA" w:rsidRDefault="00171BDA">
      <w:pPr>
        <w:pStyle w:val="TOC7"/>
        <w:rPr>
          <w:rFonts w:asciiTheme="minorHAnsi" w:eastAsiaTheme="minorEastAsia" w:hAnsiTheme="minorHAnsi" w:cstheme="minorBidi"/>
          <w:noProof/>
          <w:sz w:val="22"/>
          <w:szCs w:val="22"/>
          <w:lang w:eastAsia="en-GB"/>
        </w:rPr>
      </w:pPr>
      <w:r>
        <w:rPr>
          <w:noProof/>
        </w:rPr>
        <w:t>11.2.2.1.3.6.1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_Toc105504873 \h </w:instrText>
      </w:r>
      <w:r>
        <w:rPr>
          <w:noProof/>
        </w:rPr>
      </w:r>
      <w:r>
        <w:rPr>
          <w:noProof/>
        </w:rPr>
        <w:fldChar w:fldCharType="separate"/>
      </w:r>
      <w:r>
        <w:rPr>
          <w:noProof/>
        </w:rPr>
        <w:t>70</w:t>
      </w:r>
      <w:r>
        <w:rPr>
          <w:noProof/>
        </w:rPr>
        <w:fldChar w:fldCharType="end"/>
      </w:r>
    </w:p>
    <w:p w14:paraId="5F47A8E2" w14:textId="3AB7659C" w:rsidR="00171BDA" w:rsidRDefault="00171BDA">
      <w:pPr>
        <w:pStyle w:val="TOC7"/>
        <w:rPr>
          <w:rFonts w:asciiTheme="minorHAnsi" w:eastAsiaTheme="minorEastAsia" w:hAnsiTheme="minorHAnsi" w:cstheme="minorBidi"/>
          <w:noProof/>
          <w:sz w:val="22"/>
          <w:szCs w:val="22"/>
          <w:lang w:eastAsia="en-GB"/>
        </w:rPr>
      </w:pPr>
      <w:r>
        <w:rPr>
          <w:noProof/>
        </w:rPr>
        <w:t>11.2.2.1.3.6.2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_Toc105504874 \h </w:instrText>
      </w:r>
      <w:r>
        <w:rPr>
          <w:noProof/>
        </w:rPr>
      </w:r>
      <w:r>
        <w:rPr>
          <w:noProof/>
        </w:rPr>
        <w:fldChar w:fldCharType="separate"/>
      </w:r>
      <w:r>
        <w:rPr>
          <w:noProof/>
        </w:rPr>
        <w:t>70</w:t>
      </w:r>
      <w:r>
        <w:rPr>
          <w:noProof/>
        </w:rPr>
        <w:fldChar w:fldCharType="end"/>
      </w:r>
    </w:p>
    <w:p w14:paraId="5B26BEAA" w14:textId="6E709680" w:rsidR="00171BDA" w:rsidRDefault="00171BDA">
      <w:pPr>
        <w:pStyle w:val="TOC5"/>
        <w:rPr>
          <w:rFonts w:asciiTheme="minorHAnsi" w:eastAsiaTheme="minorEastAsia" w:hAnsiTheme="minorHAnsi" w:cstheme="minorBidi"/>
          <w:noProof/>
          <w:sz w:val="22"/>
          <w:szCs w:val="22"/>
          <w:lang w:eastAsia="en-GB"/>
        </w:rPr>
      </w:pPr>
      <w:r>
        <w:rPr>
          <w:noProof/>
        </w:rPr>
        <w:t>11.2.2.1.4</w:t>
      </w:r>
      <w:r>
        <w:rPr>
          <w:rFonts w:asciiTheme="minorHAnsi" w:eastAsiaTheme="minorEastAsia" w:hAnsiTheme="minorHAnsi" w:cstheme="minorBidi"/>
          <w:noProof/>
          <w:sz w:val="22"/>
          <w:szCs w:val="22"/>
          <w:lang w:eastAsia="en-GB"/>
        </w:rPr>
        <w:tab/>
      </w:r>
      <w:r>
        <w:rPr>
          <w:noProof/>
        </w:rPr>
        <w:t>Information relationships definition</w:t>
      </w:r>
      <w:r>
        <w:rPr>
          <w:noProof/>
        </w:rPr>
        <w:tab/>
      </w:r>
      <w:r>
        <w:rPr>
          <w:noProof/>
        </w:rPr>
        <w:fldChar w:fldCharType="begin" w:fldLock="1"/>
      </w:r>
      <w:r>
        <w:rPr>
          <w:noProof/>
        </w:rPr>
        <w:instrText xml:space="preserve"> PAGEREF _Toc105504875 \h </w:instrText>
      </w:r>
      <w:r>
        <w:rPr>
          <w:noProof/>
        </w:rPr>
      </w:r>
      <w:r>
        <w:rPr>
          <w:noProof/>
        </w:rPr>
        <w:fldChar w:fldCharType="separate"/>
      </w:r>
      <w:r>
        <w:rPr>
          <w:noProof/>
        </w:rPr>
        <w:t>71</w:t>
      </w:r>
      <w:r>
        <w:rPr>
          <w:noProof/>
        </w:rPr>
        <w:fldChar w:fldCharType="end"/>
      </w:r>
    </w:p>
    <w:p w14:paraId="786D746B" w14:textId="1C0148E1" w:rsidR="00171BDA" w:rsidRDefault="00171BDA">
      <w:pPr>
        <w:pStyle w:val="TOC6"/>
        <w:rPr>
          <w:rFonts w:asciiTheme="minorHAnsi" w:eastAsiaTheme="minorEastAsia" w:hAnsiTheme="minorHAnsi" w:cstheme="minorBidi"/>
          <w:noProof/>
          <w:sz w:val="22"/>
          <w:szCs w:val="22"/>
          <w:lang w:eastAsia="en-GB"/>
        </w:rPr>
      </w:pPr>
      <w:r>
        <w:rPr>
          <w:noProof/>
        </w:rPr>
        <w:t>11.2.2.1.4.1</w:t>
      </w:r>
      <w:r>
        <w:rPr>
          <w:rFonts w:asciiTheme="minorHAnsi" w:eastAsiaTheme="minorEastAsia" w:hAnsiTheme="minorHAnsi" w:cstheme="minorBidi"/>
          <w:noProof/>
          <w:sz w:val="22"/>
          <w:szCs w:val="22"/>
          <w:lang w:eastAsia="en-GB"/>
        </w:rPr>
        <w:tab/>
      </w:r>
      <w:r>
        <w:rPr>
          <w:noProof/>
        </w:rPr>
        <w:t>relation-FSMnSProducer-AlarmList (M)</w:t>
      </w:r>
      <w:r>
        <w:rPr>
          <w:noProof/>
        </w:rPr>
        <w:tab/>
      </w:r>
      <w:r>
        <w:rPr>
          <w:noProof/>
        </w:rPr>
        <w:fldChar w:fldCharType="begin" w:fldLock="1"/>
      </w:r>
      <w:r>
        <w:rPr>
          <w:noProof/>
        </w:rPr>
        <w:instrText xml:space="preserve"> PAGEREF _Toc105504876 \h </w:instrText>
      </w:r>
      <w:r>
        <w:rPr>
          <w:noProof/>
        </w:rPr>
      </w:r>
      <w:r>
        <w:rPr>
          <w:noProof/>
        </w:rPr>
        <w:fldChar w:fldCharType="separate"/>
      </w:r>
      <w:r>
        <w:rPr>
          <w:noProof/>
        </w:rPr>
        <w:t>71</w:t>
      </w:r>
      <w:r>
        <w:rPr>
          <w:noProof/>
        </w:rPr>
        <w:fldChar w:fldCharType="end"/>
      </w:r>
    </w:p>
    <w:p w14:paraId="1A1825F5" w14:textId="56234534" w:rsidR="00171BDA" w:rsidRDefault="00171BDA">
      <w:pPr>
        <w:pStyle w:val="TOC7"/>
        <w:rPr>
          <w:rFonts w:asciiTheme="minorHAnsi" w:eastAsiaTheme="minorEastAsia" w:hAnsiTheme="minorHAnsi" w:cstheme="minorBidi"/>
          <w:noProof/>
          <w:sz w:val="22"/>
          <w:szCs w:val="22"/>
          <w:lang w:eastAsia="en-GB"/>
        </w:rPr>
      </w:pPr>
      <w:r>
        <w:rPr>
          <w:noProof/>
        </w:rPr>
        <w:t>11.2.2.1.4.1.1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_Toc105504877 \h </w:instrText>
      </w:r>
      <w:r>
        <w:rPr>
          <w:noProof/>
        </w:rPr>
      </w:r>
      <w:r>
        <w:rPr>
          <w:noProof/>
        </w:rPr>
        <w:fldChar w:fldCharType="separate"/>
      </w:r>
      <w:r>
        <w:rPr>
          <w:noProof/>
        </w:rPr>
        <w:t>71</w:t>
      </w:r>
      <w:r>
        <w:rPr>
          <w:noProof/>
        </w:rPr>
        <w:fldChar w:fldCharType="end"/>
      </w:r>
    </w:p>
    <w:p w14:paraId="2B74EFDD" w14:textId="101B8952" w:rsidR="00171BDA" w:rsidRDefault="00171BDA">
      <w:pPr>
        <w:pStyle w:val="TOC7"/>
        <w:rPr>
          <w:rFonts w:asciiTheme="minorHAnsi" w:eastAsiaTheme="minorEastAsia" w:hAnsiTheme="minorHAnsi" w:cstheme="minorBidi"/>
          <w:noProof/>
          <w:sz w:val="22"/>
          <w:szCs w:val="22"/>
          <w:lang w:eastAsia="en-GB"/>
        </w:rPr>
      </w:pPr>
      <w:r>
        <w:rPr>
          <w:noProof/>
        </w:rPr>
        <w:t>11.2.2.1.4.1.2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_Toc105504878 \h </w:instrText>
      </w:r>
      <w:r>
        <w:rPr>
          <w:noProof/>
        </w:rPr>
      </w:r>
      <w:r>
        <w:rPr>
          <w:noProof/>
        </w:rPr>
        <w:fldChar w:fldCharType="separate"/>
      </w:r>
      <w:r>
        <w:rPr>
          <w:noProof/>
        </w:rPr>
        <w:t>71</w:t>
      </w:r>
      <w:r>
        <w:rPr>
          <w:noProof/>
        </w:rPr>
        <w:fldChar w:fldCharType="end"/>
      </w:r>
    </w:p>
    <w:p w14:paraId="4022AC2E" w14:textId="0621CF44" w:rsidR="00171BDA" w:rsidRDefault="00171BDA">
      <w:pPr>
        <w:pStyle w:val="TOC7"/>
        <w:rPr>
          <w:rFonts w:asciiTheme="minorHAnsi" w:eastAsiaTheme="minorEastAsia" w:hAnsiTheme="minorHAnsi" w:cstheme="minorBidi"/>
          <w:noProof/>
          <w:sz w:val="22"/>
          <w:szCs w:val="22"/>
          <w:lang w:eastAsia="en-GB"/>
        </w:rPr>
      </w:pPr>
      <w:r>
        <w:rPr>
          <w:noProof/>
        </w:rPr>
        <w:t>11.2.2.1.4.1.3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_Toc105504879 \h </w:instrText>
      </w:r>
      <w:r>
        <w:rPr>
          <w:noProof/>
        </w:rPr>
      </w:r>
      <w:r>
        <w:rPr>
          <w:noProof/>
        </w:rPr>
        <w:fldChar w:fldCharType="separate"/>
      </w:r>
      <w:r>
        <w:rPr>
          <w:noProof/>
        </w:rPr>
        <w:t>71</w:t>
      </w:r>
      <w:r>
        <w:rPr>
          <w:noProof/>
        </w:rPr>
        <w:fldChar w:fldCharType="end"/>
      </w:r>
    </w:p>
    <w:p w14:paraId="0D3431B6" w14:textId="3B2403F2" w:rsidR="00171BDA" w:rsidRDefault="00171BDA">
      <w:pPr>
        <w:pStyle w:val="TOC6"/>
        <w:rPr>
          <w:rFonts w:asciiTheme="minorHAnsi" w:eastAsiaTheme="minorEastAsia" w:hAnsiTheme="minorHAnsi" w:cstheme="minorBidi"/>
          <w:noProof/>
          <w:sz w:val="22"/>
          <w:szCs w:val="22"/>
          <w:lang w:eastAsia="en-GB"/>
        </w:rPr>
      </w:pPr>
      <w:r>
        <w:rPr>
          <w:noProof/>
        </w:rPr>
        <w:t>11.2.2.1.4.2</w:t>
      </w:r>
      <w:r>
        <w:rPr>
          <w:rFonts w:asciiTheme="minorHAnsi" w:eastAsiaTheme="minorEastAsia" w:hAnsiTheme="minorHAnsi" w:cstheme="minorBidi"/>
          <w:noProof/>
          <w:sz w:val="22"/>
          <w:szCs w:val="22"/>
          <w:lang w:eastAsia="en-GB"/>
        </w:rPr>
        <w:tab/>
      </w:r>
      <w:r>
        <w:rPr>
          <w:noProof/>
        </w:rPr>
        <w:t>relation-AlarmList-AlarmInformation (M)</w:t>
      </w:r>
      <w:r>
        <w:rPr>
          <w:noProof/>
        </w:rPr>
        <w:tab/>
      </w:r>
      <w:r>
        <w:rPr>
          <w:noProof/>
        </w:rPr>
        <w:fldChar w:fldCharType="begin" w:fldLock="1"/>
      </w:r>
      <w:r>
        <w:rPr>
          <w:noProof/>
        </w:rPr>
        <w:instrText xml:space="preserve"> PAGEREF _Toc105504880 \h </w:instrText>
      </w:r>
      <w:r>
        <w:rPr>
          <w:noProof/>
        </w:rPr>
      </w:r>
      <w:r>
        <w:rPr>
          <w:noProof/>
        </w:rPr>
        <w:fldChar w:fldCharType="separate"/>
      </w:r>
      <w:r>
        <w:rPr>
          <w:noProof/>
        </w:rPr>
        <w:t>71</w:t>
      </w:r>
      <w:r>
        <w:rPr>
          <w:noProof/>
        </w:rPr>
        <w:fldChar w:fldCharType="end"/>
      </w:r>
    </w:p>
    <w:p w14:paraId="2663D428" w14:textId="19A7DE22" w:rsidR="00171BDA" w:rsidRDefault="00171BDA">
      <w:pPr>
        <w:pStyle w:val="TOC7"/>
        <w:rPr>
          <w:rFonts w:asciiTheme="minorHAnsi" w:eastAsiaTheme="minorEastAsia" w:hAnsiTheme="minorHAnsi" w:cstheme="minorBidi"/>
          <w:noProof/>
          <w:sz w:val="22"/>
          <w:szCs w:val="22"/>
          <w:lang w:eastAsia="en-GB"/>
        </w:rPr>
      </w:pPr>
      <w:r>
        <w:rPr>
          <w:noProof/>
        </w:rPr>
        <w:t>11.2.2.1.4.2.1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_Toc105504881 \h </w:instrText>
      </w:r>
      <w:r>
        <w:rPr>
          <w:noProof/>
        </w:rPr>
      </w:r>
      <w:r>
        <w:rPr>
          <w:noProof/>
        </w:rPr>
        <w:fldChar w:fldCharType="separate"/>
      </w:r>
      <w:r>
        <w:rPr>
          <w:noProof/>
        </w:rPr>
        <w:t>71</w:t>
      </w:r>
      <w:r>
        <w:rPr>
          <w:noProof/>
        </w:rPr>
        <w:fldChar w:fldCharType="end"/>
      </w:r>
    </w:p>
    <w:p w14:paraId="5ECECF7B" w14:textId="69CC5EDF" w:rsidR="00171BDA" w:rsidRDefault="00171BDA">
      <w:pPr>
        <w:pStyle w:val="TOC7"/>
        <w:rPr>
          <w:rFonts w:asciiTheme="minorHAnsi" w:eastAsiaTheme="minorEastAsia" w:hAnsiTheme="minorHAnsi" w:cstheme="minorBidi"/>
          <w:noProof/>
          <w:sz w:val="22"/>
          <w:szCs w:val="22"/>
          <w:lang w:eastAsia="en-GB"/>
        </w:rPr>
      </w:pPr>
      <w:r>
        <w:rPr>
          <w:noProof/>
        </w:rPr>
        <w:t>11.2.2.1.4.2.2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_Toc105504882 \h </w:instrText>
      </w:r>
      <w:r>
        <w:rPr>
          <w:noProof/>
        </w:rPr>
      </w:r>
      <w:r>
        <w:rPr>
          <w:noProof/>
        </w:rPr>
        <w:fldChar w:fldCharType="separate"/>
      </w:r>
      <w:r>
        <w:rPr>
          <w:noProof/>
        </w:rPr>
        <w:t>71</w:t>
      </w:r>
      <w:r>
        <w:rPr>
          <w:noProof/>
        </w:rPr>
        <w:fldChar w:fldCharType="end"/>
      </w:r>
    </w:p>
    <w:p w14:paraId="3EFA906E" w14:textId="2E62B7BD" w:rsidR="00171BDA" w:rsidRDefault="00171BDA">
      <w:pPr>
        <w:pStyle w:val="TOC7"/>
        <w:rPr>
          <w:rFonts w:asciiTheme="minorHAnsi" w:eastAsiaTheme="minorEastAsia" w:hAnsiTheme="minorHAnsi" w:cstheme="minorBidi"/>
          <w:noProof/>
          <w:sz w:val="22"/>
          <w:szCs w:val="22"/>
          <w:lang w:eastAsia="en-GB"/>
        </w:rPr>
      </w:pPr>
      <w:r>
        <w:rPr>
          <w:noProof/>
        </w:rPr>
        <w:t>11.2.2.1.4.2.3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_Toc105504883 \h </w:instrText>
      </w:r>
      <w:r>
        <w:rPr>
          <w:noProof/>
        </w:rPr>
      </w:r>
      <w:r>
        <w:rPr>
          <w:noProof/>
        </w:rPr>
        <w:fldChar w:fldCharType="separate"/>
      </w:r>
      <w:r>
        <w:rPr>
          <w:noProof/>
        </w:rPr>
        <w:t>71</w:t>
      </w:r>
      <w:r>
        <w:rPr>
          <w:noProof/>
        </w:rPr>
        <w:fldChar w:fldCharType="end"/>
      </w:r>
    </w:p>
    <w:p w14:paraId="2D839145" w14:textId="322827A8" w:rsidR="00171BDA" w:rsidRDefault="00171BDA">
      <w:pPr>
        <w:pStyle w:val="TOC6"/>
        <w:rPr>
          <w:rFonts w:asciiTheme="minorHAnsi" w:eastAsiaTheme="minorEastAsia" w:hAnsiTheme="minorHAnsi" w:cstheme="minorBidi"/>
          <w:noProof/>
          <w:sz w:val="22"/>
          <w:szCs w:val="22"/>
          <w:lang w:eastAsia="en-GB"/>
        </w:rPr>
      </w:pPr>
      <w:r>
        <w:rPr>
          <w:noProof/>
        </w:rPr>
        <w:t>11.2.2.1.4.3</w:t>
      </w:r>
      <w:r>
        <w:rPr>
          <w:rFonts w:asciiTheme="minorHAnsi" w:eastAsiaTheme="minorEastAsia" w:hAnsiTheme="minorHAnsi" w:cstheme="minorBidi"/>
          <w:noProof/>
          <w:sz w:val="22"/>
          <w:szCs w:val="22"/>
          <w:lang w:eastAsia="en-GB"/>
        </w:rPr>
        <w:tab/>
      </w:r>
      <w:r>
        <w:rPr>
          <w:noProof/>
        </w:rPr>
        <w:t>relation-AlarmInformation-Comment (M)</w:t>
      </w:r>
      <w:r>
        <w:rPr>
          <w:noProof/>
        </w:rPr>
        <w:tab/>
      </w:r>
      <w:r>
        <w:rPr>
          <w:noProof/>
        </w:rPr>
        <w:fldChar w:fldCharType="begin" w:fldLock="1"/>
      </w:r>
      <w:r>
        <w:rPr>
          <w:noProof/>
        </w:rPr>
        <w:instrText xml:space="preserve"> PAGEREF _Toc105504884 \h </w:instrText>
      </w:r>
      <w:r>
        <w:rPr>
          <w:noProof/>
        </w:rPr>
      </w:r>
      <w:r>
        <w:rPr>
          <w:noProof/>
        </w:rPr>
        <w:fldChar w:fldCharType="separate"/>
      </w:r>
      <w:r>
        <w:rPr>
          <w:noProof/>
        </w:rPr>
        <w:t>71</w:t>
      </w:r>
      <w:r>
        <w:rPr>
          <w:noProof/>
        </w:rPr>
        <w:fldChar w:fldCharType="end"/>
      </w:r>
    </w:p>
    <w:p w14:paraId="2B68DE95" w14:textId="3FC69934" w:rsidR="00171BDA" w:rsidRDefault="00171BDA">
      <w:pPr>
        <w:pStyle w:val="TOC7"/>
        <w:rPr>
          <w:rFonts w:asciiTheme="minorHAnsi" w:eastAsiaTheme="minorEastAsia" w:hAnsiTheme="minorHAnsi" w:cstheme="minorBidi"/>
          <w:noProof/>
          <w:sz w:val="22"/>
          <w:szCs w:val="22"/>
          <w:lang w:eastAsia="en-GB"/>
        </w:rPr>
      </w:pPr>
      <w:r>
        <w:rPr>
          <w:noProof/>
        </w:rPr>
        <w:t>11.2.2.1.4.3.1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_Toc105504885 \h </w:instrText>
      </w:r>
      <w:r>
        <w:rPr>
          <w:noProof/>
        </w:rPr>
      </w:r>
      <w:r>
        <w:rPr>
          <w:noProof/>
        </w:rPr>
        <w:fldChar w:fldCharType="separate"/>
      </w:r>
      <w:r>
        <w:rPr>
          <w:noProof/>
        </w:rPr>
        <w:t>71</w:t>
      </w:r>
      <w:r>
        <w:rPr>
          <w:noProof/>
        </w:rPr>
        <w:fldChar w:fldCharType="end"/>
      </w:r>
    </w:p>
    <w:p w14:paraId="712FBDC9" w14:textId="065A70E6" w:rsidR="00171BDA" w:rsidRDefault="00171BDA">
      <w:pPr>
        <w:pStyle w:val="TOC7"/>
        <w:rPr>
          <w:rFonts w:asciiTheme="minorHAnsi" w:eastAsiaTheme="minorEastAsia" w:hAnsiTheme="minorHAnsi" w:cstheme="minorBidi"/>
          <w:noProof/>
          <w:sz w:val="22"/>
          <w:szCs w:val="22"/>
          <w:lang w:eastAsia="en-GB"/>
        </w:rPr>
      </w:pPr>
      <w:r>
        <w:rPr>
          <w:noProof/>
        </w:rPr>
        <w:t>11.2.2.1.4.3.2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_Toc105504886 \h </w:instrText>
      </w:r>
      <w:r>
        <w:rPr>
          <w:noProof/>
        </w:rPr>
      </w:r>
      <w:r>
        <w:rPr>
          <w:noProof/>
        </w:rPr>
        <w:fldChar w:fldCharType="separate"/>
      </w:r>
      <w:r>
        <w:rPr>
          <w:noProof/>
        </w:rPr>
        <w:t>71</w:t>
      </w:r>
      <w:r>
        <w:rPr>
          <w:noProof/>
        </w:rPr>
        <w:fldChar w:fldCharType="end"/>
      </w:r>
    </w:p>
    <w:p w14:paraId="4F90C90C" w14:textId="4EBA6721" w:rsidR="00171BDA" w:rsidRDefault="00171BDA">
      <w:pPr>
        <w:pStyle w:val="TOC7"/>
        <w:rPr>
          <w:rFonts w:asciiTheme="minorHAnsi" w:eastAsiaTheme="minorEastAsia" w:hAnsiTheme="minorHAnsi" w:cstheme="minorBidi"/>
          <w:noProof/>
          <w:sz w:val="22"/>
          <w:szCs w:val="22"/>
          <w:lang w:eastAsia="en-GB"/>
        </w:rPr>
      </w:pPr>
      <w:r>
        <w:rPr>
          <w:noProof/>
        </w:rPr>
        <w:t>11.2.2.1.4.3.3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_Toc105504887 \h </w:instrText>
      </w:r>
      <w:r>
        <w:rPr>
          <w:noProof/>
        </w:rPr>
      </w:r>
      <w:r>
        <w:rPr>
          <w:noProof/>
        </w:rPr>
        <w:fldChar w:fldCharType="separate"/>
      </w:r>
      <w:r>
        <w:rPr>
          <w:noProof/>
        </w:rPr>
        <w:t>71</w:t>
      </w:r>
      <w:r>
        <w:rPr>
          <w:noProof/>
        </w:rPr>
        <w:fldChar w:fldCharType="end"/>
      </w:r>
    </w:p>
    <w:p w14:paraId="007DA31C" w14:textId="72671521" w:rsidR="00171BDA" w:rsidRDefault="00171BDA">
      <w:pPr>
        <w:pStyle w:val="TOC6"/>
        <w:rPr>
          <w:rFonts w:asciiTheme="minorHAnsi" w:eastAsiaTheme="minorEastAsia" w:hAnsiTheme="minorHAnsi" w:cstheme="minorBidi"/>
          <w:noProof/>
          <w:sz w:val="22"/>
          <w:szCs w:val="22"/>
          <w:lang w:eastAsia="en-GB"/>
        </w:rPr>
      </w:pPr>
      <w:r>
        <w:rPr>
          <w:noProof/>
        </w:rPr>
        <w:t>11.2.2.1.4.4</w:t>
      </w:r>
      <w:r>
        <w:rPr>
          <w:rFonts w:asciiTheme="minorHAnsi" w:eastAsiaTheme="minorEastAsia" w:hAnsiTheme="minorHAnsi" w:cstheme="minorBidi"/>
          <w:noProof/>
          <w:sz w:val="22"/>
          <w:szCs w:val="22"/>
          <w:lang w:eastAsia="en-GB"/>
        </w:rPr>
        <w:tab/>
      </w:r>
      <w:r>
        <w:rPr>
          <w:noProof/>
        </w:rPr>
        <w:t>relation-AlarmInformation-CorrelatedNotification (M)</w:t>
      </w:r>
      <w:r>
        <w:rPr>
          <w:noProof/>
        </w:rPr>
        <w:tab/>
      </w:r>
      <w:r>
        <w:rPr>
          <w:noProof/>
        </w:rPr>
        <w:fldChar w:fldCharType="begin" w:fldLock="1"/>
      </w:r>
      <w:r>
        <w:rPr>
          <w:noProof/>
        </w:rPr>
        <w:instrText xml:space="preserve"> PAGEREF _Toc105504888 \h </w:instrText>
      </w:r>
      <w:r>
        <w:rPr>
          <w:noProof/>
        </w:rPr>
      </w:r>
      <w:r>
        <w:rPr>
          <w:noProof/>
        </w:rPr>
        <w:fldChar w:fldCharType="separate"/>
      </w:r>
      <w:r>
        <w:rPr>
          <w:noProof/>
        </w:rPr>
        <w:t>71</w:t>
      </w:r>
      <w:r>
        <w:rPr>
          <w:noProof/>
        </w:rPr>
        <w:fldChar w:fldCharType="end"/>
      </w:r>
    </w:p>
    <w:p w14:paraId="6EE7232A" w14:textId="6C9B5539" w:rsidR="00171BDA" w:rsidRDefault="00171BDA">
      <w:pPr>
        <w:pStyle w:val="TOC7"/>
        <w:rPr>
          <w:rFonts w:asciiTheme="minorHAnsi" w:eastAsiaTheme="minorEastAsia" w:hAnsiTheme="minorHAnsi" w:cstheme="minorBidi"/>
          <w:noProof/>
          <w:sz w:val="22"/>
          <w:szCs w:val="22"/>
          <w:lang w:eastAsia="en-GB"/>
        </w:rPr>
      </w:pPr>
      <w:r>
        <w:rPr>
          <w:noProof/>
        </w:rPr>
        <w:t>11.2.2.1.4.4.1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_Toc105504889 \h </w:instrText>
      </w:r>
      <w:r>
        <w:rPr>
          <w:noProof/>
        </w:rPr>
      </w:r>
      <w:r>
        <w:rPr>
          <w:noProof/>
        </w:rPr>
        <w:fldChar w:fldCharType="separate"/>
      </w:r>
      <w:r>
        <w:rPr>
          <w:noProof/>
        </w:rPr>
        <w:t>71</w:t>
      </w:r>
      <w:r>
        <w:rPr>
          <w:noProof/>
        </w:rPr>
        <w:fldChar w:fldCharType="end"/>
      </w:r>
    </w:p>
    <w:p w14:paraId="343CF2BA" w14:textId="27B44007" w:rsidR="00171BDA" w:rsidRDefault="00171BDA">
      <w:pPr>
        <w:pStyle w:val="TOC7"/>
        <w:rPr>
          <w:rFonts w:asciiTheme="minorHAnsi" w:eastAsiaTheme="minorEastAsia" w:hAnsiTheme="minorHAnsi" w:cstheme="minorBidi"/>
          <w:noProof/>
          <w:sz w:val="22"/>
          <w:szCs w:val="22"/>
          <w:lang w:eastAsia="en-GB"/>
        </w:rPr>
      </w:pPr>
      <w:r>
        <w:rPr>
          <w:noProof/>
        </w:rPr>
        <w:t>11.2.2.1.4.4.2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_Toc105504890 \h </w:instrText>
      </w:r>
      <w:r>
        <w:rPr>
          <w:noProof/>
        </w:rPr>
      </w:r>
      <w:r>
        <w:rPr>
          <w:noProof/>
        </w:rPr>
        <w:fldChar w:fldCharType="separate"/>
      </w:r>
      <w:r>
        <w:rPr>
          <w:noProof/>
        </w:rPr>
        <w:t>72</w:t>
      </w:r>
      <w:r>
        <w:rPr>
          <w:noProof/>
        </w:rPr>
        <w:fldChar w:fldCharType="end"/>
      </w:r>
    </w:p>
    <w:p w14:paraId="2138A150" w14:textId="06F366FF" w:rsidR="00171BDA" w:rsidRDefault="00171BDA">
      <w:pPr>
        <w:pStyle w:val="TOC7"/>
        <w:rPr>
          <w:rFonts w:asciiTheme="minorHAnsi" w:eastAsiaTheme="minorEastAsia" w:hAnsiTheme="minorHAnsi" w:cstheme="minorBidi"/>
          <w:noProof/>
          <w:sz w:val="22"/>
          <w:szCs w:val="22"/>
          <w:lang w:eastAsia="en-GB"/>
        </w:rPr>
      </w:pPr>
      <w:r>
        <w:rPr>
          <w:noProof/>
        </w:rPr>
        <w:t>11.2.1.4.4.3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_Toc105504891 \h </w:instrText>
      </w:r>
      <w:r>
        <w:rPr>
          <w:noProof/>
        </w:rPr>
      </w:r>
      <w:r>
        <w:rPr>
          <w:noProof/>
        </w:rPr>
        <w:fldChar w:fldCharType="separate"/>
      </w:r>
      <w:r>
        <w:rPr>
          <w:noProof/>
        </w:rPr>
        <w:t>72</w:t>
      </w:r>
      <w:r>
        <w:rPr>
          <w:noProof/>
        </w:rPr>
        <w:fldChar w:fldCharType="end"/>
      </w:r>
    </w:p>
    <w:p w14:paraId="14914871" w14:textId="7216036E" w:rsidR="00171BDA" w:rsidRDefault="00171BDA">
      <w:pPr>
        <w:pStyle w:val="TOC6"/>
        <w:rPr>
          <w:rFonts w:asciiTheme="minorHAnsi" w:eastAsiaTheme="minorEastAsia" w:hAnsiTheme="minorHAnsi" w:cstheme="minorBidi"/>
          <w:noProof/>
          <w:sz w:val="22"/>
          <w:szCs w:val="22"/>
          <w:lang w:eastAsia="en-GB"/>
        </w:rPr>
      </w:pPr>
      <w:r>
        <w:rPr>
          <w:noProof/>
        </w:rPr>
        <w:t>11.2.2.1.4.5</w:t>
      </w:r>
      <w:r>
        <w:rPr>
          <w:rFonts w:asciiTheme="minorHAnsi" w:eastAsiaTheme="minorEastAsia" w:hAnsiTheme="minorHAnsi" w:cstheme="minorBidi"/>
          <w:noProof/>
          <w:sz w:val="22"/>
          <w:szCs w:val="22"/>
          <w:lang w:eastAsia="en-GB"/>
        </w:rPr>
        <w:tab/>
      </w:r>
      <w:r>
        <w:rPr>
          <w:noProof/>
        </w:rPr>
        <w:t>relation-AlarmedObject-AlarmInformation (M)</w:t>
      </w:r>
      <w:r>
        <w:rPr>
          <w:noProof/>
        </w:rPr>
        <w:tab/>
      </w:r>
      <w:r>
        <w:rPr>
          <w:noProof/>
        </w:rPr>
        <w:fldChar w:fldCharType="begin" w:fldLock="1"/>
      </w:r>
      <w:r>
        <w:rPr>
          <w:noProof/>
        </w:rPr>
        <w:instrText xml:space="preserve"> PAGEREF _Toc105504892 \h </w:instrText>
      </w:r>
      <w:r>
        <w:rPr>
          <w:noProof/>
        </w:rPr>
      </w:r>
      <w:r>
        <w:rPr>
          <w:noProof/>
        </w:rPr>
        <w:fldChar w:fldCharType="separate"/>
      </w:r>
      <w:r>
        <w:rPr>
          <w:noProof/>
        </w:rPr>
        <w:t>72</w:t>
      </w:r>
      <w:r>
        <w:rPr>
          <w:noProof/>
        </w:rPr>
        <w:fldChar w:fldCharType="end"/>
      </w:r>
    </w:p>
    <w:p w14:paraId="2494CA61" w14:textId="384B6772" w:rsidR="00171BDA" w:rsidRDefault="00171BDA">
      <w:pPr>
        <w:pStyle w:val="TOC7"/>
        <w:rPr>
          <w:rFonts w:asciiTheme="minorHAnsi" w:eastAsiaTheme="minorEastAsia" w:hAnsiTheme="minorHAnsi" w:cstheme="minorBidi"/>
          <w:noProof/>
          <w:sz w:val="22"/>
          <w:szCs w:val="22"/>
          <w:lang w:eastAsia="en-GB"/>
        </w:rPr>
      </w:pPr>
      <w:r>
        <w:rPr>
          <w:noProof/>
        </w:rPr>
        <w:t>11.2.2.1.4.5.1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_Toc105504893 \h </w:instrText>
      </w:r>
      <w:r>
        <w:rPr>
          <w:noProof/>
        </w:rPr>
      </w:r>
      <w:r>
        <w:rPr>
          <w:noProof/>
        </w:rPr>
        <w:fldChar w:fldCharType="separate"/>
      </w:r>
      <w:r>
        <w:rPr>
          <w:noProof/>
        </w:rPr>
        <w:t>72</w:t>
      </w:r>
      <w:r>
        <w:rPr>
          <w:noProof/>
        </w:rPr>
        <w:fldChar w:fldCharType="end"/>
      </w:r>
    </w:p>
    <w:p w14:paraId="7B24AEF8" w14:textId="34BE1A2E" w:rsidR="00171BDA" w:rsidRDefault="00171BDA">
      <w:pPr>
        <w:pStyle w:val="TOC7"/>
        <w:rPr>
          <w:rFonts w:asciiTheme="minorHAnsi" w:eastAsiaTheme="minorEastAsia" w:hAnsiTheme="minorHAnsi" w:cstheme="minorBidi"/>
          <w:noProof/>
          <w:sz w:val="22"/>
          <w:szCs w:val="22"/>
          <w:lang w:eastAsia="en-GB"/>
        </w:rPr>
      </w:pPr>
      <w:r>
        <w:rPr>
          <w:noProof/>
        </w:rPr>
        <w:t>11.2.2.1.4.5.2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_Toc105504894 \h </w:instrText>
      </w:r>
      <w:r>
        <w:rPr>
          <w:noProof/>
        </w:rPr>
      </w:r>
      <w:r>
        <w:rPr>
          <w:noProof/>
        </w:rPr>
        <w:fldChar w:fldCharType="separate"/>
      </w:r>
      <w:r>
        <w:rPr>
          <w:noProof/>
        </w:rPr>
        <w:t>72</w:t>
      </w:r>
      <w:r>
        <w:rPr>
          <w:noProof/>
        </w:rPr>
        <w:fldChar w:fldCharType="end"/>
      </w:r>
    </w:p>
    <w:p w14:paraId="49596817" w14:textId="76C28003" w:rsidR="00171BDA" w:rsidRDefault="00171BDA">
      <w:pPr>
        <w:pStyle w:val="TOC7"/>
        <w:rPr>
          <w:rFonts w:asciiTheme="minorHAnsi" w:eastAsiaTheme="minorEastAsia" w:hAnsiTheme="minorHAnsi" w:cstheme="minorBidi"/>
          <w:noProof/>
          <w:sz w:val="22"/>
          <w:szCs w:val="22"/>
          <w:lang w:eastAsia="en-GB"/>
        </w:rPr>
      </w:pPr>
      <w:r>
        <w:rPr>
          <w:noProof/>
        </w:rPr>
        <w:t>11.2.2.1.4.5.3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_Toc105504895 \h </w:instrText>
      </w:r>
      <w:r>
        <w:rPr>
          <w:noProof/>
        </w:rPr>
      </w:r>
      <w:r>
        <w:rPr>
          <w:noProof/>
        </w:rPr>
        <w:fldChar w:fldCharType="separate"/>
      </w:r>
      <w:r>
        <w:rPr>
          <w:noProof/>
        </w:rPr>
        <w:t>72</w:t>
      </w:r>
      <w:r>
        <w:rPr>
          <w:noProof/>
        </w:rPr>
        <w:fldChar w:fldCharType="end"/>
      </w:r>
    </w:p>
    <w:p w14:paraId="05FB07E9" w14:textId="04D2F555" w:rsidR="00171BDA" w:rsidRDefault="00171BDA">
      <w:pPr>
        <w:pStyle w:val="TOC6"/>
        <w:rPr>
          <w:rFonts w:asciiTheme="minorHAnsi" w:eastAsiaTheme="minorEastAsia" w:hAnsiTheme="minorHAnsi" w:cstheme="minorBidi"/>
          <w:noProof/>
          <w:sz w:val="22"/>
          <w:szCs w:val="22"/>
          <w:lang w:eastAsia="en-GB"/>
        </w:rPr>
      </w:pPr>
      <w:r>
        <w:rPr>
          <w:noProof/>
        </w:rPr>
        <w:t>11.2.2.1.4.6</w:t>
      </w:r>
      <w:r>
        <w:rPr>
          <w:rFonts w:asciiTheme="minorHAnsi" w:eastAsiaTheme="minorEastAsia" w:hAnsiTheme="minorHAnsi" w:cstheme="minorBidi"/>
          <w:noProof/>
          <w:sz w:val="22"/>
          <w:szCs w:val="22"/>
          <w:lang w:eastAsia="en-GB"/>
        </w:rPr>
        <w:tab/>
      </w:r>
      <w:r>
        <w:rPr>
          <w:noProof/>
        </w:rPr>
        <w:t>relation-backUpObject-AlarmInformation (O)</w:t>
      </w:r>
      <w:r>
        <w:rPr>
          <w:noProof/>
        </w:rPr>
        <w:tab/>
      </w:r>
      <w:r>
        <w:rPr>
          <w:noProof/>
        </w:rPr>
        <w:fldChar w:fldCharType="begin" w:fldLock="1"/>
      </w:r>
      <w:r>
        <w:rPr>
          <w:noProof/>
        </w:rPr>
        <w:instrText xml:space="preserve"> PAGEREF _Toc105504896 \h </w:instrText>
      </w:r>
      <w:r>
        <w:rPr>
          <w:noProof/>
        </w:rPr>
      </w:r>
      <w:r>
        <w:rPr>
          <w:noProof/>
        </w:rPr>
        <w:fldChar w:fldCharType="separate"/>
      </w:r>
      <w:r>
        <w:rPr>
          <w:noProof/>
        </w:rPr>
        <w:t>72</w:t>
      </w:r>
      <w:r>
        <w:rPr>
          <w:noProof/>
        </w:rPr>
        <w:fldChar w:fldCharType="end"/>
      </w:r>
    </w:p>
    <w:p w14:paraId="0A6B290D" w14:textId="7FD10928" w:rsidR="00171BDA" w:rsidRDefault="00171BDA">
      <w:pPr>
        <w:pStyle w:val="TOC7"/>
        <w:rPr>
          <w:rFonts w:asciiTheme="minorHAnsi" w:eastAsiaTheme="minorEastAsia" w:hAnsiTheme="minorHAnsi" w:cstheme="minorBidi"/>
          <w:noProof/>
          <w:sz w:val="22"/>
          <w:szCs w:val="22"/>
          <w:lang w:eastAsia="en-GB"/>
        </w:rPr>
      </w:pPr>
      <w:r>
        <w:rPr>
          <w:noProof/>
        </w:rPr>
        <w:t>11.2.2.1.4.6.1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_Toc105504897 \h </w:instrText>
      </w:r>
      <w:r>
        <w:rPr>
          <w:noProof/>
        </w:rPr>
      </w:r>
      <w:r>
        <w:rPr>
          <w:noProof/>
        </w:rPr>
        <w:fldChar w:fldCharType="separate"/>
      </w:r>
      <w:r>
        <w:rPr>
          <w:noProof/>
        </w:rPr>
        <w:t>72</w:t>
      </w:r>
      <w:r>
        <w:rPr>
          <w:noProof/>
        </w:rPr>
        <w:fldChar w:fldCharType="end"/>
      </w:r>
    </w:p>
    <w:p w14:paraId="4C127C10" w14:textId="36713A67" w:rsidR="00171BDA" w:rsidRDefault="00171BDA">
      <w:pPr>
        <w:pStyle w:val="TOC7"/>
        <w:rPr>
          <w:rFonts w:asciiTheme="minorHAnsi" w:eastAsiaTheme="minorEastAsia" w:hAnsiTheme="minorHAnsi" w:cstheme="minorBidi"/>
          <w:noProof/>
          <w:sz w:val="22"/>
          <w:szCs w:val="22"/>
          <w:lang w:eastAsia="en-GB"/>
        </w:rPr>
      </w:pPr>
      <w:r>
        <w:rPr>
          <w:noProof/>
        </w:rPr>
        <w:t>11.2.2.1.4.6.2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_Toc105504898 \h </w:instrText>
      </w:r>
      <w:r>
        <w:rPr>
          <w:noProof/>
        </w:rPr>
      </w:r>
      <w:r>
        <w:rPr>
          <w:noProof/>
        </w:rPr>
        <w:fldChar w:fldCharType="separate"/>
      </w:r>
      <w:r>
        <w:rPr>
          <w:noProof/>
        </w:rPr>
        <w:t>72</w:t>
      </w:r>
      <w:r>
        <w:rPr>
          <w:noProof/>
        </w:rPr>
        <w:fldChar w:fldCharType="end"/>
      </w:r>
    </w:p>
    <w:p w14:paraId="7C2E4F52" w14:textId="4D534887" w:rsidR="00171BDA" w:rsidRDefault="00171BDA">
      <w:pPr>
        <w:pStyle w:val="TOC7"/>
        <w:rPr>
          <w:rFonts w:asciiTheme="minorHAnsi" w:eastAsiaTheme="minorEastAsia" w:hAnsiTheme="minorHAnsi" w:cstheme="minorBidi"/>
          <w:noProof/>
          <w:sz w:val="22"/>
          <w:szCs w:val="22"/>
          <w:lang w:eastAsia="en-GB"/>
        </w:rPr>
      </w:pPr>
      <w:r>
        <w:rPr>
          <w:noProof/>
        </w:rPr>
        <w:t>11.2.2.1.4.6.3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_Toc105504899 \h </w:instrText>
      </w:r>
      <w:r>
        <w:rPr>
          <w:noProof/>
        </w:rPr>
      </w:r>
      <w:r>
        <w:rPr>
          <w:noProof/>
        </w:rPr>
        <w:fldChar w:fldCharType="separate"/>
      </w:r>
      <w:r>
        <w:rPr>
          <w:noProof/>
        </w:rPr>
        <w:t>72</w:t>
      </w:r>
      <w:r>
        <w:rPr>
          <w:noProof/>
        </w:rPr>
        <w:fldChar w:fldCharType="end"/>
      </w:r>
    </w:p>
    <w:p w14:paraId="17A5F101" w14:textId="7ABD357D" w:rsidR="00171BDA" w:rsidRDefault="00171BDA">
      <w:pPr>
        <w:pStyle w:val="TOC5"/>
        <w:rPr>
          <w:rFonts w:asciiTheme="minorHAnsi" w:eastAsiaTheme="minorEastAsia" w:hAnsiTheme="minorHAnsi" w:cstheme="minorBidi"/>
          <w:noProof/>
          <w:sz w:val="22"/>
          <w:szCs w:val="22"/>
          <w:lang w:eastAsia="en-GB"/>
        </w:rPr>
      </w:pPr>
      <w:r>
        <w:rPr>
          <w:noProof/>
        </w:rPr>
        <w:t>11.2.2.1.5</w:t>
      </w:r>
      <w:r>
        <w:rPr>
          <w:rFonts w:asciiTheme="minorHAnsi" w:eastAsiaTheme="minorEastAsia" w:hAnsiTheme="minorHAnsi" w:cstheme="minorBidi"/>
          <w:noProof/>
          <w:sz w:val="22"/>
          <w:szCs w:val="22"/>
          <w:lang w:eastAsia="en-GB"/>
        </w:rPr>
        <w:tab/>
      </w:r>
      <w:r>
        <w:rPr>
          <w:noProof/>
        </w:rPr>
        <w:t>Information attribute definition</w:t>
      </w:r>
      <w:r>
        <w:rPr>
          <w:noProof/>
        </w:rPr>
        <w:tab/>
      </w:r>
      <w:r>
        <w:rPr>
          <w:noProof/>
        </w:rPr>
        <w:fldChar w:fldCharType="begin" w:fldLock="1"/>
      </w:r>
      <w:r>
        <w:rPr>
          <w:noProof/>
        </w:rPr>
        <w:instrText xml:space="preserve"> PAGEREF _Toc105504900 \h </w:instrText>
      </w:r>
      <w:r>
        <w:rPr>
          <w:noProof/>
        </w:rPr>
      </w:r>
      <w:r>
        <w:rPr>
          <w:noProof/>
        </w:rPr>
        <w:fldChar w:fldCharType="separate"/>
      </w:r>
      <w:r>
        <w:rPr>
          <w:noProof/>
        </w:rPr>
        <w:t>73</w:t>
      </w:r>
      <w:r>
        <w:rPr>
          <w:noProof/>
        </w:rPr>
        <w:fldChar w:fldCharType="end"/>
      </w:r>
    </w:p>
    <w:p w14:paraId="541B82B6" w14:textId="45FD95D1" w:rsidR="00171BDA" w:rsidRDefault="00171BDA">
      <w:pPr>
        <w:pStyle w:val="TOC6"/>
        <w:rPr>
          <w:rFonts w:asciiTheme="minorHAnsi" w:eastAsiaTheme="minorEastAsia" w:hAnsiTheme="minorHAnsi" w:cstheme="minorBidi"/>
          <w:noProof/>
          <w:sz w:val="22"/>
          <w:szCs w:val="22"/>
          <w:lang w:eastAsia="en-GB"/>
        </w:rPr>
      </w:pPr>
      <w:r>
        <w:rPr>
          <w:noProof/>
        </w:rPr>
        <w:t>11.2.2.1.5.1</w:t>
      </w:r>
      <w:r>
        <w:rPr>
          <w:rFonts w:asciiTheme="minorHAnsi" w:eastAsiaTheme="minorEastAsia" w:hAnsiTheme="minorHAnsi" w:cstheme="minorBidi"/>
          <w:noProof/>
          <w:sz w:val="22"/>
          <w:szCs w:val="22"/>
          <w:lang w:eastAsia="en-GB"/>
        </w:rPr>
        <w:tab/>
      </w:r>
      <w:r>
        <w:rPr>
          <w:noProof/>
        </w:rPr>
        <w:t>Definition and legal values</w:t>
      </w:r>
      <w:r>
        <w:rPr>
          <w:noProof/>
        </w:rPr>
        <w:tab/>
      </w:r>
      <w:r>
        <w:rPr>
          <w:noProof/>
        </w:rPr>
        <w:fldChar w:fldCharType="begin" w:fldLock="1"/>
      </w:r>
      <w:r>
        <w:rPr>
          <w:noProof/>
        </w:rPr>
        <w:instrText xml:space="preserve"> PAGEREF _Toc105504901 \h </w:instrText>
      </w:r>
      <w:r>
        <w:rPr>
          <w:noProof/>
        </w:rPr>
      </w:r>
      <w:r>
        <w:rPr>
          <w:noProof/>
        </w:rPr>
        <w:fldChar w:fldCharType="separate"/>
      </w:r>
      <w:r>
        <w:rPr>
          <w:noProof/>
        </w:rPr>
        <w:t>73</w:t>
      </w:r>
      <w:r>
        <w:rPr>
          <w:noProof/>
        </w:rPr>
        <w:fldChar w:fldCharType="end"/>
      </w:r>
    </w:p>
    <w:p w14:paraId="3E7267AB" w14:textId="188E8DCB" w:rsidR="00171BDA" w:rsidRDefault="00171BDA">
      <w:pPr>
        <w:pStyle w:val="TOC6"/>
        <w:rPr>
          <w:rFonts w:asciiTheme="minorHAnsi" w:eastAsiaTheme="minorEastAsia" w:hAnsiTheme="minorHAnsi" w:cstheme="minorBidi"/>
          <w:noProof/>
          <w:sz w:val="22"/>
          <w:szCs w:val="22"/>
          <w:lang w:eastAsia="en-GB"/>
        </w:rPr>
      </w:pPr>
      <w:r>
        <w:rPr>
          <w:noProof/>
        </w:rPr>
        <w:t>11.2.2.1.5.2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_Toc105504902 \h </w:instrText>
      </w:r>
      <w:r>
        <w:rPr>
          <w:noProof/>
        </w:rPr>
      </w:r>
      <w:r>
        <w:rPr>
          <w:noProof/>
        </w:rPr>
        <w:fldChar w:fldCharType="separate"/>
      </w:r>
      <w:r>
        <w:rPr>
          <w:noProof/>
        </w:rPr>
        <w:t>76</w:t>
      </w:r>
      <w:r>
        <w:rPr>
          <w:noProof/>
        </w:rPr>
        <w:fldChar w:fldCharType="end"/>
      </w:r>
    </w:p>
    <w:p w14:paraId="45FFE602" w14:textId="0AEE7CBE" w:rsidR="00171BDA" w:rsidRDefault="00171BDA">
      <w:pPr>
        <w:pStyle w:val="TOC4"/>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Subscription information, subscription state and Information Object Classes</w:t>
      </w:r>
      <w:r>
        <w:rPr>
          <w:noProof/>
        </w:rPr>
        <w:tab/>
      </w:r>
      <w:r>
        <w:rPr>
          <w:noProof/>
        </w:rPr>
        <w:fldChar w:fldCharType="begin" w:fldLock="1"/>
      </w:r>
      <w:r>
        <w:rPr>
          <w:noProof/>
        </w:rPr>
        <w:instrText xml:space="preserve"> PAGEREF _Toc105504903 \h </w:instrText>
      </w:r>
      <w:r>
        <w:rPr>
          <w:noProof/>
        </w:rPr>
      </w:r>
      <w:r>
        <w:rPr>
          <w:noProof/>
        </w:rPr>
        <w:fldChar w:fldCharType="separate"/>
      </w:r>
      <w:r>
        <w:rPr>
          <w:noProof/>
        </w:rPr>
        <w:t>77</w:t>
      </w:r>
      <w:r>
        <w:rPr>
          <w:noProof/>
        </w:rPr>
        <w:fldChar w:fldCharType="end"/>
      </w:r>
    </w:p>
    <w:p w14:paraId="0527C13B" w14:textId="12093B05" w:rsidR="00171BDA" w:rsidRDefault="00171BDA">
      <w:pPr>
        <w:pStyle w:val="TOC5"/>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_Toc105504904 \h </w:instrText>
      </w:r>
      <w:r>
        <w:rPr>
          <w:noProof/>
        </w:rPr>
      </w:r>
      <w:r>
        <w:rPr>
          <w:noProof/>
        </w:rPr>
        <w:fldChar w:fldCharType="separate"/>
      </w:r>
      <w:r>
        <w:rPr>
          <w:noProof/>
        </w:rPr>
        <w:t>77</w:t>
      </w:r>
      <w:r>
        <w:rPr>
          <w:noProof/>
        </w:rPr>
        <w:fldChar w:fldCharType="end"/>
      </w:r>
    </w:p>
    <w:p w14:paraId="612CBA7D" w14:textId="06E112E2" w:rsidR="00171BDA" w:rsidRDefault="00171BDA">
      <w:pPr>
        <w:pStyle w:val="TOC5"/>
        <w:rPr>
          <w:rFonts w:asciiTheme="minorHAnsi" w:eastAsiaTheme="minorEastAsia" w:hAnsiTheme="minorHAnsi" w:cstheme="minorBidi"/>
          <w:noProof/>
          <w:sz w:val="22"/>
          <w:szCs w:val="22"/>
          <w:lang w:eastAsia="en-GB"/>
        </w:rPr>
      </w:pPr>
      <w:r>
        <w:rPr>
          <w:noProof/>
        </w:rPr>
        <w:t>11.2.2.2.2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_Toc105504905 \h </w:instrText>
      </w:r>
      <w:r>
        <w:rPr>
          <w:noProof/>
        </w:rPr>
      </w:r>
      <w:r>
        <w:rPr>
          <w:noProof/>
        </w:rPr>
        <w:fldChar w:fldCharType="separate"/>
      </w:r>
      <w:r>
        <w:rPr>
          <w:noProof/>
        </w:rPr>
        <w:t>77</w:t>
      </w:r>
      <w:r>
        <w:rPr>
          <w:noProof/>
        </w:rPr>
        <w:fldChar w:fldCharType="end"/>
      </w:r>
    </w:p>
    <w:p w14:paraId="0BFB473F" w14:textId="39282D95" w:rsidR="00171BDA" w:rsidRDefault="00171BDA">
      <w:pPr>
        <w:pStyle w:val="TOC6"/>
        <w:rPr>
          <w:rFonts w:asciiTheme="minorHAnsi" w:eastAsiaTheme="minorEastAsia" w:hAnsiTheme="minorHAnsi" w:cstheme="minorBidi"/>
          <w:noProof/>
          <w:sz w:val="22"/>
          <w:szCs w:val="22"/>
          <w:lang w:eastAsia="en-GB"/>
        </w:rPr>
      </w:pPr>
      <w:r>
        <w:rPr>
          <w:noProof/>
        </w:rPr>
        <w:t>11.2.2.2.2.1</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_Toc105504906 \h </w:instrText>
      </w:r>
      <w:r>
        <w:rPr>
          <w:noProof/>
        </w:rPr>
      </w:r>
      <w:r>
        <w:rPr>
          <w:noProof/>
        </w:rPr>
        <w:fldChar w:fldCharType="separate"/>
      </w:r>
      <w:r>
        <w:rPr>
          <w:noProof/>
        </w:rPr>
        <w:t>77</w:t>
      </w:r>
      <w:r>
        <w:rPr>
          <w:noProof/>
        </w:rPr>
        <w:fldChar w:fldCharType="end"/>
      </w:r>
    </w:p>
    <w:p w14:paraId="41E8FCB3" w14:textId="4BED440A" w:rsidR="00171BDA" w:rsidRDefault="00171BDA">
      <w:pPr>
        <w:pStyle w:val="TOC6"/>
        <w:rPr>
          <w:rFonts w:asciiTheme="minorHAnsi" w:eastAsiaTheme="minorEastAsia" w:hAnsiTheme="minorHAnsi" w:cstheme="minorBidi"/>
          <w:noProof/>
          <w:sz w:val="22"/>
          <w:szCs w:val="22"/>
          <w:lang w:eastAsia="en-GB"/>
        </w:rPr>
      </w:pPr>
      <w:r>
        <w:rPr>
          <w:noProof/>
        </w:rPr>
        <w:t>11.2.2.2.2.2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_Toc105504907 \h </w:instrText>
      </w:r>
      <w:r>
        <w:rPr>
          <w:noProof/>
        </w:rPr>
      </w:r>
      <w:r>
        <w:rPr>
          <w:noProof/>
        </w:rPr>
        <w:fldChar w:fldCharType="separate"/>
      </w:r>
      <w:r>
        <w:rPr>
          <w:noProof/>
        </w:rPr>
        <w:t>77</w:t>
      </w:r>
      <w:r>
        <w:rPr>
          <w:noProof/>
        </w:rPr>
        <w:fldChar w:fldCharType="end"/>
      </w:r>
    </w:p>
    <w:p w14:paraId="22333D70" w14:textId="41092918" w:rsidR="00171BDA" w:rsidRDefault="00171BDA">
      <w:pPr>
        <w:pStyle w:val="TOC5"/>
        <w:rPr>
          <w:rFonts w:asciiTheme="minorHAnsi" w:eastAsiaTheme="minorEastAsia" w:hAnsiTheme="minorHAnsi" w:cstheme="minorBidi"/>
          <w:noProof/>
          <w:sz w:val="22"/>
          <w:szCs w:val="22"/>
          <w:lang w:eastAsia="en-GB"/>
        </w:rPr>
      </w:pPr>
      <w:r>
        <w:rPr>
          <w:noProof/>
        </w:rPr>
        <w:t>11.2.2.2.3</w:t>
      </w:r>
      <w:r>
        <w:rPr>
          <w:rFonts w:asciiTheme="minorHAnsi" w:eastAsiaTheme="minorEastAsia" w:hAnsiTheme="minorHAnsi" w:cstheme="minorBidi"/>
          <w:noProof/>
          <w:sz w:val="22"/>
          <w:szCs w:val="22"/>
          <w:lang w:eastAsia="en-GB"/>
        </w:rPr>
        <w:tab/>
      </w:r>
      <w:r>
        <w:rPr>
          <w:noProof/>
        </w:rPr>
        <w:t>Information object classes definition</w:t>
      </w:r>
      <w:r>
        <w:rPr>
          <w:noProof/>
        </w:rPr>
        <w:tab/>
      </w:r>
      <w:r>
        <w:rPr>
          <w:noProof/>
        </w:rPr>
        <w:fldChar w:fldCharType="begin" w:fldLock="1"/>
      </w:r>
      <w:r>
        <w:rPr>
          <w:noProof/>
        </w:rPr>
        <w:instrText xml:space="preserve"> PAGEREF _Toc105504908 \h </w:instrText>
      </w:r>
      <w:r>
        <w:rPr>
          <w:noProof/>
        </w:rPr>
      </w:r>
      <w:r>
        <w:rPr>
          <w:noProof/>
        </w:rPr>
        <w:fldChar w:fldCharType="separate"/>
      </w:r>
      <w:r>
        <w:rPr>
          <w:noProof/>
        </w:rPr>
        <w:t>78</w:t>
      </w:r>
      <w:r>
        <w:rPr>
          <w:noProof/>
        </w:rPr>
        <w:fldChar w:fldCharType="end"/>
      </w:r>
    </w:p>
    <w:p w14:paraId="22C8C66F" w14:textId="57A60A33" w:rsidR="00171BDA" w:rsidRDefault="00171BDA">
      <w:pPr>
        <w:pStyle w:val="TOC6"/>
        <w:rPr>
          <w:rFonts w:asciiTheme="minorHAnsi" w:eastAsiaTheme="minorEastAsia" w:hAnsiTheme="minorHAnsi" w:cstheme="minorBidi"/>
          <w:noProof/>
          <w:sz w:val="22"/>
          <w:szCs w:val="22"/>
          <w:lang w:eastAsia="en-GB"/>
        </w:rPr>
      </w:pPr>
      <w:r>
        <w:rPr>
          <w:noProof/>
        </w:rPr>
        <w:t>11.2.2.2.3.1</w:t>
      </w:r>
      <w:r>
        <w:rPr>
          <w:rFonts w:asciiTheme="minorHAnsi" w:eastAsiaTheme="minorEastAsia" w:hAnsiTheme="minorHAnsi" w:cstheme="minorBidi"/>
          <w:noProof/>
          <w:sz w:val="22"/>
          <w:szCs w:val="22"/>
          <w:lang w:eastAsia="en-GB"/>
        </w:rPr>
        <w:tab/>
      </w:r>
      <w:r w:rsidRPr="000444CB">
        <w:rPr>
          <w:rFonts w:ascii="Courier New" w:hAnsi="Courier New" w:cs="Courier New"/>
          <w:noProof/>
        </w:rPr>
        <w:t>NtfSubscriber</w:t>
      </w:r>
      <w:r>
        <w:rPr>
          <w:noProof/>
        </w:rPr>
        <w:tab/>
      </w:r>
      <w:r>
        <w:rPr>
          <w:noProof/>
        </w:rPr>
        <w:fldChar w:fldCharType="begin" w:fldLock="1"/>
      </w:r>
      <w:r>
        <w:rPr>
          <w:noProof/>
        </w:rPr>
        <w:instrText xml:space="preserve"> PAGEREF _Toc105504909 \h </w:instrText>
      </w:r>
      <w:r>
        <w:rPr>
          <w:noProof/>
        </w:rPr>
      </w:r>
      <w:r>
        <w:rPr>
          <w:noProof/>
        </w:rPr>
        <w:fldChar w:fldCharType="separate"/>
      </w:r>
      <w:r>
        <w:rPr>
          <w:noProof/>
        </w:rPr>
        <w:t>78</w:t>
      </w:r>
      <w:r>
        <w:rPr>
          <w:noProof/>
        </w:rPr>
        <w:fldChar w:fldCharType="end"/>
      </w:r>
    </w:p>
    <w:p w14:paraId="0B715483" w14:textId="66E716DD" w:rsidR="00171BDA" w:rsidRDefault="00171BDA">
      <w:pPr>
        <w:pStyle w:val="TOC7"/>
        <w:rPr>
          <w:rFonts w:asciiTheme="minorHAnsi" w:eastAsiaTheme="minorEastAsia" w:hAnsiTheme="minorHAnsi" w:cstheme="minorBidi"/>
          <w:noProof/>
          <w:sz w:val="22"/>
          <w:szCs w:val="22"/>
          <w:lang w:eastAsia="en-GB"/>
        </w:rPr>
      </w:pPr>
      <w:r>
        <w:rPr>
          <w:noProof/>
        </w:rPr>
        <w:t>11.2.2.2.3.1.1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_Toc105504910 \h </w:instrText>
      </w:r>
      <w:r>
        <w:rPr>
          <w:noProof/>
        </w:rPr>
      </w:r>
      <w:r>
        <w:rPr>
          <w:noProof/>
        </w:rPr>
        <w:fldChar w:fldCharType="separate"/>
      </w:r>
      <w:r>
        <w:rPr>
          <w:noProof/>
        </w:rPr>
        <w:t>78</w:t>
      </w:r>
      <w:r>
        <w:rPr>
          <w:noProof/>
        </w:rPr>
        <w:fldChar w:fldCharType="end"/>
      </w:r>
    </w:p>
    <w:p w14:paraId="15C3E44F" w14:textId="3F5FB9E6" w:rsidR="00171BDA" w:rsidRDefault="00171BDA">
      <w:pPr>
        <w:pStyle w:val="TOC7"/>
        <w:rPr>
          <w:rFonts w:asciiTheme="minorHAnsi" w:eastAsiaTheme="minorEastAsia" w:hAnsiTheme="minorHAnsi" w:cstheme="minorBidi"/>
          <w:noProof/>
          <w:sz w:val="22"/>
          <w:szCs w:val="22"/>
          <w:lang w:eastAsia="en-GB"/>
        </w:rPr>
      </w:pPr>
      <w:r>
        <w:rPr>
          <w:noProof/>
        </w:rPr>
        <w:t>11.2.2.2.3.1.2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_Toc105504911 \h </w:instrText>
      </w:r>
      <w:r>
        <w:rPr>
          <w:noProof/>
        </w:rPr>
      </w:r>
      <w:r>
        <w:rPr>
          <w:noProof/>
        </w:rPr>
        <w:fldChar w:fldCharType="separate"/>
      </w:r>
      <w:r>
        <w:rPr>
          <w:noProof/>
        </w:rPr>
        <w:t>78</w:t>
      </w:r>
      <w:r>
        <w:rPr>
          <w:noProof/>
        </w:rPr>
        <w:fldChar w:fldCharType="end"/>
      </w:r>
    </w:p>
    <w:p w14:paraId="171A5F74" w14:textId="79FC7B95" w:rsidR="00171BDA" w:rsidRDefault="00171BDA">
      <w:pPr>
        <w:pStyle w:val="TOC6"/>
        <w:rPr>
          <w:rFonts w:asciiTheme="minorHAnsi" w:eastAsiaTheme="minorEastAsia" w:hAnsiTheme="minorHAnsi" w:cstheme="minorBidi"/>
          <w:noProof/>
          <w:sz w:val="22"/>
          <w:szCs w:val="22"/>
          <w:lang w:eastAsia="en-GB"/>
        </w:rPr>
      </w:pPr>
      <w:r>
        <w:rPr>
          <w:noProof/>
        </w:rPr>
        <w:t>11.2.2.2.3.2</w:t>
      </w:r>
      <w:r>
        <w:rPr>
          <w:rFonts w:asciiTheme="minorHAnsi" w:eastAsiaTheme="minorEastAsia" w:hAnsiTheme="minorHAnsi" w:cstheme="minorBidi"/>
          <w:noProof/>
          <w:sz w:val="22"/>
          <w:szCs w:val="22"/>
          <w:lang w:eastAsia="en-GB"/>
        </w:rPr>
        <w:tab/>
      </w:r>
      <w:r>
        <w:rPr>
          <w:noProof/>
        </w:rPr>
        <w:t>NtfSubscription</w:t>
      </w:r>
      <w:r>
        <w:rPr>
          <w:noProof/>
        </w:rPr>
        <w:tab/>
      </w:r>
      <w:r>
        <w:rPr>
          <w:noProof/>
        </w:rPr>
        <w:fldChar w:fldCharType="begin" w:fldLock="1"/>
      </w:r>
      <w:r>
        <w:rPr>
          <w:noProof/>
        </w:rPr>
        <w:instrText xml:space="preserve"> PAGEREF _Toc105504912 \h </w:instrText>
      </w:r>
      <w:r>
        <w:rPr>
          <w:noProof/>
        </w:rPr>
      </w:r>
      <w:r>
        <w:rPr>
          <w:noProof/>
        </w:rPr>
        <w:fldChar w:fldCharType="separate"/>
      </w:r>
      <w:r>
        <w:rPr>
          <w:noProof/>
        </w:rPr>
        <w:t>78</w:t>
      </w:r>
      <w:r>
        <w:rPr>
          <w:noProof/>
        </w:rPr>
        <w:fldChar w:fldCharType="end"/>
      </w:r>
    </w:p>
    <w:p w14:paraId="69CC93D2" w14:textId="3BE08A5A" w:rsidR="00171BDA" w:rsidRDefault="00171BDA">
      <w:pPr>
        <w:pStyle w:val="TOC7"/>
        <w:rPr>
          <w:rFonts w:asciiTheme="minorHAnsi" w:eastAsiaTheme="minorEastAsia" w:hAnsiTheme="minorHAnsi" w:cstheme="minorBidi"/>
          <w:noProof/>
          <w:sz w:val="22"/>
          <w:szCs w:val="22"/>
          <w:lang w:eastAsia="en-GB"/>
        </w:rPr>
      </w:pPr>
      <w:r>
        <w:rPr>
          <w:noProof/>
        </w:rPr>
        <w:t>11.2.2.2.3.2.1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_Toc105504913 \h </w:instrText>
      </w:r>
      <w:r>
        <w:rPr>
          <w:noProof/>
        </w:rPr>
      </w:r>
      <w:r>
        <w:rPr>
          <w:noProof/>
        </w:rPr>
        <w:fldChar w:fldCharType="separate"/>
      </w:r>
      <w:r>
        <w:rPr>
          <w:noProof/>
        </w:rPr>
        <w:t>78</w:t>
      </w:r>
      <w:r>
        <w:rPr>
          <w:noProof/>
        </w:rPr>
        <w:fldChar w:fldCharType="end"/>
      </w:r>
    </w:p>
    <w:p w14:paraId="684FBF58" w14:textId="5AAAC2CA" w:rsidR="00171BDA" w:rsidRDefault="00171BDA">
      <w:pPr>
        <w:pStyle w:val="TOC7"/>
        <w:rPr>
          <w:rFonts w:asciiTheme="minorHAnsi" w:eastAsiaTheme="minorEastAsia" w:hAnsiTheme="minorHAnsi" w:cstheme="minorBidi"/>
          <w:noProof/>
          <w:sz w:val="22"/>
          <w:szCs w:val="22"/>
          <w:lang w:eastAsia="en-GB"/>
        </w:rPr>
      </w:pPr>
      <w:r>
        <w:rPr>
          <w:noProof/>
        </w:rPr>
        <w:t>11.2.2.2.3.2.2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_Toc105504914 \h </w:instrText>
      </w:r>
      <w:r>
        <w:rPr>
          <w:noProof/>
        </w:rPr>
      </w:r>
      <w:r>
        <w:rPr>
          <w:noProof/>
        </w:rPr>
        <w:fldChar w:fldCharType="separate"/>
      </w:r>
      <w:r>
        <w:rPr>
          <w:noProof/>
        </w:rPr>
        <w:t>78</w:t>
      </w:r>
      <w:r>
        <w:rPr>
          <w:noProof/>
        </w:rPr>
        <w:fldChar w:fldCharType="end"/>
      </w:r>
    </w:p>
    <w:p w14:paraId="566C8DED" w14:textId="46FD2D4D" w:rsidR="00171BDA" w:rsidRDefault="00171BDA">
      <w:pPr>
        <w:pStyle w:val="TOC7"/>
        <w:rPr>
          <w:rFonts w:asciiTheme="minorHAnsi" w:eastAsiaTheme="minorEastAsia" w:hAnsiTheme="minorHAnsi" w:cstheme="minorBidi"/>
          <w:noProof/>
          <w:sz w:val="22"/>
          <w:szCs w:val="22"/>
          <w:lang w:eastAsia="en-GB"/>
        </w:rPr>
      </w:pPr>
      <w:r>
        <w:rPr>
          <w:noProof/>
        </w:rPr>
        <w:lastRenderedPageBreak/>
        <w:t>11.2.2.2.3.2.3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_Toc105504915 \h </w:instrText>
      </w:r>
      <w:r>
        <w:rPr>
          <w:noProof/>
        </w:rPr>
      </w:r>
      <w:r>
        <w:rPr>
          <w:noProof/>
        </w:rPr>
        <w:fldChar w:fldCharType="separate"/>
      </w:r>
      <w:r>
        <w:rPr>
          <w:noProof/>
        </w:rPr>
        <w:t>78</w:t>
      </w:r>
      <w:r>
        <w:rPr>
          <w:noProof/>
        </w:rPr>
        <w:fldChar w:fldCharType="end"/>
      </w:r>
    </w:p>
    <w:p w14:paraId="1D8D99B6" w14:textId="1C7373A5" w:rsidR="00171BDA" w:rsidRDefault="00171BDA">
      <w:pPr>
        <w:pStyle w:val="TOC6"/>
        <w:rPr>
          <w:rFonts w:asciiTheme="minorHAnsi" w:eastAsiaTheme="minorEastAsia" w:hAnsiTheme="minorHAnsi" w:cstheme="minorBidi"/>
          <w:noProof/>
          <w:sz w:val="22"/>
          <w:szCs w:val="22"/>
          <w:lang w:eastAsia="en-GB"/>
        </w:rPr>
      </w:pPr>
      <w:r>
        <w:rPr>
          <w:noProof/>
        </w:rPr>
        <w:t>11.2.2.2.3.3</w:t>
      </w:r>
      <w:r>
        <w:rPr>
          <w:rFonts w:asciiTheme="minorHAnsi" w:eastAsiaTheme="minorEastAsia" w:hAnsiTheme="minorHAnsi" w:cstheme="minorBidi"/>
          <w:noProof/>
          <w:sz w:val="22"/>
          <w:szCs w:val="22"/>
          <w:lang w:eastAsia="en-GB"/>
        </w:rPr>
        <w:tab/>
      </w:r>
      <w:r>
        <w:rPr>
          <w:noProof/>
        </w:rPr>
        <w:t>NotificationIRP</w:t>
      </w:r>
      <w:r>
        <w:rPr>
          <w:noProof/>
        </w:rPr>
        <w:tab/>
      </w:r>
      <w:r>
        <w:rPr>
          <w:noProof/>
        </w:rPr>
        <w:fldChar w:fldCharType="begin" w:fldLock="1"/>
      </w:r>
      <w:r>
        <w:rPr>
          <w:noProof/>
        </w:rPr>
        <w:instrText xml:space="preserve"> PAGEREF _Toc105504916 \h </w:instrText>
      </w:r>
      <w:r>
        <w:rPr>
          <w:noProof/>
        </w:rPr>
      </w:r>
      <w:r>
        <w:rPr>
          <w:noProof/>
        </w:rPr>
        <w:fldChar w:fldCharType="separate"/>
      </w:r>
      <w:r>
        <w:rPr>
          <w:noProof/>
        </w:rPr>
        <w:t>78</w:t>
      </w:r>
      <w:r>
        <w:rPr>
          <w:noProof/>
        </w:rPr>
        <w:fldChar w:fldCharType="end"/>
      </w:r>
    </w:p>
    <w:p w14:paraId="5C4EA213" w14:textId="76928B11" w:rsidR="00171BDA" w:rsidRDefault="00171BDA">
      <w:pPr>
        <w:pStyle w:val="TOC7"/>
        <w:rPr>
          <w:rFonts w:asciiTheme="minorHAnsi" w:eastAsiaTheme="minorEastAsia" w:hAnsiTheme="minorHAnsi" w:cstheme="minorBidi"/>
          <w:noProof/>
          <w:sz w:val="22"/>
          <w:szCs w:val="22"/>
          <w:lang w:eastAsia="en-GB"/>
        </w:rPr>
      </w:pPr>
      <w:r>
        <w:rPr>
          <w:noProof/>
        </w:rPr>
        <w:t>11.2.2.2.3.3.1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_Toc105504917 \h </w:instrText>
      </w:r>
      <w:r>
        <w:rPr>
          <w:noProof/>
        </w:rPr>
      </w:r>
      <w:r>
        <w:rPr>
          <w:noProof/>
        </w:rPr>
        <w:fldChar w:fldCharType="separate"/>
      </w:r>
      <w:r>
        <w:rPr>
          <w:noProof/>
        </w:rPr>
        <w:t>78</w:t>
      </w:r>
      <w:r>
        <w:rPr>
          <w:noProof/>
        </w:rPr>
        <w:fldChar w:fldCharType="end"/>
      </w:r>
    </w:p>
    <w:p w14:paraId="4FAC8D44" w14:textId="3E9EB7CC" w:rsidR="00171BDA" w:rsidRDefault="00171BDA">
      <w:pPr>
        <w:pStyle w:val="TOC5"/>
        <w:rPr>
          <w:rFonts w:asciiTheme="minorHAnsi" w:eastAsiaTheme="minorEastAsia" w:hAnsiTheme="minorHAnsi" w:cstheme="minorBidi"/>
          <w:noProof/>
          <w:sz w:val="22"/>
          <w:szCs w:val="22"/>
          <w:lang w:eastAsia="en-GB"/>
        </w:rPr>
      </w:pPr>
      <w:r>
        <w:rPr>
          <w:noProof/>
        </w:rPr>
        <w:t>11.2.2.2.4</w:t>
      </w:r>
      <w:r>
        <w:rPr>
          <w:rFonts w:asciiTheme="minorHAnsi" w:eastAsiaTheme="minorEastAsia" w:hAnsiTheme="minorHAnsi" w:cstheme="minorBidi"/>
          <w:noProof/>
          <w:sz w:val="22"/>
          <w:szCs w:val="22"/>
          <w:lang w:eastAsia="en-GB"/>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_Toc105504918 \h </w:instrText>
      </w:r>
      <w:r>
        <w:rPr>
          <w:noProof/>
        </w:rPr>
      </w:r>
      <w:r>
        <w:rPr>
          <w:noProof/>
        </w:rPr>
        <w:fldChar w:fldCharType="separate"/>
      </w:r>
      <w:r>
        <w:rPr>
          <w:noProof/>
        </w:rPr>
        <w:t>79</w:t>
      </w:r>
      <w:r>
        <w:rPr>
          <w:noProof/>
        </w:rPr>
        <w:fldChar w:fldCharType="end"/>
      </w:r>
    </w:p>
    <w:p w14:paraId="29B445CB" w14:textId="0880D586" w:rsidR="00171BDA" w:rsidRDefault="00171BDA">
      <w:pPr>
        <w:pStyle w:val="TOC6"/>
        <w:rPr>
          <w:rFonts w:asciiTheme="minorHAnsi" w:eastAsiaTheme="minorEastAsia" w:hAnsiTheme="minorHAnsi" w:cstheme="minorBidi"/>
          <w:noProof/>
          <w:sz w:val="22"/>
          <w:szCs w:val="22"/>
          <w:lang w:eastAsia="en-GB"/>
        </w:rPr>
      </w:pPr>
      <w:r>
        <w:rPr>
          <w:noProof/>
        </w:rPr>
        <w:t>11.2.2.2.4.1</w:t>
      </w:r>
      <w:r>
        <w:rPr>
          <w:rFonts w:asciiTheme="minorHAnsi" w:eastAsiaTheme="minorEastAsia" w:hAnsiTheme="minorHAnsi" w:cstheme="minorBidi"/>
          <w:noProof/>
          <w:sz w:val="22"/>
          <w:szCs w:val="22"/>
          <w:lang w:eastAsia="en-GB"/>
        </w:rPr>
        <w:tab/>
      </w:r>
      <w:r>
        <w:rPr>
          <w:noProof/>
        </w:rPr>
        <w:t>relation-ntfSubscriber-ntfSubscription (M)</w:t>
      </w:r>
      <w:r>
        <w:rPr>
          <w:noProof/>
        </w:rPr>
        <w:tab/>
      </w:r>
      <w:r>
        <w:rPr>
          <w:noProof/>
        </w:rPr>
        <w:fldChar w:fldCharType="begin" w:fldLock="1"/>
      </w:r>
      <w:r>
        <w:rPr>
          <w:noProof/>
        </w:rPr>
        <w:instrText xml:space="preserve"> PAGEREF _Toc105504919 \h </w:instrText>
      </w:r>
      <w:r>
        <w:rPr>
          <w:noProof/>
        </w:rPr>
      </w:r>
      <w:r>
        <w:rPr>
          <w:noProof/>
        </w:rPr>
        <w:fldChar w:fldCharType="separate"/>
      </w:r>
      <w:r>
        <w:rPr>
          <w:noProof/>
        </w:rPr>
        <w:t>79</w:t>
      </w:r>
      <w:r>
        <w:rPr>
          <w:noProof/>
        </w:rPr>
        <w:fldChar w:fldCharType="end"/>
      </w:r>
    </w:p>
    <w:p w14:paraId="03E6394B" w14:textId="03B29887" w:rsidR="00171BDA" w:rsidRDefault="00171BDA">
      <w:pPr>
        <w:pStyle w:val="TOC7"/>
        <w:rPr>
          <w:rFonts w:asciiTheme="minorHAnsi" w:eastAsiaTheme="minorEastAsia" w:hAnsiTheme="minorHAnsi" w:cstheme="minorBidi"/>
          <w:noProof/>
          <w:sz w:val="22"/>
          <w:szCs w:val="22"/>
          <w:lang w:eastAsia="en-GB"/>
        </w:rPr>
      </w:pPr>
      <w:r>
        <w:rPr>
          <w:noProof/>
        </w:rPr>
        <w:t>11.2.2.2.4.1.1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_Toc105504920 \h </w:instrText>
      </w:r>
      <w:r>
        <w:rPr>
          <w:noProof/>
        </w:rPr>
      </w:r>
      <w:r>
        <w:rPr>
          <w:noProof/>
        </w:rPr>
        <w:fldChar w:fldCharType="separate"/>
      </w:r>
      <w:r>
        <w:rPr>
          <w:noProof/>
        </w:rPr>
        <w:t>79</w:t>
      </w:r>
      <w:r>
        <w:rPr>
          <w:noProof/>
        </w:rPr>
        <w:fldChar w:fldCharType="end"/>
      </w:r>
    </w:p>
    <w:p w14:paraId="32309CBB" w14:textId="25396F94" w:rsidR="00171BDA" w:rsidRDefault="00171BDA">
      <w:pPr>
        <w:pStyle w:val="TOC7"/>
        <w:rPr>
          <w:rFonts w:asciiTheme="minorHAnsi" w:eastAsiaTheme="minorEastAsia" w:hAnsiTheme="minorHAnsi" w:cstheme="minorBidi"/>
          <w:noProof/>
          <w:sz w:val="22"/>
          <w:szCs w:val="22"/>
          <w:lang w:eastAsia="en-GB"/>
        </w:rPr>
      </w:pPr>
      <w:r>
        <w:rPr>
          <w:noProof/>
        </w:rPr>
        <w:t>11.2.2.2.4.1.2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_Toc105504921 \h </w:instrText>
      </w:r>
      <w:r>
        <w:rPr>
          <w:noProof/>
        </w:rPr>
      </w:r>
      <w:r>
        <w:rPr>
          <w:noProof/>
        </w:rPr>
        <w:fldChar w:fldCharType="separate"/>
      </w:r>
      <w:r>
        <w:rPr>
          <w:noProof/>
        </w:rPr>
        <w:t>79</w:t>
      </w:r>
      <w:r>
        <w:rPr>
          <w:noProof/>
        </w:rPr>
        <w:fldChar w:fldCharType="end"/>
      </w:r>
    </w:p>
    <w:p w14:paraId="0DF98B67" w14:textId="67B332A9" w:rsidR="00171BDA" w:rsidRDefault="00171BDA">
      <w:pPr>
        <w:pStyle w:val="TOC7"/>
        <w:rPr>
          <w:rFonts w:asciiTheme="minorHAnsi" w:eastAsiaTheme="minorEastAsia" w:hAnsiTheme="minorHAnsi" w:cstheme="minorBidi"/>
          <w:noProof/>
          <w:sz w:val="22"/>
          <w:szCs w:val="22"/>
          <w:lang w:eastAsia="en-GB"/>
        </w:rPr>
      </w:pPr>
      <w:r>
        <w:rPr>
          <w:noProof/>
        </w:rPr>
        <w:t>11.2.2.2.4.1.3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_Toc105504922 \h </w:instrText>
      </w:r>
      <w:r>
        <w:rPr>
          <w:noProof/>
        </w:rPr>
      </w:r>
      <w:r>
        <w:rPr>
          <w:noProof/>
        </w:rPr>
        <w:fldChar w:fldCharType="separate"/>
      </w:r>
      <w:r>
        <w:rPr>
          <w:noProof/>
        </w:rPr>
        <w:t>79</w:t>
      </w:r>
      <w:r>
        <w:rPr>
          <w:noProof/>
        </w:rPr>
        <w:fldChar w:fldCharType="end"/>
      </w:r>
    </w:p>
    <w:p w14:paraId="39659D40" w14:textId="10AB5CBB" w:rsidR="00171BDA" w:rsidRDefault="00171BDA">
      <w:pPr>
        <w:pStyle w:val="TOC6"/>
        <w:rPr>
          <w:rFonts w:asciiTheme="minorHAnsi" w:eastAsiaTheme="minorEastAsia" w:hAnsiTheme="minorHAnsi" w:cstheme="minorBidi"/>
          <w:noProof/>
          <w:sz w:val="22"/>
          <w:szCs w:val="22"/>
          <w:lang w:eastAsia="en-GB"/>
        </w:rPr>
      </w:pPr>
      <w:r>
        <w:rPr>
          <w:noProof/>
        </w:rPr>
        <w:t>11.2.2.2.4.2</w:t>
      </w:r>
      <w:r>
        <w:rPr>
          <w:rFonts w:asciiTheme="minorHAnsi" w:eastAsiaTheme="minorEastAsia" w:hAnsiTheme="minorHAnsi" w:cstheme="minorBidi"/>
          <w:noProof/>
          <w:sz w:val="22"/>
          <w:szCs w:val="22"/>
          <w:lang w:eastAsia="en-GB"/>
        </w:rPr>
        <w:tab/>
      </w:r>
      <w:r>
        <w:rPr>
          <w:noProof/>
        </w:rPr>
        <w:t>relation-ntfIRP-ntfSubscriber (M)</w:t>
      </w:r>
      <w:r>
        <w:rPr>
          <w:noProof/>
        </w:rPr>
        <w:tab/>
      </w:r>
      <w:r>
        <w:rPr>
          <w:noProof/>
        </w:rPr>
        <w:fldChar w:fldCharType="begin" w:fldLock="1"/>
      </w:r>
      <w:r>
        <w:rPr>
          <w:noProof/>
        </w:rPr>
        <w:instrText xml:space="preserve"> PAGEREF _Toc105504923 \h </w:instrText>
      </w:r>
      <w:r>
        <w:rPr>
          <w:noProof/>
        </w:rPr>
      </w:r>
      <w:r>
        <w:rPr>
          <w:noProof/>
        </w:rPr>
        <w:fldChar w:fldCharType="separate"/>
      </w:r>
      <w:r>
        <w:rPr>
          <w:noProof/>
        </w:rPr>
        <w:t>79</w:t>
      </w:r>
      <w:r>
        <w:rPr>
          <w:noProof/>
        </w:rPr>
        <w:fldChar w:fldCharType="end"/>
      </w:r>
    </w:p>
    <w:p w14:paraId="0A4E67E3" w14:textId="24AAE0F4" w:rsidR="00171BDA" w:rsidRDefault="00171BDA">
      <w:pPr>
        <w:pStyle w:val="TOC7"/>
        <w:rPr>
          <w:rFonts w:asciiTheme="minorHAnsi" w:eastAsiaTheme="minorEastAsia" w:hAnsiTheme="minorHAnsi" w:cstheme="minorBidi"/>
          <w:noProof/>
          <w:sz w:val="22"/>
          <w:szCs w:val="22"/>
          <w:lang w:eastAsia="en-GB"/>
        </w:rPr>
      </w:pPr>
      <w:r>
        <w:rPr>
          <w:noProof/>
        </w:rPr>
        <w:t>11.2.2.2.4.2.1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_Toc105504924 \h </w:instrText>
      </w:r>
      <w:r>
        <w:rPr>
          <w:noProof/>
        </w:rPr>
      </w:r>
      <w:r>
        <w:rPr>
          <w:noProof/>
        </w:rPr>
        <w:fldChar w:fldCharType="separate"/>
      </w:r>
      <w:r>
        <w:rPr>
          <w:noProof/>
        </w:rPr>
        <w:t>79</w:t>
      </w:r>
      <w:r>
        <w:rPr>
          <w:noProof/>
        </w:rPr>
        <w:fldChar w:fldCharType="end"/>
      </w:r>
    </w:p>
    <w:p w14:paraId="7CF41573" w14:textId="76500F84" w:rsidR="00171BDA" w:rsidRDefault="00171BDA">
      <w:pPr>
        <w:pStyle w:val="TOC7"/>
        <w:rPr>
          <w:rFonts w:asciiTheme="minorHAnsi" w:eastAsiaTheme="minorEastAsia" w:hAnsiTheme="minorHAnsi" w:cstheme="minorBidi"/>
          <w:noProof/>
          <w:sz w:val="22"/>
          <w:szCs w:val="22"/>
          <w:lang w:eastAsia="en-GB"/>
        </w:rPr>
      </w:pPr>
      <w:r>
        <w:rPr>
          <w:noProof/>
        </w:rPr>
        <w:t>11.2.2.2.4.2.2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_Toc105504925 \h </w:instrText>
      </w:r>
      <w:r>
        <w:rPr>
          <w:noProof/>
        </w:rPr>
      </w:r>
      <w:r>
        <w:rPr>
          <w:noProof/>
        </w:rPr>
        <w:fldChar w:fldCharType="separate"/>
      </w:r>
      <w:r>
        <w:rPr>
          <w:noProof/>
        </w:rPr>
        <w:t>79</w:t>
      </w:r>
      <w:r>
        <w:rPr>
          <w:noProof/>
        </w:rPr>
        <w:fldChar w:fldCharType="end"/>
      </w:r>
    </w:p>
    <w:p w14:paraId="3AE7E080" w14:textId="0D517791" w:rsidR="00171BDA" w:rsidRDefault="00171BDA">
      <w:pPr>
        <w:pStyle w:val="TOC7"/>
        <w:rPr>
          <w:rFonts w:asciiTheme="minorHAnsi" w:eastAsiaTheme="minorEastAsia" w:hAnsiTheme="minorHAnsi" w:cstheme="minorBidi"/>
          <w:noProof/>
          <w:sz w:val="22"/>
          <w:szCs w:val="22"/>
          <w:lang w:eastAsia="en-GB"/>
        </w:rPr>
      </w:pPr>
      <w:r>
        <w:rPr>
          <w:noProof/>
        </w:rPr>
        <w:t>11.2.2.2.4.2.3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_Toc105504926 \h </w:instrText>
      </w:r>
      <w:r>
        <w:rPr>
          <w:noProof/>
        </w:rPr>
      </w:r>
      <w:r>
        <w:rPr>
          <w:noProof/>
        </w:rPr>
        <w:fldChar w:fldCharType="separate"/>
      </w:r>
      <w:r>
        <w:rPr>
          <w:noProof/>
        </w:rPr>
        <w:t>79</w:t>
      </w:r>
      <w:r>
        <w:rPr>
          <w:noProof/>
        </w:rPr>
        <w:fldChar w:fldCharType="end"/>
      </w:r>
    </w:p>
    <w:p w14:paraId="6C9C74ED" w14:textId="18F6C053" w:rsidR="00171BDA" w:rsidRDefault="00171BDA">
      <w:pPr>
        <w:pStyle w:val="TOC5"/>
        <w:rPr>
          <w:rFonts w:asciiTheme="minorHAnsi" w:eastAsiaTheme="minorEastAsia" w:hAnsiTheme="minorHAnsi" w:cstheme="minorBidi"/>
          <w:noProof/>
          <w:sz w:val="22"/>
          <w:szCs w:val="22"/>
          <w:lang w:eastAsia="en-GB"/>
        </w:rPr>
      </w:pPr>
      <w:r>
        <w:rPr>
          <w:noProof/>
        </w:rPr>
        <w:t>11.2.2.2.5</w:t>
      </w:r>
      <w:r>
        <w:rPr>
          <w:rFonts w:asciiTheme="minorHAnsi" w:eastAsiaTheme="minorEastAsia" w:hAnsiTheme="minorHAnsi" w:cstheme="minorBidi"/>
          <w:noProof/>
          <w:sz w:val="22"/>
          <w:szCs w:val="22"/>
          <w:lang w:eastAsia="en-GB"/>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_Toc105504927 \h </w:instrText>
      </w:r>
      <w:r>
        <w:rPr>
          <w:noProof/>
        </w:rPr>
      </w:r>
      <w:r>
        <w:rPr>
          <w:noProof/>
        </w:rPr>
        <w:fldChar w:fldCharType="separate"/>
      </w:r>
      <w:r>
        <w:rPr>
          <w:noProof/>
        </w:rPr>
        <w:t>80</w:t>
      </w:r>
      <w:r>
        <w:rPr>
          <w:noProof/>
        </w:rPr>
        <w:fldChar w:fldCharType="end"/>
      </w:r>
    </w:p>
    <w:p w14:paraId="493E8D8D" w14:textId="79EE27DB" w:rsidR="00171BDA" w:rsidRDefault="00171BDA">
      <w:pPr>
        <w:pStyle w:val="TOC6"/>
        <w:rPr>
          <w:rFonts w:asciiTheme="minorHAnsi" w:eastAsiaTheme="minorEastAsia" w:hAnsiTheme="minorHAnsi" w:cstheme="minorBidi"/>
          <w:noProof/>
          <w:sz w:val="22"/>
          <w:szCs w:val="22"/>
          <w:lang w:eastAsia="en-GB"/>
        </w:rPr>
      </w:pPr>
      <w:r>
        <w:rPr>
          <w:noProof/>
          <w:lang w:eastAsia="zh-CN"/>
        </w:rPr>
        <w:t>11.2.2.2.5.0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_Toc105504928 \h </w:instrText>
      </w:r>
      <w:r>
        <w:rPr>
          <w:noProof/>
        </w:rPr>
      </w:r>
      <w:r>
        <w:rPr>
          <w:noProof/>
        </w:rPr>
        <w:fldChar w:fldCharType="separate"/>
      </w:r>
      <w:r>
        <w:rPr>
          <w:noProof/>
        </w:rPr>
        <w:t>80</w:t>
      </w:r>
      <w:r>
        <w:rPr>
          <w:noProof/>
        </w:rPr>
        <w:fldChar w:fldCharType="end"/>
      </w:r>
    </w:p>
    <w:p w14:paraId="7FC931F6" w14:textId="4FBF9ABE" w:rsidR="00171BDA" w:rsidRDefault="00171BDA">
      <w:pPr>
        <w:pStyle w:val="TOC6"/>
        <w:rPr>
          <w:rFonts w:asciiTheme="minorHAnsi" w:eastAsiaTheme="minorEastAsia" w:hAnsiTheme="minorHAnsi" w:cstheme="minorBidi"/>
          <w:noProof/>
          <w:sz w:val="22"/>
          <w:szCs w:val="22"/>
          <w:lang w:eastAsia="en-GB"/>
        </w:rPr>
      </w:pPr>
      <w:r>
        <w:rPr>
          <w:noProof/>
        </w:rPr>
        <w:t>11.2.2.2.5.1</w:t>
      </w:r>
      <w:r>
        <w:rPr>
          <w:rFonts w:asciiTheme="minorHAnsi" w:eastAsiaTheme="minorEastAsia" w:hAnsiTheme="minorHAnsi" w:cstheme="minorBidi"/>
          <w:noProof/>
          <w:sz w:val="22"/>
          <w:szCs w:val="22"/>
          <w:lang w:eastAsia="en-GB"/>
        </w:rPr>
        <w:tab/>
      </w:r>
      <w:r>
        <w:rPr>
          <w:noProof/>
        </w:rPr>
        <w:t>Definitions and legal values</w:t>
      </w:r>
      <w:r>
        <w:rPr>
          <w:noProof/>
        </w:rPr>
        <w:tab/>
      </w:r>
      <w:r>
        <w:rPr>
          <w:noProof/>
        </w:rPr>
        <w:fldChar w:fldCharType="begin" w:fldLock="1"/>
      </w:r>
      <w:r>
        <w:rPr>
          <w:noProof/>
        </w:rPr>
        <w:instrText xml:space="preserve"> PAGEREF _Toc105504929 \h </w:instrText>
      </w:r>
      <w:r>
        <w:rPr>
          <w:noProof/>
        </w:rPr>
      </w:r>
      <w:r>
        <w:rPr>
          <w:noProof/>
        </w:rPr>
        <w:fldChar w:fldCharType="separate"/>
      </w:r>
      <w:r>
        <w:rPr>
          <w:noProof/>
        </w:rPr>
        <w:t>80</w:t>
      </w:r>
      <w:r>
        <w:rPr>
          <w:noProof/>
        </w:rPr>
        <w:fldChar w:fldCharType="end"/>
      </w:r>
    </w:p>
    <w:p w14:paraId="648E9F1B" w14:textId="357E6EF5" w:rsidR="00171BDA" w:rsidRDefault="00171BDA">
      <w:pPr>
        <w:pStyle w:val="TOC6"/>
        <w:rPr>
          <w:rFonts w:asciiTheme="minorHAnsi" w:eastAsiaTheme="minorEastAsia" w:hAnsiTheme="minorHAnsi" w:cstheme="minorBidi"/>
          <w:noProof/>
          <w:sz w:val="22"/>
          <w:szCs w:val="22"/>
          <w:lang w:eastAsia="en-GB"/>
        </w:rPr>
      </w:pPr>
      <w:r>
        <w:rPr>
          <w:noProof/>
        </w:rPr>
        <w:t>11.2.2.2.5.2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_Toc105504930 \h </w:instrText>
      </w:r>
      <w:r>
        <w:rPr>
          <w:noProof/>
        </w:rPr>
      </w:r>
      <w:r>
        <w:rPr>
          <w:noProof/>
        </w:rPr>
        <w:fldChar w:fldCharType="separate"/>
      </w:r>
      <w:r>
        <w:rPr>
          <w:noProof/>
        </w:rPr>
        <w:t>80</w:t>
      </w:r>
      <w:r>
        <w:rPr>
          <w:noProof/>
        </w:rPr>
        <w:fldChar w:fldCharType="end"/>
      </w:r>
    </w:p>
    <w:p w14:paraId="4E7AA8A6" w14:textId="651D0D3A" w:rsidR="00171BDA" w:rsidRDefault="00171BDA">
      <w:pPr>
        <w:pStyle w:val="TOC2"/>
        <w:rPr>
          <w:rFonts w:asciiTheme="minorHAnsi" w:eastAsiaTheme="minorEastAsia" w:hAnsiTheme="minorHAnsi" w:cstheme="minorBidi"/>
          <w:noProof/>
          <w:sz w:val="22"/>
          <w:szCs w:val="22"/>
          <w:lang w:eastAsia="en-GB"/>
        </w:rPr>
      </w:pPr>
      <w:r>
        <w:rPr>
          <w:noProof/>
          <w:lang w:eastAsia="zh-CN"/>
        </w:rPr>
        <w:t>11.3</w:t>
      </w:r>
      <w:r>
        <w:rPr>
          <w:rFonts w:asciiTheme="minorHAnsi" w:eastAsiaTheme="minorEastAsia" w:hAnsiTheme="minorHAnsi" w:cstheme="minorBidi"/>
          <w:noProof/>
          <w:sz w:val="22"/>
          <w:szCs w:val="22"/>
          <w:lang w:eastAsia="en-GB"/>
        </w:rPr>
        <w:tab/>
      </w:r>
      <w:r>
        <w:rPr>
          <w:noProof/>
          <w:lang w:eastAsia="zh-CN"/>
        </w:rPr>
        <w:t>Performance assurance</w:t>
      </w:r>
      <w:r>
        <w:rPr>
          <w:noProof/>
        </w:rPr>
        <w:tab/>
      </w:r>
      <w:r>
        <w:rPr>
          <w:noProof/>
        </w:rPr>
        <w:fldChar w:fldCharType="begin" w:fldLock="1"/>
      </w:r>
      <w:r>
        <w:rPr>
          <w:noProof/>
        </w:rPr>
        <w:instrText xml:space="preserve"> PAGEREF _Toc105504931 \h </w:instrText>
      </w:r>
      <w:r>
        <w:rPr>
          <w:noProof/>
        </w:rPr>
      </w:r>
      <w:r>
        <w:rPr>
          <w:noProof/>
        </w:rPr>
        <w:fldChar w:fldCharType="separate"/>
      </w:r>
      <w:r>
        <w:rPr>
          <w:noProof/>
        </w:rPr>
        <w:t>80</w:t>
      </w:r>
      <w:r>
        <w:rPr>
          <w:noProof/>
        </w:rPr>
        <w:fldChar w:fldCharType="end"/>
      </w:r>
    </w:p>
    <w:p w14:paraId="52A4B9FA" w14:textId="2639229B" w:rsidR="00171BDA" w:rsidRDefault="00171BDA">
      <w:pPr>
        <w:pStyle w:val="TOC3"/>
        <w:rPr>
          <w:rFonts w:asciiTheme="minorHAnsi" w:eastAsiaTheme="minorEastAsia" w:hAnsiTheme="minorHAnsi" w:cstheme="minorBidi"/>
          <w:noProof/>
          <w:sz w:val="22"/>
          <w:szCs w:val="22"/>
          <w:lang w:eastAsia="en-GB"/>
        </w:rPr>
      </w:pPr>
      <w:r>
        <w:rPr>
          <w:noProof/>
          <w:lang w:eastAsia="zh-CN"/>
        </w:rPr>
        <w:t>11.3.1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_Toc105504932 \h </w:instrText>
      </w:r>
      <w:r>
        <w:rPr>
          <w:noProof/>
        </w:rPr>
      </w:r>
      <w:r>
        <w:rPr>
          <w:noProof/>
        </w:rPr>
        <w:fldChar w:fldCharType="separate"/>
      </w:r>
      <w:r>
        <w:rPr>
          <w:noProof/>
        </w:rPr>
        <w:t>80</w:t>
      </w:r>
      <w:r>
        <w:rPr>
          <w:noProof/>
        </w:rPr>
        <w:fldChar w:fldCharType="end"/>
      </w:r>
    </w:p>
    <w:p w14:paraId="147F8536" w14:textId="6E93A3A2" w:rsidR="00171BDA" w:rsidRDefault="00171BDA">
      <w:pPr>
        <w:pStyle w:val="TOC4"/>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_Toc105504933 \h </w:instrText>
      </w:r>
      <w:r>
        <w:rPr>
          <w:noProof/>
        </w:rPr>
      </w:r>
      <w:r>
        <w:rPr>
          <w:noProof/>
        </w:rPr>
        <w:fldChar w:fldCharType="separate"/>
      </w:r>
      <w:r>
        <w:rPr>
          <w:noProof/>
        </w:rPr>
        <w:t>80</w:t>
      </w:r>
      <w:r>
        <w:rPr>
          <w:noProof/>
        </w:rPr>
        <w:fldChar w:fldCharType="end"/>
      </w:r>
    </w:p>
    <w:p w14:paraId="7B2636D7" w14:textId="0D6686F2" w:rsidR="00171BDA" w:rsidRDefault="00171BDA">
      <w:pPr>
        <w:pStyle w:val="TOC4"/>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_Toc105504934 \h </w:instrText>
      </w:r>
      <w:r>
        <w:rPr>
          <w:noProof/>
        </w:rPr>
      </w:r>
      <w:r>
        <w:rPr>
          <w:noProof/>
        </w:rPr>
        <w:fldChar w:fldCharType="separate"/>
      </w:r>
      <w:r>
        <w:rPr>
          <w:noProof/>
        </w:rPr>
        <w:t>80</w:t>
      </w:r>
      <w:r>
        <w:rPr>
          <w:noProof/>
        </w:rPr>
        <w:fldChar w:fldCharType="end"/>
      </w:r>
    </w:p>
    <w:p w14:paraId="0412C83A" w14:textId="0BD11284" w:rsidR="00171BDA" w:rsidRDefault="00171BDA">
      <w:pPr>
        <w:pStyle w:val="TOC4"/>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notifyThresholdCrossing</w:t>
      </w:r>
      <w:r>
        <w:rPr>
          <w:noProof/>
        </w:rPr>
        <w:tab/>
      </w:r>
      <w:r>
        <w:rPr>
          <w:noProof/>
        </w:rPr>
        <w:fldChar w:fldCharType="begin" w:fldLock="1"/>
      </w:r>
      <w:r>
        <w:rPr>
          <w:noProof/>
        </w:rPr>
        <w:instrText xml:space="preserve"> PAGEREF _Toc105504935 \h </w:instrText>
      </w:r>
      <w:r>
        <w:rPr>
          <w:noProof/>
        </w:rPr>
      </w:r>
      <w:r>
        <w:rPr>
          <w:noProof/>
        </w:rPr>
        <w:fldChar w:fldCharType="separate"/>
      </w:r>
      <w:r>
        <w:rPr>
          <w:noProof/>
        </w:rPr>
        <w:t>80</w:t>
      </w:r>
      <w:r>
        <w:rPr>
          <w:noProof/>
        </w:rPr>
        <w:fldChar w:fldCharType="end"/>
      </w:r>
    </w:p>
    <w:p w14:paraId="5F97FEC2" w14:textId="5B2149B6" w:rsidR="00171BDA" w:rsidRDefault="00171BDA">
      <w:pPr>
        <w:pStyle w:val="TOC5"/>
        <w:rPr>
          <w:rFonts w:asciiTheme="minorHAnsi" w:eastAsiaTheme="minorEastAsia" w:hAnsiTheme="minorHAnsi" w:cstheme="minorBidi"/>
          <w:noProof/>
          <w:sz w:val="22"/>
          <w:szCs w:val="22"/>
          <w:lang w:eastAsia="en-GB"/>
        </w:rPr>
      </w:pPr>
      <w:r>
        <w:rPr>
          <w:noProof/>
        </w:rPr>
        <w:t>11.3.1.3.1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_Toc105504936 \h </w:instrText>
      </w:r>
      <w:r>
        <w:rPr>
          <w:noProof/>
        </w:rPr>
      </w:r>
      <w:r>
        <w:rPr>
          <w:noProof/>
        </w:rPr>
        <w:fldChar w:fldCharType="separate"/>
      </w:r>
      <w:r>
        <w:rPr>
          <w:noProof/>
        </w:rPr>
        <w:t>80</w:t>
      </w:r>
      <w:r>
        <w:rPr>
          <w:noProof/>
        </w:rPr>
        <w:fldChar w:fldCharType="end"/>
      </w:r>
    </w:p>
    <w:p w14:paraId="65154053" w14:textId="170A268C" w:rsidR="00171BDA" w:rsidRDefault="00171BDA">
      <w:pPr>
        <w:pStyle w:val="TOC5"/>
        <w:rPr>
          <w:rFonts w:asciiTheme="minorHAnsi" w:eastAsiaTheme="minorEastAsia" w:hAnsiTheme="minorHAnsi" w:cstheme="minorBidi"/>
          <w:noProof/>
          <w:sz w:val="22"/>
          <w:szCs w:val="22"/>
          <w:lang w:eastAsia="en-GB"/>
        </w:rPr>
      </w:pPr>
      <w:r>
        <w:rPr>
          <w:noProof/>
        </w:rPr>
        <w:t>11.3.1.3.2</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_Toc105504937 \h </w:instrText>
      </w:r>
      <w:r>
        <w:rPr>
          <w:noProof/>
        </w:rPr>
      </w:r>
      <w:r>
        <w:rPr>
          <w:noProof/>
        </w:rPr>
        <w:fldChar w:fldCharType="separate"/>
      </w:r>
      <w:r>
        <w:rPr>
          <w:noProof/>
        </w:rPr>
        <w:t>81</w:t>
      </w:r>
      <w:r>
        <w:rPr>
          <w:noProof/>
        </w:rPr>
        <w:fldChar w:fldCharType="end"/>
      </w:r>
    </w:p>
    <w:p w14:paraId="7B51A6E9" w14:textId="3AEF02FC" w:rsidR="00171BDA" w:rsidRDefault="00171BDA">
      <w:pPr>
        <w:pStyle w:val="TOC3"/>
        <w:rPr>
          <w:rFonts w:asciiTheme="minorHAnsi" w:eastAsiaTheme="minorEastAsia" w:hAnsiTheme="minorHAnsi" w:cstheme="minorBidi"/>
          <w:noProof/>
          <w:sz w:val="22"/>
          <w:szCs w:val="22"/>
          <w:lang w:eastAsia="en-GB"/>
        </w:rPr>
      </w:pPr>
      <w:r>
        <w:rPr>
          <w:noProof/>
          <w:lang w:eastAsia="zh-CN"/>
        </w:rPr>
        <w:t>11.3.2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_Toc105504938 \h </w:instrText>
      </w:r>
      <w:r>
        <w:rPr>
          <w:noProof/>
        </w:rPr>
      </w:r>
      <w:r>
        <w:rPr>
          <w:noProof/>
        </w:rPr>
        <w:fldChar w:fldCharType="separate"/>
      </w:r>
      <w:r>
        <w:rPr>
          <w:noProof/>
        </w:rPr>
        <w:t>81</w:t>
      </w:r>
      <w:r>
        <w:rPr>
          <w:noProof/>
        </w:rPr>
        <w:fldChar w:fldCharType="end"/>
      </w:r>
    </w:p>
    <w:p w14:paraId="067D3508" w14:textId="2DE2CD7A" w:rsidR="00171BDA" w:rsidRDefault="00171BDA">
      <w:pPr>
        <w:pStyle w:val="TOC4"/>
        <w:rPr>
          <w:rFonts w:asciiTheme="minorHAnsi" w:eastAsiaTheme="minorEastAsia" w:hAnsiTheme="minorHAnsi" w:cstheme="minorBidi"/>
          <w:noProof/>
          <w:sz w:val="22"/>
          <w:szCs w:val="22"/>
          <w:lang w:eastAsia="en-GB"/>
        </w:rPr>
      </w:pPr>
      <w:r>
        <w:rPr>
          <w:noProof/>
          <w:lang w:eastAsia="zh-CN"/>
        </w:rPr>
        <w:t>11.3.2.1</w:t>
      </w:r>
      <w:r>
        <w:rPr>
          <w:rFonts w:asciiTheme="minorHAnsi" w:eastAsiaTheme="minorEastAsia" w:hAnsiTheme="minorHAnsi" w:cstheme="minorBidi"/>
          <w:noProof/>
          <w:sz w:val="22"/>
          <w:szCs w:val="22"/>
          <w:lang w:eastAsia="en-GB"/>
        </w:rPr>
        <w:tab/>
      </w:r>
      <w:r>
        <w:rPr>
          <w:noProof/>
        </w:rPr>
        <w:t>Performance data file</w:t>
      </w:r>
      <w:r>
        <w:rPr>
          <w:noProof/>
        </w:rPr>
        <w:tab/>
      </w:r>
      <w:r>
        <w:rPr>
          <w:noProof/>
        </w:rPr>
        <w:fldChar w:fldCharType="begin" w:fldLock="1"/>
      </w:r>
      <w:r>
        <w:rPr>
          <w:noProof/>
        </w:rPr>
        <w:instrText xml:space="preserve"> PAGEREF _Toc105504939 \h </w:instrText>
      </w:r>
      <w:r>
        <w:rPr>
          <w:noProof/>
        </w:rPr>
      </w:r>
      <w:r>
        <w:rPr>
          <w:noProof/>
        </w:rPr>
        <w:fldChar w:fldCharType="separate"/>
      </w:r>
      <w:r>
        <w:rPr>
          <w:noProof/>
        </w:rPr>
        <w:t>81</w:t>
      </w:r>
      <w:r>
        <w:rPr>
          <w:noProof/>
        </w:rPr>
        <w:fldChar w:fldCharType="end"/>
      </w:r>
    </w:p>
    <w:p w14:paraId="0C68151A" w14:textId="6FBEBFE7" w:rsidR="00171BDA" w:rsidRDefault="00171BDA">
      <w:pPr>
        <w:pStyle w:val="TOC5"/>
        <w:rPr>
          <w:rFonts w:asciiTheme="minorHAnsi" w:eastAsiaTheme="minorEastAsia" w:hAnsiTheme="minorHAnsi" w:cstheme="minorBidi"/>
          <w:noProof/>
          <w:sz w:val="22"/>
          <w:szCs w:val="22"/>
          <w:lang w:eastAsia="en-GB"/>
        </w:rPr>
      </w:pPr>
      <w:r>
        <w:rPr>
          <w:noProof/>
          <w:lang w:eastAsia="zh-CN"/>
        </w:rPr>
        <w:t>11.3.2.1.1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_Toc105504940 \h </w:instrText>
      </w:r>
      <w:r>
        <w:rPr>
          <w:noProof/>
        </w:rPr>
      </w:r>
      <w:r>
        <w:rPr>
          <w:noProof/>
        </w:rPr>
        <w:fldChar w:fldCharType="separate"/>
      </w:r>
      <w:r>
        <w:rPr>
          <w:noProof/>
        </w:rPr>
        <w:t>81</w:t>
      </w:r>
      <w:r>
        <w:rPr>
          <w:noProof/>
        </w:rPr>
        <w:fldChar w:fldCharType="end"/>
      </w:r>
    </w:p>
    <w:p w14:paraId="0FFE4BD5" w14:textId="30A27B95" w:rsidR="00171BDA" w:rsidRDefault="00171BDA">
      <w:pPr>
        <w:pStyle w:val="TOC5"/>
        <w:rPr>
          <w:rFonts w:asciiTheme="minorHAnsi" w:eastAsiaTheme="minorEastAsia" w:hAnsiTheme="minorHAnsi" w:cstheme="minorBidi"/>
          <w:noProof/>
          <w:sz w:val="22"/>
          <w:szCs w:val="22"/>
          <w:lang w:eastAsia="en-GB"/>
        </w:rPr>
      </w:pPr>
      <w:r>
        <w:rPr>
          <w:noProof/>
          <w:lang w:eastAsia="zh-CN"/>
        </w:rPr>
        <w:t>11.3.2.1.2</w:t>
      </w:r>
      <w:r>
        <w:rPr>
          <w:rFonts w:asciiTheme="minorHAnsi" w:eastAsiaTheme="minorEastAsia" w:hAnsiTheme="minorHAnsi" w:cstheme="minorBidi"/>
          <w:noProof/>
          <w:sz w:val="22"/>
          <w:szCs w:val="22"/>
          <w:lang w:eastAsia="en-GB"/>
        </w:rPr>
        <w:tab/>
      </w:r>
      <w:r>
        <w:rPr>
          <w:noProof/>
          <w:lang w:eastAsia="zh-CN"/>
        </w:rPr>
        <w:t>Performance data file content description</w:t>
      </w:r>
      <w:r>
        <w:rPr>
          <w:noProof/>
        </w:rPr>
        <w:tab/>
      </w:r>
      <w:r>
        <w:rPr>
          <w:noProof/>
        </w:rPr>
        <w:fldChar w:fldCharType="begin" w:fldLock="1"/>
      </w:r>
      <w:r>
        <w:rPr>
          <w:noProof/>
        </w:rPr>
        <w:instrText xml:space="preserve"> PAGEREF _Toc105504941 \h </w:instrText>
      </w:r>
      <w:r>
        <w:rPr>
          <w:noProof/>
        </w:rPr>
      </w:r>
      <w:r>
        <w:rPr>
          <w:noProof/>
        </w:rPr>
        <w:fldChar w:fldCharType="separate"/>
      </w:r>
      <w:r>
        <w:rPr>
          <w:noProof/>
        </w:rPr>
        <w:t>81</w:t>
      </w:r>
      <w:r>
        <w:rPr>
          <w:noProof/>
        </w:rPr>
        <w:fldChar w:fldCharType="end"/>
      </w:r>
    </w:p>
    <w:p w14:paraId="29AFE580" w14:textId="58BA830E" w:rsidR="00171BDA" w:rsidRDefault="00171BDA">
      <w:pPr>
        <w:pStyle w:val="TOC5"/>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_Toc105504942 \h </w:instrText>
      </w:r>
      <w:r>
        <w:rPr>
          <w:noProof/>
        </w:rPr>
      </w:r>
      <w:r>
        <w:rPr>
          <w:noProof/>
        </w:rPr>
        <w:fldChar w:fldCharType="separate"/>
      </w:r>
      <w:r>
        <w:rPr>
          <w:noProof/>
        </w:rPr>
        <w:t>83</w:t>
      </w:r>
      <w:r>
        <w:rPr>
          <w:noProof/>
        </w:rPr>
        <w:fldChar w:fldCharType="end"/>
      </w:r>
    </w:p>
    <w:p w14:paraId="5C041F0A" w14:textId="5CF32140" w:rsidR="00171BDA" w:rsidRDefault="00171BDA">
      <w:pPr>
        <w:pStyle w:val="TOC6"/>
        <w:rPr>
          <w:rFonts w:asciiTheme="minorHAnsi" w:eastAsiaTheme="minorEastAsia" w:hAnsiTheme="minorHAnsi" w:cstheme="minorBidi"/>
          <w:noProof/>
          <w:sz w:val="22"/>
          <w:szCs w:val="22"/>
          <w:lang w:eastAsia="en-GB"/>
        </w:rPr>
      </w:pPr>
      <w:r>
        <w:rPr>
          <w:noProof/>
          <w:lang w:eastAsia="zh-CN"/>
        </w:rPr>
        <w:t>11.3.2.1</w:t>
      </w:r>
      <w:r>
        <w:rPr>
          <w:noProof/>
        </w:rPr>
        <w:t>.3.1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_Toc105504943 \h </w:instrText>
      </w:r>
      <w:r>
        <w:rPr>
          <w:noProof/>
        </w:rPr>
      </w:r>
      <w:r>
        <w:rPr>
          <w:noProof/>
        </w:rPr>
        <w:fldChar w:fldCharType="separate"/>
      </w:r>
      <w:r>
        <w:rPr>
          <w:noProof/>
        </w:rPr>
        <w:t>83</w:t>
      </w:r>
      <w:r>
        <w:rPr>
          <w:noProof/>
        </w:rPr>
        <w:fldChar w:fldCharType="end"/>
      </w:r>
    </w:p>
    <w:p w14:paraId="25279DAC" w14:textId="01F23489" w:rsidR="00171BDA" w:rsidRDefault="00171BDA">
      <w:pPr>
        <w:pStyle w:val="TOC6"/>
        <w:rPr>
          <w:rFonts w:asciiTheme="minorHAnsi" w:eastAsiaTheme="minorEastAsia" w:hAnsiTheme="minorHAnsi" w:cstheme="minorBidi"/>
          <w:noProof/>
          <w:sz w:val="22"/>
          <w:szCs w:val="22"/>
          <w:lang w:eastAsia="en-GB"/>
        </w:rPr>
      </w:pPr>
      <w:r>
        <w:rPr>
          <w:noProof/>
          <w:lang w:eastAsia="zh-CN"/>
        </w:rPr>
        <w:t>11.3.2.1</w:t>
      </w:r>
      <w:r>
        <w:rPr>
          <w:noProof/>
        </w:rPr>
        <w:t>.3.2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_Toc105504944 \h </w:instrText>
      </w:r>
      <w:r>
        <w:rPr>
          <w:noProof/>
        </w:rPr>
      </w:r>
      <w:r>
        <w:rPr>
          <w:noProof/>
        </w:rPr>
        <w:fldChar w:fldCharType="separate"/>
      </w:r>
      <w:r>
        <w:rPr>
          <w:noProof/>
        </w:rPr>
        <w:t>83</w:t>
      </w:r>
      <w:r>
        <w:rPr>
          <w:noProof/>
        </w:rPr>
        <w:fldChar w:fldCharType="end"/>
      </w:r>
    </w:p>
    <w:p w14:paraId="7BD89D8E" w14:textId="2FA25821" w:rsidR="00171BDA" w:rsidRDefault="00171BDA">
      <w:pPr>
        <w:pStyle w:val="TOC5"/>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Performance data file naming convention</w:t>
      </w:r>
      <w:r>
        <w:rPr>
          <w:noProof/>
        </w:rPr>
        <w:tab/>
      </w:r>
      <w:r>
        <w:rPr>
          <w:noProof/>
        </w:rPr>
        <w:fldChar w:fldCharType="begin" w:fldLock="1"/>
      </w:r>
      <w:r>
        <w:rPr>
          <w:noProof/>
        </w:rPr>
        <w:instrText xml:space="preserve"> PAGEREF _Toc105504945 \h </w:instrText>
      </w:r>
      <w:r>
        <w:rPr>
          <w:noProof/>
        </w:rPr>
      </w:r>
      <w:r>
        <w:rPr>
          <w:noProof/>
        </w:rPr>
        <w:fldChar w:fldCharType="separate"/>
      </w:r>
      <w:r>
        <w:rPr>
          <w:noProof/>
        </w:rPr>
        <w:t>83</w:t>
      </w:r>
      <w:r>
        <w:rPr>
          <w:noProof/>
        </w:rPr>
        <w:fldChar w:fldCharType="end"/>
      </w:r>
    </w:p>
    <w:p w14:paraId="40215B21" w14:textId="50014C80" w:rsidR="00171BDA" w:rsidRDefault="00171BDA">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_Toc105504946 \h </w:instrText>
      </w:r>
      <w:r>
        <w:rPr>
          <w:noProof/>
        </w:rPr>
      </w:r>
      <w:r>
        <w:rPr>
          <w:noProof/>
        </w:rPr>
        <w:fldChar w:fldCharType="separate"/>
      </w:r>
      <w:r>
        <w:rPr>
          <w:noProof/>
        </w:rPr>
        <w:t>84</w:t>
      </w:r>
      <w:r>
        <w:rPr>
          <w:noProof/>
        </w:rPr>
        <w:fldChar w:fldCharType="end"/>
      </w:r>
    </w:p>
    <w:p w14:paraId="5AB1D548" w14:textId="35AA7C52" w:rsidR="00171BDA" w:rsidRDefault="00171BDA">
      <w:pPr>
        <w:pStyle w:val="TOC2"/>
        <w:rPr>
          <w:rFonts w:asciiTheme="minorHAnsi" w:eastAsiaTheme="minorEastAsia" w:hAnsiTheme="minorHAnsi" w:cstheme="minorBidi"/>
          <w:noProof/>
          <w:sz w:val="22"/>
          <w:szCs w:val="22"/>
          <w:lang w:eastAsia="en-GB"/>
        </w:rPr>
      </w:pPr>
      <w:r>
        <w:rPr>
          <w:noProof/>
          <w:lang w:eastAsia="zh-CN"/>
        </w:rPr>
        <w:t>11.4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_Toc105504947 \h </w:instrText>
      </w:r>
      <w:r>
        <w:rPr>
          <w:noProof/>
        </w:rPr>
      </w:r>
      <w:r>
        <w:rPr>
          <w:noProof/>
        </w:rPr>
        <w:fldChar w:fldCharType="separate"/>
      </w:r>
      <w:r>
        <w:rPr>
          <w:noProof/>
        </w:rPr>
        <w:t>84</w:t>
      </w:r>
      <w:r>
        <w:rPr>
          <w:noProof/>
        </w:rPr>
        <w:fldChar w:fldCharType="end"/>
      </w:r>
    </w:p>
    <w:p w14:paraId="73501241" w14:textId="5F2BB6DC" w:rsidR="00171BDA" w:rsidRDefault="00171BDA">
      <w:pPr>
        <w:pStyle w:val="TOC3"/>
        <w:rPr>
          <w:rFonts w:asciiTheme="minorHAnsi" w:eastAsiaTheme="minorEastAsia" w:hAnsiTheme="minorHAnsi" w:cstheme="minorBidi"/>
          <w:noProof/>
          <w:sz w:val="22"/>
          <w:szCs w:val="22"/>
          <w:lang w:eastAsia="en-GB"/>
        </w:rPr>
      </w:pPr>
      <w:r>
        <w:rPr>
          <w:noProof/>
          <w:lang w:eastAsia="zh-CN"/>
        </w:rPr>
        <w:t>11.4.1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_Toc105504948 \h </w:instrText>
      </w:r>
      <w:r>
        <w:rPr>
          <w:noProof/>
        </w:rPr>
      </w:r>
      <w:r>
        <w:rPr>
          <w:noProof/>
        </w:rPr>
        <w:fldChar w:fldCharType="separate"/>
      </w:r>
      <w:r>
        <w:rPr>
          <w:noProof/>
        </w:rPr>
        <w:t>84</w:t>
      </w:r>
      <w:r>
        <w:rPr>
          <w:noProof/>
        </w:rPr>
        <w:fldChar w:fldCharType="end"/>
      </w:r>
    </w:p>
    <w:p w14:paraId="61D9456B" w14:textId="4440F4D4" w:rsidR="00171BDA" w:rsidRDefault="00171BDA">
      <w:pPr>
        <w:pStyle w:val="TOC4"/>
        <w:rPr>
          <w:rFonts w:asciiTheme="minorHAnsi" w:eastAsiaTheme="minorEastAsia" w:hAnsiTheme="minorHAnsi" w:cstheme="minorBidi"/>
          <w:noProof/>
          <w:sz w:val="22"/>
          <w:szCs w:val="22"/>
          <w:lang w:eastAsia="en-GB"/>
        </w:rPr>
      </w:pPr>
      <w:r>
        <w:rPr>
          <w:noProof/>
        </w:rPr>
        <w:t>11.4.1.1</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notifyHeartbeat</w:t>
      </w:r>
      <w:r>
        <w:rPr>
          <w:noProof/>
        </w:rPr>
        <w:tab/>
      </w:r>
      <w:r>
        <w:rPr>
          <w:noProof/>
        </w:rPr>
        <w:fldChar w:fldCharType="begin" w:fldLock="1"/>
      </w:r>
      <w:r>
        <w:rPr>
          <w:noProof/>
        </w:rPr>
        <w:instrText xml:space="preserve"> PAGEREF _Toc105504949 \h </w:instrText>
      </w:r>
      <w:r>
        <w:rPr>
          <w:noProof/>
        </w:rPr>
      </w:r>
      <w:r>
        <w:rPr>
          <w:noProof/>
        </w:rPr>
        <w:fldChar w:fldCharType="separate"/>
      </w:r>
      <w:r>
        <w:rPr>
          <w:noProof/>
        </w:rPr>
        <w:t>84</w:t>
      </w:r>
      <w:r>
        <w:rPr>
          <w:noProof/>
        </w:rPr>
        <w:fldChar w:fldCharType="end"/>
      </w:r>
    </w:p>
    <w:p w14:paraId="6748F2CF" w14:textId="783FC8FC" w:rsidR="00171BDA" w:rsidRDefault="00171BDA">
      <w:pPr>
        <w:pStyle w:val="TOC5"/>
        <w:rPr>
          <w:rFonts w:asciiTheme="minorHAnsi" w:eastAsiaTheme="minorEastAsia" w:hAnsiTheme="minorHAnsi" w:cstheme="minorBidi"/>
          <w:noProof/>
          <w:sz w:val="22"/>
          <w:szCs w:val="22"/>
          <w:lang w:eastAsia="en-GB"/>
        </w:rPr>
      </w:pPr>
      <w:r>
        <w:rPr>
          <w:noProof/>
        </w:rPr>
        <w:t>11.4.1.1.1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_Toc105504950 \h </w:instrText>
      </w:r>
      <w:r>
        <w:rPr>
          <w:noProof/>
        </w:rPr>
      </w:r>
      <w:r>
        <w:rPr>
          <w:noProof/>
        </w:rPr>
        <w:fldChar w:fldCharType="separate"/>
      </w:r>
      <w:r>
        <w:rPr>
          <w:noProof/>
        </w:rPr>
        <w:t>84</w:t>
      </w:r>
      <w:r>
        <w:rPr>
          <w:noProof/>
        </w:rPr>
        <w:fldChar w:fldCharType="end"/>
      </w:r>
    </w:p>
    <w:p w14:paraId="7497E057" w14:textId="2C118550" w:rsidR="00171BDA" w:rsidRDefault="00171BDA">
      <w:pPr>
        <w:pStyle w:val="TOC5"/>
        <w:rPr>
          <w:rFonts w:asciiTheme="minorHAnsi" w:eastAsiaTheme="minorEastAsia" w:hAnsiTheme="minorHAnsi" w:cstheme="minorBidi"/>
          <w:noProof/>
          <w:sz w:val="22"/>
          <w:szCs w:val="22"/>
          <w:lang w:eastAsia="en-GB"/>
        </w:rPr>
      </w:pPr>
      <w:r>
        <w:rPr>
          <w:noProof/>
        </w:rPr>
        <w:t>11.4.1.1.2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_Toc105504951 \h </w:instrText>
      </w:r>
      <w:r>
        <w:rPr>
          <w:noProof/>
        </w:rPr>
      </w:r>
      <w:r>
        <w:rPr>
          <w:noProof/>
        </w:rPr>
        <w:fldChar w:fldCharType="separate"/>
      </w:r>
      <w:r>
        <w:rPr>
          <w:noProof/>
        </w:rPr>
        <w:t>85</w:t>
      </w:r>
      <w:r>
        <w:rPr>
          <w:noProof/>
        </w:rPr>
        <w:fldChar w:fldCharType="end"/>
      </w:r>
    </w:p>
    <w:p w14:paraId="01864E17" w14:textId="60858143" w:rsidR="00171BDA" w:rsidRDefault="00171BDA">
      <w:pPr>
        <w:pStyle w:val="TOC5"/>
        <w:rPr>
          <w:rFonts w:asciiTheme="minorHAnsi" w:eastAsiaTheme="minorEastAsia" w:hAnsiTheme="minorHAnsi" w:cstheme="minorBidi"/>
          <w:noProof/>
          <w:sz w:val="22"/>
          <w:szCs w:val="22"/>
          <w:lang w:eastAsia="en-GB"/>
        </w:rPr>
      </w:pPr>
      <w:r>
        <w:rPr>
          <w:noProof/>
        </w:rPr>
        <w:t>11.4.1.1.3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_Toc105504952 \h </w:instrText>
      </w:r>
      <w:r>
        <w:rPr>
          <w:noProof/>
        </w:rPr>
      </w:r>
      <w:r>
        <w:rPr>
          <w:noProof/>
        </w:rPr>
        <w:fldChar w:fldCharType="separate"/>
      </w:r>
      <w:r>
        <w:rPr>
          <w:noProof/>
        </w:rPr>
        <w:t>85</w:t>
      </w:r>
      <w:r>
        <w:rPr>
          <w:noProof/>
        </w:rPr>
        <w:fldChar w:fldCharType="end"/>
      </w:r>
    </w:p>
    <w:p w14:paraId="186E6BCD" w14:textId="23519C31" w:rsidR="00171BDA" w:rsidRDefault="00171BDA">
      <w:pPr>
        <w:pStyle w:val="TOC6"/>
        <w:rPr>
          <w:rFonts w:asciiTheme="minorHAnsi" w:eastAsiaTheme="minorEastAsia" w:hAnsiTheme="minorHAnsi" w:cstheme="minorBidi"/>
          <w:noProof/>
          <w:sz w:val="22"/>
          <w:szCs w:val="22"/>
          <w:lang w:eastAsia="en-GB"/>
        </w:rPr>
      </w:pPr>
      <w:r>
        <w:rPr>
          <w:noProof/>
        </w:rPr>
        <w:t>11.4.1.1.3.1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_Toc105504953 \h </w:instrText>
      </w:r>
      <w:r>
        <w:rPr>
          <w:noProof/>
        </w:rPr>
      </w:r>
      <w:r>
        <w:rPr>
          <w:noProof/>
        </w:rPr>
        <w:fldChar w:fldCharType="separate"/>
      </w:r>
      <w:r>
        <w:rPr>
          <w:noProof/>
        </w:rPr>
        <w:t>85</w:t>
      </w:r>
      <w:r>
        <w:rPr>
          <w:noProof/>
        </w:rPr>
        <w:fldChar w:fldCharType="end"/>
      </w:r>
    </w:p>
    <w:p w14:paraId="5F2A47BA" w14:textId="33CD67DA" w:rsidR="00171BDA" w:rsidRDefault="00171BDA">
      <w:pPr>
        <w:pStyle w:val="TOC6"/>
        <w:rPr>
          <w:rFonts w:asciiTheme="minorHAnsi" w:eastAsiaTheme="minorEastAsia" w:hAnsiTheme="minorHAnsi" w:cstheme="minorBidi"/>
          <w:noProof/>
          <w:sz w:val="22"/>
          <w:szCs w:val="22"/>
          <w:lang w:eastAsia="en-GB"/>
        </w:rPr>
      </w:pPr>
      <w:r>
        <w:rPr>
          <w:noProof/>
        </w:rPr>
        <w:t>11.4.1.1.3.2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_Toc105504954 \h </w:instrText>
      </w:r>
      <w:r>
        <w:rPr>
          <w:noProof/>
        </w:rPr>
      </w:r>
      <w:r>
        <w:rPr>
          <w:noProof/>
        </w:rPr>
        <w:fldChar w:fldCharType="separate"/>
      </w:r>
      <w:r>
        <w:rPr>
          <w:noProof/>
        </w:rPr>
        <w:t>85</w:t>
      </w:r>
      <w:r>
        <w:rPr>
          <w:noProof/>
        </w:rPr>
        <w:fldChar w:fldCharType="end"/>
      </w:r>
    </w:p>
    <w:p w14:paraId="740E8F02" w14:textId="1533E1FC" w:rsidR="00171BDA" w:rsidRDefault="00171BDA">
      <w:pPr>
        <w:pStyle w:val="TOC2"/>
        <w:rPr>
          <w:rFonts w:asciiTheme="minorHAnsi" w:eastAsiaTheme="minorEastAsia" w:hAnsiTheme="minorHAnsi" w:cstheme="minorBidi"/>
          <w:noProof/>
          <w:sz w:val="22"/>
          <w:szCs w:val="22"/>
          <w:lang w:eastAsia="en-GB"/>
        </w:rPr>
      </w:pPr>
      <w:r>
        <w:rPr>
          <w:noProof/>
          <w:lang w:eastAsia="zh-CN"/>
        </w:rPr>
        <w:t>11.5</w:t>
      </w:r>
      <w:r>
        <w:rPr>
          <w:rFonts w:asciiTheme="minorHAnsi" w:eastAsiaTheme="minorEastAsia" w:hAnsiTheme="minorHAnsi" w:cstheme="minorBidi"/>
          <w:noProof/>
          <w:sz w:val="22"/>
          <w:szCs w:val="22"/>
          <w:lang w:eastAsia="en-GB"/>
        </w:rPr>
        <w:tab/>
      </w:r>
      <w:r>
        <w:rPr>
          <w:noProof/>
          <w:lang w:eastAsia="zh-CN"/>
        </w:rPr>
        <w:t>Streaming data reporting service</w:t>
      </w:r>
      <w:r>
        <w:rPr>
          <w:noProof/>
        </w:rPr>
        <w:tab/>
      </w:r>
      <w:r>
        <w:rPr>
          <w:noProof/>
        </w:rPr>
        <w:fldChar w:fldCharType="begin" w:fldLock="1"/>
      </w:r>
      <w:r>
        <w:rPr>
          <w:noProof/>
        </w:rPr>
        <w:instrText xml:space="preserve"> PAGEREF _Toc105504955 \h </w:instrText>
      </w:r>
      <w:r>
        <w:rPr>
          <w:noProof/>
        </w:rPr>
      </w:r>
      <w:r>
        <w:rPr>
          <w:noProof/>
        </w:rPr>
        <w:fldChar w:fldCharType="separate"/>
      </w:r>
      <w:r>
        <w:rPr>
          <w:noProof/>
        </w:rPr>
        <w:t>85</w:t>
      </w:r>
      <w:r>
        <w:rPr>
          <w:noProof/>
        </w:rPr>
        <w:fldChar w:fldCharType="end"/>
      </w:r>
    </w:p>
    <w:p w14:paraId="6D913F8D" w14:textId="0EB763CB" w:rsidR="00171BDA" w:rsidRDefault="00171BDA">
      <w:pPr>
        <w:pStyle w:val="TOC3"/>
        <w:rPr>
          <w:rFonts w:asciiTheme="minorHAnsi" w:eastAsiaTheme="minorEastAsia" w:hAnsiTheme="minorHAnsi" w:cstheme="minorBidi"/>
          <w:noProof/>
          <w:sz w:val="22"/>
          <w:szCs w:val="22"/>
          <w:lang w:eastAsia="en-GB"/>
        </w:rPr>
      </w:pPr>
      <w:r>
        <w:rPr>
          <w:noProof/>
          <w:lang w:eastAsia="zh-CN"/>
        </w:rPr>
        <w:t>11.5.1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_Toc105504956 \h </w:instrText>
      </w:r>
      <w:r>
        <w:rPr>
          <w:noProof/>
        </w:rPr>
      </w:r>
      <w:r>
        <w:rPr>
          <w:noProof/>
        </w:rPr>
        <w:fldChar w:fldCharType="separate"/>
      </w:r>
      <w:r>
        <w:rPr>
          <w:noProof/>
        </w:rPr>
        <w:t>85</w:t>
      </w:r>
      <w:r>
        <w:rPr>
          <w:noProof/>
        </w:rPr>
        <w:fldChar w:fldCharType="end"/>
      </w:r>
    </w:p>
    <w:p w14:paraId="783FFFED" w14:textId="5449A4F0" w:rsidR="00171BDA" w:rsidRDefault="00171BDA">
      <w:pPr>
        <w:pStyle w:val="TOC4"/>
        <w:rPr>
          <w:rFonts w:asciiTheme="minorHAnsi" w:eastAsiaTheme="minorEastAsia" w:hAnsiTheme="minorHAnsi" w:cstheme="minorBidi"/>
          <w:noProof/>
          <w:sz w:val="22"/>
          <w:szCs w:val="22"/>
          <w:lang w:eastAsia="en-GB"/>
        </w:rPr>
      </w:pPr>
      <w:r>
        <w:rPr>
          <w:noProof/>
          <w:lang w:eastAsia="zh-CN"/>
        </w:rPr>
        <w:t>11.5.1.1</w:t>
      </w:r>
      <w:r>
        <w:rPr>
          <w:rFonts w:asciiTheme="minorHAnsi" w:eastAsiaTheme="minorEastAsia" w:hAnsiTheme="minorHAnsi" w:cstheme="minorBidi"/>
          <w:noProof/>
          <w:sz w:val="22"/>
          <w:szCs w:val="22"/>
          <w:lang w:eastAsia="en-GB"/>
        </w:rPr>
        <w:tab/>
      </w:r>
      <w:r>
        <w:rPr>
          <w:noProof/>
          <w:lang w:eastAsia="zh-CN"/>
        </w:rPr>
        <w:t>establishStreamingConnection operation (M)</w:t>
      </w:r>
      <w:r>
        <w:rPr>
          <w:noProof/>
        </w:rPr>
        <w:tab/>
      </w:r>
      <w:r>
        <w:rPr>
          <w:noProof/>
        </w:rPr>
        <w:fldChar w:fldCharType="begin" w:fldLock="1"/>
      </w:r>
      <w:r>
        <w:rPr>
          <w:noProof/>
        </w:rPr>
        <w:instrText xml:space="preserve"> PAGEREF _Toc105504957 \h </w:instrText>
      </w:r>
      <w:r>
        <w:rPr>
          <w:noProof/>
        </w:rPr>
      </w:r>
      <w:r>
        <w:rPr>
          <w:noProof/>
        </w:rPr>
        <w:fldChar w:fldCharType="separate"/>
      </w:r>
      <w:r>
        <w:rPr>
          <w:noProof/>
        </w:rPr>
        <w:t>85</w:t>
      </w:r>
      <w:r>
        <w:rPr>
          <w:noProof/>
        </w:rPr>
        <w:fldChar w:fldCharType="end"/>
      </w:r>
    </w:p>
    <w:p w14:paraId="4A4A231B" w14:textId="41F086E3" w:rsidR="00171BDA" w:rsidRDefault="00171BDA">
      <w:pPr>
        <w:pStyle w:val="TOC5"/>
        <w:rPr>
          <w:rFonts w:asciiTheme="minorHAnsi" w:eastAsiaTheme="minorEastAsia" w:hAnsiTheme="minorHAnsi" w:cstheme="minorBidi"/>
          <w:noProof/>
          <w:sz w:val="22"/>
          <w:szCs w:val="22"/>
          <w:lang w:eastAsia="en-GB"/>
        </w:rPr>
      </w:pPr>
      <w:r>
        <w:rPr>
          <w:noProof/>
          <w:lang w:eastAsia="zh-CN"/>
        </w:rPr>
        <w:t>11.5.1.1.1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_Toc105504958 \h </w:instrText>
      </w:r>
      <w:r>
        <w:rPr>
          <w:noProof/>
        </w:rPr>
      </w:r>
      <w:r>
        <w:rPr>
          <w:noProof/>
        </w:rPr>
        <w:fldChar w:fldCharType="separate"/>
      </w:r>
      <w:r>
        <w:rPr>
          <w:noProof/>
        </w:rPr>
        <w:t>85</w:t>
      </w:r>
      <w:r>
        <w:rPr>
          <w:noProof/>
        </w:rPr>
        <w:fldChar w:fldCharType="end"/>
      </w:r>
    </w:p>
    <w:p w14:paraId="19318DF7" w14:textId="00119DA4" w:rsidR="00171BDA" w:rsidRDefault="00171BDA">
      <w:pPr>
        <w:pStyle w:val="TOC5"/>
        <w:rPr>
          <w:rFonts w:asciiTheme="minorHAnsi" w:eastAsiaTheme="minorEastAsia" w:hAnsiTheme="minorHAnsi" w:cstheme="minorBidi"/>
          <w:noProof/>
          <w:sz w:val="22"/>
          <w:szCs w:val="22"/>
          <w:lang w:eastAsia="en-GB"/>
        </w:rPr>
      </w:pPr>
      <w:r>
        <w:rPr>
          <w:noProof/>
          <w:lang w:eastAsia="zh-CN"/>
        </w:rPr>
        <w:t>11.5.1.1.2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_Toc105504959 \h </w:instrText>
      </w:r>
      <w:r>
        <w:rPr>
          <w:noProof/>
        </w:rPr>
      </w:r>
      <w:r>
        <w:rPr>
          <w:noProof/>
        </w:rPr>
        <w:fldChar w:fldCharType="separate"/>
      </w:r>
      <w:r>
        <w:rPr>
          <w:noProof/>
        </w:rPr>
        <w:t>86</w:t>
      </w:r>
      <w:r>
        <w:rPr>
          <w:noProof/>
        </w:rPr>
        <w:fldChar w:fldCharType="end"/>
      </w:r>
    </w:p>
    <w:p w14:paraId="1D1FF754" w14:textId="79879E1C" w:rsidR="00171BDA" w:rsidRDefault="00171BDA">
      <w:pPr>
        <w:pStyle w:val="TOC5"/>
        <w:rPr>
          <w:rFonts w:asciiTheme="minorHAnsi" w:eastAsiaTheme="minorEastAsia" w:hAnsiTheme="minorHAnsi" w:cstheme="minorBidi"/>
          <w:noProof/>
          <w:sz w:val="22"/>
          <w:szCs w:val="22"/>
          <w:lang w:eastAsia="en-GB"/>
        </w:rPr>
      </w:pPr>
      <w:r>
        <w:rPr>
          <w:noProof/>
          <w:lang w:eastAsia="zh-CN"/>
        </w:rPr>
        <w:t>11.5.1.1.3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_Toc105504960 \h </w:instrText>
      </w:r>
      <w:r>
        <w:rPr>
          <w:noProof/>
        </w:rPr>
      </w:r>
      <w:r>
        <w:rPr>
          <w:noProof/>
        </w:rPr>
        <w:fldChar w:fldCharType="separate"/>
      </w:r>
      <w:r>
        <w:rPr>
          <w:noProof/>
        </w:rPr>
        <w:t>86</w:t>
      </w:r>
      <w:r>
        <w:rPr>
          <w:noProof/>
        </w:rPr>
        <w:fldChar w:fldCharType="end"/>
      </w:r>
    </w:p>
    <w:p w14:paraId="6E6006A3" w14:textId="377F58D7" w:rsidR="00171BDA" w:rsidRDefault="00171BDA">
      <w:pPr>
        <w:pStyle w:val="TOC5"/>
        <w:rPr>
          <w:rFonts w:asciiTheme="minorHAnsi" w:eastAsiaTheme="minorEastAsia" w:hAnsiTheme="minorHAnsi" w:cstheme="minorBidi"/>
          <w:noProof/>
          <w:sz w:val="22"/>
          <w:szCs w:val="22"/>
          <w:lang w:eastAsia="en-GB"/>
        </w:rPr>
      </w:pPr>
      <w:r>
        <w:rPr>
          <w:noProof/>
          <w:lang w:eastAsia="zh-CN"/>
        </w:rPr>
        <w:t>11.5.1.1.4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_Toc105504961 \h </w:instrText>
      </w:r>
      <w:r>
        <w:rPr>
          <w:noProof/>
        </w:rPr>
      </w:r>
      <w:r>
        <w:rPr>
          <w:noProof/>
        </w:rPr>
        <w:fldChar w:fldCharType="separate"/>
      </w:r>
      <w:r>
        <w:rPr>
          <w:noProof/>
        </w:rPr>
        <w:t>87</w:t>
      </w:r>
      <w:r>
        <w:rPr>
          <w:noProof/>
        </w:rPr>
        <w:fldChar w:fldCharType="end"/>
      </w:r>
    </w:p>
    <w:p w14:paraId="74EB9319" w14:textId="51C13471" w:rsidR="00171BDA" w:rsidRDefault="00171BDA">
      <w:pPr>
        <w:pStyle w:val="TOC4"/>
        <w:rPr>
          <w:rFonts w:asciiTheme="minorHAnsi" w:eastAsiaTheme="minorEastAsia" w:hAnsiTheme="minorHAnsi" w:cstheme="minorBidi"/>
          <w:noProof/>
          <w:sz w:val="22"/>
          <w:szCs w:val="22"/>
          <w:lang w:eastAsia="en-GB"/>
        </w:rPr>
      </w:pPr>
      <w:r>
        <w:rPr>
          <w:noProof/>
          <w:lang w:eastAsia="zh-CN"/>
        </w:rPr>
        <w:t>11.5.1.2</w:t>
      </w:r>
      <w:r>
        <w:rPr>
          <w:rFonts w:asciiTheme="minorHAnsi" w:eastAsiaTheme="minorEastAsia" w:hAnsiTheme="minorHAnsi" w:cstheme="minorBidi"/>
          <w:noProof/>
          <w:sz w:val="22"/>
          <w:szCs w:val="22"/>
          <w:lang w:eastAsia="en-GB"/>
        </w:rPr>
        <w:tab/>
      </w:r>
      <w:r>
        <w:rPr>
          <w:noProof/>
          <w:lang w:eastAsia="zh-CN"/>
        </w:rPr>
        <w:t>terminateStreamingConnection operation (M)</w:t>
      </w:r>
      <w:r>
        <w:rPr>
          <w:noProof/>
        </w:rPr>
        <w:tab/>
      </w:r>
      <w:r>
        <w:rPr>
          <w:noProof/>
        </w:rPr>
        <w:fldChar w:fldCharType="begin" w:fldLock="1"/>
      </w:r>
      <w:r>
        <w:rPr>
          <w:noProof/>
        </w:rPr>
        <w:instrText xml:space="preserve"> PAGEREF _Toc105504962 \h </w:instrText>
      </w:r>
      <w:r>
        <w:rPr>
          <w:noProof/>
        </w:rPr>
      </w:r>
      <w:r>
        <w:rPr>
          <w:noProof/>
        </w:rPr>
        <w:fldChar w:fldCharType="separate"/>
      </w:r>
      <w:r>
        <w:rPr>
          <w:noProof/>
        </w:rPr>
        <w:t>87</w:t>
      </w:r>
      <w:r>
        <w:rPr>
          <w:noProof/>
        </w:rPr>
        <w:fldChar w:fldCharType="end"/>
      </w:r>
    </w:p>
    <w:p w14:paraId="0C7717E7" w14:textId="66B733BB" w:rsidR="00171BDA" w:rsidRDefault="00171BDA">
      <w:pPr>
        <w:pStyle w:val="TOC5"/>
        <w:rPr>
          <w:rFonts w:asciiTheme="minorHAnsi" w:eastAsiaTheme="minorEastAsia" w:hAnsiTheme="minorHAnsi" w:cstheme="minorBidi"/>
          <w:noProof/>
          <w:sz w:val="22"/>
          <w:szCs w:val="22"/>
          <w:lang w:eastAsia="en-GB"/>
        </w:rPr>
      </w:pPr>
      <w:r>
        <w:rPr>
          <w:noProof/>
          <w:lang w:eastAsia="zh-CN"/>
        </w:rPr>
        <w:t>11.5.1.2.1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_Toc105504963 \h </w:instrText>
      </w:r>
      <w:r>
        <w:rPr>
          <w:noProof/>
        </w:rPr>
      </w:r>
      <w:r>
        <w:rPr>
          <w:noProof/>
        </w:rPr>
        <w:fldChar w:fldCharType="separate"/>
      </w:r>
      <w:r>
        <w:rPr>
          <w:noProof/>
        </w:rPr>
        <w:t>87</w:t>
      </w:r>
      <w:r>
        <w:rPr>
          <w:noProof/>
        </w:rPr>
        <w:fldChar w:fldCharType="end"/>
      </w:r>
    </w:p>
    <w:p w14:paraId="4FDCA919" w14:textId="6455762A" w:rsidR="00171BDA" w:rsidRDefault="00171BDA">
      <w:pPr>
        <w:pStyle w:val="TOC5"/>
        <w:rPr>
          <w:rFonts w:asciiTheme="minorHAnsi" w:eastAsiaTheme="minorEastAsia" w:hAnsiTheme="minorHAnsi" w:cstheme="minorBidi"/>
          <w:noProof/>
          <w:sz w:val="22"/>
          <w:szCs w:val="22"/>
          <w:lang w:eastAsia="en-GB"/>
        </w:rPr>
      </w:pPr>
      <w:r>
        <w:rPr>
          <w:noProof/>
          <w:lang w:eastAsia="zh-CN"/>
        </w:rPr>
        <w:t>11.5.1.2.2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_Toc105504964 \h </w:instrText>
      </w:r>
      <w:r>
        <w:rPr>
          <w:noProof/>
        </w:rPr>
      </w:r>
      <w:r>
        <w:rPr>
          <w:noProof/>
        </w:rPr>
        <w:fldChar w:fldCharType="separate"/>
      </w:r>
      <w:r>
        <w:rPr>
          <w:noProof/>
        </w:rPr>
        <w:t>87</w:t>
      </w:r>
      <w:r>
        <w:rPr>
          <w:noProof/>
        </w:rPr>
        <w:fldChar w:fldCharType="end"/>
      </w:r>
    </w:p>
    <w:p w14:paraId="5F4FF60D" w14:textId="4ECD6912" w:rsidR="00171BDA" w:rsidRDefault="00171BDA">
      <w:pPr>
        <w:pStyle w:val="TOC5"/>
        <w:rPr>
          <w:rFonts w:asciiTheme="minorHAnsi" w:eastAsiaTheme="minorEastAsia" w:hAnsiTheme="minorHAnsi" w:cstheme="minorBidi"/>
          <w:noProof/>
          <w:sz w:val="22"/>
          <w:szCs w:val="22"/>
          <w:lang w:eastAsia="en-GB"/>
        </w:rPr>
      </w:pPr>
      <w:r>
        <w:rPr>
          <w:noProof/>
          <w:lang w:eastAsia="zh-CN"/>
        </w:rPr>
        <w:t>11.5.1.2.3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_Toc105504965 \h </w:instrText>
      </w:r>
      <w:r>
        <w:rPr>
          <w:noProof/>
        </w:rPr>
      </w:r>
      <w:r>
        <w:rPr>
          <w:noProof/>
        </w:rPr>
        <w:fldChar w:fldCharType="separate"/>
      </w:r>
      <w:r>
        <w:rPr>
          <w:noProof/>
        </w:rPr>
        <w:t>87</w:t>
      </w:r>
      <w:r>
        <w:rPr>
          <w:noProof/>
        </w:rPr>
        <w:fldChar w:fldCharType="end"/>
      </w:r>
    </w:p>
    <w:p w14:paraId="199F45FD" w14:textId="320C83F2" w:rsidR="00171BDA" w:rsidRDefault="00171BDA">
      <w:pPr>
        <w:pStyle w:val="TOC5"/>
        <w:rPr>
          <w:rFonts w:asciiTheme="minorHAnsi" w:eastAsiaTheme="minorEastAsia" w:hAnsiTheme="minorHAnsi" w:cstheme="minorBidi"/>
          <w:noProof/>
          <w:sz w:val="22"/>
          <w:szCs w:val="22"/>
          <w:lang w:eastAsia="en-GB"/>
        </w:rPr>
      </w:pPr>
      <w:r>
        <w:rPr>
          <w:noProof/>
          <w:lang w:eastAsia="zh-CN"/>
        </w:rPr>
        <w:t>11.5.1.2.4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_Toc105504966 \h </w:instrText>
      </w:r>
      <w:r>
        <w:rPr>
          <w:noProof/>
        </w:rPr>
      </w:r>
      <w:r>
        <w:rPr>
          <w:noProof/>
        </w:rPr>
        <w:fldChar w:fldCharType="separate"/>
      </w:r>
      <w:r>
        <w:rPr>
          <w:noProof/>
        </w:rPr>
        <w:t>87</w:t>
      </w:r>
      <w:r>
        <w:rPr>
          <w:noProof/>
        </w:rPr>
        <w:fldChar w:fldCharType="end"/>
      </w:r>
    </w:p>
    <w:p w14:paraId="0E4CB8A8" w14:textId="0C4578E6" w:rsidR="00171BDA" w:rsidRDefault="00171BDA">
      <w:pPr>
        <w:pStyle w:val="TOC4"/>
        <w:rPr>
          <w:rFonts w:asciiTheme="minorHAnsi" w:eastAsiaTheme="minorEastAsia" w:hAnsiTheme="minorHAnsi" w:cstheme="minorBidi"/>
          <w:noProof/>
          <w:sz w:val="22"/>
          <w:szCs w:val="22"/>
          <w:lang w:eastAsia="en-GB"/>
        </w:rPr>
      </w:pPr>
      <w:r>
        <w:rPr>
          <w:noProof/>
          <w:lang w:eastAsia="zh-CN"/>
        </w:rPr>
        <w:t>11.5.1.3</w:t>
      </w:r>
      <w:r>
        <w:rPr>
          <w:rFonts w:asciiTheme="minorHAnsi" w:eastAsiaTheme="minorEastAsia" w:hAnsiTheme="minorHAnsi" w:cstheme="minorBidi"/>
          <w:noProof/>
          <w:sz w:val="22"/>
          <w:szCs w:val="22"/>
          <w:lang w:eastAsia="en-GB"/>
        </w:rPr>
        <w:tab/>
      </w:r>
      <w:r>
        <w:rPr>
          <w:noProof/>
          <w:lang w:eastAsia="zh-CN"/>
        </w:rPr>
        <w:t>reportStreamData operation (M)</w:t>
      </w:r>
      <w:r>
        <w:rPr>
          <w:noProof/>
        </w:rPr>
        <w:tab/>
      </w:r>
      <w:r>
        <w:rPr>
          <w:noProof/>
        </w:rPr>
        <w:fldChar w:fldCharType="begin" w:fldLock="1"/>
      </w:r>
      <w:r>
        <w:rPr>
          <w:noProof/>
        </w:rPr>
        <w:instrText xml:space="preserve"> PAGEREF _Toc105504967 \h </w:instrText>
      </w:r>
      <w:r>
        <w:rPr>
          <w:noProof/>
        </w:rPr>
      </w:r>
      <w:r>
        <w:rPr>
          <w:noProof/>
        </w:rPr>
        <w:fldChar w:fldCharType="separate"/>
      </w:r>
      <w:r>
        <w:rPr>
          <w:noProof/>
        </w:rPr>
        <w:t>87</w:t>
      </w:r>
      <w:r>
        <w:rPr>
          <w:noProof/>
        </w:rPr>
        <w:fldChar w:fldCharType="end"/>
      </w:r>
    </w:p>
    <w:p w14:paraId="3054ABEC" w14:textId="73B50A87" w:rsidR="00171BDA" w:rsidRDefault="00171BDA">
      <w:pPr>
        <w:pStyle w:val="TOC5"/>
        <w:rPr>
          <w:rFonts w:asciiTheme="minorHAnsi" w:eastAsiaTheme="minorEastAsia" w:hAnsiTheme="minorHAnsi" w:cstheme="minorBidi"/>
          <w:noProof/>
          <w:sz w:val="22"/>
          <w:szCs w:val="22"/>
          <w:lang w:eastAsia="en-GB"/>
        </w:rPr>
      </w:pPr>
      <w:r>
        <w:rPr>
          <w:noProof/>
          <w:lang w:eastAsia="zh-CN"/>
        </w:rPr>
        <w:t>11.5.1.3.1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_Toc105504968 \h </w:instrText>
      </w:r>
      <w:r>
        <w:rPr>
          <w:noProof/>
        </w:rPr>
      </w:r>
      <w:r>
        <w:rPr>
          <w:noProof/>
        </w:rPr>
        <w:fldChar w:fldCharType="separate"/>
      </w:r>
      <w:r>
        <w:rPr>
          <w:noProof/>
        </w:rPr>
        <w:t>87</w:t>
      </w:r>
      <w:r>
        <w:rPr>
          <w:noProof/>
        </w:rPr>
        <w:fldChar w:fldCharType="end"/>
      </w:r>
    </w:p>
    <w:p w14:paraId="3B543AA0" w14:textId="0DA838EB" w:rsidR="00171BDA" w:rsidRDefault="00171BDA">
      <w:pPr>
        <w:pStyle w:val="TOC5"/>
        <w:rPr>
          <w:rFonts w:asciiTheme="minorHAnsi" w:eastAsiaTheme="minorEastAsia" w:hAnsiTheme="minorHAnsi" w:cstheme="minorBidi"/>
          <w:noProof/>
          <w:sz w:val="22"/>
          <w:szCs w:val="22"/>
          <w:lang w:eastAsia="en-GB"/>
        </w:rPr>
      </w:pPr>
      <w:r>
        <w:rPr>
          <w:noProof/>
          <w:lang w:eastAsia="zh-CN"/>
        </w:rPr>
        <w:t>11.5.1.3.2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_Toc105504969 \h </w:instrText>
      </w:r>
      <w:r>
        <w:rPr>
          <w:noProof/>
        </w:rPr>
      </w:r>
      <w:r>
        <w:rPr>
          <w:noProof/>
        </w:rPr>
        <w:fldChar w:fldCharType="separate"/>
      </w:r>
      <w:r>
        <w:rPr>
          <w:noProof/>
        </w:rPr>
        <w:t>87</w:t>
      </w:r>
      <w:r>
        <w:rPr>
          <w:noProof/>
        </w:rPr>
        <w:fldChar w:fldCharType="end"/>
      </w:r>
    </w:p>
    <w:p w14:paraId="2959E750" w14:textId="267A5ED2" w:rsidR="00171BDA" w:rsidRDefault="00171BDA">
      <w:pPr>
        <w:pStyle w:val="TOC5"/>
        <w:rPr>
          <w:rFonts w:asciiTheme="minorHAnsi" w:eastAsiaTheme="minorEastAsia" w:hAnsiTheme="minorHAnsi" w:cstheme="minorBidi"/>
          <w:noProof/>
          <w:sz w:val="22"/>
          <w:szCs w:val="22"/>
          <w:lang w:eastAsia="en-GB"/>
        </w:rPr>
      </w:pPr>
      <w:r>
        <w:rPr>
          <w:noProof/>
          <w:lang w:eastAsia="zh-CN"/>
        </w:rPr>
        <w:t>11.5.1.3.3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_Toc105504970 \h </w:instrText>
      </w:r>
      <w:r>
        <w:rPr>
          <w:noProof/>
        </w:rPr>
      </w:r>
      <w:r>
        <w:rPr>
          <w:noProof/>
        </w:rPr>
        <w:fldChar w:fldCharType="separate"/>
      </w:r>
      <w:r>
        <w:rPr>
          <w:noProof/>
        </w:rPr>
        <w:t>88</w:t>
      </w:r>
      <w:r>
        <w:rPr>
          <w:noProof/>
        </w:rPr>
        <w:fldChar w:fldCharType="end"/>
      </w:r>
    </w:p>
    <w:p w14:paraId="790BC412" w14:textId="47C4F989" w:rsidR="00171BDA" w:rsidRDefault="00171BDA">
      <w:pPr>
        <w:pStyle w:val="TOC5"/>
        <w:rPr>
          <w:rFonts w:asciiTheme="minorHAnsi" w:eastAsiaTheme="minorEastAsia" w:hAnsiTheme="minorHAnsi" w:cstheme="minorBidi"/>
          <w:noProof/>
          <w:sz w:val="22"/>
          <w:szCs w:val="22"/>
          <w:lang w:eastAsia="en-GB"/>
        </w:rPr>
      </w:pPr>
      <w:r>
        <w:rPr>
          <w:noProof/>
          <w:lang w:eastAsia="zh-CN"/>
        </w:rPr>
        <w:t>11.5.1.3.4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_Toc105504971 \h </w:instrText>
      </w:r>
      <w:r>
        <w:rPr>
          <w:noProof/>
        </w:rPr>
      </w:r>
      <w:r>
        <w:rPr>
          <w:noProof/>
        </w:rPr>
        <w:fldChar w:fldCharType="separate"/>
      </w:r>
      <w:r>
        <w:rPr>
          <w:noProof/>
        </w:rPr>
        <w:t>88</w:t>
      </w:r>
      <w:r>
        <w:rPr>
          <w:noProof/>
        </w:rPr>
        <w:fldChar w:fldCharType="end"/>
      </w:r>
    </w:p>
    <w:p w14:paraId="536DE8D7" w14:textId="4ED5F126" w:rsidR="00171BDA" w:rsidRDefault="00171BDA">
      <w:pPr>
        <w:pStyle w:val="TOC4"/>
        <w:rPr>
          <w:rFonts w:asciiTheme="minorHAnsi" w:eastAsiaTheme="minorEastAsia" w:hAnsiTheme="minorHAnsi" w:cstheme="minorBidi"/>
          <w:noProof/>
          <w:sz w:val="22"/>
          <w:szCs w:val="22"/>
          <w:lang w:eastAsia="en-GB"/>
        </w:rPr>
      </w:pPr>
      <w:r>
        <w:rPr>
          <w:noProof/>
          <w:lang w:eastAsia="zh-CN"/>
        </w:rPr>
        <w:t>11.5.1.4</w:t>
      </w:r>
      <w:r>
        <w:rPr>
          <w:rFonts w:asciiTheme="minorHAnsi" w:eastAsiaTheme="minorEastAsia" w:hAnsiTheme="minorHAnsi" w:cstheme="minorBidi"/>
          <w:noProof/>
          <w:sz w:val="22"/>
          <w:szCs w:val="22"/>
          <w:lang w:eastAsia="en-GB"/>
        </w:rPr>
        <w:tab/>
      </w:r>
      <w:r>
        <w:rPr>
          <w:noProof/>
          <w:lang w:eastAsia="zh-CN"/>
        </w:rPr>
        <w:t>addStream operation (M)</w:t>
      </w:r>
      <w:r>
        <w:rPr>
          <w:noProof/>
        </w:rPr>
        <w:tab/>
      </w:r>
      <w:r>
        <w:rPr>
          <w:noProof/>
        </w:rPr>
        <w:fldChar w:fldCharType="begin" w:fldLock="1"/>
      </w:r>
      <w:r>
        <w:rPr>
          <w:noProof/>
        </w:rPr>
        <w:instrText xml:space="preserve"> PAGEREF _Toc105504972 \h </w:instrText>
      </w:r>
      <w:r>
        <w:rPr>
          <w:noProof/>
        </w:rPr>
      </w:r>
      <w:r>
        <w:rPr>
          <w:noProof/>
        </w:rPr>
        <w:fldChar w:fldCharType="separate"/>
      </w:r>
      <w:r>
        <w:rPr>
          <w:noProof/>
        </w:rPr>
        <w:t>88</w:t>
      </w:r>
      <w:r>
        <w:rPr>
          <w:noProof/>
        </w:rPr>
        <w:fldChar w:fldCharType="end"/>
      </w:r>
    </w:p>
    <w:p w14:paraId="3A8A5526" w14:textId="41DC0B2E" w:rsidR="00171BDA" w:rsidRDefault="00171BDA">
      <w:pPr>
        <w:pStyle w:val="TOC5"/>
        <w:rPr>
          <w:rFonts w:asciiTheme="minorHAnsi" w:eastAsiaTheme="minorEastAsia" w:hAnsiTheme="minorHAnsi" w:cstheme="minorBidi"/>
          <w:noProof/>
          <w:sz w:val="22"/>
          <w:szCs w:val="22"/>
          <w:lang w:eastAsia="en-GB"/>
        </w:rPr>
      </w:pPr>
      <w:r>
        <w:rPr>
          <w:noProof/>
          <w:lang w:eastAsia="zh-CN"/>
        </w:rPr>
        <w:t>11.5.1.4.1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_Toc105504973 \h </w:instrText>
      </w:r>
      <w:r>
        <w:rPr>
          <w:noProof/>
        </w:rPr>
      </w:r>
      <w:r>
        <w:rPr>
          <w:noProof/>
        </w:rPr>
        <w:fldChar w:fldCharType="separate"/>
      </w:r>
      <w:r>
        <w:rPr>
          <w:noProof/>
        </w:rPr>
        <w:t>88</w:t>
      </w:r>
      <w:r>
        <w:rPr>
          <w:noProof/>
        </w:rPr>
        <w:fldChar w:fldCharType="end"/>
      </w:r>
    </w:p>
    <w:p w14:paraId="67F172DC" w14:textId="2BC1808E" w:rsidR="00171BDA" w:rsidRDefault="00171BDA">
      <w:pPr>
        <w:pStyle w:val="TOC5"/>
        <w:rPr>
          <w:rFonts w:asciiTheme="minorHAnsi" w:eastAsiaTheme="minorEastAsia" w:hAnsiTheme="minorHAnsi" w:cstheme="minorBidi"/>
          <w:noProof/>
          <w:sz w:val="22"/>
          <w:szCs w:val="22"/>
          <w:lang w:eastAsia="en-GB"/>
        </w:rPr>
      </w:pPr>
      <w:r>
        <w:rPr>
          <w:noProof/>
          <w:lang w:eastAsia="zh-CN"/>
        </w:rPr>
        <w:t>11.5.1.4.2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_Toc105504974 \h </w:instrText>
      </w:r>
      <w:r>
        <w:rPr>
          <w:noProof/>
        </w:rPr>
      </w:r>
      <w:r>
        <w:rPr>
          <w:noProof/>
        </w:rPr>
        <w:fldChar w:fldCharType="separate"/>
      </w:r>
      <w:r>
        <w:rPr>
          <w:noProof/>
        </w:rPr>
        <w:t>89</w:t>
      </w:r>
      <w:r>
        <w:rPr>
          <w:noProof/>
        </w:rPr>
        <w:fldChar w:fldCharType="end"/>
      </w:r>
    </w:p>
    <w:p w14:paraId="34D05CE1" w14:textId="3036023D" w:rsidR="00171BDA" w:rsidRDefault="00171BDA">
      <w:pPr>
        <w:pStyle w:val="TOC5"/>
        <w:rPr>
          <w:rFonts w:asciiTheme="minorHAnsi" w:eastAsiaTheme="minorEastAsia" w:hAnsiTheme="minorHAnsi" w:cstheme="minorBidi"/>
          <w:noProof/>
          <w:sz w:val="22"/>
          <w:szCs w:val="22"/>
          <w:lang w:eastAsia="en-GB"/>
        </w:rPr>
      </w:pPr>
      <w:r>
        <w:rPr>
          <w:noProof/>
          <w:lang w:eastAsia="zh-CN"/>
        </w:rPr>
        <w:t>11.5.1.4.3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_Toc105504975 \h </w:instrText>
      </w:r>
      <w:r>
        <w:rPr>
          <w:noProof/>
        </w:rPr>
      </w:r>
      <w:r>
        <w:rPr>
          <w:noProof/>
        </w:rPr>
        <w:fldChar w:fldCharType="separate"/>
      </w:r>
      <w:r>
        <w:rPr>
          <w:noProof/>
        </w:rPr>
        <w:t>90</w:t>
      </w:r>
      <w:r>
        <w:rPr>
          <w:noProof/>
        </w:rPr>
        <w:fldChar w:fldCharType="end"/>
      </w:r>
    </w:p>
    <w:p w14:paraId="3888005A" w14:textId="58EC3CCD" w:rsidR="00171BDA" w:rsidRDefault="00171BDA">
      <w:pPr>
        <w:pStyle w:val="TOC5"/>
        <w:rPr>
          <w:rFonts w:asciiTheme="minorHAnsi" w:eastAsiaTheme="minorEastAsia" w:hAnsiTheme="minorHAnsi" w:cstheme="minorBidi"/>
          <w:noProof/>
          <w:sz w:val="22"/>
          <w:szCs w:val="22"/>
          <w:lang w:eastAsia="en-GB"/>
        </w:rPr>
      </w:pPr>
      <w:r>
        <w:rPr>
          <w:noProof/>
          <w:lang w:eastAsia="zh-CN"/>
        </w:rPr>
        <w:t>11.5.1.4.4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_Toc105504976 \h </w:instrText>
      </w:r>
      <w:r>
        <w:rPr>
          <w:noProof/>
        </w:rPr>
      </w:r>
      <w:r>
        <w:rPr>
          <w:noProof/>
        </w:rPr>
        <w:fldChar w:fldCharType="separate"/>
      </w:r>
      <w:r>
        <w:rPr>
          <w:noProof/>
        </w:rPr>
        <w:t>90</w:t>
      </w:r>
      <w:r>
        <w:rPr>
          <w:noProof/>
        </w:rPr>
        <w:fldChar w:fldCharType="end"/>
      </w:r>
    </w:p>
    <w:p w14:paraId="548243A7" w14:textId="4781FC66" w:rsidR="00171BDA" w:rsidRDefault="00171BDA">
      <w:pPr>
        <w:pStyle w:val="TOC4"/>
        <w:rPr>
          <w:rFonts w:asciiTheme="minorHAnsi" w:eastAsiaTheme="minorEastAsia" w:hAnsiTheme="minorHAnsi" w:cstheme="minorBidi"/>
          <w:noProof/>
          <w:sz w:val="22"/>
          <w:szCs w:val="22"/>
          <w:lang w:eastAsia="en-GB"/>
        </w:rPr>
      </w:pPr>
      <w:r>
        <w:rPr>
          <w:noProof/>
          <w:lang w:eastAsia="zh-CN"/>
        </w:rPr>
        <w:lastRenderedPageBreak/>
        <w:t>11.5.1.5</w:t>
      </w:r>
      <w:r>
        <w:rPr>
          <w:rFonts w:asciiTheme="minorHAnsi" w:eastAsiaTheme="minorEastAsia" w:hAnsiTheme="minorHAnsi" w:cstheme="minorBidi"/>
          <w:noProof/>
          <w:sz w:val="22"/>
          <w:szCs w:val="22"/>
          <w:lang w:eastAsia="en-GB"/>
        </w:rPr>
        <w:tab/>
      </w:r>
      <w:r>
        <w:rPr>
          <w:noProof/>
          <w:lang w:eastAsia="zh-CN"/>
        </w:rPr>
        <w:t>deleteStream operation (M)</w:t>
      </w:r>
      <w:r>
        <w:rPr>
          <w:noProof/>
        </w:rPr>
        <w:tab/>
      </w:r>
      <w:r>
        <w:rPr>
          <w:noProof/>
        </w:rPr>
        <w:fldChar w:fldCharType="begin" w:fldLock="1"/>
      </w:r>
      <w:r>
        <w:rPr>
          <w:noProof/>
        </w:rPr>
        <w:instrText xml:space="preserve"> PAGEREF _Toc105504977 \h </w:instrText>
      </w:r>
      <w:r>
        <w:rPr>
          <w:noProof/>
        </w:rPr>
      </w:r>
      <w:r>
        <w:rPr>
          <w:noProof/>
        </w:rPr>
        <w:fldChar w:fldCharType="separate"/>
      </w:r>
      <w:r>
        <w:rPr>
          <w:noProof/>
        </w:rPr>
        <w:t>91</w:t>
      </w:r>
      <w:r>
        <w:rPr>
          <w:noProof/>
        </w:rPr>
        <w:fldChar w:fldCharType="end"/>
      </w:r>
    </w:p>
    <w:p w14:paraId="246A3809" w14:textId="2C5B198E" w:rsidR="00171BDA" w:rsidRDefault="00171BDA">
      <w:pPr>
        <w:pStyle w:val="TOC5"/>
        <w:rPr>
          <w:rFonts w:asciiTheme="minorHAnsi" w:eastAsiaTheme="minorEastAsia" w:hAnsiTheme="minorHAnsi" w:cstheme="minorBidi"/>
          <w:noProof/>
          <w:sz w:val="22"/>
          <w:szCs w:val="22"/>
          <w:lang w:eastAsia="en-GB"/>
        </w:rPr>
      </w:pPr>
      <w:r>
        <w:rPr>
          <w:noProof/>
          <w:lang w:eastAsia="zh-CN"/>
        </w:rPr>
        <w:t>11.5.1.5.1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_Toc105504978 \h </w:instrText>
      </w:r>
      <w:r>
        <w:rPr>
          <w:noProof/>
        </w:rPr>
      </w:r>
      <w:r>
        <w:rPr>
          <w:noProof/>
        </w:rPr>
        <w:fldChar w:fldCharType="separate"/>
      </w:r>
      <w:r>
        <w:rPr>
          <w:noProof/>
        </w:rPr>
        <w:t>91</w:t>
      </w:r>
      <w:r>
        <w:rPr>
          <w:noProof/>
        </w:rPr>
        <w:fldChar w:fldCharType="end"/>
      </w:r>
    </w:p>
    <w:p w14:paraId="19F466FF" w14:textId="577EADC5" w:rsidR="00171BDA" w:rsidRDefault="00171BDA">
      <w:pPr>
        <w:pStyle w:val="TOC5"/>
        <w:rPr>
          <w:rFonts w:asciiTheme="minorHAnsi" w:eastAsiaTheme="minorEastAsia" w:hAnsiTheme="minorHAnsi" w:cstheme="minorBidi"/>
          <w:noProof/>
          <w:sz w:val="22"/>
          <w:szCs w:val="22"/>
          <w:lang w:eastAsia="en-GB"/>
        </w:rPr>
      </w:pPr>
      <w:r>
        <w:rPr>
          <w:noProof/>
          <w:lang w:eastAsia="zh-CN"/>
        </w:rPr>
        <w:t>11.5.1.5.2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_Toc105504979 \h </w:instrText>
      </w:r>
      <w:r>
        <w:rPr>
          <w:noProof/>
        </w:rPr>
      </w:r>
      <w:r>
        <w:rPr>
          <w:noProof/>
        </w:rPr>
        <w:fldChar w:fldCharType="separate"/>
      </w:r>
      <w:r>
        <w:rPr>
          <w:noProof/>
        </w:rPr>
        <w:t>91</w:t>
      </w:r>
      <w:r>
        <w:rPr>
          <w:noProof/>
        </w:rPr>
        <w:fldChar w:fldCharType="end"/>
      </w:r>
    </w:p>
    <w:p w14:paraId="5020012E" w14:textId="55353F1F" w:rsidR="00171BDA" w:rsidRDefault="00171BDA">
      <w:pPr>
        <w:pStyle w:val="TOC5"/>
        <w:rPr>
          <w:rFonts w:asciiTheme="minorHAnsi" w:eastAsiaTheme="minorEastAsia" w:hAnsiTheme="minorHAnsi" w:cstheme="minorBidi"/>
          <w:noProof/>
          <w:sz w:val="22"/>
          <w:szCs w:val="22"/>
          <w:lang w:eastAsia="en-GB"/>
        </w:rPr>
      </w:pPr>
      <w:r>
        <w:rPr>
          <w:noProof/>
          <w:lang w:eastAsia="zh-CN"/>
        </w:rPr>
        <w:t>11.5.1.5.3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_Toc105504980 \h </w:instrText>
      </w:r>
      <w:r>
        <w:rPr>
          <w:noProof/>
        </w:rPr>
      </w:r>
      <w:r>
        <w:rPr>
          <w:noProof/>
        </w:rPr>
        <w:fldChar w:fldCharType="separate"/>
      </w:r>
      <w:r>
        <w:rPr>
          <w:noProof/>
        </w:rPr>
        <w:t>91</w:t>
      </w:r>
      <w:r>
        <w:rPr>
          <w:noProof/>
        </w:rPr>
        <w:fldChar w:fldCharType="end"/>
      </w:r>
    </w:p>
    <w:p w14:paraId="76DA128E" w14:textId="5A7E934A" w:rsidR="00171BDA" w:rsidRDefault="00171BDA">
      <w:pPr>
        <w:pStyle w:val="TOC5"/>
        <w:rPr>
          <w:rFonts w:asciiTheme="minorHAnsi" w:eastAsiaTheme="minorEastAsia" w:hAnsiTheme="minorHAnsi" w:cstheme="minorBidi"/>
          <w:noProof/>
          <w:sz w:val="22"/>
          <w:szCs w:val="22"/>
          <w:lang w:eastAsia="en-GB"/>
        </w:rPr>
      </w:pPr>
      <w:r>
        <w:rPr>
          <w:noProof/>
          <w:lang w:eastAsia="zh-CN"/>
        </w:rPr>
        <w:t>11.5.1.5.4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_Toc105504981 \h </w:instrText>
      </w:r>
      <w:r>
        <w:rPr>
          <w:noProof/>
        </w:rPr>
      </w:r>
      <w:r>
        <w:rPr>
          <w:noProof/>
        </w:rPr>
        <w:fldChar w:fldCharType="separate"/>
      </w:r>
      <w:r>
        <w:rPr>
          <w:noProof/>
        </w:rPr>
        <w:t>91</w:t>
      </w:r>
      <w:r>
        <w:rPr>
          <w:noProof/>
        </w:rPr>
        <w:fldChar w:fldCharType="end"/>
      </w:r>
    </w:p>
    <w:p w14:paraId="2706D16A" w14:textId="29F99A87" w:rsidR="00171BDA" w:rsidRDefault="00171BDA">
      <w:pPr>
        <w:pStyle w:val="TOC4"/>
        <w:rPr>
          <w:rFonts w:asciiTheme="minorHAnsi" w:eastAsiaTheme="minorEastAsia" w:hAnsiTheme="minorHAnsi" w:cstheme="minorBidi"/>
          <w:noProof/>
          <w:sz w:val="22"/>
          <w:szCs w:val="22"/>
          <w:lang w:eastAsia="en-GB"/>
        </w:rPr>
      </w:pPr>
      <w:r>
        <w:rPr>
          <w:noProof/>
          <w:lang w:eastAsia="zh-CN"/>
        </w:rPr>
        <w:t>11.5.1.6</w:t>
      </w:r>
      <w:r>
        <w:rPr>
          <w:rFonts w:asciiTheme="minorHAnsi" w:eastAsiaTheme="minorEastAsia" w:hAnsiTheme="minorHAnsi" w:cstheme="minorBidi"/>
          <w:noProof/>
          <w:sz w:val="22"/>
          <w:szCs w:val="22"/>
          <w:lang w:eastAsia="en-GB"/>
        </w:rPr>
        <w:tab/>
      </w:r>
      <w:r>
        <w:rPr>
          <w:noProof/>
          <w:lang w:eastAsia="zh-CN"/>
        </w:rPr>
        <w:t>getConnectionInfo operation (M)</w:t>
      </w:r>
      <w:r>
        <w:rPr>
          <w:noProof/>
        </w:rPr>
        <w:tab/>
      </w:r>
      <w:r>
        <w:rPr>
          <w:noProof/>
        </w:rPr>
        <w:fldChar w:fldCharType="begin" w:fldLock="1"/>
      </w:r>
      <w:r>
        <w:rPr>
          <w:noProof/>
        </w:rPr>
        <w:instrText xml:space="preserve"> PAGEREF _Toc105504982 \h </w:instrText>
      </w:r>
      <w:r>
        <w:rPr>
          <w:noProof/>
        </w:rPr>
      </w:r>
      <w:r>
        <w:rPr>
          <w:noProof/>
        </w:rPr>
        <w:fldChar w:fldCharType="separate"/>
      </w:r>
      <w:r>
        <w:rPr>
          <w:noProof/>
        </w:rPr>
        <w:t>91</w:t>
      </w:r>
      <w:r>
        <w:rPr>
          <w:noProof/>
        </w:rPr>
        <w:fldChar w:fldCharType="end"/>
      </w:r>
    </w:p>
    <w:p w14:paraId="4B9CA4DA" w14:textId="33281B36" w:rsidR="00171BDA" w:rsidRDefault="00171BDA">
      <w:pPr>
        <w:pStyle w:val="TOC5"/>
        <w:rPr>
          <w:rFonts w:asciiTheme="minorHAnsi" w:eastAsiaTheme="minorEastAsia" w:hAnsiTheme="minorHAnsi" w:cstheme="minorBidi"/>
          <w:noProof/>
          <w:sz w:val="22"/>
          <w:szCs w:val="22"/>
          <w:lang w:eastAsia="en-GB"/>
        </w:rPr>
      </w:pPr>
      <w:r>
        <w:rPr>
          <w:noProof/>
          <w:lang w:eastAsia="zh-CN"/>
        </w:rPr>
        <w:t>11.5.1.6.1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_Toc105504983 \h </w:instrText>
      </w:r>
      <w:r>
        <w:rPr>
          <w:noProof/>
        </w:rPr>
      </w:r>
      <w:r>
        <w:rPr>
          <w:noProof/>
        </w:rPr>
        <w:fldChar w:fldCharType="separate"/>
      </w:r>
      <w:r>
        <w:rPr>
          <w:noProof/>
        </w:rPr>
        <w:t>91</w:t>
      </w:r>
      <w:r>
        <w:rPr>
          <w:noProof/>
        </w:rPr>
        <w:fldChar w:fldCharType="end"/>
      </w:r>
    </w:p>
    <w:p w14:paraId="536D14C3" w14:textId="6B4EF71C" w:rsidR="00171BDA" w:rsidRDefault="00171BDA">
      <w:pPr>
        <w:pStyle w:val="TOC5"/>
        <w:rPr>
          <w:rFonts w:asciiTheme="minorHAnsi" w:eastAsiaTheme="minorEastAsia" w:hAnsiTheme="minorHAnsi" w:cstheme="minorBidi"/>
          <w:noProof/>
          <w:sz w:val="22"/>
          <w:szCs w:val="22"/>
          <w:lang w:eastAsia="en-GB"/>
        </w:rPr>
      </w:pPr>
      <w:r>
        <w:rPr>
          <w:noProof/>
          <w:lang w:eastAsia="zh-CN"/>
        </w:rPr>
        <w:t>11.5.1.6.2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_Toc105504984 \h </w:instrText>
      </w:r>
      <w:r>
        <w:rPr>
          <w:noProof/>
        </w:rPr>
      </w:r>
      <w:r>
        <w:rPr>
          <w:noProof/>
        </w:rPr>
        <w:fldChar w:fldCharType="separate"/>
      </w:r>
      <w:r>
        <w:rPr>
          <w:noProof/>
        </w:rPr>
        <w:t>91</w:t>
      </w:r>
      <w:r>
        <w:rPr>
          <w:noProof/>
        </w:rPr>
        <w:fldChar w:fldCharType="end"/>
      </w:r>
    </w:p>
    <w:p w14:paraId="1AC26751" w14:textId="77519CD5" w:rsidR="00171BDA" w:rsidRDefault="00171BDA">
      <w:pPr>
        <w:pStyle w:val="TOC5"/>
        <w:rPr>
          <w:rFonts w:asciiTheme="minorHAnsi" w:eastAsiaTheme="minorEastAsia" w:hAnsiTheme="minorHAnsi" w:cstheme="minorBidi"/>
          <w:noProof/>
          <w:sz w:val="22"/>
          <w:szCs w:val="22"/>
          <w:lang w:eastAsia="en-GB"/>
        </w:rPr>
      </w:pPr>
      <w:r>
        <w:rPr>
          <w:noProof/>
          <w:lang w:eastAsia="zh-CN"/>
        </w:rPr>
        <w:t>11.5.1.6.3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_Toc105504985 \h </w:instrText>
      </w:r>
      <w:r>
        <w:rPr>
          <w:noProof/>
        </w:rPr>
      </w:r>
      <w:r>
        <w:rPr>
          <w:noProof/>
        </w:rPr>
        <w:fldChar w:fldCharType="separate"/>
      </w:r>
      <w:r>
        <w:rPr>
          <w:noProof/>
        </w:rPr>
        <w:t>92</w:t>
      </w:r>
      <w:r>
        <w:rPr>
          <w:noProof/>
        </w:rPr>
        <w:fldChar w:fldCharType="end"/>
      </w:r>
    </w:p>
    <w:p w14:paraId="2F02462C" w14:textId="09FB0B4E" w:rsidR="00171BDA" w:rsidRDefault="00171BDA">
      <w:pPr>
        <w:pStyle w:val="TOC5"/>
        <w:rPr>
          <w:rFonts w:asciiTheme="minorHAnsi" w:eastAsiaTheme="minorEastAsia" w:hAnsiTheme="minorHAnsi" w:cstheme="minorBidi"/>
          <w:noProof/>
          <w:sz w:val="22"/>
          <w:szCs w:val="22"/>
          <w:lang w:eastAsia="en-GB"/>
        </w:rPr>
      </w:pPr>
      <w:r>
        <w:rPr>
          <w:noProof/>
          <w:lang w:eastAsia="zh-CN"/>
        </w:rPr>
        <w:t>11.5.1.6.4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_Toc105504986 \h </w:instrText>
      </w:r>
      <w:r>
        <w:rPr>
          <w:noProof/>
        </w:rPr>
      </w:r>
      <w:r>
        <w:rPr>
          <w:noProof/>
        </w:rPr>
        <w:fldChar w:fldCharType="separate"/>
      </w:r>
      <w:r>
        <w:rPr>
          <w:noProof/>
        </w:rPr>
        <w:t>92</w:t>
      </w:r>
      <w:r>
        <w:rPr>
          <w:noProof/>
        </w:rPr>
        <w:fldChar w:fldCharType="end"/>
      </w:r>
    </w:p>
    <w:p w14:paraId="054AE539" w14:textId="30D9E0E6" w:rsidR="00171BDA" w:rsidRDefault="00171BDA">
      <w:pPr>
        <w:pStyle w:val="TOC4"/>
        <w:rPr>
          <w:rFonts w:asciiTheme="minorHAnsi" w:eastAsiaTheme="minorEastAsia" w:hAnsiTheme="minorHAnsi" w:cstheme="minorBidi"/>
          <w:noProof/>
          <w:sz w:val="22"/>
          <w:szCs w:val="22"/>
          <w:lang w:eastAsia="en-GB"/>
        </w:rPr>
      </w:pPr>
      <w:r>
        <w:rPr>
          <w:noProof/>
          <w:lang w:eastAsia="zh-CN"/>
        </w:rPr>
        <w:t>11.5.1.7</w:t>
      </w:r>
      <w:r>
        <w:rPr>
          <w:rFonts w:asciiTheme="minorHAnsi" w:eastAsiaTheme="minorEastAsia" w:hAnsiTheme="minorHAnsi" w:cstheme="minorBidi"/>
          <w:noProof/>
          <w:sz w:val="22"/>
          <w:szCs w:val="22"/>
          <w:lang w:eastAsia="en-GB"/>
        </w:rPr>
        <w:tab/>
      </w:r>
      <w:r>
        <w:rPr>
          <w:noProof/>
          <w:lang w:eastAsia="zh-CN"/>
        </w:rPr>
        <w:t>getStreamInfo operation (M)</w:t>
      </w:r>
      <w:r>
        <w:rPr>
          <w:noProof/>
        </w:rPr>
        <w:tab/>
      </w:r>
      <w:r>
        <w:rPr>
          <w:noProof/>
        </w:rPr>
        <w:fldChar w:fldCharType="begin" w:fldLock="1"/>
      </w:r>
      <w:r>
        <w:rPr>
          <w:noProof/>
        </w:rPr>
        <w:instrText xml:space="preserve"> PAGEREF _Toc105504987 \h </w:instrText>
      </w:r>
      <w:r>
        <w:rPr>
          <w:noProof/>
        </w:rPr>
      </w:r>
      <w:r>
        <w:rPr>
          <w:noProof/>
        </w:rPr>
        <w:fldChar w:fldCharType="separate"/>
      </w:r>
      <w:r>
        <w:rPr>
          <w:noProof/>
        </w:rPr>
        <w:t>92</w:t>
      </w:r>
      <w:r>
        <w:rPr>
          <w:noProof/>
        </w:rPr>
        <w:fldChar w:fldCharType="end"/>
      </w:r>
    </w:p>
    <w:p w14:paraId="25486A04" w14:textId="29F88B7B" w:rsidR="00171BDA" w:rsidRDefault="00171BDA">
      <w:pPr>
        <w:pStyle w:val="TOC5"/>
        <w:rPr>
          <w:rFonts w:asciiTheme="minorHAnsi" w:eastAsiaTheme="minorEastAsia" w:hAnsiTheme="minorHAnsi" w:cstheme="minorBidi"/>
          <w:noProof/>
          <w:sz w:val="22"/>
          <w:szCs w:val="22"/>
          <w:lang w:eastAsia="en-GB"/>
        </w:rPr>
      </w:pPr>
      <w:r>
        <w:rPr>
          <w:noProof/>
          <w:lang w:eastAsia="zh-CN"/>
        </w:rPr>
        <w:t>11.5.1.7.1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_Toc105504988 \h </w:instrText>
      </w:r>
      <w:r>
        <w:rPr>
          <w:noProof/>
        </w:rPr>
      </w:r>
      <w:r>
        <w:rPr>
          <w:noProof/>
        </w:rPr>
        <w:fldChar w:fldCharType="separate"/>
      </w:r>
      <w:r>
        <w:rPr>
          <w:noProof/>
        </w:rPr>
        <w:t>92</w:t>
      </w:r>
      <w:r>
        <w:rPr>
          <w:noProof/>
        </w:rPr>
        <w:fldChar w:fldCharType="end"/>
      </w:r>
    </w:p>
    <w:p w14:paraId="6617D8AB" w14:textId="1FCF5096" w:rsidR="00171BDA" w:rsidRDefault="00171BDA">
      <w:pPr>
        <w:pStyle w:val="TOC5"/>
        <w:rPr>
          <w:rFonts w:asciiTheme="minorHAnsi" w:eastAsiaTheme="minorEastAsia" w:hAnsiTheme="minorHAnsi" w:cstheme="minorBidi"/>
          <w:noProof/>
          <w:sz w:val="22"/>
          <w:szCs w:val="22"/>
          <w:lang w:eastAsia="en-GB"/>
        </w:rPr>
      </w:pPr>
      <w:r>
        <w:rPr>
          <w:noProof/>
          <w:lang w:eastAsia="zh-CN"/>
        </w:rPr>
        <w:t>11.5.1.7.2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_Toc105504989 \h </w:instrText>
      </w:r>
      <w:r>
        <w:rPr>
          <w:noProof/>
        </w:rPr>
      </w:r>
      <w:r>
        <w:rPr>
          <w:noProof/>
        </w:rPr>
        <w:fldChar w:fldCharType="separate"/>
      </w:r>
      <w:r>
        <w:rPr>
          <w:noProof/>
        </w:rPr>
        <w:t>92</w:t>
      </w:r>
      <w:r>
        <w:rPr>
          <w:noProof/>
        </w:rPr>
        <w:fldChar w:fldCharType="end"/>
      </w:r>
    </w:p>
    <w:p w14:paraId="3BE00152" w14:textId="50B8FB20" w:rsidR="00171BDA" w:rsidRDefault="00171BDA">
      <w:pPr>
        <w:pStyle w:val="TOC5"/>
        <w:rPr>
          <w:rFonts w:asciiTheme="minorHAnsi" w:eastAsiaTheme="minorEastAsia" w:hAnsiTheme="minorHAnsi" w:cstheme="minorBidi"/>
          <w:noProof/>
          <w:sz w:val="22"/>
          <w:szCs w:val="22"/>
          <w:lang w:eastAsia="en-GB"/>
        </w:rPr>
      </w:pPr>
      <w:r>
        <w:rPr>
          <w:noProof/>
          <w:lang w:eastAsia="zh-CN"/>
        </w:rPr>
        <w:t>11.5.1.7.3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_Toc105504990 \h </w:instrText>
      </w:r>
      <w:r>
        <w:rPr>
          <w:noProof/>
        </w:rPr>
      </w:r>
      <w:r>
        <w:rPr>
          <w:noProof/>
        </w:rPr>
        <w:fldChar w:fldCharType="separate"/>
      </w:r>
      <w:r>
        <w:rPr>
          <w:noProof/>
        </w:rPr>
        <w:t>93</w:t>
      </w:r>
      <w:r>
        <w:rPr>
          <w:noProof/>
        </w:rPr>
        <w:fldChar w:fldCharType="end"/>
      </w:r>
    </w:p>
    <w:p w14:paraId="1B9F8188" w14:textId="497784EC" w:rsidR="00171BDA" w:rsidRDefault="00171BDA">
      <w:pPr>
        <w:pStyle w:val="TOC5"/>
        <w:rPr>
          <w:rFonts w:asciiTheme="minorHAnsi" w:eastAsiaTheme="minorEastAsia" w:hAnsiTheme="minorHAnsi" w:cstheme="minorBidi"/>
          <w:noProof/>
          <w:sz w:val="22"/>
          <w:szCs w:val="22"/>
          <w:lang w:eastAsia="en-GB"/>
        </w:rPr>
      </w:pPr>
      <w:r>
        <w:rPr>
          <w:noProof/>
          <w:lang w:eastAsia="zh-CN"/>
        </w:rPr>
        <w:t>11.5.1.7.4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_Toc105504991 \h </w:instrText>
      </w:r>
      <w:r>
        <w:rPr>
          <w:noProof/>
        </w:rPr>
      </w:r>
      <w:r>
        <w:rPr>
          <w:noProof/>
        </w:rPr>
        <w:fldChar w:fldCharType="separate"/>
      </w:r>
      <w:r>
        <w:rPr>
          <w:noProof/>
        </w:rPr>
        <w:t>94</w:t>
      </w:r>
      <w:r>
        <w:rPr>
          <w:noProof/>
        </w:rPr>
        <w:fldChar w:fldCharType="end"/>
      </w:r>
    </w:p>
    <w:p w14:paraId="5138F09C" w14:textId="030ADF4A" w:rsidR="00171BDA" w:rsidRDefault="00171BDA">
      <w:pPr>
        <w:pStyle w:val="TOC2"/>
        <w:rPr>
          <w:rFonts w:asciiTheme="minorHAnsi" w:eastAsiaTheme="minorEastAsia" w:hAnsiTheme="minorHAnsi" w:cstheme="minorBidi"/>
          <w:noProof/>
          <w:sz w:val="22"/>
          <w:szCs w:val="22"/>
          <w:lang w:eastAsia="en-GB"/>
        </w:rPr>
      </w:pPr>
      <w:r>
        <w:rPr>
          <w:noProof/>
          <w:lang w:eastAsia="zh-CN"/>
        </w:rPr>
        <w:t>11.6</w:t>
      </w:r>
      <w:r>
        <w:rPr>
          <w:rFonts w:asciiTheme="minorHAnsi" w:eastAsiaTheme="minorEastAsia" w:hAnsiTheme="minorHAnsi" w:cstheme="minorBidi"/>
          <w:noProof/>
          <w:sz w:val="22"/>
          <w:szCs w:val="22"/>
          <w:lang w:eastAsia="en-GB"/>
        </w:rPr>
        <w:tab/>
      </w:r>
      <w:r>
        <w:rPr>
          <w:noProof/>
          <w:lang w:eastAsia="zh-CN"/>
        </w:rPr>
        <w:t>File data reporting service</w:t>
      </w:r>
      <w:r>
        <w:rPr>
          <w:noProof/>
        </w:rPr>
        <w:tab/>
      </w:r>
      <w:r>
        <w:rPr>
          <w:noProof/>
        </w:rPr>
        <w:fldChar w:fldCharType="begin" w:fldLock="1"/>
      </w:r>
      <w:r>
        <w:rPr>
          <w:noProof/>
        </w:rPr>
        <w:instrText xml:space="preserve"> PAGEREF _Toc105504992 \h </w:instrText>
      </w:r>
      <w:r>
        <w:rPr>
          <w:noProof/>
        </w:rPr>
      </w:r>
      <w:r>
        <w:rPr>
          <w:noProof/>
        </w:rPr>
        <w:fldChar w:fldCharType="separate"/>
      </w:r>
      <w:r>
        <w:rPr>
          <w:noProof/>
        </w:rPr>
        <w:t>94</w:t>
      </w:r>
      <w:r>
        <w:rPr>
          <w:noProof/>
        </w:rPr>
        <w:fldChar w:fldCharType="end"/>
      </w:r>
    </w:p>
    <w:p w14:paraId="10735EFA" w14:textId="19F32910" w:rsidR="00171BDA" w:rsidRDefault="00171BDA">
      <w:pPr>
        <w:pStyle w:val="TOC3"/>
        <w:rPr>
          <w:rFonts w:asciiTheme="minorHAnsi" w:eastAsiaTheme="minorEastAsia" w:hAnsiTheme="minorHAnsi" w:cstheme="minorBidi"/>
          <w:noProof/>
          <w:sz w:val="22"/>
          <w:szCs w:val="22"/>
          <w:lang w:eastAsia="en-GB"/>
        </w:rPr>
      </w:pPr>
      <w:r>
        <w:rPr>
          <w:noProof/>
          <w:lang w:eastAsia="zh-CN"/>
        </w:rPr>
        <w:t>11.6.1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_Toc105504993 \h </w:instrText>
      </w:r>
      <w:r>
        <w:rPr>
          <w:noProof/>
        </w:rPr>
      </w:r>
      <w:r>
        <w:rPr>
          <w:noProof/>
        </w:rPr>
        <w:fldChar w:fldCharType="separate"/>
      </w:r>
      <w:r>
        <w:rPr>
          <w:noProof/>
        </w:rPr>
        <w:t>94</w:t>
      </w:r>
      <w:r>
        <w:rPr>
          <w:noProof/>
        </w:rPr>
        <w:fldChar w:fldCharType="end"/>
      </w:r>
    </w:p>
    <w:p w14:paraId="350F492E" w14:textId="05F008F2" w:rsidR="00171BDA" w:rsidRDefault="00171BDA">
      <w:pPr>
        <w:pStyle w:val="TOC4"/>
        <w:rPr>
          <w:rFonts w:asciiTheme="minorHAnsi" w:eastAsiaTheme="minorEastAsia" w:hAnsiTheme="minorHAnsi" w:cstheme="minorBidi"/>
          <w:noProof/>
          <w:sz w:val="22"/>
          <w:szCs w:val="22"/>
          <w:lang w:eastAsia="en-GB"/>
        </w:rPr>
      </w:pPr>
      <w:r>
        <w:rPr>
          <w:noProof/>
        </w:rPr>
        <w:t>11.6.1.1</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notifyFileReady</w:t>
      </w:r>
      <w:r>
        <w:rPr>
          <w:noProof/>
        </w:rPr>
        <w:tab/>
      </w:r>
      <w:r>
        <w:rPr>
          <w:noProof/>
        </w:rPr>
        <w:fldChar w:fldCharType="begin" w:fldLock="1"/>
      </w:r>
      <w:r>
        <w:rPr>
          <w:noProof/>
        </w:rPr>
        <w:instrText xml:space="preserve"> PAGEREF _Toc105504994 \h </w:instrText>
      </w:r>
      <w:r>
        <w:rPr>
          <w:noProof/>
        </w:rPr>
      </w:r>
      <w:r>
        <w:rPr>
          <w:noProof/>
        </w:rPr>
        <w:fldChar w:fldCharType="separate"/>
      </w:r>
      <w:r>
        <w:rPr>
          <w:noProof/>
        </w:rPr>
        <w:t>94</w:t>
      </w:r>
      <w:r>
        <w:rPr>
          <w:noProof/>
        </w:rPr>
        <w:fldChar w:fldCharType="end"/>
      </w:r>
    </w:p>
    <w:p w14:paraId="26773192" w14:textId="3F4E4B1A" w:rsidR="00171BDA" w:rsidRDefault="00171BDA">
      <w:pPr>
        <w:pStyle w:val="TOC5"/>
        <w:rPr>
          <w:rFonts w:asciiTheme="minorHAnsi" w:eastAsiaTheme="minorEastAsia" w:hAnsiTheme="minorHAnsi" w:cstheme="minorBidi"/>
          <w:noProof/>
          <w:sz w:val="22"/>
          <w:szCs w:val="22"/>
          <w:lang w:eastAsia="en-GB"/>
        </w:rPr>
      </w:pPr>
      <w:r>
        <w:rPr>
          <w:noProof/>
        </w:rPr>
        <w:t>11.6.1.1.1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_Toc105504995 \h </w:instrText>
      </w:r>
      <w:r>
        <w:rPr>
          <w:noProof/>
        </w:rPr>
      </w:r>
      <w:r>
        <w:rPr>
          <w:noProof/>
        </w:rPr>
        <w:fldChar w:fldCharType="separate"/>
      </w:r>
      <w:r>
        <w:rPr>
          <w:noProof/>
        </w:rPr>
        <w:t>94</w:t>
      </w:r>
      <w:r>
        <w:rPr>
          <w:noProof/>
        </w:rPr>
        <w:fldChar w:fldCharType="end"/>
      </w:r>
    </w:p>
    <w:p w14:paraId="45B568EF" w14:textId="620023BA" w:rsidR="00171BDA" w:rsidRDefault="00171BDA">
      <w:pPr>
        <w:pStyle w:val="TOC5"/>
        <w:rPr>
          <w:rFonts w:asciiTheme="minorHAnsi" w:eastAsiaTheme="minorEastAsia" w:hAnsiTheme="minorHAnsi" w:cstheme="minorBidi"/>
          <w:noProof/>
          <w:sz w:val="22"/>
          <w:szCs w:val="22"/>
          <w:lang w:eastAsia="en-GB"/>
        </w:rPr>
      </w:pPr>
      <w:r w:rsidRPr="00171BDA">
        <w:rPr>
          <w:noProof/>
        </w:rPr>
        <w:t>11.6.1.1.2</w:t>
      </w:r>
      <w:r>
        <w:rPr>
          <w:rFonts w:asciiTheme="minorHAnsi" w:eastAsiaTheme="minorEastAsia" w:hAnsiTheme="minorHAnsi" w:cstheme="minorBidi"/>
          <w:noProof/>
          <w:sz w:val="22"/>
          <w:szCs w:val="22"/>
          <w:lang w:eastAsia="en-GB"/>
        </w:rPr>
        <w:tab/>
      </w:r>
      <w:r w:rsidRPr="000444CB">
        <w:rPr>
          <w:noProof/>
          <w:lang w:val="en-US"/>
        </w:rPr>
        <w:t>Input parameters</w:t>
      </w:r>
      <w:r>
        <w:rPr>
          <w:noProof/>
        </w:rPr>
        <w:tab/>
      </w:r>
      <w:r>
        <w:rPr>
          <w:noProof/>
        </w:rPr>
        <w:fldChar w:fldCharType="begin" w:fldLock="1"/>
      </w:r>
      <w:r>
        <w:rPr>
          <w:noProof/>
        </w:rPr>
        <w:instrText xml:space="preserve"> PAGEREF _Toc105504996 \h </w:instrText>
      </w:r>
      <w:r>
        <w:rPr>
          <w:noProof/>
        </w:rPr>
      </w:r>
      <w:r>
        <w:rPr>
          <w:noProof/>
        </w:rPr>
        <w:fldChar w:fldCharType="separate"/>
      </w:r>
      <w:r>
        <w:rPr>
          <w:noProof/>
        </w:rPr>
        <w:t>95</w:t>
      </w:r>
      <w:r>
        <w:rPr>
          <w:noProof/>
        </w:rPr>
        <w:fldChar w:fldCharType="end"/>
      </w:r>
    </w:p>
    <w:p w14:paraId="5B8769D2" w14:textId="3747C402" w:rsidR="00171BDA" w:rsidRDefault="00171BDA">
      <w:pPr>
        <w:pStyle w:val="TOC4"/>
        <w:rPr>
          <w:rFonts w:asciiTheme="minorHAnsi" w:eastAsiaTheme="minorEastAsia" w:hAnsiTheme="minorHAnsi" w:cstheme="minorBidi"/>
          <w:noProof/>
          <w:sz w:val="22"/>
          <w:szCs w:val="22"/>
          <w:lang w:eastAsia="en-GB"/>
        </w:rPr>
      </w:pPr>
      <w:r>
        <w:rPr>
          <w:noProof/>
        </w:rPr>
        <w:t>11.6.1.2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notifyFilePreparationError</w:t>
      </w:r>
      <w:r>
        <w:rPr>
          <w:noProof/>
        </w:rPr>
        <w:tab/>
      </w:r>
      <w:r>
        <w:rPr>
          <w:noProof/>
        </w:rPr>
        <w:fldChar w:fldCharType="begin" w:fldLock="1"/>
      </w:r>
      <w:r>
        <w:rPr>
          <w:noProof/>
        </w:rPr>
        <w:instrText xml:space="preserve"> PAGEREF _Toc105504997 \h </w:instrText>
      </w:r>
      <w:r>
        <w:rPr>
          <w:noProof/>
        </w:rPr>
      </w:r>
      <w:r>
        <w:rPr>
          <w:noProof/>
        </w:rPr>
        <w:fldChar w:fldCharType="separate"/>
      </w:r>
      <w:r>
        <w:rPr>
          <w:noProof/>
        </w:rPr>
        <w:t>97</w:t>
      </w:r>
      <w:r>
        <w:rPr>
          <w:noProof/>
        </w:rPr>
        <w:fldChar w:fldCharType="end"/>
      </w:r>
    </w:p>
    <w:p w14:paraId="74F384B0" w14:textId="7465FF19" w:rsidR="00171BDA" w:rsidRDefault="00171BDA">
      <w:pPr>
        <w:pStyle w:val="TOC5"/>
        <w:rPr>
          <w:rFonts w:asciiTheme="minorHAnsi" w:eastAsiaTheme="minorEastAsia" w:hAnsiTheme="minorHAnsi" w:cstheme="minorBidi"/>
          <w:noProof/>
          <w:sz w:val="22"/>
          <w:szCs w:val="22"/>
          <w:lang w:eastAsia="en-GB"/>
        </w:rPr>
      </w:pPr>
      <w:r>
        <w:rPr>
          <w:noProof/>
        </w:rPr>
        <w:t>11.6.1.2.1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_Toc105504998 \h </w:instrText>
      </w:r>
      <w:r>
        <w:rPr>
          <w:noProof/>
        </w:rPr>
      </w:r>
      <w:r>
        <w:rPr>
          <w:noProof/>
        </w:rPr>
        <w:fldChar w:fldCharType="separate"/>
      </w:r>
      <w:r>
        <w:rPr>
          <w:noProof/>
        </w:rPr>
        <w:t>97</w:t>
      </w:r>
      <w:r>
        <w:rPr>
          <w:noProof/>
        </w:rPr>
        <w:fldChar w:fldCharType="end"/>
      </w:r>
    </w:p>
    <w:p w14:paraId="3D364741" w14:textId="5395FABF" w:rsidR="00171BDA" w:rsidRDefault="00171BDA">
      <w:pPr>
        <w:pStyle w:val="TOC5"/>
        <w:rPr>
          <w:rFonts w:asciiTheme="minorHAnsi" w:eastAsiaTheme="minorEastAsia" w:hAnsiTheme="minorHAnsi" w:cstheme="minorBidi"/>
          <w:noProof/>
          <w:sz w:val="22"/>
          <w:szCs w:val="22"/>
          <w:lang w:eastAsia="en-GB"/>
        </w:rPr>
      </w:pPr>
      <w:r>
        <w:rPr>
          <w:noProof/>
        </w:rPr>
        <w:t>11.6.1.</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_Toc105504999 \h </w:instrText>
      </w:r>
      <w:r>
        <w:rPr>
          <w:noProof/>
        </w:rPr>
      </w:r>
      <w:r>
        <w:rPr>
          <w:noProof/>
        </w:rPr>
        <w:fldChar w:fldCharType="separate"/>
      </w:r>
      <w:r>
        <w:rPr>
          <w:noProof/>
        </w:rPr>
        <w:t>98</w:t>
      </w:r>
      <w:r>
        <w:rPr>
          <w:noProof/>
        </w:rPr>
        <w:fldChar w:fldCharType="end"/>
      </w:r>
    </w:p>
    <w:p w14:paraId="66585111" w14:textId="4EF5CED2" w:rsidR="00171BDA" w:rsidRDefault="00171BDA">
      <w:pPr>
        <w:pStyle w:val="TOC4"/>
        <w:rPr>
          <w:rFonts w:asciiTheme="minorHAnsi" w:eastAsiaTheme="minorEastAsia" w:hAnsiTheme="minorHAnsi" w:cstheme="minorBidi"/>
          <w:noProof/>
          <w:sz w:val="22"/>
          <w:szCs w:val="22"/>
          <w:lang w:eastAsia="en-GB"/>
        </w:rPr>
      </w:pPr>
      <w:r>
        <w:rPr>
          <w:noProof/>
        </w:rPr>
        <w:t>11.6.1.3</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subscribe</w:t>
      </w:r>
      <w:r>
        <w:rPr>
          <w:noProof/>
        </w:rPr>
        <w:tab/>
      </w:r>
      <w:r>
        <w:rPr>
          <w:noProof/>
        </w:rPr>
        <w:fldChar w:fldCharType="begin" w:fldLock="1"/>
      </w:r>
      <w:r>
        <w:rPr>
          <w:noProof/>
        </w:rPr>
        <w:instrText xml:space="preserve"> PAGEREF _Toc105505000 \h </w:instrText>
      </w:r>
      <w:r>
        <w:rPr>
          <w:noProof/>
        </w:rPr>
      </w:r>
      <w:r>
        <w:rPr>
          <w:noProof/>
        </w:rPr>
        <w:fldChar w:fldCharType="separate"/>
      </w:r>
      <w:r>
        <w:rPr>
          <w:noProof/>
        </w:rPr>
        <w:t>98</w:t>
      </w:r>
      <w:r>
        <w:rPr>
          <w:noProof/>
        </w:rPr>
        <w:fldChar w:fldCharType="end"/>
      </w:r>
    </w:p>
    <w:p w14:paraId="652AEBD0" w14:textId="6232A411" w:rsidR="00171BDA" w:rsidRDefault="00171BDA">
      <w:pPr>
        <w:pStyle w:val="TOC5"/>
        <w:rPr>
          <w:rFonts w:asciiTheme="minorHAnsi" w:eastAsiaTheme="minorEastAsia" w:hAnsiTheme="minorHAnsi" w:cstheme="minorBidi"/>
          <w:noProof/>
          <w:sz w:val="22"/>
          <w:szCs w:val="22"/>
          <w:lang w:eastAsia="en-GB"/>
        </w:rPr>
      </w:pPr>
      <w:r>
        <w:rPr>
          <w:noProof/>
        </w:rPr>
        <w:t>11.6.1.3.1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_Toc105505001 \h </w:instrText>
      </w:r>
      <w:r>
        <w:rPr>
          <w:noProof/>
        </w:rPr>
      </w:r>
      <w:r>
        <w:rPr>
          <w:noProof/>
        </w:rPr>
        <w:fldChar w:fldCharType="separate"/>
      </w:r>
      <w:r>
        <w:rPr>
          <w:noProof/>
        </w:rPr>
        <w:t>98</w:t>
      </w:r>
      <w:r>
        <w:rPr>
          <w:noProof/>
        </w:rPr>
        <w:fldChar w:fldCharType="end"/>
      </w:r>
    </w:p>
    <w:p w14:paraId="3AA58752" w14:textId="395DFDB1" w:rsidR="00171BDA" w:rsidRDefault="00171BDA">
      <w:pPr>
        <w:pStyle w:val="TOC5"/>
        <w:rPr>
          <w:rFonts w:asciiTheme="minorHAnsi" w:eastAsiaTheme="minorEastAsia" w:hAnsiTheme="minorHAnsi" w:cstheme="minorBidi"/>
          <w:noProof/>
          <w:sz w:val="22"/>
          <w:szCs w:val="22"/>
          <w:lang w:eastAsia="en-GB"/>
        </w:rPr>
      </w:pPr>
      <w:r>
        <w:rPr>
          <w:noProof/>
        </w:rPr>
        <w:t>11.6.1.3.2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_Toc105505002 \h </w:instrText>
      </w:r>
      <w:r>
        <w:rPr>
          <w:noProof/>
        </w:rPr>
      </w:r>
      <w:r>
        <w:rPr>
          <w:noProof/>
        </w:rPr>
        <w:fldChar w:fldCharType="separate"/>
      </w:r>
      <w:r>
        <w:rPr>
          <w:noProof/>
        </w:rPr>
        <w:t>98</w:t>
      </w:r>
      <w:r>
        <w:rPr>
          <w:noProof/>
        </w:rPr>
        <w:fldChar w:fldCharType="end"/>
      </w:r>
    </w:p>
    <w:p w14:paraId="7B4518D2" w14:textId="10C69774" w:rsidR="00171BDA" w:rsidRDefault="00171BDA">
      <w:pPr>
        <w:pStyle w:val="TOC5"/>
        <w:rPr>
          <w:rFonts w:asciiTheme="minorHAnsi" w:eastAsiaTheme="minorEastAsia" w:hAnsiTheme="minorHAnsi" w:cstheme="minorBidi"/>
          <w:noProof/>
          <w:sz w:val="22"/>
          <w:szCs w:val="22"/>
          <w:lang w:eastAsia="en-GB"/>
        </w:rPr>
      </w:pPr>
      <w:r>
        <w:rPr>
          <w:noProof/>
        </w:rPr>
        <w:t>11.6.1.3.3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_Toc105505003 \h </w:instrText>
      </w:r>
      <w:r>
        <w:rPr>
          <w:noProof/>
        </w:rPr>
      </w:r>
      <w:r>
        <w:rPr>
          <w:noProof/>
        </w:rPr>
        <w:fldChar w:fldCharType="separate"/>
      </w:r>
      <w:r>
        <w:rPr>
          <w:noProof/>
        </w:rPr>
        <w:t>99</w:t>
      </w:r>
      <w:r>
        <w:rPr>
          <w:noProof/>
        </w:rPr>
        <w:fldChar w:fldCharType="end"/>
      </w:r>
    </w:p>
    <w:p w14:paraId="24D62DCC" w14:textId="6F4770C0" w:rsidR="00171BDA" w:rsidRDefault="00171BDA">
      <w:pPr>
        <w:pStyle w:val="TOC5"/>
        <w:rPr>
          <w:rFonts w:asciiTheme="minorHAnsi" w:eastAsiaTheme="minorEastAsia" w:hAnsiTheme="minorHAnsi" w:cstheme="minorBidi"/>
          <w:noProof/>
          <w:sz w:val="22"/>
          <w:szCs w:val="22"/>
          <w:lang w:eastAsia="en-GB"/>
        </w:rPr>
      </w:pPr>
      <w:r>
        <w:rPr>
          <w:noProof/>
        </w:rPr>
        <w:t>11.6.1.3.4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_Toc105505004 \h </w:instrText>
      </w:r>
      <w:r>
        <w:rPr>
          <w:noProof/>
        </w:rPr>
      </w:r>
      <w:r>
        <w:rPr>
          <w:noProof/>
        </w:rPr>
        <w:fldChar w:fldCharType="separate"/>
      </w:r>
      <w:r>
        <w:rPr>
          <w:noProof/>
        </w:rPr>
        <w:t>99</w:t>
      </w:r>
      <w:r>
        <w:rPr>
          <w:noProof/>
        </w:rPr>
        <w:fldChar w:fldCharType="end"/>
      </w:r>
    </w:p>
    <w:p w14:paraId="47A7A82D" w14:textId="4214A4C6" w:rsidR="00171BDA" w:rsidRDefault="00171BDA">
      <w:pPr>
        <w:pStyle w:val="TOC4"/>
        <w:rPr>
          <w:rFonts w:asciiTheme="minorHAnsi" w:eastAsiaTheme="minorEastAsia" w:hAnsiTheme="minorHAnsi" w:cstheme="minorBidi"/>
          <w:noProof/>
          <w:sz w:val="22"/>
          <w:szCs w:val="22"/>
          <w:lang w:eastAsia="en-GB"/>
        </w:rPr>
      </w:pPr>
      <w:r>
        <w:rPr>
          <w:noProof/>
        </w:rPr>
        <w:t>11.6.1.4</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unsubscribe</w:t>
      </w:r>
      <w:r>
        <w:rPr>
          <w:noProof/>
        </w:rPr>
        <w:tab/>
      </w:r>
      <w:r>
        <w:rPr>
          <w:noProof/>
        </w:rPr>
        <w:fldChar w:fldCharType="begin" w:fldLock="1"/>
      </w:r>
      <w:r>
        <w:rPr>
          <w:noProof/>
        </w:rPr>
        <w:instrText xml:space="preserve"> PAGEREF _Toc105505005 \h </w:instrText>
      </w:r>
      <w:r>
        <w:rPr>
          <w:noProof/>
        </w:rPr>
      </w:r>
      <w:r>
        <w:rPr>
          <w:noProof/>
        </w:rPr>
        <w:fldChar w:fldCharType="separate"/>
      </w:r>
      <w:r>
        <w:rPr>
          <w:noProof/>
        </w:rPr>
        <w:t>99</w:t>
      </w:r>
      <w:r>
        <w:rPr>
          <w:noProof/>
        </w:rPr>
        <w:fldChar w:fldCharType="end"/>
      </w:r>
    </w:p>
    <w:p w14:paraId="05EBA19D" w14:textId="23546124" w:rsidR="00171BDA" w:rsidRDefault="00171BDA">
      <w:pPr>
        <w:pStyle w:val="TOC5"/>
        <w:rPr>
          <w:rFonts w:asciiTheme="minorHAnsi" w:eastAsiaTheme="minorEastAsia" w:hAnsiTheme="minorHAnsi" w:cstheme="minorBidi"/>
          <w:noProof/>
          <w:sz w:val="22"/>
          <w:szCs w:val="22"/>
          <w:lang w:eastAsia="en-GB"/>
        </w:rPr>
      </w:pPr>
      <w:r>
        <w:rPr>
          <w:noProof/>
        </w:rPr>
        <w:t>11.6.1.4.1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_Toc105505006 \h </w:instrText>
      </w:r>
      <w:r>
        <w:rPr>
          <w:noProof/>
        </w:rPr>
      </w:r>
      <w:r>
        <w:rPr>
          <w:noProof/>
        </w:rPr>
        <w:fldChar w:fldCharType="separate"/>
      </w:r>
      <w:r>
        <w:rPr>
          <w:noProof/>
        </w:rPr>
        <w:t>99</w:t>
      </w:r>
      <w:r>
        <w:rPr>
          <w:noProof/>
        </w:rPr>
        <w:fldChar w:fldCharType="end"/>
      </w:r>
    </w:p>
    <w:p w14:paraId="3BA3C0A7" w14:textId="21C8C861" w:rsidR="00171BDA" w:rsidRDefault="00171BDA">
      <w:pPr>
        <w:pStyle w:val="TOC5"/>
        <w:rPr>
          <w:rFonts w:asciiTheme="minorHAnsi" w:eastAsiaTheme="minorEastAsia" w:hAnsiTheme="minorHAnsi" w:cstheme="minorBidi"/>
          <w:noProof/>
          <w:sz w:val="22"/>
          <w:szCs w:val="22"/>
          <w:lang w:eastAsia="en-GB"/>
        </w:rPr>
      </w:pPr>
      <w:r>
        <w:rPr>
          <w:noProof/>
        </w:rPr>
        <w:t>11.6.1.4.2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_Toc105505007 \h </w:instrText>
      </w:r>
      <w:r>
        <w:rPr>
          <w:noProof/>
        </w:rPr>
      </w:r>
      <w:r>
        <w:rPr>
          <w:noProof/>
        </w:rPr>
        <w:fldChar w:fldCharType="separate"/>
      </w:r>
      <w:r>
        <w:rPr>
          <w:noProof/>
        </w:rPr>
        <w:t>99</w:t>
      </w:r>
      <w:r>
        <w:rPr>
          <w:noProof/>
        </w:rPr>
        <w:fldChar w:fldCharType="end"/>
      </w:r>
    </w:p>
    <w:p w14:paraId="14229E7D" w14:textId="3F6D5AF4" w:rsidR="00171BDA" w:rsidRDefault="00171BDA">
      <w:pPr>
        <w:pStyle w:val="TOC5"/>
        <w:rPr>
          <w:rFonts w:asciiTheme="minorHAnsi" w:eastAsiaTheme="minorEastAsia" w:hAnsiTheme="minorHAnsi" w:cstheme="minorBidi"/>
          <w:noProof/>
          <w:sz w:val="22"/>
          <w:szCs w:val="22"/>
          <w:lang w:eastAsia="en-GB"/>
        </w:rPr>
      </w:pPr>
      <w:r>
        <w:rPr>
          <w:noProof/>
        </w:rPr>
        <w:t>11.6.1.4.3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_Toc105505008 \h </w:instrText>
      </w:r>
      <w:r>
        <w:rPr>
          <w:noProof/>
        </w:rPr>
      </w:r>
      <w:r>
        <w:rPr>
          <w:noProof/>
        </w:rPr>
        <w:fldChar w:fldCharType="separate"/>
      </w:r>
      <w:r>
        <w:rPr>
          <w:noProof/>
        </w:rPr>
        <w:t>99</w:t>
      </w:r>
      <w:r>
        <w:rPr>
          <w:noProof/>
        </w:rPr>
        <w:fldChar w:fldCharType="end"/>
      </w:r>
    </w:p>
    <w:p w14:paraId="0F26D065" w14:textId="53F34421" w:rsidR="00171BDA" w:rsidRDefault="00171BDA">
      <w:pPr>
        <w:pStyle w:val="TOC5"/>
        <w:rPr>
          <w:rFonts w:asciiTheme="minorHAnsi" w:eastAsiaTheme="minorEastAsia" w:hAnsiTheme="minorHAnsi" w:cstheme="minorBidi"/>
          <w:noProof/>
          <w:sz w:val="22"/>
          <w:szCs w:val="22"/>
          <w:lang w:eastAsia="en-GB"/>
        </w:rPr>
      </w:pPr>
      <w:r>
        <w:rPr>
          <w:noProof/>
        </w:rPr>
        <w:t>11.6.1.4.4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_Toc105505009 \h </w:instrText>
      </w:r>
      <w:r>
        <w:rPr>
          <w:noProof/>
        </w:rPr>
      </w:r>
      <w:r>
        <w:rPr>
          <w:noProof/>
        </w:rPr>
        <w:fldChar w:fldCharType="separate"/>
      </w:r>
      <w:r>
        <w:rPr>
          <w:noProof/>
        </w:rPr>
        <w:t>99</w:t>
      </w:r>
      <w:r>
        <w:rPr>
          <w:noProof/>
        </w:rPr>
        <w:fldChar w:fldCharType="end"/>
      </w:r>
    </w:p>
    <w:p w14:paraId="5F1561E5" w14:textId="4215059B" w:rsidR="00171BDA" w:rsidRDefault="00171BDA">
      <w:pPr>
        <w:pStyle w:val="TOC4"/>
        <w:rPr>
          <w:rFonts w:asciiTheme="minorHAnsi" w:eastAsiaTheme="minorEastAsia" w:hAnsiTheme="minorHAnsi" w:cstheme="minorBidi"/>
          <w:noProof/>
          <w:sz w:val="22"/>
          <w:szCs w:val="22"/>
          <w:lang w:eastAsia="en-GB"/>
        </w:rPr>
      </w:pPr>
      <w:r>
        <w:rPr>
          <w:noProof/>
        </w:rPr>
        <w:t>11.6.1.5</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listAvailableFiles</w:t>
      </w:r>
      <w:r>
        <w:rPr>
          <w:noProof/>
        </w:rPr>
        <w:tab/>
      </w:r>
      <w:r>
        <w:rPr>
          <w:noProof/>
        </w:rPr>
        <w:fldChar w:fldCharType="begin" w:fldLock="1"/>
      </w:r>
      <w:r>
        <w:rPr>
          <w:noProof/>
        </w:rPr>
        <w:instrText xml:space="preserve"> PAGEREF _Toc105505010 \h </w:instrText>
      </w:r>
      <w:r>
        <w:rPr>
          <w:noProof/>
        </w:rPr>
      </w:r>
      <w:r>
        <w:rPr>
          <w:noProof/>
        </w:rPr>
        <w:fldChar w:fldCharType="separate"/>
      </w:r>
      <w:r>
        <w:rPr>
          <w:noProof/>
        </w:rPr>
        <w:t>100</w:t>
      </w:r>
      <w:r>
        <w:rPr>
          <w:noProof/>
        </w:rPr>
        <w:fldChar w:fldCharType="end"/>
      </w:r>
    </w:p>
    <w:p w14:paraId="525978AA" w14:textId="0EA32515" w:rsidR="00171BDA" w:rsidRDefault="00171BDA">
      <w:pPr>
        <w:pStyle w:val="TOC5"/>
        <w:rPr>
          <w:rFonts w:asciiTheme="minorHAnsi" w:eastAsiaTheme="minorEastAsia" w:hAnsiTheme="minorHAnsi" w:cstheme="minorBidi"/>
          <w:noProof/>
          <w:sz w:val="22"/>
          <w:szCs w:val="22"/>
          <w:lang w:eastAsia="en-GB"/>
        </w:rPr>
      </w:pPr>
      <w:r>
        <w:rPr>
          <w:noProof/>
        </w:rPr>
        <w:t>11.6.1.5.1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_Toc105505011 \h </w:instrText>
      </w:r>
      <w:r>
        <w:rPr>
          <w:noProof/>
        </w:rPr>
      </w:r>
      <w:r>
        <w:rPr>
          <w:noProof/>
        </w:rPr>
        <w:fldChar w:fldCharType="separate"/>
      </w:r>
      <w:r>
        <w:rPr>
          <w:noProof/>
        </w:rPr>
        <w:t>100</w:t>
      </w:r>
      <w:r>
        <w:rPr>
          <w:noProof/>
        </w:rPr>
        <w:fldChar w:fldCharType="end"/>
      </w:r>
    </w:p>
    <w:p w14:paraId="4D76EFDE" w14:textId="00301AD2" w:rsidR="00171BDA" w:rsidRDefault="00171BDA">
      <w:pPr>
        <w:pStyle w:val="TOC5"/>
        <w:rPr>
          <w:rFonts w:asciiTheme="minorHAnsi" w:eastAsiaTheme="minorEastAsia" w:hAnsiTheme="minorHAnsi" w:cstheme="minorBidi"/>
          <w:noProof/>
          <w:sz w:val="22"/>
          <w:szCs w:val="22"/>
          <w:lang w:eastAsia="en-GB"/>
        </w:rPr>
      </w:pPr>
      <w:r>
        <w:rPr>
          <w:noProof/>
        </w:rPr>
        <w:t>11.6.1.5.2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_Toc105505012 \h </w:instrText>
      </w:r>
      <w:r>
        <w:rPr>
          <w:noProof/>
        </w:rPr>
      </w:r>
      <w:r>
        <w:rPr>
          <w:noProof/>
        </w:rPr>
        <w:fldChar w:fldCharType="separate"/>
      </w:r>
      <w:r>
        <w:rPr>
          <w:noProof/>
        </w:rPr>
        <w:t>100</w:t>
      </w:r>
      <w:r>
        <w:rPr>
          <w:noProof/>
        </w:rPr>
        <w:fldChar w:fldCharType="end"/>
      </w:r>
    </w:p>
    <w:p w14:paraId="66DCF6E1" w14:textId="754ACFDB" w:rsidR="00171BDA" w:rsidRDefault="00171BDA">
      <w:pPr>
        <w:pStyle w:val="TOC5"/>
        <w:rPr>
          <w:rFonts w:asciiTheme="minorHAnsi" w:eastAsiaTheme="minorEastAsia" w:hAnsiTheme="minorHAnsi" w:cstheme="minorBidi"/>
          <w:noProof/>
          <w:sz w:val="22"/>
          <w:szCs w:val="22"/>
          <w:lang w:eastAsia="en-GB"/>
        </w:rPr>
      </w:pPr>
      <w:r>
        <w:rPr>
          <w:noProof/>
        </w:rPr>
        <w:t>11.6.1.5.3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_Toc105505013 \h </w:instrText>
      </w:r>
      <w:r>
        <w:rPr>
          <w:noProof/>
        </w:rPr>
      </w:r>
      <w:r>
        <w:rPr>
          <w:noProof/>
        </w:rPr>
        <w:fldChar w:fldCharType="separate"/>
      </w:r>
      <w:r>
        <w:rPr>
          <w:noProof/>
        </w:rPr>
        <w:t>100</w:t>
      </w:r>
      <w:r>
        <w:rPr>
          <w:noProof/>
        </w:rPr>
        <w:fldChar w:fldCharType="end"/>
      </w:r>
    </w:p>
    <w:p w14:paraId="45F810C5" w14:textId="3132EB52" w:rsidR="00171BDA" w:rsidRDefault="00171BDA">
      <w:pPr>
        <w:pStyle w:val="TOC5"/>
        <w:rPr>
          <w:rFonts w:asciiTheme="minorHAnsi" w:eastAsiaTheme="minorEastAsia" w:hAnsiTheme="minorHAnsi" w:cstheme="minorBidi"/>
          <w:noProof/>
          <w:sz w:val="22"/>
          <w:szCs w:val="22"/>
          <w:lang w:eastAsia="en-GB"/>
        </w:rPr>
      </w:pPr>
      <w:r>
        <w:rPr>
          <w:noProof/>
        </w:rPr>
        <w:t>11.6.1.5.4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_Toc105505014 \h </w:instrText>
      </w:r>
      <w:r>
        <w:rPr>
          <w:noProof/>
        </w:rPr>
      </w:r>
      <w:r>
        <w:rPr>
          <w:noProof/>
        </w:rPr>
        <w:fldChar w:fldCharType="separate"/>
      </w:r>
      <w:r>
        <w:rPr>
          <w:noProof/>
        </w:rPr>
        <w:t>100</w:t>
      </w:r>
      <w:r>
        <w:rPr>
          <w:noProof/>
        </w:rPr>
        <w:fldChar w:fldCharType="end"/>
      </w:r>
    </w:p>
    <w:p w14:paraId="58A83925" w14:textId="06131198" w:rsidR="00171BDA" w:rsidRDefault="00171BDA">
      <w:pPr>
        <w:pStyle w:val="TOC3"/>
        <w:rPr>
          <w:rFonts w:asciiTheme="minorHAnsi" w:eastAsiaTheme="minorEastAsia" w:hAnsiTheme="minorHAnsi" w:cstheme="minorBidi"/>
          <w:noProof/>
          <w:sz w:val="22"/>
          <w:szCs w:val="22"/>
          <w:lang w:eastAsia="en-GB"/>
        </w:rPr>
      </w:pPr>
      <w:r>
        <w:rPr>
          <w:noProof/>
          <w:lang w:eastAsia="zh-CN"/>
        </w:rPr>
        <w:t>11.6.2</w:t>
      </w:r>
      <w:r>
        <w:rPr>
          <w:rFonts w:asciiTheme="minorHAnsi" w:eastAsiaTheme="minorEastAsia" w:hAnsiTheme="minorHAnsi" w:cstheme="minorBidi"/>
          <w:noProof/>
          <w:sz w:val="22"/>
          <w:szCs w:val="22"/>
          <w:lang w:eastAsia="en-GB"/>
        </w:rPr>
        <w:tab/>
      </w:r>
      <w:r>
        <w:rPr>
          <w:noProof/>
          <w:lang w:eastAsia="zh-CN"/>
        </w:rPr>
        <w:t>File transfer protocols</w:t>
      </w:r>
      <w:r>
        <w:rPr>
          <w:noProof/>
        </w:rPr>
        <w:tab/>
      </w:r>
      <w:r>
        <w:rPr>
          <w:noProof/>
        </w:rPr>
        <w:fldChar w:fldCharType="begin" w:fldLock="1"/>
      </w:r>
      <w:r>
        <w:rPr>
          <w:noProof/>
        </w:rPr>
        <w:instrText xml:space="preserve"> PAGEREF _Toc105505015 \h </w:instrText>
      </w:r>
      <w:r>
        <w:rPr>
          <w:noProof/>
        </w:rPr>
      </w:r>
      <w:r>
        <w:rPr>
          <w:noProof/>
        </w:rPr>
        <w:fldChar w:fldCharType="separate"/>
      </w:r>
      <w:r>
        <w:rPr>
          <w:noProof/>
        </w:rPr>
        <w:t>100</w:t>
      </w:r>
      <w:r>
        <w:rPr>
          <w:noProof/>
        </w:rPr>
        <w:fldChar w:fldCharType="end"/>
      </w:r>
    </w:p>
    <w:p w14:paraId="48A529A4" w14:textId="2E368928" w:rsidR="00171BDA" w:rsidRDefault="00171BDA">
      <w:pPr>
        <w:pStyle w:val="TOC1"/>
        <w:rPr>
          <w:rFonts w:asciiTheme="minorHAnsi" w:eastAsiaTheme="minorEastAsia" w:hAnsiTheme="minorHAnsi" w:cstheme="minorBidi"/>
          <w:noProof/>
          <w:szCs w:val="22"/>
          <w:lang w:eastAsia="en-GB"/>
        </w:rPr>
      </w:pPr>
      <w:r>
        <w:rPr>
          <w:noProof/>
          <w:lang w:eastAsia="zh-CN"/>
        </w:rPr>
        <w:t>12</w:t>
      </w:r>
      <w:r>
        <w:rPr>
          <w:rFonts w:asciiTheme="minorHAnsi" w:eastAsiaTheme="minorEastAsia" w:hAnsiTheme="minorHAnsi" w:cstheme="minorBidi"/>
          <w:noProof/>
          <w:szCs w:val="22"/>
          <w:lang w:eastAsia="en-GB"/>
        </w:rPr>
        <w:tab/>
      </w:r>
      <w:r>
        <w:rPr>
          <w:noProof/>
          <w:lang w:eastAsia="zh-CN"/>
        </w:rPr>
        <w:t>Management services – Stage 3</w:t>
      </w:r>
      <w:r>
        <w:rPr>
          <w:noProof/>
        </w:rPr>
        <w:tab/>
      </w:r>
      <w:r>
        <w:rPr>
          <w:noProof/>
        </w:rPr>
        <w:fldChar w:fldCharType="begin" w:fldLock="1"/>
      </w:r>
      <w:r>
        <w:rPr>
          <w:noProof/>
        </w:rPr>
        <w:instrText xml:space="preserve"> PAGEREF _Toc105505016 \h </w:instrText>
      </w:r>
      <w:r>
        <w:rPr>
          <w:noProof/>
        </w:rPr>
      </w:r>
      <w:r>
        <w:rPr>
          <w:noProof/>
        </w:rPr>
        <w:fldChar w:fldCharType="separate"/>
      </w:r>
      <w:r>
        <w:rPr>
          <w:noProof/>
        </w:rPr>
        <w:t>101</w:t>
      </w:r>
      <w:r>
        <w:rPr>
          <w:noProof/>
        </w:rPr>
        <w:fldChar w:fldCharType="end"/>
      </w:r>
    </w:p>
    <w:p w14:paraId="033B5352" w14:textId="587A17FB" w:rsidR="00171BDA" w:rsidRDefault="00171BDA">
      <w:pPr>
        <w:pStyle w:val="TOC2"/>
        <w:rPr>
          <w:rFonts w:asciiTheme="minorHAnsi" w:eastAsiaTheme="minorEastAsia" w:hAnsiTheme="minorHAnsi" w:cstheme="minorBidi"/>
          <w:noProof/>
          <w:sz w:val="22"/>
          <w:szCs w:val="22"/>
          <w:lang w:eastAsia="en-GB"/>
        </w:rPr>
      </w:pPr>
      <w:r>
        <w:rPr>
          <w:noProof/>
          <w:lang w:eastAsia="zh-CN"/>
        </w:rPr>
        <w:t>12.1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_Toc105505017 \h </w:instrText>
      </w:r>
      <w:r>
        <w:rPr>
          <w:noProof/>
        </w:rPr>
      </w:r>
      <w:r>
        <w:rPr>
          <w:noProof/>
        </w:rPr>
        <w:fldChar w:fldCharType="separate"/>
      </w:r>
      <w:r>
        <w:rPr>
          <w:noProof/>
        </w:rPr>
        <w:t>101</w:t>
      </w:r>
      <w:r>
        <w:rPr>
          <w:noProof/>
        </w:rPr>
        <w:fldChar w:fldCharType="end"/>
      </w:r>
    </w:p>
    <w:p w14:paraId="15F822FE" w14:textId="6CC48917" w:rsidR="00171BDA" w:rsidRDefault="00171BDA">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_Toc105505018 \h </w:instrText>
      </w:r>
      <w:r>
        <w:rPr>
          <w:noProof/>
        </w:rPr>
      </w:r>
      <w:r>
        <w:rPr>
          <w:noProof/>
        </w:rPr>
        <w:fldChar w:fldCharType="separate"/>
      </w:r>
      <w:r>
        <w:rPr>
          <w:noProof/>
        </w:rPr>
        <w:t>101</w:t>
      </w:r>
      <w:r>
        <w:rPr>
          <w:noProof/>
        </w:rPr>
        <w:fldChar w:fldCharType="end"/>
      </w:r>
    </w:p>
    <w:p w14:paraId="6B633893" w14:textId="29A7579B" w:rsidR="00171BDA" w:rsidRDefault="00171BDA">
      <w:pPr>
        <w:pStyle w:val="TOC4"/>
        <w:rPr>
          <w:rFonts w:asciiTheme="minorHAnsi" w:eastAsiaTheme="minorEastAsia" w:hAnsiTheme="minorHAnsi" w:cstheme="minorBidi"/>
          <w:noProof/>
          <w:sz w:val="22"/>
          <w:szCs w:val="22"/>
          <w:lang w:eastAsia="en-GB"/>
        </w:rPr>
      </w:pPr>
      <w:r>
        <w:rPr>
          <w:noProof/>
        </w:rPr>
        <w:t>12.1.1.1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_Toc105505019 \h </w:instrText>
      </w:r>
      <w:r>
        <w:rPr>
          <w:noProof/>
        </w:rPr>
      </w:r>
      <w:r>
        <w:rPr>
          <w:noProof/>
        </w:rPr>
        <w:fldChar w:fldCharType="separate"/>
      </w:r>
      <w:r>
        <w:rPr>
          <w:noProof/>
        </w:rPr>
        <w:t>101</w:t>
      </w:r>
      <w:r>
        <w:rPr>
          <w:noProof/>
        </w:rPr>
        <w:fldChar w:fldCharType="end"/>
      </w:r>
    </w:p>
    <w:p w14:paraId="587E4920" w14:textId="77D8FCE9" w:rsidR="00171BDA" w:rsidRDefault="00171BDA">
      <w:pPr>
        <w:pStyle w:val="TOC5"/>
        <w:rPr>
          <w:rFonts w:asciiTheme="minorHAnsi" w:eastAsiaTheme="minorEastAsia" w:hAnsiTheme="minorHAnsi" w:cstheme="minorBidi"/>
          <w:noProof/>
          <w:sz w:val="22"/>
          <w:szCs w:val="22"/>
          <w:lang w:eastAsia="en-GB"/>
        </w:rPr>
      </w:pPr>
      <w:r>
        <w:rPr>
          <w:noProof/>
        </w:rPr>
        <w:t>12.1.1.1.1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_Toc105505020 \h </w:instrText>
      </w:r>
      <w:r>
        <w:rPr>
          <w:noProof/>
        </w:rPr>
      </w:r>
      <w:r>
        <w:rPr>
          <w:noProof/>
        </w:rPr>
        <w:fldChar w:fldCharType="separate"/>
      </w:r>
      <w:r>
        <w:rPr>
          <w:noProof/>
        </w:rPr>
        <w:t>101</w:t>
      </w:r>
      <w:r>
        <w:rPr>
          <w:noProof/>
        </w:rPr>
        <w:fldChar w:fldCharType="end"/>
      </w:r>
    </w:p>
    <w:p w14:paraId="7FC835D9" w14:textId="39F1B10C" w:rsidR="00171BDA" w:rsidRDefault="00171BDA">
      <w:pPr>
        <w:pStyle w:val="TOC5"/>
        <w:rPr>
          <w:rFonts w:asciiTheme="minorHAnsi" w:eastAsiaTheme="minorEastAsia" w:hAnsiTheme="minorHAnsi" w:cstheme="minorBidi"/>
          <w:noProof/>
          <w:sz w:val="22"/>
          <w:szCs w:val="22"/>
          <w:lang w:eastAsia="en-GB"/>
        </w:rPr>
      </w:pPr>
      <w:r>
        <w:rPr>
          <w:noProof/>
        </w:rPr>
        <w:t>12.1.1.1.2</w:t>
      </w:r>
      <w:r>
        <w:rPr>
          <w:rFonts w:asciiTheme="minorHAnsi" w:eastAsiaTheme="minorEastAsia" w:hAnsiTheme="minorHAnsi" w:cstheme="minorBidi"/>
          <w:noProof/>
          <w:sz w:val="22"/>
          <w:szCs w:val="22"/>
          <w:lang w:eastAsia="en-GB"/>
        </w:rPr>
        <w:tab/>
      </w:r>
      <w:r>
        <w:rPr>
          <w:noProof/>
        </w:rPr>
        <w:t>Operation createMOI</w:t>
      </w:r>
      <w:r>
        <w:rPr>
          <w:noProof/>
        </w:rPr>
        <w:tab/>
      </w:r>
      <w:r>
        <w:rPr>
          <w:noProof/>
        </w:rPr>
        <w:fldChar w:fldCharType="begin" w:fldLock="1"/>
      </w:r>
      <w:r>
        <w:rPr>
          <w:noProof/>
        </w:rPr>
        <w:instrText xml:space="preserve"> PAGEREF _Toc105505021 \h </w:instrText>
      </w:r>
      <w:r>
        <w:rPr>
          <w:noProof/>
        </w:rPr>
      </w:r>
      <w:r>
        <w:rPr>
          <w:noProof/>
        </w:rPr>
        <w:fldChar w:fldCharType="separate"/>
      </w:r>
      <w:r>
        <w:rPr>
          <w:noProof/>
        </w:rPr>
        <w:t>101</w:t>
      </w:r>
      <w:r>
        <w:rPr>
          <w:noProof/>
        </w:rPr>
        <w:fldChar w:fldCharType="end"/>
      </w:r>
    </w:p>
    <w:p w14:paraId="3EC6D53F" w14:textId="370A2493" w:rsidR="00171BDA" w:rsidRDefault="00171BDA">
      <w:pPr>
        <w:pStyle w:val="TOC5"/>
        <w:rPr>
          <w:rFonts w:asciiTheme="minorHAnsi" w:eastAsiaTheme="minorEastAsia" w:hAnsiTheme="minorHAnsi" w:cstheme="minorBidi"/>
          <w:noProof/>
          <w:sz w:val="22"/>
          <w:szCs w:val="22"/>
          <w:lang w:eastAsia="en-GB"/>
        </w:rPr>
      </w:pPr>
      <w:r>
        <w:rPr>
          <w:noProof/>
        </w:rPr>
        <w:t>12.1.1.1.3</w:t>
      </w:r>
      <w:r>
        <w:rPr>
          <w:rFonts w:asciiTheme="minorHAnsi" w:eastAsiaTheme="minorEastAsia" w:hAnsiTheme="minorHAnsi" w:cstheme="minorBidi"/>
          <w:noProof/>
          <w:sz w:val="22"/>
          <w:szCs w:val="22"/>
          <w:lang w:eastAsia="en-GB"/>
        </w:rPr>
        <w:tab/>
      </w:r>
      <w:r>
        <w:rPr>
          <w:noProof/>
        </w:rPr>
        <w:t>Operation getMOIAttributes</w:t>
      </w:r>
      <w:r>
        <w:rPr>
          <w:noProof/>
        </w:rPr>
        <w:tab/>
      </w:r>
      <w:r>
        <w:rPr>
          <w:noProof/>
        </w:rPr>
        <w:fldChar w:fldCharType="begin" w:fldLock="1"/>
      </w:r>
      <w:r>
        <w:rPr>
          <w:noProof/>
        </w:rPr>
        <w:instrText xml:space="preserve"> PAGEREF _Toc105505022 \h </w:instrText>
      </w:r>
      <w:r>
        <w:rPr>
          <w:noProof/>
        </w:rPr>
      </w:r>
      <w:r>
        <w:rPr>
          <w:noProof/>
        </w:rPr>
        <w:fldChar w:fldCharType="separate"/>
      </w:r>
      <w:r>
        <w:rPr>
          <w:noProof/>
        </w:rPr>
        <w:t>102</w:t>
      </w:r>
      <w:r>
        <w:rPr>
          <w:noProof/>
        </w:rPr>
        <w:fldChar w:fldCharType="end"/>
      </w:r>
    </w:p>
    <w:p w14:paraId="6CEF9ED6" w14:textId="7A38B7CA" w:rsidR="00171BDA" w:rsidRDefault="00171BDA">
      <w:pPr>
        <w:pStyle w:val="TOC5"/>
        <w:rPr>
          <w:rFonts w:asciiTheme="minorHAnsi" w:eastAsiaTheme="minorEastAsia" w:hAnsiTheme="minorHAnsi" w:cstheme="minorBidi"/>
          <w:noProof/>
          <w:sz w:val="22"/>
          <w:szCs w:val="22"/>
          <w:lang w:eastAsia="en-GB"/>
        </w:rPr>
      </w:pPr>
      <w:r>
        <w:rPr>
          <w:noProof/>
        </w:rPr>
        <w:t>12.1.1.1.4</w:t>
      </w:r>
      <w:r>
        <w:rPr>
          <w:rFonts w:asciiTheme="minorHAnsi" w:eastAsiaTheme="minorEastAsia" w:hAnsiTheme="minorHAnsi" w:cstheme="minorBidi"/>
          <w:noProof/>
          <w:sz w:val="22"/>
          <w:szCs w:val="22"/>
          <w:lang w:eastAsia="en-GB"/>
        </w:rPr>
        <w:tab/>
      </w:r>
      <w:r>
        <w:rPr>
          <w:noProof/>
        </w:rPr>
        <w:t>Operation modifyMOIAttributes</w:t>
      </w:r>
      <w:r>
        <w:rPr>
          <w:noProof/>
        </w:rPr>
        <w:tab/>
      </w:r>
      <w:r>
        <w:rPr>
          <w:noProof/>
        </w:rPr>
        <w:fldChar w:fldCharType="begin" w:fldLock="1"/>
      </w:r>
      <w:r>
        <w:rPr>
          <w:noProof/>
        </w:rPr>
        <w:instrText xml:space="preserve"> PAGEREF _Toc105505023 \h </w:instrText>
      </w:r>
      <w:r>
        <w:rPr>
          <w:noProof/>
        </w:rPr>
      </w:r>
      <w:r>
        <w:rPr>
          <w:noProof/>
        </w:rPr>
        <w:fldChar w:fldCharType="separate"/>
      </w:r>
      <w:r>
        <w:rPr>
          <w:noProof/>
        </w:rPr>
        <w:t>102</w:t>
      </w:r>
      <w:r>
        <w:rPr>
          <w:noProof/>
        </w:rPr>
        <w:fldChar w:fldCharType="end"/>
      </w:r>
    </w:p>
    <w:p w14:paraId="3FAD667D" w14:textId="6F61AFB7" w:rsidR="00171BDA" w:rsidRDefault="00171BDA">
      <w:pPr>
        <w:pStyle w:val="TOC6"/>
        <w:rPr>
          <w:rFonts w:asciiTheme="minorHAnsi" w:eastAsiaTheme="minorEastAsia" w:hAnsiTheme="minorHAnsi" w:cstheme="minorBidi"/>
          <w:noProof/>
          <w:sz w:val="22"/>
          <w:szCs w:val="22"/>
          <w:lang w:eastAsia="en-GB"/>
        </w:rPr>
      </w:pPr>
      <w:r>
        <w:rPr>
          <w:noProof/>
        </w:rPr>
        <w:t>12.1.1.1.4.1</w:t>
      </w:r>
      <w:r>
        <w:rPr>
          <w:rFonts w:asciiTheme="minorHAnsi" w:eastAsiaTheme="minorEastAsia" w:hAnsiTheme="minorHAnsi" w:cstheme="minorBidi"/>
          <w:noProof/>
          <w:sz w:val="22"/>
          <w:szCs w:val="22"/>
          <w:lang w:eastAsia="en-GB"/>
        </w:rPr>
        <w:tab/>
      </w:r>
      <w:r>
        <w:rPr>
          <w:noProof/>
        </w:rPr>
        <w:t>Mapping to HTTP PUT</w:t>
      </w:r>
      <w:r>
        <w:rPr>
          <w:noProof/>
        </w:rPr>
        <w:tab/>
      </w:r>
      <w:r>
        <w:rPr>
          <w:noProof/>
        </w:rPr>
        <w:fldChar w:fldCharType="begin" w:fldLock="1"/>
      </w:r>
      <w:r>
        <w:rPr>
          <w:noProof/>
        </w:rPr>
        <w:instrText xml:space="preserve"> PAGEREF _Toc105505024 \h </w:instrText>
      </w:r>
      <w:r>
        <w:rPr>
          <w:noProof/>
        </w:rPr>
      </w:r>
      <w:r>
        <w:rPr>
          <w:noProof/>
        </w:rPr>
        <w:fldChar w:fldCharType="separate"/>
      </w:r>
      <w:r>
        <w:rPr>
          <w:noProof/>
        </w:rPr>
        <w:t>102</w:t>
      </w:r>
      <w:r>
        <w:rPr>
          <w:noProof/>
        </w:rPr>
        <w:fldChar w:fldCharType="end"/>
      </w:r>
    </w:p>
    <w:p w14:paraId="7A418EDE" w14:textId="11D86671" w:rsidR="00171BDA" w:rsidRDefault="00171BDA">
      <w:pPr>
        <w:pStyle w:val="TOC6"/>
        <w:rPr>
          <w:rFonts w:asciiTheme="minorHAnsi" w:eastAsiaTheme="minorEastAsia" w:hAnsiTheme="minorHAnsi" w:cstheme="minorBidi"/>
          <w:noProof/>
          <w:sz w:val="22"/>
          <w:szCs w:val="22"/>
          <w:lang w:eastAsia="en-GB"/>
        </w:rPr>
      </w:pPr>
      <w:r>
        <w:rPr>
          <w:noProof/>
        </w:rPr>
        <w:t>12.1.1.1.4.2</w:t>
      </w:r>
      <w:r>
        <w:rPr>
          <w:rFonts w:asciiTheme="minorHAnsi" w:eastAsiaTheme="minorEastAsia" w:hAnsiTheme="minorHAnsi" w:cstheme="minorBidi"/>
          <w:noProof/>
          <w:sz w:val="22"/>
          <w:szCs w:val="22"/>
          <w:lang w:eastAsia="en-GB"/>
        </w:rPr>
        <w:tab/>
      </w:r>
      <w:r>
        <w:rPr>
          <w:noProof/>
        </w:rPr>
        <w:t>Mapping to HTTP PATCH</w:t>
      </w:r>
      <w:r>
        <w:rPr>
          <w:noProof/>
        </w:rPr>
        <w:tab/>
      </w:r>
      <w:r>
        <w:rPr>
          <w:noProof/>
        </w:rPr>
        <w:fldChar w:fldCharType="begin" w:fldLock="1"/>
      </w:r>
      <w:r>
        <w:rPr>
          <w:noProof/>
        </w:rPr>
        <w:instrText xml:space="preserve"> PAGEREF _Toc105505025 \h </w:instrText>
      </w:r>
      <w:r>
        <w:rPr>
          <w:noProof/>
        </w:rPr>
      </w:r>
      <w:r>
        <w:rPr>
          <w:noProof/>
        </w:rPr>
        <w:fldChar w:fldCharType="separate"/>
      </w:r>
      <w:r>
        <w:rPr>
          <w:noProof/>
        </w:rPr>
        <w:t>103</w:t>
      </w:r>
      <w:r>
        <w:rPr>
          <w:noProof/>
        </w:rPr>
        <w:fldChar w:fldCharType="end"/>
      </w:r>
    </w:p>
    <w:p w14:paraId="4012C319" w14:textId="6FC4BCF5" w:rsidR="00171BDA" w:rsidRDefault="00171BDA">
      <w:pPr>
        <w:pStyle w:val="TOC5"/>
        <w:rPr>
          <w:rFonts w:asciiTheme="minorHAnsi" w:eastAsiaTheme="minorEastAsia" w:hAnsiTheme="minorHAnsi" w:cstheme="minorBidi"/>
          <w:noProof/>
          <w:sz w:val="22"/>
          <w:szCs w:val="22"/>
          <w:lang w:eastAsia="en-GB"/>
        </w:rPr>
      </w:pPr>
      <w:r>
        <w:rPr>
          <w:noProof/>
        </w:rPr>
        <w:t>12.1.1.1.5</w:t>
      </w:r>
      <w:r>
        <w:rPr>
          <w:rFonts w:asciiTheme="minorHAnsi" w:eastAsiaTheme="minorEastAsia" w:hAnsiTheme="minorHAnsi" w:cstheme="minorBidi"/>
          <w:noProof/>
          <w:sz w:val="22"/>
          <w:szCs w:val="22"/>
          <w:lang w:eastAsia="en-GB"/>
        </w:rPr>
        <w:tab/>
      </w:r>
      <w:r>
        <w:rPr>
          <w:noProof/>
        </w:rPr>
        <w:t>Operation deleteMOI</w:t>
      </w:r>
      <w:r>
        <w:rPr>
          <w:noProof/>
        </w:rPr>
        <w:tab/>
      </w:r>
      <w:r>
        <w:rPr>
          <w:noProof/>
        </w:rPr>
        <w:fldChar w:fldCharType="begin" w:fldLock="1"/>
      </w:r>
      <w:r>
        <w:rPr>
          <w:noProof/>
        </w:rPr>
        <w:instrText xml:space="preserve"> PAGEREF _Toc105505026 \h </w:instrText>
      </w:r>
      <w:r>
        <w:rPr>
          <w:noProof/>
        </w:rPr>
      </w:r>
      <w:r>
        <w:rPr>
          <w:noProof/>
        </w:rPr>
        <w:fldChar w:fldCharType="separate"/>
      </w:r>
      <w:r>
        <w:rPr>
          <w:noProof/>
        </w:rPr>
        <w:t>104</w:t>
      </w:r>
      <w:r>
        <w:rPr>
          <w:noProof/>
        </w:rPr>
        <w:fldChar w:fldCharType="end"/>
      </w:r>
    </w:p>
    <w:p w14:paraId="2AD37804" w14:textId="01D034A4" w:rsidR="00171BDA" w:rsidRDefault="00171BDA">
      <w:pPr>
        <w:pStyle w:val="TOC5"/>
        <w:rPr>
          <w:rFonts w:asciiTheme="minorHAnsi" w:eastAsiaTheme="minorEastAsia" w:hAnsiTheme="minorHAnsi" w:cstheme="minorBidi"/>
          <w:noProof/>
          <w:sz w:val="22"/>
          <w:szCs w:val="22"/>
          <w:lang w:eastAsia="en-GB"/>
        </w:rPr>
      </w:pPr>
      <w:r>
        <w:rPr>
          <w:noProof/>
        </w:rPr>
        <w:t>12.1.1.1.</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_Toc105505027 \h </w:instrText>
      </w:r>
      <w:r>
        <w:rPr>
          <w:noProof/>
        </w:rPr>
      </w:r>
      <w:r>
        <w:rPr>
          <w:noProof/>
        </w:rPr>
        <w:fldChar w:fldCharType="separate"/>
      </w:r>
      <w:r>
        <w:rPr>
          <w:noProof/>
        </w:rPr>
        <w:t>105</w:t>
      </w:r>
      <w:r>
        <w:rPr>
          <w:noProof/>
        </w:rPr>
        <w:fldChar w:fldCharType="end"/>
      </w:r>
    </w:p>
    <w:p w14:paraId="0DAFF471" w14:textId="572696F7" w:rsidR="00171BDA" w:rsidRDefault="00171BDA">
      <w:pPr>
        <w:pStyle w:val="TOC5"/>
        <w:rPr>
          <w:rFonts w:asciiTheme="minorHAnsi" w:eastAsiaTheme="minorEastAsia" w:hAnsiTheme="minorHAnsi" w:cstheme="minorBidi"/>
          <w:noProof/>
          <w:sz w:val="22"/>
          <w:szCs w:val="22"/>
          <w:lang w:eastAsia="en-GB"/>
        </w:rPr>
      </w:pPr>
      <w:r>
        <w:rPr>
          <w:noProof/>
        </w:rPr>
        <w:t>12.1.1.1.</w:t>
      </w:r>
      <w:r>
        <w:rPr>
          <w:noProof/>
          <w:lang w:eastAsia="zh-CN"/>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_Toc105505028 \h </w:instrText>
      </w:r>
      <w:r>
        <w:rPr>
          <w:noProof/>
        </w:rPr>
      </w:r>
      <w:r>
        <w:rPr>
          <w:noProof/>
        </w:rPr>
        <w:fldChar w:fldCharType="separate"/>
      </w:r>
      <w:r>
        <w:rPr>
          <w:noProof/>
        </w:rPr>
        <w:t>105</w:t>
      </w:r>
      <w:r>
        <w:rPr>
          <w:noProof/>
        </w:rPr>
        <w:fldChar w:fldCharType="end"/>
      </w:r>
    </w:p>
    <w:p w14:paraId="3241555D" w14:textId="4459F21B" w:rsidR="00171BDA" w:rsidRDefault="00171BDA">
      <w:pPr>
        <w:pStyle w:val="TOC4"/>
        <w:rPr>
          <w:rFonts w:asciiTheme="minorHAnsi" w:eastAsiaTheme="minorEastAsia" w:hAnsiTheme="minorHAnsi" w:cstheme="minorBidi"/>
          <w:noProof/>
          <w:sz w:val="22"/>
          <w:szCs w:val="22"/>
          <w:lang w:eastAsia="en-GB"/>
        </w:rPr>
      </w:pPr>
      <w:r>
        <w:rPr>
          <w:noProof/>
        </w:rPr>
        <w:t>12.1.1.2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_Toc105505029 \h </w:instrText>
      </w:r>
      <w:r>
        <w:rPr>
          <w:noProof/>
        </w:rPr>
      </w:r>
      <w:r>
        <w:rPr>
          <w:noProof/>
        </w:rPr>
        <w:fldChar w:fldCharType="separate"/>
      </w:r>
      <w:r>
        <w:rPr>
          <w:noProof/>
        </w:rPr>
        <w:t>105</w:t>
      </w:r>
      <w:r>
        <w:rPr>
          <w:noProof/>
        </w:rPr>
        <w:fldChar w:fldCharType="end"/>
      </w:r>
    </w:p>
    <w:p w14:paraId="0F74A11D" w14:textId="03F12A03" w:rsidR="00171BDA" w:rsidRDefault="00171BDA">
      <w:pPr>
        <w:pStyle w:val="TOC5"/>
        <w:rPr>
          <w:rFonts w:asciiTheme="minorHAnsi" w:eastAsiaTheme="minorEastAsia" w:hAnsiTheme="minorHAnsi" w:cstheme="minorBidi"/>
          <w:noProof/>
          <w:sz w:val="22"/>
          <w:szCs w:val="22"/>
          <w:lang w:eastAsia="en-GB"/>
        </w:rPr>
      </w:pPr>
      <w:r>
        <w:rPr>
          <w:noProof/>
        </w:rPr>
        <w:t>12.1.1.2.1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_Toc105505030 \h </w:instrText>
      </w:r>
      <w:r>
        <w:rPr>
          <w:noProof/>
        </w:rPr>
      </w:r>
      <w:r>
        <w:rPr>
          <w:noProof/>
        </w:rPr>
        <w:fldChar w:fldCharType="separate"/>
      </w:r>
      <w:r>
        <w:rPr>
          <w:noProof/>
        </w:rPr>
        <w:t>105</w:t>
      </w:r>
      <w:r>
        <w:rPr>
          <w:noProof/>
        </w:rPr>
        <w:fldChar w:fldCharType="end"/>
      </w:r>
    </w:p>
    <w:p w14:paraId="08557E3A" w14:textId="42D8B3AB" w:rsidR="00171BDA" w:rsidRDefault="00171BDA">
      <w:pPr>
        <w:pStyle w:val="TOC5"/>
        <w:rPr>
          <w:rFonts w:asciiTheme="minorHAnsi" w:eastAsiaTheme="minorEastAsia" w:hAnsiTheme="minorHAnsi" w:cstheme="minorBidi"/>
          <w:noProof/>
          <w:sz w:val="22"/>
          <w:szCs w:val="22"/>
          <w:lang w:eastAsia="en-GB"/>
        </w:rPr>
      </w:pPr>
      <w:r>
        <w:rPr>
          <w:noProof/>
        </w:rPr>
        <w:t>12.1.1.2.2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_Toc105505031 \h </w:instrText>
      </w:r>
      <w:r>
        <w:rPr>
          <w:noProof/>
        </w:rPr>
      </w:r>
      <w:r>
        <w:rPr>
          <w:noProof/>
        </w:rPr>
        <w:fldChar w:fldCharType="separate"/>
      </w:r>
      <w:r>
        <w:rPr>
          <w:noProof/>
        </w:rPr>
        <w:t>105</w:t>
      </w:r>
      <w:r>
        <w:rPr>
          <w:noProof/>
        </w:rPr>
        <w:fldChar w:fldCharType="end"/>
      </w:r>
    </w:p>
    <w:p w14:paraId="52D81C62" w14:textId="76F7BEA8" w:rsidR="00171BDA" w:rsidRDefault="00171BDA">
      <w:pPr>
        <w:pStyle w:val="TOC5"/>
        <w:rPr>
          <w:rFonts w:asciiTheme="minorHAnsi" w:eastAsiaTheme="minorEastAsia" w:hAnsiTheme="minorHAnsi" w:cstheme="minorBidi"/>
          <w:noProof/>
          <w:sz w:val="22"/>
          <w:szCs w:val="22"/>
          <w:lang w:eastAsia="en-GB"/>
        </w:rPr>
      </w:pPr>
      <w:r>
        <w:rPr>
          <w:noProof/>
        </w:rPr>
        <w:t>12.1.1.2.3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_Toc105505032 \h </w:instrText>
      </w:r>
      <w:r>
        <w:rPr>
          <w:noProof/>
        </w:rPr>
      </w:r>
      <w:r>
        <w:rPr>
          <w:noProof/>
        </w:rPr>
        <w:fldChar w:fldCharType="separate"/>
      </w:r>
      <w:r>
        <w:rPr>
          <w:noProof/>
        </w:rPr>
        <w:t>105</w:t>
      </w:r>
      <w:r>
        <w:rPr>
          <w:noProof/>
        </w:rPr>
        <w:fldChar w:fldCharType="end"/>
      </w:r>
    </w:p>
    <w:p w14:paraId="47C5C6F9" w14:textId="5CCD3B02" w:rsidR="00171BDA" w:rsidRDefault="00171BDA">
      <w:pPr>
        <w:pStyle w:val="TOC5"/>
        <w:rPr>
          <w:rFonts w:asciiTheme="minorHAnsi" w:eastAsiaTheme="minorEastAsia" w:hAnsiTheme="minorHAnsi" w:cstheme="minorBidi"/>
          <w:noProof/>
          <w:sz w:val="22"/>
          <w:szCs w:val="22"/>
          <w:lang w:eastAsia="en-GB"/>
        </w:rPr>
      </w:pPr>
      <w:r>
        <w:rPr>
          <w:noProof/>
        </w:rPr>
        <w:t>12.1.1.2.4</w:t>
      </w:r>
      <w:r>
        <w:rPr>
          <w:rFonts w:asciiTheme="minorHAnsi" w:eastAsiaTheme="minorEastAsia" w:hAnsiTheme="minorHAnsi" w:cstheme="minorBidi"/>
          <w:noProof/>
          <w:sz w:val="22"/>
          <w:szCs w:val="22"/>
          <w:lang w:eastAsia="en-GB"/>
        </w:rPr>
        <w:tab/>
      </w:r>
      <w:r>
        <w:rPr>
          <w:noProof/>
        </w:rPr>
        <w:t>Notification notifyMOIAttributeValueChanges</w:t>
      </w:r>
      <w:r>
        <w:rPr>
          <w:noProof/>
        </w:rPr>
        <w:tab/>
      </w:r>
      <w:r>
        <w:rPr>
          <w:noProof/>
        </w:rPr>
        <w:fldChar w:fldCharType="begin" w:fldLock="1"/>
      </w:r>
      <w:r>
        <w:rPr>
          <w:noProof/>
        </w:rPr>
        <w:instrText xml:space="preserve"> PAGEREF _Toc105505033 \h </w:instrText>
      </w:r>
      <w:r>
        <w:rPr>
          <w:noProof/>
        </w:rPr>
      </w:r>
      <w:r>
        <w:rPr>
          <w:noProof/>
        </w:rPr>
        <w:fldChar w:fldCharType="separate"/>
      </w:r>
      <w:r>
        <w:rPr>
          <w:noProof/>
        </w:rPr>
        <w:t>105</w:t>
      </w:r>
      <w:r>
        <w:rPr>
          <w:noProof/>
        </w:rPr>
        <w:fldChar w:fldCharType="end"/>
      </w:r>
    </w:p>
    <w:p w14:paraId="096F2377" w14:textId="69B85C79" w:rsidR="00171BDA" w:rsidRDefault="00171BDA">
      <w:pPr>
        <w:pStyle w:val="TOC5"/>
        <w:rPr>
          <w:rFonts w:asciiTheme="minorHAnsi" w:eastAsiaTheme="minorEastAsia" w:hAnsiTheme="minorHAnsi" w:cstheme="minorBidi"/>
          <w:noProof/>
          <w:sz w:val="22"/>
          <w:szCs w:val="22"/>
          <w:lang w:eastAsia="en-GB"/>
        </w:rPr>
      </w:pPr>
      <w:r>
        <w:rPr>
          <w:noProof/>
        </w:rPr>
        <w:t>12.1.1.2.5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_Toc105505034 \h </w:instrText>
      </w:r>
      <w:r>
        <w:rPr>
          <w:noProof/>
        </w:rPr>
      </w:r>
      <w:r>
        <w:rPr>
          <w:noProof/>
        </w:rPr>
        <w:fldChar w:fldCharType="separate"/>
      </w:r>
      <w:r>
        <w:rPr>
          <w:noProof/>
        </w:rPr>
        <w:t>106</w:t>
      </w:r>
      <w:r>
        <w:rPr>
          <w:noProof/>
        </w:rPr>
        <w:fldChar w:fldCharType="end"/>
      </w:r>
    </w:p>
    <w:p w14:paraId="07B03A04" w14:textId="3C212DC4" w:rsidR="00171BDA" w:rsidRDefault="00171BDA">
      <w:pPr>
        <w:pStyle w:val="TOC4"/>
        <w:rPr>
          <w:rFonts w:asciiTheme="minorHAnsi" w:eastAsiaTheme="minorEastAsia" w:hAnsiTheme="minorHAnsi" w:cstheme="minorBidi"/>
          <w:noProof/>
          <w:sz w:val="22"/>
          <w:szCs w:val="22"/>
          <w:lang w:eastAsia="en-GB"/>
        </w:rPr>
      </w:pPr>
      <w:r>
        <w:rPr>
          <w:noProof/>
        </w:rPr>
        <w:t>12.1.1.3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_Toc105505035 \h </w:instrText>
      </w:r>
      <w:r>
        <w:rPr>
          <w:noProof/>
        </w:rPr>
      </w:r>
      <w:r>
        <w:rPr>
          <w:noProof/>
        </w:rPr>
        <w:fldChar w:fldCharType="separate"/>
      </w:r>
      <w:r>
        <w:rPr>
          <w:noProof/>
        </w:rPr>
        <w:t>106</w:t>
      </w:r>
      <w:r>
        <w:rPr>
          <w:noProof/>
        </w:rPr>
        <w:fldChar w:fldCharType="end"/>
      </w:r>
    </w:p>
    <w:p w14:paraId="0EAE5E42" w14:textId="1E25B5FA" w:rsidR="00171BDA" w:rsidRDefault="00171BDA">
      <w:pPr>
        <w:pStyle w:val="TOC5"/>
        <w:rPr>
          <w:rFonts w:asciiTheme="minorHAnsi" w:eastAsiaTheme="minorEastAsia" w:hAnsiTheme="minorHAnsi" w:cstheme="minorBidi"/>
          <w:noProof/>
          <w:sz w:val="22"/>
          <w:szCs w:val="22"/>
          <w:lang w:eastAsia="en-GB"/>
        </w:rPr>
      </w:pPr>
      <w:r>
        <w:rPr>
          <w:noProof/>
        </w:rPr>
        <w:t>12.1.1.3.1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_Toc105505036 \h </w:instrText>
      </w:r>
      <w:r>
        <w:rPr>
          <w:noProof/>
        </w:rPr>
      </w:r>
      <w:r>
        <w:rPr>
          <w:noProof/>
        </w:rPr>
        <w:fldChar w:fldCharType="separate"/>
      </w:r>
      <w:r>
        <w:rPr>
          <w:noProof/>
        </w:rPr>
        <w:t>106</w:t>
      </w:r>
      <w:r>
        <w:rPr>
          <w:noProof/>
        </w:rPr>
        <w:fldChar w:fldCharType="end"/>
      </w:r>
    </w:p>
    <w:p w14:paraId="5262C34C" w14:textId="76F63023" w:rsidR="00171BDA" w:rsidRDefault="00171BDA">
      <w:pPr>
        <w:pStyle w:val="TOC6"/>
        <w:rPr>
          <w:rFonts w:asciiTheme="minorHAnsi" w:eastAsiaTheme="minorEastAsia" w:hAnsiTheme="minorHAnsi" w:cstheme="minorBidi"/>
          <w:noProof/>
          <w:sz w:val="22"/>
          <w:szCs w:val="22"/>
          <w:lang w:eastAsia="en-GB"/>
        </w:rPr>
      </w:pPr>
      <w:r>
        <w:rPr>
          <w:noProof/>
        </w:rPr>
        <w:t>12.1.1.3.1.2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_Toc105505037 \h </w:instrText>
      </w:r>
      <w:r>
        <w:rPr>
          <w:noProof/>
        </w:rPr>
      </w:r>
      <w:r>
        <w:rPr>
          <w:noProof/>
        </w:rPr>
        <w:fldChar w:fldCharType="separate"/>
      </w:r>
      <w:r>
        <w:rPr>
          <w:noProof/>
        </w:rPr>
        <w:t>107</w:t>
      </w:r>
      <w:r>
        <w:rPr>
          <w:noProof/>
        </w:rPr>
        <w:fldChar w:fldCharType="end"/>
      </w:r>
    </w:p>
    <w:p w14:paraId="31EB12BA" w14:textId="7C0BAD5E" w:rsidR="00171BDA" w:rsidRDefault="00171BDA">
      <w:pPr>
        <w:pStyle w:val="TOC5"/>
        <w:rPr>
          <w:rFonts w:asciiTheme="minorHAnsi" w:eastAsiaTheme="minorEastAsia" w:hAnsiTheme="minorHAnsi" w:cstheme="minorBidi"/>
          <w:noProof/>
          <w:sz w:val="22"/>
          <w:szCs w:val="22"/>
          <w:lang w:eastAsia="en-GB"/>
        </w:rPr>
      </w:pPr>
      <w:r>
        <w:rPr>
          <w:noProof/>
        </w:rPr>
        <w:lastRenderedPageBreak/>
        <w:t>12.1.1.3.2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_Toc105505038 \h </w:instrText>
      </w:r>
      <w:r>
        <w:rPr>
          <w:noProof/>
        </w:rPr>
      </w:r>
      <w:r>
        <w:rPr>
          <w:noProof/>
        </w:rPr>
        <w:fldChar w:fldCharType="separate"/>
      </w:r>
      <w:r>
        <w:rPr>
          <w:noProof/>
        </w:rPr>
        <w:t>107</w:t>
      </w:r>
      <w:r>
        <w:rPr>
          <w:noProof/>
        </w:rPr>
        <w:fldChar w:fldCharType="end"/>
      </w:r>
    </w:p>
    <w:p w14:paraId="223A346D" w14:textId="3ACC5F02" w:rsidR="00171BDA" w:rsidRDefault="00171BDA">
      <w:pPr>
        <w:pStyle w:val="TOC6"/>
        <w:rPr>
          <w:rFonts w:asciiTheme="minorHAnsi" w:eastAsiaTheme="minorEastAsia" w:hAnsiTheme="minorHAnsi" w:cstheme="minorBidi"/>
          <w:noProof/>
          <w:sz w:val="22"/>
          <w:szCs w:val="22"/>
          <w:lang w:eastAsia="en-GB"/>
        </w:rPr>
      </w:pPr>
      <w:r>
        <w:rPr>
          <w:noProof/>
        </w:rPr>
        <w:t>12.1.1.3.2.1</w:t>
      </w:r>
      <w:r>
        <w:rPr>
          <w:rFonts w:asciiTheme="minorHAnsi" w:eastAsiaTheme="minorEastAsia" w:hAnsiTheme="minorHAnsi" w:cstheme="minorBidi"/>
          <w:noProof/>
          <w:sz w:val="22"/>
          <w:szCs w:val="22"/>
          <w:lang w:eastAsia="en-GB"/>
        </w:rPr>
        <w:tab/>
      </w:r>
      <w:r>
        <w:rPr>
          <w:noProof/>
        </w:rPr>
        <w:t>Resource "…/{className}={id}"</w:t>
      </w:r>
      <w:r>
        <w:rPr>
          <w:noProof/>
        </w:rPr>
        <w:tab/>
      </w:r>
      <w:r>
        <w:rPr>
          <w:noProof/>
        </w:rPr>
        <w:fldChar w:fldCharType="begin" w:fldLock="1"/>
      </w:r>
      <w:r>
        <w:rPr>
          <w:noProof/>
        </w:rPr>
        <w:instrText xml:space="preserve"> PAGEREF _Toc105505039 \h </w:instrText>
      </w:r>
      <w:r>
        <w:rPr>
          <w:noProof/>
        </w:rPr>
      </w:r>
      <w:r>
        <w:rPr>
          <w:noProof/>
        </w:rPr>
        <w:fldChar w:fldCharType="separate"/>
      </w:r>
      <w:r>
        <w:rPr>
          <w:noProof/>
        </w:rPr>
        <w:t>107</w:t>
      </w:r>
      <w:r>
        <w:rPr>
          <w:noProof/>
        </w:rPr>
        <w:fldChar w:fldCharType="end"/>
      </w:r>
    </w:p>
    <w:p w14:paraId="2DF9FEAF" w14:textId="38B4F4A6" w:rsidR="00171BDA" w:rsidRDefault="00171BDA">
      <w:pPr>
        <w:pStyle w:val="TOC7"/>
        <w:rPr>
          <w:rFonts w:asciiTheme="minorHAnsi" w:eastAsiaTheme="minorEastAsia" w:hAnsiTheme="minorHAnsi" w:cstheme="minorBidi"/>
          <w:noProof/>
          <w:sz w:val="22"/>
          <w:szCs w:val="22"/>
          <w:lang w:eastAsia="en-GB"/>
        </w:rPr>
      </w:pPr>
      <w:r>
        <w:rPr>
          <w:noProof/>
          <w:lang w:eastAsia="zh-CN"/>
        </w:rPr>
        <w:t>12.1.1.3.2.1.1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_Toc105505040 \h </w:instrText>
      </w:r>
      <w:r>
        <w:rPr>
          <w:noProof/>
        </w:rPr>
      </w:r>
      <w:r>
        <w:rPr>
          <w:noProof/>
        </w:rPr>
        <w:fldChar w:fldCharType="separate"/>
      </w:r>
      <w:r>
        <w:rPr>
          <w:noProof/>
        </w:rPr>
        <w:t>107</w:t>
      </w:r>
      <w:r>
        <w:rPr>
          <w:noProof/>
        </w:rPr>
        <w:fldChar w:fldCharType="end"/>
      </w:r>
    </w:p>
    <w:p w14:paraId="6AAC452E" w14:textId="29EA1B90" w:rsidR="00171BDA" w:rsidRDefault="00171BDA">
      <w:pPr>
        <w:pStyle w:val="TOC7"/>
        <w:rPr>
          <w:rFonts w:asciiTheme="minorHAnsi" w:eastAsiaTheme="minorEastAsia" w:hAnsiTheme="minorHAnsi" w:cstheme="minorBidi"/>
          <w:noProof/>
          <w:sz w:val="22"/>
          <w:szCs w:val="22"/>
          <w:lang w:eastAsia="en-GB"/>
        </w:rPr>
      </w:pPr>
      <w:r>
        <w:rPr>
          <w:noProof/>
          <w:lang w:eastAsia="zh-CN"/>
        </w:rPr>
        <w:t>12.1.1.3.2.1.2</w:t>
      </w:r>
      <w:r>
        <w:rPr>
          <w:rFonts w:asciiTheme="minorHAnsi" w:eastAsiaTheme="minorEastAsia" w:hAnsiTheme="minorHAnsi" w:cstheme="minorBidi"/>
          <w:noProof/>
          <w:sz w:val="22"/>
          <w:szCs w:val="22"/>
          <w:lang w:eastAsia="en-GB"/>
        </w:rPr>
        <w:tab/>
      </w:r>
      <w:r>
        <w:rPr>
          <w:noProof/>
          <w:lang w:eastAsia="zh-CN"/>
        </w:rPr>
        <w:t>URI</w:t>
      </w:r>
      <w:r>
        <w:rPr>
          <w:noProof/>
        </w:rPr>
        <w:tab/>
      </w:r>
      <w:r>
        <w:rPr>
          <w:noProof/>
        </w:rPr>
        <w:fldChar w:fldCharType="begin" w:fldLock="1"/>
      </w:r>
      <w:r>
        <w:rPr>
          <w:noProof/>
        </w:rPr>
        <w:instrText xml:space="preserve"> PAGEREF _Toc105505041 \h </w:instrText>
      </w:r>
      <w:r>
        <w:rPr>
          <w:noProof/>
        </w:rPr>
      </w:r>
      <w:r>
        <w:rPr>
          <w:noProof/>
        </w:rPr>
        <w:fldChar w:fldCharType="separate"/>
      </w:r>
      <w:r>
        <w:rPr>
          <w:noProof/>
        </w:rPr>
        <w:t>107</w:t>
      </w:r>
      <w:r>
        <w:rPr>
          <w:noProof/>
        </w:rPr>
        <w:fldChar w:fldCharType="end"/>
      </w:r>
    </w:p>
    <w:p w14:paraId="6DE6EC18" w14:textId="1A7FA3A7" w:rsidR="00171BDA" w:rsidRDefault="00171BDA">
      <w:pPr>
        <w:pStyle w:val="TOC7"/>
        <w:rPr>
          <w:rFonts w:asciiTheme="minorHAnsi" w:eastAsiaTheme="minorEastAsia" w:hAnsiTheme="minorHAnsi" w:cstheme="minorBidi"/>
          <w:noProof/>
          <w:sz w:val="22"/>
          <w:szCs w:val="22"/>
          <w:lang w:eastAsia="en-GB"/>
        </w:rPr>
      </w:pPr>
      <w:r>
        <w:rPr>
          <w:noProof/>
          <w:lang w:eastAsia="zh-CN"/>
        </w:rPr>
        <w:t>12.1.1.3.2.1.3</w:t>
      </w:r>
      <w:r>
        <w:rPr>
          <w:rFonts w:asciiTheme="minorHAnsi" w:eastAsiaTheme="minorEastAsia" w:hAnsiTheme="minorHAnsi" w:cstheme="minorBidi"/>
          <w:noProof/>
          <w:sz w:val="22"/>
          <w:szCs w:val="22"/>
          <w:lang w:eastAsia="en-GB"/>
        </w:rPr>
        <w:tab/>
      </w:r>
      <w:r>
        <w:rPr>
          <w:noProof/>
          <w:lang w:eastAsia="zh-CN"/>
        </w:rPr>
        <w:t>HTTP methods</w:t>
      </w:r>
      <w:r>
        <w:rPr>
          <w:noProof/>
        </w:rPr>
        <w:tab/>
      </w:r>
      <w:r>
        <w:rPr>
          <w:noProof/>
        </w:rPr>
        <w:fldChar w:fldCharType="begin" w:fldLock="1"/>
      </w:r>
      <w:r>
        <w:rPr>
          <w:noProof/>
        </w:rPr>
        <w:instrText xml:space="preserve"> PAGEREF _Toc105505042 \h </w:instrText>
      </w:r>
      <w:r>
        <w:rPr>
          <w:noProof/>
        </w:rPr>
      </w:r>
      <w:r>
        <w:rPr>
          <w:noProof/>
        </w:rPr>
        <w:fldChar w:fldCharType="separate"/>
      </w:r>
      <w:r>
        <w:rPr>
          <w:noProof/>
        </w:rPr>
        <w:t>107</w:t>
      </w:r>
      <w:r>
        <w:rPr>
          <w:noProof/>
        </w:rPr>
        <w:fldChar w:fldCharType="end"/>
      </w:r>
    </w:p>
    <w:p w14:paraId="4EFC549F" w14:textId="0E87B18F" w:rsidR="00171BDA" w:rsidRDefault="00171BDA">
      <w:pPr>
        <w:pStyle w:val="TOC6"/>
        <w:rPr>
          <w:rFonts w:asciiTheme="minorHAnsi" w:eastAsiaTheme="minorEastAsia" w:hAnsiTheme="minorHAnsi" w:cstheme="minorBidi"/>
          <w:noProof/>
          <w:sz w:val="22"/>
          <w:szCs w:val="22"/>
          <w:lang w:eastAsia="en-GB"/>
        </w:rPr>
      </w:pPr>
      <w:r>
        <w:rPr>
          <w:noProof/>
        </w:rPr>
        <w:t>12.1.1.3.2.</w:t>
      </w:r>
      <w:r>
        <w:rPr>
          <w:noProof/>
          <w:lang w:eastAsia="zh-CN"/>
        </w:rPr>
        <w:t>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_Toc105505043 \h </w:instrText>
      </w:r>
      <w:r>
        <w:rPr>
          <w:noProof/>
        </w:rPr>
      </w:r>
      <w:r>
        <w:rPr>
          <w:noProof/>
        </w:rPr>
        <w:fldChar w:fldCharType="separate"/>
      </w:r>
      <w:r>
        <w:rPr>
          <w:noProof/>
        </w:rPr>
        <w:t>110</w:t>
      </w:r>
      <w:r>
        <w:rPr>
          <w:noProof/>
        </w:rPr>
        <w:fldChar w:fldCharType="end"/>
      </w:r>
    </w:p>
    <w:p w14:paraId="41473400" w14:textId="1B25488B" w:rsidR="00171BDA" w:rsidRDefault="00171BDA">
      <w:pPr>
        <w:pStyle w:val="TOC6"/>
        <w:rPr>
          <w:rFonts w:asciiTheme="minorHAnsi" w:eastAsiaTheme="minorEastAsia" w:hAnsiTheme="minorHAnsi" w:cstheme="minorBidi"/>
          <w:noProof/>
          <w:sz w:val="22"/>
          <w:szCs w:val="22"/>
          <w:lang w:eastAsia="en-GB"/>
        </w:rPr>
      </w:pPr>
      <w:r>
        <w:rPr>
          <w:noProof/>
        </w:rPr>
        <w:t>12.1.1.3.2.</w:t>
      </w:r>
      <w:r>
        <w:rPr>
          <w:noProof/>
          <w:lang w:eastAsia="zh-CN"/>
        </w:rPr>
        <w:t>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_Toc105505044 \h </w:instrText>
      </w:r>
      <w:r>
        <w:rPr>
          <w:noProof/>
        </w:rPr>
      </w:r>
      <w:r>
        <w:rPr>
          <w:noProof/>
        </w:rPr>
        <w:fldChar w:fldCharType="separate"/>
      </w:r>
      <w:r>
        <w:rPr>
          <w:noProof/>
        </w:rPr>
        <w:t>110</w:t>
      </w:r>
      <w:r>
        <w:rPr>
          <w:noProof/>
        </w:rPr>
        <w:fldChar w:fldCharType="end"/>
      </w:r>
    </w:p>
    <w:p w14:paraId="63A2AE7A" w14:textId="7EC272BA" w:rsidR="00171BDA" w:rsidRDefault="00171BDA">
      <w:pPr>
        <w:pStyle w:val="TOC6"/>
        <w:rPr>
          <w:rFonts w:asciiTheme="minorHAnsi" w:eastAsiaTheme="minorEastAsia" w:hAnsiTheme="minorHAnsi" w:cstheme="minorBidi"/>
          <w:noProof/>
          <w:sz w:val="22"/>
          <w:szCs w:val="22"/>
          <w:lang w:eastAsia="en-GB"/>
        </w:rPr>
      </w:pPr>
      <w:r>
        <w:rPr>
          <w:noProof/>
          <w:lang w:eastAsia="zh-CN"/>
        </w:rPr>
        <w:t>12.1.1.3.2.4</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_Toc105505045 \h </w:instrText>
      </w:r>
      <w:r>
        <w:rPr>
          <w:noProof/>
        </w:rPr>
      </w:r>
      <w:r>
        <w:rPr>
          <w:noProof/>
        </w:rPr>
        <w:fldChar w:fldCharType="separate"/>
      </w:r>
      <w:r>
        <w:rPr>
          <w:noProof/>
        </w:rPr>
        <w:t>110</w:t>
      </w:r>
      <w:r>
        <w:rPr>
          <w:noProof/>
        </w:rPr>
        <w:fldChar w:fldCharType="end"/>
      </w:r>
    </w:p>
    <w:p w14:paraId="730C6D49" w14:textId="399C7F0D" w:rsidR="00171BDA" w:rsidRDefault="00171BDA">
      <w:pPr>
        <w:pStyle w:val="TOC7"/>
        <w:rPr>
          <w:rFonts w:asciiTheme="minorHAnsi" w:eastAsiaTheme="minorEastAsia" w:hAnsiTheme="minorHAnsi" w:cstheme="minorBidi"/>
          <w:noProof/>
          <w:sz w:val="22"/>
          <w:szCs w:val="22"/>
          <w:lang w:eastAsia="en-GB"/>
        </w:rPr>
      </w:pPr>
      <w:r>
        <w:rPr>
          <w:noProof/>
          <w:lang w:eastAsia="zh-CN"/>
        </w:rPr>
        <w:t>12.1.1.3.2.4.1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_Toc105505046 \h </w:instrText>
      </w:r>
      <w:r>
        <w:rPr>
          <w:noProof/>
        </w:rPr>
      </w:r>
      <w:r>
        <w:rPr>
          <w:noProof/>
        </w:rPr>
        <w:fldChar w:fldCharType="separate"/>
      </w:r>
      <w:r>
        <w:rPr>
          <w:noProof/>
        </w:rPr>
        <w:t>110</w:t>
      </w:r>
      <w:r>
        <w:rPr>
          <w:noProof/>
        </w:rPr>
        <w:fldChar w:fldCharType="end"/>
      </w:r>
    </w:p>
    <w:p w14:paraId="3EC98A19" w14:textId="2EA209E7" w:rsidR="00171BDA" w:rsidRDefault="00171BDA">
      <w:pPr>
        <w:pStyle w:val="TOC7"/>
        <w:rPr>
          <w:rFonts w:asciiTheme="minorHAnsi" w:eastAsiaTheme="minorEastAsia" w:hAnsiTheme="minorHAnsi" w:cstheme="minorBidi"/>
          <w:noProof/>
          <w:sz w:val="22"/>
          <w:szCs w:val="22"/>
          <w:lang w:eastAsia="en-GB"/>
        </w:rPr>
      </w:pPr>
      <w:r>
        <w:rPr>
          <w:noProof/>
          <w:lang w:eastAsia="zh-CN"/>
        </w:rPr>
        <w:t>12.1.1.3.2.4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_Toc105505047 \h </w:instrText>
      </w:r>
      <w:r>
        <w:rPr>
          <w:noProof/>
        </w:rPr>
      </w:r>
      <w:r>
        <w:rPr>
          <w:noProof/>
        </w:rPr>
        <w:fldChar w:fldCharType="separate"/>
      </w:r>
      <w:r>
        <w:rPr>
          <w:noProof/>
        </w:rPr>
        <w:t>110</w:t>
      </w:r>
      <w:r>
        <w:rPr>
          <w:noProof/>
        </w:rPr>
        <w:fldChar w:fldCharType="end"/>
      </w:r>
    </w:p>
    <w:p w14:paraId="54C3AF3B" w14:textId="73E00EFC" w:rsidR="00171BDA" w:rsidRDefault="00171BDA">
      <w:pPr>
        <w:pStyle w:val="TOC7"/>
        <w:rPr>
          <w:rFonts w:asciiTheme="minorHAnsi" w:eastAsiaTheme="minorEastAsia" w:hAnsiTheme="minorHAnsi" w:cstheme="minorBidi"/>
          <w:noProof/>
          <w:sz w:val="22"/>
          <w:szCs w:val="22"/>
          <w:lang w:eastAsia="en-GB"/>
        </w:rPr>
      </w:pPr>
      <w:r>
        <w:rPr>
          <w:noProof/>
          <w:lang w:eastAsia="zh-CN"/>
        </w:rPr>
        <w:t>12.1.1.3.2.4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_Toc105505048 \h </w:instrText>
      </w:r>
      <w:r>
        <w:rPr>
          <w:noProof/>
        </w:rPr>
      </w:r>
      <w:r>
        <w:rPr>
          <w:noProof/>
        </w:rPr>
        <w:fldChar w:fldCharType="separate"/>
      </w:r>
      <w:r>
        <w:rPr>
          <w:noProof/>
        </w:rPr>
        <w:t>110</w:t>
      </w:r>
      <w:r>
        <w:rPr>
          <w:noProof/>
        </w:rPr>
        <w:fldChar w:fldCharType="end"/>
      </w:r>
    </w:p>
    <w:p w14:paraId="72265594" w14:textId="71163282" w:rsidR="00171BDA" w:rsidRDefault="00171BDA">
      <w:pPr>
        <w:pStyle w:val="TOC4"/>
        <w:rPr>
          <w:rFonts w:asciiTheme="minorHAnsi" w:eastAsiaTheme="minorEastAsia" w:hAnsiTheme="minorHAnsi" w:cstheme="minorBidi"/>
          <w:noProof/>
          <w:sz w:val="22"/>
          <w:szCs w:val="22"/>
          <w:lang w:eastAsia="en-GB"/>
        </w:rPr>
      </w:pPr>
      <w:r>
        <w:rPr>
          <w:noProof/>
        </w:rPr>
        <w:t>12.1.1.4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_Toc105505049 \h </w:instrText>
      </w:r>
      <w:r>
        <w:rPr>
          <w:noProof/>
        </w:rPr>
      </w:r>
      <w:r>
        <w:rPr>
          <w:noProof/>
        </w:rPr>
        <w:fldChar w:fldCharType="separate"/>
      </w:r>
      <w:r>
        <w:rPr>
          <w:noProof/>
        </w:rPr>
        <w:t>111</w:t>
      </w:r>
      <w:r>
        <w:rPr>
          <w:noProof/>
        </w:rPr>
        <w:fldChar w:fldCharType="end"/>
      </w:r>
    </w:p>
    <w:p w14:paraId="43AE053A" w14:textId="50907E89" w:rsidR="00171BDA" w:rsidRDefault="00171BDA">
      <w:pPr>
        <w:pStyle w:val="TOC5"/>
        <w:rPr>
          <w:rFonts w:asciiTheme="minorHAnsi" w:eastAsiaTheme="minorEastAsia" w:hAnsiTheme="minorHAnsi" w:cstheme="minorBidi"/>
          <w:noProof/>
          <w:sz w:val="22"/>
          <w:szCs w:val="22"/>
          <w:lang w:eastAsia="en-GB"/>
        </w:rPr>
      </w:pPr>
      <w:r>
        <w:rPr>
          <w:noProof/>
        </w:rPr>
        <w:t>12.1.1.4.1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_Toc105505050 \h </w:instrText>
      </w:r>
      <w:r>
        <w:rPr>
          <w:noProof/>
        </w:rPr>
      </w:r>
      <w:r>
        <w:rPr>
          <w:noProof/>
        </w:rPr>
        <w:fldChar w:fldCharType="separate"/>
      </w:r>
      <w:r>
        <w:rPr>
          <w:noProof/>
        </w:rPr>
        <w:t>111</w:t>
      </w:r>
      <w:r>
        <w:rPr>
          <w:noProof/>
        </w:rPr>
        <w:fldChar w:fldCharType="end"/>
      </w:r>
    </w:p>
    <w:p w14:paraId="060B62A8" w14:textId="7AADB797" w:rsidR="00171BDA" w:rsidRDefault="00171BDA">
      <w:pPr>
        <w:pStyle w:val="TOC5"/>
        <w:rPr>
          <w:rFonts w:asciiTheme="minorHAnsi" w:eastAsiaTheme="minorEastAsia" w:hAnsiTheme="minorHAnsi" w:cstheme="minorBidi"/>
          <w:noProof/>
          <w:sz w:val="22"/>
          <w:szCs w:val="22"/>
          <w:lang w:eastAsia="en-GB"/>
        </w:rPr>
      </w:pPr>
      <w:r>
        <w:rPr>
          <w:noProof/>
        </w:rPr>
        <w:t>12.1.1.4.1a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_Toc105505051 \h </w:instrText>
      </w:r>
      <w:r>
        <w:rPr>
          <w:noProof/>
        </w:rPr>
      </w:r>
      <w:r>
        <w:rPr>
          <w:noProof/>
        </w:rPr>
        <w:fldChar w:fldCharType="separate"/>
      </w:r>
      <w:r>
        <w:rPr>
          <w:noProof/>
        </w:rPr>
        <w:t>112</w:t>
      </w:r>
      <w:r>
        <w:rPr>
          <w:noProof/>
        </w:rPr>
        <w:fldChar w:fldCharType="end"/>
      </w:r>
    </w:p>
    <w:p w14:paraId="7DD47FAC" w14:textId="2844E4B8" w:rsidR="00171BDA" w:rsidRDefault="00171BDA">
      <w:pPr>
        <w:pStyle w:val="TOC6"/>
        <w:rPr>
          <w:rFonts w:asciiTheme="minorHAnsi" w:eastAsiaTheme="minorEastAsia" w:hAnsiTheme="minorHAnsi" w:cstheme="minorBidi"/>
          <w:noProof/>
          <w:sz w:val="22"/>
          <w:szCs w:val="22"/>
          <w:lang w:eastAsia="en-GB"/>
        </w:rPr>
      </w:pPr>
      <w:r>
        <w:rPr>
          <w:noProof/>
          <w:lang w:eastAsia="zh-CN"/>
        </w:rPr>
        <w:t>12.1.1.4.1a.1</w:t>
      </w:r>
      <w:r>
        <w:rPr>
          <w:rFonts w:asciiTheme="minorHAnsi" w:eastAsiaTheme="minorEastAsia" w:hAnsiTheme="minorHAnsi" w:cstheme="minorBidi"/>
          <w:noProof/>
          <w:sz w:val="22"/>
          <w:szCs w:val="22"/>
          <w:lang w:eastAsia="en-GB"/>
        </w:rPr>
        <w:tab/>
      </w:r>
      <w:r>
        <w:rPr>
          <w:noProof/>
        </w:rPr>
        <w:t>Type Resource</w:t>
      </w:r>
      <w:r>
        <w:rPr>
          <w:noProof/>
        </w:rPr>
        <w:tab/>
      </w:r>
      <w:r>
        <w:rPr>
          <w:noProof/>
        </w:rPr>
        <w:fldChar w:fldCharType="begin" w:fldLock="1"/>
      </w:r>
      <w:r>
        <w:rPr>
          <w:noProof/>
        </w:rPr>
        <w:instrText xml:space="preserve"> PAGEREF _Toc105505052 \h </w:instrText>
      </w:r>
      <w:r>
        <w:rPr>
          <w:noProof/>
        </w:rPr>
      </w:r>
      <w:r>
        <w:rPr>
          <w:noProof/>
        </w:rPr>
        <w:fldChar w:fldCharType="separate"/>
      </w:r>
      <w:r>
        <w:rPr>
          <w:noProof/>
        </w:rPr>
        <w:t>112</w:t>
      </w:r>
      <w:r>
        <w:rPr>
          <w:noProof/>
        </w:rPr>
        <w:fldChar w:fldCharType="end"/>
      </w:r>
    </w:p>
    <w:p w14:paraId="5C32F5F9" w14:textId="3B75BDC4" w:rsidR="00171BDA" w:rsidRDefault="00171BDA">
      <w:pPr>
        <w:pStyle w:val="TOC6"/>
        <w:rPr>
          <w:rFonts w:asciiTheme="minorHAnsi" w:eastAsiaTheme="minorEastAsia" w:hAnsiTheme="minorHAnsi" w:cstheme="minorBidi"/>
          <w:noProof/>
          <w:sz w:val="22"/>
          <w:szCs w:val="22"/>
          <w:lang w:eastAsia="en-GB"/>
        </w:rPr>
      </w:pPr>
      <w:r>
        <w:rPr>
          <w:noProof/>
          <w:lang w:eastAsia="zh-CN"/>
        </w:rPr>
        <w:t>12.1.1.4.1a.2</w:t>
      </w:r>
      <w:r>
        <w:rPr>
          <w:rFonts w:asciiTheme="minorHAnsi" w:eastAsiaTheme="minorEastAsia" w:hAnsiTheme="minorHAnsi" w:cstheme="minorBidi"/>
          <w:noProof/>
          <w:sz w:val="22"/>
          <w:szCs w:val="22"/>
          <w:lang w:eastAsia="en-GB"/>
        </w:rPr>
        <w:tab/>
      </w:r>
      <w:r>
        <w:rPr>
          <w:noProof/>
          <w:lang w:eastAsia="zh-CN"/>
        </w:rPr>
        <w:t>Type Scope</w:t>
      </w:r>
      <w:r>
        <w:rPr>
          <w:noProof/>
        </w:rPr>
        <w:tab/>
      </w:r>
      <w:r>
        <w:rPr>
          <w:noProof/>
        </w:rPr>
        <w:fldChar w:fldCharType="begin" w:fldLock="1"/>
      </w:r>
      <w:r>
        <w:rPr>
          <w:noProof/>
        </w:rPr>
        <w:instrText xml:space="preserve"> PAGEREF _Toc105505053 \h </w:instrText>
      </w:r>
      <w:r>
        <w:rPr>
          <w:noProof/>
        </w:rPr>
      </w:r>
      <w:r>
        <w:rPr>
          <w:noProof/>
        </w:rPr>
        <w:fldChar w:fldCharType="separate"/>
      </w:r>
      <w:r>
        <w:rPr>
          <w:noProof/>
        </w:rPr>
        <w:t>112</w:t>
      </w:r>
      <w:r>
        <w:rPr>
          <w:noProof/>
        </w:rPr>
        <w:fldChar w:fldCharType="end"/>
      </w:r>
    </w:p>
    <w:p w14:paraId="2A13417A" w14:textId="64EE1766" w:rsidR="00171BDA" w:rsidRDefault="00171BDA">
      <w:pPr>
        <w:pStyle w:val="TOC6"/>
        <w:rPr>
          <w:rFonts w:asciiTheme="minorHAnsi" w:eastAsiaTheme="minorEastAsia" w:hAnsiTheme="minorHAnsi" w:cstheme="minorBidi"/>
          <w:noProof/>
          <w:sz w:val="22"/>
          <w:szCs w:val="22"/>
          <w:lang w:eastAsia="en-GB"/>
        </w:rPr>
      </w:pPr>
      <w:r>
        <w:rPr>
          <w:noProof/>
          <w:lang w:eastAsia="zh-CN"/>
        </w:rPr>
        <w:t>12.1.1.4.1a.3</w:t>
      </w:r>
      <w:r>
        <w:rPr>
          <w:rFonts w:asciiTheme="minorHAnsi" w:eastAsiaTheme="minorEastAsia" w:hAnsiTheme="minorHAnsi" w:cstheme="minorBidi"/>
          <w:noProof/>
          <w:sz w:val="22"/>
          <w:szCs w:val="22"/>
          <w:lang w:eastAsia="en-GB"/>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_Toc105505054 \h </w:instrText>
      </w:r>
      <w:r>
        <w:rPr>
          <w:noProof/>
        </w:rPr>
      </w:r>
      <w:r>
        <w:rPr>
          <w:noProof/>
        </w:rPr>
        <w:fldChar w:fldCharType="separate"/>
      </w:r>
      <w:r>
        <w:rPr>
          <w:noProof/>
        </w:rPr>
        <w:t>112</w:t>
      </w:r>
      <w:r>
        <w:rPr>
          <w:noProof/>
        </w:rPr>
        <w:fldChar w:fldCharType="end"/>
      </w:r>
    </w:p>
    <w:p w14:paraId="3FC3AE00" w14:textId="6DB5D614" w:rsidR="00171BDA" w:rsidRDefault="00171BDA">
      <w:pPr>
        <w:pStyle w:val="TOC6"/>
        <w:rPr>
          <w:rFonts w:asciiTheme="minorHAnsi" w:eastAsiaTheme="minorEastAsia" w:hAnsiTheme="minorHAnsi" w:cstheme="minorBidi"/>
          <w:noProof/>
          <w:sz w:val="22"/>
          <w:szCs w:val="22"/>
          <w:lang w:eastAsia="en-GB"/>
        </w:rPr>
      </w:pPr>
      <w:r w:rsidRPr="000444CB">
        <w:rPr>
          <w:noProof/>
          <w:lang w:val="en-US" w:eastAsia="zh-CN"/>
        </w:rPr>
        <w:t>12.1.1.4.1a.4</w:t>
      </w:r>
      <w:r>
        <w:rPr>
          <w:rFonts w:asciiTheme="minorHAnsi" w:eastAsiaTheme="minorEastAsia" w:hAnsiTheme="minorHAnsi" w:cstheme="minorBidi"/>
          <w:noProof/>
          <w:sz w:val="22"/>
          <w:szCs w:val="22"/>
          <w:lang w:eastAsia="en-GB"/>
        </w:rPr>
        <w:tab/>
      </w:r>
      <w:r w:rsidRPr="000444CB">
        <w:rPr>
          <w:noProof/>
          <w:lang w:val="en-US"/>
        </w:rPr>
        <w:t>Type MoiChange</w:t>
      </w:r>
      <w:r>
        <w:rPr>
          <w:noProof/>
        </w:rPr>
        <w:tab/>
      </w:r>
      <w:r>
        <w:rPr>
          <w:noProof/>
        </w:rPr>
        <w:fldChar w:fldCharType="begin" w:fldLock="1"/>
      </w:r>
      <w:r>
        <w:rPr>
          <w:noProof/>
        </w:rPr>
        <w:instrText xml:space="preserve"> PAGEREF _Toc105505055 \h </w:instrText>
      </w:r>
      <w:r>
        <w:rPr>
          <w:noProof/>
        </w:rPr>
      </w:r>
      <w:r>
        <w:rPr>
          <w:noProof/>
        </w:rPr>
        <w:fldChar w:fldCharType="separate"/>
      </w:r>
      <w:r>
        <w:rPr>
          <w:noProof/>
        </w:rPr>
        <w:t>113</w:t>
      </w:r>
      <w:r>
        <w:rPr>
          <w:noProof/>
        </w:rPr>
        <w:fldChar w:fldCharType="end"/>
      </w:r>
    </w:p>
    <w:p w14:paraId="50F7172E" w14:textId="1E6B67E6" w:rsidR="00171BDA" w:rsidRDefault="00171BDA">
      <w:pPr>
        <w:pStyle w:val="TOC6"/>
        <w:rPr>
          <w:rFonts w:asciiTheme="minorHAnsi" w:eastAsiaTheme="minorEastAsia" w:hAnsiTheme="minorHAnsi" w:cstheme="minorBidi"/>
          <w:noProof/>
          <w:sz w:val="22"/>
          <w:szCs w:val="22"/>
          <w:lang w:eastAsia="en-GB"/>
        </w:rPr>
      </w:pPr>
      <w:r>
        <w:rPr>
          <w:noProof/>
          <w:lang w:eastAsia="zh-CN"/>
        </w:rPr>
        <w:t>12.1.1.4.1a.5</w:t>
      </w:r>
      <w:r>
        <w:rPr>
          <w:rFonts w:asciiTheme="minorHAnsi" w:eastAsiaTheme="minorEastAsia" w:hAnsiTheme="minorHAnsi" w:cstheme="minorBidi"/>
          <w:noProof/>
          <w:sz w:val="22"/>
          <w:szCs w:val="22"/>
          <w:lang w:eastAsia="en-GB"/>
        </w:rPr>
        <w:tab/>
      </w:r>
      <w:r>
        <w:rPr>
          <w:noProof/>
          <w:lang w:eastAsia="zh-CN"/>
        </w:rPr>
        <w:t>Type NotifyMoiCreation</w:t>
      </w:r>
      <w:r>
        <w:rPr>
          <w:noProof/>
        </w:rPr>
        <w:tab/>
      </w:r>
      <w:r>
        <w:rPr>
          <w:noProof/>
        </w:rPr>
        <w:fldChar w:fldCharType="begin" w:fldLock="1"/>
      </w:r>
      <w:r>
        <w:rPr>
          <w:noProof/>
        </w:rPr>
        <w:instrText xml:space="preserve"> PAGEREF _Toc105505056 \h </w:instrText>
      </w:r>
      <w:r>
        <w:rPr>
          <w:noProof/>
        </w:rPr>
      </w:r>
      <w:r>
        <w:rPr>
          <w:noProof/>
        </w:rPr>
        <w:fldChar w:fldCharType="separate"/>
      </w:r>
      <w:r>
        <w:rPr>
          <w:noProof/>
        </w:rPr>
        <w:t>116</w:t>
      </w:r>
      <w:r>
        <w:rPr>
          <w:noProof/>
        </w:rPr>
        <w:fldChar w:fldCharType="end"/>
      </w:r>
    </w:p>
    <w:p w14:paraId="3241301B" w14:textId="077FDBE6" w:rsidR="00171BDA" w:rsidRDefault="00171BDA">
      <w:pPr>
        <w:pStyle w:val="TOC6"/>
        <w:rPr>
          <w:rFonts w:asciiTheme="minorHAnsi" w:eastAsiaTheme="minorEastAsia" w:hAnsiTheme="minorHAnsi" w:cstheme="minorBidi"/>
          <w:noProof/>
          <w:sz w:val="22"/>
          <w:szCs w:val="22"/>
          <w:lang w:eastAsia="en-GB"/>
        </w:rPr>
      </w:pPr>
      <w:r>
        <w:rPr>
          <w:noProof/>
          <w:lang w:eastAsia="zh-CN"/>
        </w:rPr>
        <w:t>12.1.1.4.1a.6</w:t>
      </w:r>
      <w:r>
        <w:rPr>
          <w:rFonts w:asciiTheme="minorHAnsi" w:eastAsiaTheme="minorEastAsia" w:hAnsiTheme="minorHAnsi" w:cstheme="minorBidi"/>
          <w:noProof/>
          <w:sz w:val="22"/>
          <w:szCs w:val="22"/>
          <w:lang w:eastAsia="en-GB"/>
        </w:rPr>
        <w:tab/>
      </w:r>
      <w:r>
        <w:rPr>
          <w:noProof/>
          <w:lang w:eastAsia="zh-CN"/>
        </w:rPr>
        <w:t>Type NotifyMoiDeletion</w:t>
      </w:r>
      <w:r>
        <w:rPr>
          <w:noProof/>
        </w:rPr>
        <w:tab/>
      </w:r>
      <w:r>
        <w:rPr>
          <w:noProof/>
        </w:rPr>
        <w:fldChar w:fldCharType="begin" w:fldLock="1"/>
      </w:r>
      <w:r>
        <w:rPr>
          <w:noProof/>
        </w:rPr>
        <w:instrText xml:space="preserve"> PAGEREF _Toc105505057 \h </w:instrText>
      </w:r>
      <w:r>
        <w:rPr>
          <w:noProof/>
        </w:rPr>
      </w:r>
      <w:r>
        <w:rPr>
          <w:noProof/>
        </w:rPr>
        <w:fldChar w:fldCharType="separate"/>
      </w:r>
      <w:r>
        <w:rPr>
          <w:noProof/>
        </w:rPr>
        <w:t>116</w:t>
      </w:r>
      <w:r>
        <w:rPr>
          <w:noProof/>
        </w:rPr>
        <w:fldChar w:fldCharType="end"/>
      </w:r>
    </w:p>
    <w:p w14:paraId="09DF40F9" w14:textId="56D4C20F" w:rsidR="00171BDA" w:rsidRDefault="00171BDA">
      <w:pPr>
        <w:pStyle w:val="TOC6"/>
        <w:rPr>
          <w:rFonts w:asciiTheme="minorHAnsi" w:eastAsiaTheme="minorEastAsia" w:hAnsiTheme="minorHAnsi" w:cstheme="minorBidi"/>
          <w:noProof/>
          <w:sz w:val="22"/>
          <w:szCs w:val="22"/>
          <w:lang w:eastAsia="en-GB"/>
        </w:rPr>
      </w:pPr>
      <w:r>
        <w:rPr>
          <w:noProof/>
          <w:lang w:eastAsia="zh-CN"/>
        </w:rPr>
        <w:t>12.1.1.4.1a.7</w:t>
      </w:r>
      <w:r>
        <w:rPr>
          <w:rFonts w:asciiTheme="minorHAnsi" w:eastAsiaTheme="minorEastAsia" w:hAnsiTheme="minorHAnsi" w:cstheme="minorBidi"/>
          <w:noProof/>
          <w:sz w:val="22"/>
          <w:szCs w:val="22"/>
          <w:lang w:eastAsia="en-GB"/>
        </w:rPr>
        <w:tab/>
      </w:r>
      <w:r>
        <w:rPr>
          <w:noProof/>
          <w:lang w:eastAsia="zh-CN"/>
        </w:rPr>
        <w:t>Type NotifyMoiAttributeValueChanges</w:t>
      </w:r>
      <w:r>
        <w:rPr>
          <w:noProof/>
        </w:rPr>
        <w:tab/>
      </w:r>
      <w:r>
        <w:rPr>
          <w:noProof/>
        </w:rPr>
        <w:fldChar w:fldCharType="begin" w:fldLock="1"/>
      </w:r>
      <w:r>
        <w:rPr>
          <w:noProof/>
        </w:rPr>
        <w:instrText xml:space="preserve"> PAGEREF _Toc105505058 \h </w:instrText>
      </w:r>
      <w:r>
        <w:rPr>
          <w:noProof/>
        </w:rPr>
      </w:r>
      <w:r>
        <w:rPr>
          <w:noProof/>
        </w:rPr>
        <w:fldChar w:fldCharType="separate"/>
      </w:r>
      <w:r>
        <w:rPr>
          <w:noProof/>
        </w:rPr>
        <w:t>117</w:t>
      </w:r>
      <w:r>
        <w:rPr>
          <w:noProof/>
        </w:rPr>
        <w:fldChar w:fldCharType="end"/>
      </w:r>
    </w:p>
    <w:p w14:paraId="54CC36AB" w14:textId="7B96E1EA" w:rsidR="00171BDA" w:rsidRDefault="00171BDA">
      <w:pPr>
        <w:pStyle w:val="TOC6"/>
        <w:rPr>
          <w:rFonts w:asciiTheme="minorHAnsi" w:eastAsiaTheme="minorEastAsia" w:hAnsiTheme="minorHAnsi" w:cstheme="minorBidi"/>
          <w:noProof/>
          <w:sz w:val="22"/>
          <w:szCs w:val="22"/>
          <w:lang w:eastAsia="en-GB"/>
        </w:rPr>
      </w:pPr>
      <w:r>
        <w:rPr>
          <w:noProof/>
          <w:lang w:eastAsia="zh-CN"/>
        </w:rPr>
        <w:t>12.1.1.4.1a.8</w:t>
      </w:r>
      <w:r>
        <w:rPr>
          <w:rFonts w:asciiTheme="minorHAnsi" w:eastAsiaTheme="minorEastAsia" w:hAnsiTheme="minorHAnsi" w:cstheme="minorBidi"/>
          <w:noProof/>
          <w:sz w:val="22"/>
          <w:szCs w:val="22"/>
          <w:lang w:eastAsia="en-GB"/>
        </w:rPr>
        <w:tab/>
      </w:r>
      <w:r>
        <w:rPr>
          <w:noProof/>
        </w:rPr>
        <w:t xml:space="preserve">Type </w:t>
      </w:r>
      <w:r w:rsidRPr="000444CB">
        <w:rPr>
          <w:rFonts w:eastAsia="SimSun"/>
          <w:noProof/>
          <w:lang w:val="en-US" w:eastAsia="zh-CN"/>
        </w:rPr>
        <w:t>NotifyMoiChanges</w:t>
      </w:r>
      <w:r>
        <w:rPr>
          <w:noProof/>
        </w:rPr>
        <w:tab/>
      </w:r>
      <w:r>
        <w:rPr>
          <w:noProof/>
        </w:rPr>
        <w:fldChar w:fldCharType="begin" w:fldLock="1"/>
      </w:r>
      <w:r>
        <w:rPr>
          <w:noProof/>
        </w:rPr>
        <w:instrText xml:space="preserve"> PAGEREF _Toc105505059 \h </w:instrText>
      </w:r>
      <w:r>
        <w:rPr>
          <w:noProof/>
        </w:rPr>
      </w:r>
      <w:r>
        <w:rPr>
          <w:noProof/>
        </w:rPr>
        <w:fldChar w:fldCharType="separate"/>
      </w:r>
      <w:r>
        <w:rPr>
          <w:noProof/>
        </w:rPr>
        <w:t>117</w:t>
      </w:r>
      <w:r>
        <w:rPr>
          <w:noProof/>
        </w:rPr>
        <w:fldChar w:fldCharType="end"/>
      </w:r>
    </w:p>
    <w:p w14:paraId="395A3063" w14:textId="225BB3E8" w:rsidR="00171BDA" w:rsidRDefault="00171BDA">
      <w:pPr>
        <w:pStyle w:val="TOC5"/>
        <w:rPr>
          <w:rFonts w:asciiTheme="minorHAnsi" w:eastAsiaTheme="minorEastAsia" w:hAnsiTheme="minorHAnsi" w:cstheme="minorBidi"/>
          <w:noProof/>
          <w:sz w:val="22"/>
          <w:szCs w:val="22"/>
          <w:lang w:eastAsia="en-GB"/>
        </w:rPr>
      </w:pPr>
      <w:r>
        <w:rPr>
          <w:noProof/>
        </w:rPr>
        <w:t>12.1.1.4.2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_Toc105505060 \h </w:instrText>
      </w:r>
      <w:r>
        <w:rPr>
          <w:noProof/>
        </w:rPr>
      </w:r>
      <w:r>
        <w:rPr>
          <w:noProof/>
        </w:rPr>
        <w:fldChar w:fldCharType="separate"/>
      </w:r>
      <w:r>
        <w:rPr>
          <w:noProof/>
        </w:rPr>
        <w:t>117</w:t>
      </w:r>
      <w:r>
        <w:rPr>
          <w:noProof/>
        </w:rPr>
        <w:fldChar w:fldCharType="end"/>
      </w:r>
    </w:p>
    <w:p w14:paraId="53FF1FE1" w14:textId="410F6B5D" w:rsidR="00171BDA" w:rsidRDefault="00171BDA">
      <w:pPr>
        <w:pStyle w:val="TOC5"/>
        <w:rPr>
          <w:rFonts w:asciiTheme="minorHAnsi" w:eastAsiaTheme="minorEastAsia" w:hAnsiTheme="minorHAnsi" w:cstheme="minorBidi"/>
          <w:noProof/>
          <w:sz w:val="22"/>
          <w:szCs w:val="22"/>
          <w:lang w:eastAsia="en-GB"/>
        </w:rPr>
      </w:pPr>
      <w:r>
        <w:rPr>
          <w:noProof/>
        </w:rPr>
        <w:t>12.1.1.4.3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_Toc105505061 \h </w:instrText>
      </w:r>
      <w:r>
        <w:rPr>
          <w:noProof/>
        </w:rPr>
      </w:r>
      <w:r>
        <w:rPr>
          <w:noProof/>
        </w:rPr>
        <w:fldChar w:fldCharType="separate"/>
      </w:r>
      <w:r>
        <w:rPr>
          <w:noProof/>
        </w:rPr>
        <w:t>117</w:t>
      </w:r>
      <w:r>
        <w:rPr>
          <w:noProof/>
        </w:rPr>
        <w:fldChar w:fldCharType="end"/>
      </w:r>
    </w:p>
    <w:p w14:paraId="7D76D360" w14:textId="41B7343C" w:rsidR="00171BDA" w:rsidRDefault="00171BDA">
      <w:pPr>
        <w:pStyle w:val="TOC5"/>
        <w:rPr>
          <w:rFonts w:asciiTheme="minorHAnsi" w:eastAsiaTheme="minorEastAsia" w:hAnsiTheme="minorHAnsi" w:cstheme="minorBidi"/>
          <w:noProof/>
          <w:sz w:val="22"/>
          <w:szCs w:val="22"/>
          <w:lang w:eastAsia="en-GB"/>
        </w:rPr>
      </w:pPr>
      <w:r>
        <w:rPr>
          <w:noProof/>
        </w:rPr>
        <w:t>12.1.1.4.4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_Toc105505062 \h </w:instrText>
      </w:r>
      <w:r>
        <w:rPr>
          <w:noProof/>
        </w:rPr>
      </w:r>
      <w:r>
        <w:rPr>
          <w:noProof/>
        </w:rPr>
        <w:fldChar w:fldCharType="separate"/>
      </w:r>
      <w:r>
        <w:rPr>
          <w:noProof/>
        </w:rPr>
        <w:t>117</w:t>
      </w:r>
      <w:r>
        <w:rPr>
          <w:noProof/>
        </w:rPr>
        <w:fldChar w:fldCharType="end"/>
      </w:r>
    </w:p>
    <w:p w14:paraId="52980582" w14:textId="4BFFC27B" w:rsidR="00171BDA" w:rsidRDefault="00171BDA">
      <w:pPr>
        <w:pStyle w:val="TOC7"/>
        <w:rPr>
          <w:rFonts w:asciiTheme="minorHAnsi" w:eastAsiaTheme="minorEastAsia" w:hAnsiTheme="minorHAnsi" w:cstheme="minorBidi"/>
          <w:noProof/>
          <w:sz w:val="22"/>
          <w:szCs w:val="22"/>
          <w:lang w:eastAsia="en-GB"/>
        </w:rPr>
      </w:pPr>
      <w:r>
        <w:rPr>
          <w:noProof/>
          <w:lang w:eastAsia="zh-CN"/>
        </w:rPr>
        <w:t>12.1.1.4.4.6</w:t>
      </w:r>
      <w:r>
        <w:rPr>
          <w:rFonts w:asciiTheme="minorHAnsi" w:eastAsiaTheme="minorEastAsia" w:hAnsiTheme="minorHAnsi" w:cstheme="minorBidi"/>
          <w:noProof/>
          <w:sz w:val="22"/>
          <w:szCs w:val="22"/>
          <w:lang w:eastAsia="en-GB"/>
        </w:rPr>
        <w:tab/>
      </w:r>
      <w:r>
        <w:rPr>
          <w:noProof/>
          <w:lang w:eastAsia="zh-CN"/>
        </w:rPr>
        <w:t>Enumeration Operation</w:t>
      </w:r>
      <w:r>
        <w:rPr>
          <w:noProof/>
        </w:rPr>
        <w:tab/>
      </w:r>
      <w:r>
        <w:rPr>
          <w:noProof/>
        </w:rPr>
        <w:fldChar w:fldCharType="begin" w:fldLock="1"/>
      </w:r>
      <w:r>
        <w:rPr>
          <w:noProof/>
        </w:rPr>
        <w:instrText xml:space="preserve"> PAGEREF _Toc105505063 \h </w:instrText>
      </w:r>
      <w:r>
        <w:rPr>
          <w:noProof/>
        </w:rPr>
      </w:r>
      <w:r>
        <w:rPr>
          <w:noProof/>
        </w:rPr>
        <w:fldChar w:fldCharType="separate"/>
      </w:r>
      <w:r>
        <w:rPr>
          <w:noProof/>
        </w:rPr>
        <w:t>118</w:t>
      </w:r>
      <w:r>
        <w:rPr>
          <w:noProof/>
        </w:rPr>
        <w:fldChar w:fldCharType="end"/>
      </w:r>
    </w:p>
    <w:p w14:paraId="2D181AFA" w14:textId="07D8D32B" w:rsidR="00171BDA" w:rsidRDefault="00171BDA">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_Toc105505064 \h </w:instrText>
      </w:r>
      <w:r>
        <w:rPr>
          <w:noProof/>
        </w:rPr>
      </w:r>
      <w:r>
        <w:rPr>
          <w:noProof/>
        </w:rPr>
        <w:fldChar w:fldCharType="separate"/>
      </w:r>
      <w:r>
        <w:rPr>
          <w:noProof/>
        </w:rPr>
        <w:t>118</w:t>
      </w:r>
      <w:r>
        <w:rPr>
          <w:noProof/>
        </w:rPr>
        <w:fldChar w:fldCharType="end"/>
      </w:r>
    </w:p>
    <w:p w14:paraId="10CFBEFE" w14:textId="013C35DA" w:rsidR="00171BDA" w:rsidRDefault="00171BDA">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_Toc105505065 \h </w:instrText>
      </w:r>
      <w:r>
        <w:rPr>
          <w:noProof/>
        </w:rPr>
      </w:r>
      <w:r>
        <w:rPr>
          <w:noProof/>
        </w:rPr>
        <w:fldChar w:fldCharType="separate"/>
      </w:r>
      <w:r>
        <w:rPr>
          <w:noProof/>
        </w:rPr>
        <w:t>118</w:t>
      </w:r>
      <w:r>
        <w:rPr>
          <w:noProof/>
        </w:rPr>
        <w:fldChar w:fldCharType="end"/>
      </w:r>
    </w:p>
    <w:p w14:paraId="0CDEC568" w14:textId="562B0507" w:rsidR="00171BDA" w:rsidRDefault="00171BDA">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_Toc105505066 \h </w:instrText>
      </w:r>
      <w:r>
        <w:rPr>
          <w:noProof/>
        </w:rPr>
      </w:r>
      <w:r>
        <w:rPr>
          <w:noProof/>
        </w:rPr>
        <w:fldChar w:fldCharType="separate"/>
      </w:r>
      <w:r>
        <w:rPr>
          <w:noProof/>
        </w:rPr>
        <w:t>119</w:t>
      </w:r>
      <w:r>
        <w:rPr>
          <w:noProof/>
        </w:rPr>
        <w:fldChar w:fldCharType="end"/>
      </w:r>
    </w:p>
    <w:p w14:paraId="5947E3EC" w14:textId="59EF9020" w:rsidR="00171BDA" w:rsidRDefault="00171BDA">
      <w:pPr>
        <w:pStyle w:val="TOC5"/>
        <w:rPr>
          <w:rFonts w:asciiTheme="minorHAnsi" w:eastAsiaTheme="minorEastAsia" w:hAnsiTheme="minorHAnsi" w:cstheme="minorBidi"/>
          <w:noProof/>
          <w:sz w:val="22"/>
          <w:szCs w:val="22"/>
          <w:lang w:eastAsia="en-GB"/>
        </w:rPr>
      </w:pPr>
      <w:r>
        <w:rPr>
          <w:noProof/>
        </w:rPr>
        <w:t>12.1.2.2.1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_Toc105505067 \h </w:instrText>
      </w:r>
      <w:r>
        <w:rPr>
          <w:noProof/>
        </w:rPr>
      </w:r>
      <w:r>
        <w:rPr>
          <w:noProof/>
        </w:rPr>
        <w:fldChar w:fldCharType="separate"/>
      </w:r>
      <w:r>
        <w:rPr>
          <w:noProof/>
        </w:rPr>
        <w:t>119</w:t>
      </w:r>
      <w:r>
        <w:rPr>
          <w:noProof/>
        </w:rPr>
        <w:fldChar w:fldCharType="end"/>
      </w:r>
    </w:p>
    <w:p w14:paraId="35FFB6F7" w14:textId="1DB9D7C2" w:rsidR="00171BDA" w:rsidRDefault="00171BDA">
      <w:pPr>
        <w:pStyle w:val="TOC6"/>
        <w:rPr>
          <w:rFonts w:asciiTheme="minorHAnsi" w:eastAsiaTheme="minorEastAsia" w:hAnsiTheme="minorHAnsi" w:cstheme="minorBidi"/>
          <w:noProof/>
          <w:sz w:val="22"/>
          <w:szCs w:val="22"/>
          <w:lang w:eastAsia="en-GB"/>
        </w:rPr>
      </w:pPr>
      <w:r>
        <w:rPr>
          <w:noProof/>
        </w:rPr>
        <w:t>12.1.2.2.1.1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_Toc105505068 \h </w:instrText>
      </w:r>
      <w:r>
        <w:rPr>
          <w:noProof/>
        </w:rPr>
      </w:r>
      <w:r>
        <w:rPr>
          <w:noProof/>
        </w:rPr>
        <w:fldChar w:fldCharType="separate"/>
      </w:r>
      <w:r>
        <w:rPr>
          <w:noProof/>
        </w:rPr>
        <w:t>119</w:t>
      </w:r>
      <w:r>
        <w:rPr>
          <w:noProof/>
        </w:rPr>
        <w:fldChar w:fldCharType="end"/>
      </w:r>
    </w:p>
    <w:p w14:paraId="2E1B0097" w14:textId="19FD9880" w:rsidR="00171BDA" w:rsidRDefault="00171BDA">
      <w:pPr>
        <w:pStyle w:val="TOC6"/>
        <w:rPr>
          <w:rFonts w:asciiTheme="minorHAnsi" w:eastAsiaTheme="minorEastAsia" w:hAnsiTheme="minorHAnsi" w:cstheme="minorBidi"/>
          <w:noProof/>
          <w:sz w:val="22"/>
          <w:szCs w:val="22"/>
          <w:lang w:eastAsia="en-GB"/>
        </w:rPr>
      </w:pPr>
      <w:r>
        <w:rPr>
          <w:noProof/>
        </w:rPr>
        <w:t>12.1.2.2.1.2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_Toc105505069 \h </w:instrText>
      </w:r>
      <w:r>
        <w:rPr>
          <w:noProof/>
        </w:rPr>
      </w:r>
      <w:r>
        <w:rPr>
          <w:noProof/>
        </w:rPr>
        <w:fldChar w:fldCharType="separate"/>
      </w:r>
      <w:r>
        <w:rPr>
          <w:noProof/>
        </w:rPr>
        <w:t>119</w:t>
      </w:r>
      <w:r>
        <w:rPr>
          <w:noProof/>
        </w:rPr>
        <w:fldChar w:fldCharType="end"/>
      </w:r>
    </w:p>
    <w:p w14:paraId="5CF2790B" w14:textId="79AA7748" w:rsidR="00171BDA" w:rsidRDefault="00171BDA">
      <w:pPr>
        <w:pStyle w:val="TOC5"/>
        <w:rPr>
          <w:rFonts w:asciiTheme="minorHAnsi" w:eastAsiaTheme="minorEastAsia" w:hAnsiTheme="minorHAnsi" w:cstheme="minorBidi"/>
          <w:noProof/>
          <w:sz w:val="22"/>
          <w:szCs w:val="22"/>
          <w:lang w:eastAsia="en-GB"/>
        </w:rPr>
      </w:pPr>
      <w:r>
        <w:rPr>
          <w:noProof/>
        </w:rPr>
        <w:t>12.1.2.2.2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_Toc105505070 \h </w:instrText>
      </w:r>
      <w:r>
        <w:rPr>
          <w:noProof/>
        </w:rPr>
      </w:r>
      <w:r>
        <w:rPr>
          <w:noProof/>
        </w:rPr>
        <w:fldChar w:fldCharType="separate"/>
      </w:r>
      <w:r>
        <w:rPr>
          <w:noProof/>
        </w:rPr>
        <w:t>119</w:t>
      </w:r>
      <w:r>
        <w:rPr>
          <w:noProof/>
        </w:rPr>
        <w:fldChar w:fldCharType="end"/>
      </w:r>
    </w:p>
    <w:p w14:paraId="5D1A932E" w14:textId="3A73D87A" w:rsidR="00171BDA" w:rsidRDefault="00171BDA">
      <w:pPr>
        <w:pStyle w:val="TOC5"/>
        <w:rPr>
          <w:rFonts w:asciiTheme="minorHAnsi" w:eastAsiaTheme="minorEastAsia" w:hAnsiTheme="minorHAnsi" w:cstheme="minorBidi"/>
          <w:noProof/>
          <w:sz w:val="22"/>
          <w:szCs w:val="22"/>
          <w:lang w:eastAsia="en-GB"/>
        </w:rPr>
      </w:pPr>
      <w:r>
        <w:rPr>
          <w:noProof/>
        </w:rPr>
        <w:t>12.1.2.2.3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_Toc105505071 \h </w:instrText>
      </w:r>
      <w:r>
        <w:rPr>
          <w:noProof/>
        </w:rPr>
      </w:r>
      <w:r>
        <w:rPr>
          <w:noProof/>
        </w:rPr>
        <w:fldChar w:fldCharType="separate"/>
      </w:r>
      <w:r>
        <w:rPr>
          <w:noProof/>
        </w:rPr>
        <w:t>119</w:t>
      </w:r>
      <w:r>
        <w:rPr>
          <w:noProof/>
        </w:rPr>
        <w:fldChar w:fldCharType="end"/>
      </w:r>
    </w:p>
    <w:p w14:paraId="5F8D3309" w14:textId="67233B86" w:rsidR="00171BDA" w:rsidRDefault="00171BDA">
      <w:pPr>
        <w:pStyle w:val="TOC5"/>
        <w:rPr>
          <w:rFonts w:asciiTheme="minorHAnsi" w:eastAsiaTheme="minorEastAsia" w:hAnsiTheme="minorHAnsi" w:cstheme="minorBidi"/>
          <w:noProof/>
          <w:sz w:val="22"/>
          <w:szCs w:val="22"/>
          <w:lang w:eastAsia="en-GB"/>
        </w:rPr>
      </w:pPr>
      <w:r>
        <w:rPr>
          <w:noProof/>
        </w:rPr>
        <w:t>12.1.2.2.4</w:t>
      </w:r>
      <w:r>
        <w:rPr>
          <w:rFonts w:asciiTheme="minorHAnsi" w:eastAsiaTheme="minorEastAsia" w:hAnsiTheme="minorHAnsi" w:cstheme="minorBidi"/>
          <w:noProof/>
          <w:sz w:val="22"/>
          <w:szCs w:val="22"/>
          <w:lang w:eastAsia="en-GB"/>
        </w:rPr>
        <w:tab/>
      </w:r>
      <w:r>
        <w:rPr>
          <w:noProof/>
        </w:rPr>
        <w:t>Notification notifyMOIAttributeValueChange</w:t>
      </w:r>
      <w:r>
        <w:rPr>
          <w:noProof/>
        </w:rPr>
        <w:tab/>
      </w:r>
      <w:r>
        <w:rPr>
          <w:noProof/>
        </w:rPr>
        <w:fldChar w:fldCharType="begin" w:fldLock="1"/>
      </w:r>
      <w:r>
        <w:rPr>
          <w:noProof/>
        </w:rPr>
        <w:instrText xml:space="preserve"> PAGEREF _Toc105505072 \h </w:instrText>
      </w:r>
      <w:r>
        <w:rPr>
          <w:noProof/>
        </w:rPr>
      </w:r>
      <w:r>
        <w:rPr>
          <w:noProof/>
        </w:rPr>
        <w:fldChar w:fldCharType="separate"/>
      </w:r>
      <w:r>
        <w:rPr>
          <w:noProof/>
        </w:rPr>
        <w:t>119</w:t>
      </w:r>
      <w:r>
        <w:rPr>
          <w:noProof/>
        </w:rPr>
        <w:fldChar w:fldCharType="end"/>
      </w:r>
    </w:p>
    <w:p w14:paraId="46EBCC9E" w14:textId="2CD8439E" w:rsidR="00171BDA" w:rsidRDefault="00171BDA">
      <w:pPr>
        <w:pStyle w:val="TOC5"/>
        <w:rPr>
          <w:rFonts w:asciiTheme="minorHAnsi" w:eastAsiaTheme="minorEastAsia" w:hAnsiTheme="minorHAnsi" w:cstheme="minorBidi"/>
          <w:noProof/>
          <w:sz w:val="22"/>
          <w:szCs w:val="22"/>
          <w:lang w:eastAsia="en-GB"/>
        </w:rPr>
      </w:pPr>
      <w:r>
        <w:rPr>
          <w:noProof/>
        </w:rPr>
        <w:t>12.1.2.2.5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_Toc105505073 \h </w:instrText>
      </w:r>
      <w:r>
        <w:rPr>
          <w:noProof/>
        </w:rPr>
      </w:r>
      <w:r>
        <w:rPr>
          <w:noProof/>
        </w:rPr>
        <w:fldChar w:fldCharType="separate"/>
      </w:r>
      <w:r>
        <w:rPr>
          <w:noProof/>
        </w:rPr>
        <w:t>119</w:t>
      </w:r>
      <w:r>
        <w:rPr>
          <w:noProof/>
        </w:rPr>
        <w:fldChar w:fldCharType="end"/>
      </w:r>
    </w:p>
    <w:p w14:paraId="5F1595E6" w14:textId="42EB8859" w:rsidR="00171BDA" w:rsidRDefault="00171BDA">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_Toc105505074 \h </w:instrText>
      </w:r>
      <w:r>
        <w:rPr>
          <w:noProof/>
        </w:rPr>
      </w:r>
      <w:r>
        <w:rPr>
          <w:noProof/>
        </w:rPr>
        <w:fldChar w:fldCharType="separate"/>
      </w:r>
      <w:r>
        <w:rPr>
          <w:noProof/>
        </w:rPr>
        <w:t>119</w:t>
      </w:r>
      <w:r>
        <w:rPr>
          <w:noProof/>
        </w:rPr>
        <w:fldChar w:fldCharType="end"/>
      </w:r>
    </w:p>
    <w:p w14:paraId="5A2483DA" w14:textId="1F3F2C36" w:rsidR="00171BDA" w:rsidRDefault="00171BDA">
      <w:pPr>
        <w:pStyle w:val="TOC5"/>
        <w:rPr>
          <w:rFonts w:asciiTheme="minorHAnsi" w:eastAsiaTheme="minorEastAsia" w:hAnsiTheme="minorHAnsi" w:cstheme="minorBidi"/>
          <w:noProof/>
          <w:sz w:val="22"/>
          <w:szCs w:val="22"/>
          <w:lang w:eastAsia="en-GB"/>
        </w:rPr>
      </w:pPr>
      <w:r>
        <w:rPr>
          <w:noProof/>
        </w:rPr>
        <w:t>12.1.2.3.1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_Toc105505075 \h </w:instrText>
      </w:r>
      <w:r>
        <w:rPr>
          <w:noProof/>
        </w:rPr>
      </w:r>
      <w:r>
        <w:rPr>
          <w:noProof/>
        </w:rPr>
        <w:fldChar w:fldCharType="separate"/>
      </w:r>
      <w:r>
        <w:rPr>
          <w:noProof/>
        </w:rPr>
        <w:t>119</w:t>
      </w:r>
      <w:r>
        <w:rPr>
          <w:noProof/>
        </w:rPr>
        <w:fldChar w:fldCharType="end"/>
      </w:r>
    </w:p>
    <w:p w14:paraId="45E3203B" w14:textId="5F851DA9" w:rsidR="00171BDA" w:rsidRDefault="00171BDA">
      <w:pPr>
        <w:pStyle w:val="TOC5"/>
        <w:rPr>
          <w:rFonts w:asciiTheme="minorHAnsi" w:eastAsiaTheme="minorEastAsia" w:hAnsiTheme="minorHAnsi" w:cstheme="minorBidi"/>
          <w:noProof/>
          <w:sz w:val="22"/>
          <w:szCs w:val="22"/>
          <w:lang w:eastAsia="en-GB"/>
        </w:rPr>
      </w:pPr>
      <w:r>
        <w:rPr>
          <w:noProof/>
        </w:rPr>
        <w:t>12.1.2.3.2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_Toc105505076 \h </w:instrText>
      </w:r>
      <w:r>
        <w:rPr>
          <w:noProof/>
        </w:rPr>
      </w:r>
      <w:r>
        <w:rPr>
          <w:noProof/>
        </w:rPr>
        <w:fldChar w:fldCharType="separate"/>
      </w:r>
      <w:r>
        <w:rPr>
          <w:noProof/>
        </w:rPr>
        <w:t>120</w:t>
      </w:r>
      <w:r>
        <w:rPr>
          <w:noProof/>
        </w:rPr>
        <w:fldChar w:fldCharType="end"/>
      </w:r>
    </w:p>
    <w:p w14:paraId="35584FB3" w14:textId="324DABA1" w:rsidR="00171BDA" w:rsidRDefault="00171BDA">
      <w:pPr>
        <w:pStyle w:val="TOC4"/>
        <w:rPr>
          <w:rFonts w:asciiTheme="minorHAnsi" w:eastAsiaTheme="minorEastAsia" w:hAnsiTheme="minorHAnsi" w:cstheme="minorBidi"/>
          <w:noProof/>
          <w:sz w:val="22"/>
          <w:szCs w:val="22"/>
          <w:lang w:eastAsia="en-GB"/>
        </w:rPr>
      </w:pPr>
      <w:r>
        <w:rPr>
          <w:noProof/>
        </w:rPr>
        <w:t>12.1.2.4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_Toc105505077 \h </w:instrText>
      </w:r>
      <w:r>
        <w:rPr>
          <w:noProof/>
        </w:rPr>
      </w:r>
      <w:r>
        <w:rPr>
          <w:noProof/>
        </w:rPr>
        <w:fldChar w:fldCharType="separate"/>
      </w:r>
      <w:r>
        <w:rPr>
          <w:noProof/>
        </w:rPr>
        <w:t>120</w:t>
      </w:r>
      <w:r>
        <w:rPr>
          <w:noProof/>
        </w:rPr>
        <w:fldChar w:fldCharType="end"/>
      </w:r>
    </w:p>
    <w:p w14:paraId="17F65ED2" w14:textId="056742FC" w:rsidR="00171BDA" w:rsidRDefault="00171BDA">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YANG/Netconf-based solution set</w:t>
      </w:r>
      <w:r>
        <w:rPr>
          <w:noProof/>
        </w:rPr>
        <w:tab/>
      </w:r>
      <w:r>
        <w:rPr>
          <w:noProof/>
        </w:rPr>
        <w:fldChar w:fldCharType="begin" w:fldLock="1"/>
      </w:r>
      <w:r>
        <w:rPr>
          <w:noProof/>
        </w:rPr>
        <w:instrText xml:space="preserve"> PAGEREF _Toc105505078 \h </w:instrText>
      </w:r>
      <w:r>
        <w:rPr>
          <w:noProof/>
        </w:rPr>
      </w:r>
      <w:r>
        <w:rPr>
          <w:noProof/>
        </w:rPr>
        <w:fldChar w:fldCharType="separate"/>
      </w:r>
      <w:r>
        <w:rPr>
          <w:noProof/>
        </w:rPr>
        <w:t>120</w:t>
      </w:r>
      <w:r>
        <w:rPr>
          <w:noProof/>
        </w:rPr>
        <w:fldChar w:fldCharType="end"/>
      </w:r>
    </w:p>
    <w:p w14:paraId="61A05B21" w14:textId="224C6F51" w:rsidR="00171BDA" w:rsidRDefault="00171BDA">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_Toc105505079 \h </w:instrText>
      </w:r>
      <w:r>
        <w:rPr>
          <w:noProof/>
        </w:rPr>
      </w:r>
      <w:r>
        <w:rPr>
          <w:noProof/>
        </w:rPr>
        <w:fldChar w:fldCharType="separate"/>
      </w:r>
      <w:r>
        <w:rPr>
          <w:noProof/>
        </w:rPr>
        <w:t>120</w:t>
      </w:r>
      <w:r>
        <w:rPr>
          <w:noProof/>
        </w:rPr>
        <w:fldChar w:fldCharType="end"/>
      </w:r>
    </w:p>
    <w:p w14:paraId="5FD4EDB5" w14:textId="782802DF" w:rsidR="00171BDA" w:rsidRDefault="00171BDA">
      <w:pPr>
        <w:pStyle w:val="TOC5"/>
        <w:rPr>
          <w:rFonts w:asciiTheme="minorHAnsi" w:eastAsiaTheme="minorEastAsia" w:hAnsiTheme="minorHAnsi" w:cstheme="minorBidi"/>
          <w:noProof/>
          <w:sz w:val="22"/>
          <w:szCs w:val="22"/>
          <w:lang w:eastAsia="en-GB"/>
        </w:rPr>
      </w:pPr>
      <w:r>
        <w:rPr>
          <w:noProof/>
        </w:rPr>
        <w:t>12.1.3.1.1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_Toc105505080 \h </w:instrText>
      </w:r>
      <w:r>
        <w:rPr>
          <w:noProof/>
        </w:rPr>
      </w:r>
      <w:r>
        <w:rPr>
          <w:noProof/>
        </w:rPr>
        <w:fldChar w:fldCharType="separate"/>
      </w:r>
      <w:r>
        <w:rPr>
          <w:noProof/>
        </w:rPr>
        <w:t>120</w:t>
      </w:r>
      <w:r>
        <w:rPr>
          <w:noProof/>
        </w:rPr>
        <w:fldChar w:fldCharType="end"/>
      </w:r>
    </w:p>
    <w:p w14:paraId="06B0281A" w14:textId="71609221" w:rsidR="00171BDA" w:rsidRDefault="00171BDA">
      <w:pPr>
        <w:pStyle w:val="TOC5"/>
        <w:rPr>
          <w:rFonts w:asciiTheme="minorHAnsi" w:eastAsiaTheme="minorEastAsia" w:hAnsiTheme="minorHAnsi" w:cstheme="minorBidi"/>
          <w:noProof/>
          <w:sz w:val="22"/>
          <w:szCs w:val="22"/>
          <w:lang w:eastAsia="en-GB"/>
        </w:rPr>
      </w:pPr>
      <w:r>
        <w:rPr>
          <w:noProof/>
        </w:rPr>
        <w:t>12.1.3.1.2</w:t>
      </w:r>
      <w:r>
        <w:rPr>
          <w:rFonts w:asciiTheme="minorHAnsi" w:eastAsiaTheme="minorEastAsia" w:hAnsiTheme="minorHAnsi" w:cstheme="minorBidi"/>
          <w:noProof/>
          <w:sz w:val="22"/>
          <w:szCs w:val="22"/>
          <w:lang w:eastAsia="en-GB"/>
        </w:rPr>
        <w:tab/>
      </w:r>
      <w:r>
        <w:rPr>
          <w:noProof/>
        </w:rPr>
        <w:t xml:space="preserve">Operation </w:t>
      </w:r>
      <w:r w:rsidRPr="000444CB">
        <w:rPr>
          <w:rFonts w:ascii="Courier New" w:hAnsi="Courier New" w:cs="Courier New"/>
          <w:noProof/>
        </w:rPr>
        <w:t>createMOI</w:t>
      </w:r>
      <w:r>
        <w:rPr>
          <w:noProof/>
        </w:rPr>
        <w:tab/>
      </w:r>
      <w:r>
        <w:rPr>
          <w:noProof/>
        </w:rPr>
        <w:fldChar w:fldCharType="begin" w:fldLock="1"/>
      </w:r>
      <w:r>
        <w:rPr>
          <w:noProof/>
        </w:rPr>
        <w:instrText xml:space="preserve"> PAGEREF _Toc105505081 \h </w:instrText>
      </w:r>
      <w:r>
        <w:rPr>
          <w:noProof/>
        </w:rPr>
      </w:r>
      <w:r>
        <w:rPr>
          <w:noProof/>
        </w:rPr>
        <w:fldChar w:fldCharType="separate"/>
      </w:r>
      <w:r>
        <w:rPr>
          <w:noProof/>
        </w:rPr>
        <w:t>120</w:t>
      </w:r>
      <w:r>
        <w:rPr>
          <w:noProof/>
        </w:rPr>
        <w:fldChar w:fldCharType="end"/>
      </w:r>
    </w:p>
    <w:p w14:paraId="2EFF1DC7" w14:textId="2946418C" w:rsidR="00171BDA" w:rsidRDefault="00171BDA">
      <w:pPr>
        <w:pStyle w:val="TOC5"/>
        <w:rPr>
          <w:rFonts w:asciiTheme="minorHAnsi" w:eastAsiaTheme="minorEastAsia" w:hAnsiTheme="minorHAnsi" w:cstheme="minorBidi"/>
          <w:noProof/>
          <w:sz w:val="22"/>
          <w:szCs w:val="22"/>
          <w:lang w:eastAsia="en-GB"/>
        </w:rPr>
      </w:pPr>
      <w:r>
        <w:rPr>
          <w:noProof/>
        </w:rPr>
        <w:t>12.1.3.1.3</w:t>
      </w:r>
      <w:r>
        <w:rPr>
          <w:rFonts w:asciiTheme="minorHAnsi" w:eastAsiaTheme="minorEastAsia" w:hAnsiTheme="minorHAnsi" w:cstheme="minorBidi"/>
          <w:noProof/>
          <w:sz w:val="22"/>
          <w:szCs w:val="22"/>
          <w:lang w:eastAsia="en-GB"/>
        </w:rPr>
        <w:tab/>
      </w:r>
      <w:r>
        <w:rPr>
          <w:noProof/>
        </w:rPr>
        <w:t xml:space="preserve">Operation </w:t>
      </w:r>
      <w:r w:rsidRPr="000444CB">
        <w:rPr>
          <w:rFonts w:ascii="Courier New" w:hAnsi="Courier New" w:cs="Courier New"/>
          <w:noProof/>
        </w:rPr>
        <w:t>getMOIAttributes</w:t>
      </w:r>
      <w:r>
        <w:rPr>
          <w:noProof/>
        </w:rPr>
        <w:tab/>
      </w:r>
      <w:r>
        <w:rPr>
          <w:noProof/>
        </w:rPr>
        <w:fldChar w:fldCharType="begin" w:fldLock="1"/>
      </w:r>
      <w:r>
        <w:rPr>
          <w:noProof/>
        </w:rPr>
        <w:instrText xml:space="preserve"> PAGEREF _Toc105505082 \h </w:instrText>
      </w:r>
      <w:r>
        <w:rPr>
          <w:noProof/>
        </w:rPr>
      </w:r>
      <w:r>
        <w:rPr>
          <w:noProof/>
        </w:rPr>
        <w:fldChar w:fldCharType="separate"/>
      </w:r>
      <w:r>
        <w:rPr>
          <w:noProof/>
        </w:rPr>
        <w:t>121</w:t>
      </w:r>
      <w:r>
        <w:rPr>
          <w:noProof/>
        </w:rPr>
        <w:fldChar w:fldCharType="end"/>
      </w:r>
    </w:p>
    <w:p w14:paraId="0C2614D7" w14:textId="2BD3771B" w:rsidR="00171BDA" w:rsidRDefault="00171BDA">
      <w:pPr>
        <w:pStyle w:val="TOC5"/>
        <w:rPr>
          <w:rFonts w:asciiTheme="minorHAnsi" w:eastAsiaTheme="minorEastAsia" w:hAnsiTheme="minorHAnsi" w:cstheme="minorBidi"/>
          <w:noProof/>
          <w:sz w:val="22"/>
          <w:szCs w:val="22"/>
          <w:lang w:eastAsia="en-GB"/>
        </w:rPr>
      </w:pPr>
      <w:r>
        <w:rPr>
          <w:noProof/>
        </w:rPr>
        <w:t>12.1.3.1.4</w:t>
      </w:r>
      <w:r>
        <w:rPr>
          <w:rFonts w:asciiTheme="minorHAnsi" w:eastAsiaTheme="minorEastAsia" w:hAnsiTheme="minorHAnsi" w:cstheme="minorBidi"/>
          <w:noProof/>
          <w:sz w:val="22"/>
          <w:szCs w:val="22"/>
          <w:lang w:eastAsia="en-GB"/>
        </w:rPr>
        <w:tab/>
      </w:r>
      <w:r>
        <w:rPr>
          <w:noProof/>
        </w:rPr>
        <w:t xml:space="preserve">Operation </w:t>
      </w:r>
      <w:r w:rsidRPr="000444CB">
        <w:rPr>
          <w:rFonts w:ascii="Courier New" w:hAnsi="Courier New" w:cs="Courier New"/>
          <w:noProof/>
        </w:rPr>
        <w:t>modifyMOIAttributes</w:t>
      </w:r>
      <w:r>
        <w:rPr>
          <w:noProof/>
        </w:rPr>
        <w:tab/>
      </w:r>
      <w:r>
        <w:rPr>
          <w:noProof/>
        </w:rPr>
        <w:fldChar w:fldCharType="begin" w:fldLock="1"/>
      </w:r>
      <w:r>
        <w:rPr>
          <w:noProof/>
        </w:rPr>
        <w:instrText xml:space="preserve"> PAGEREF _Toc105505083 \h </w:instrText>
      </w:r>
      <w:r>
        <w:rPr>
          <w:noProof/>
        </w:rPr>
      </w:r>
      <w:r>
        <w:rPr>
          <w:noProof/>
        </w:rPr>
        <w:fldChar w:fldCharType="separate"/>
      </w:r>
      <w:r>
        <w:rPr>
          <w:noProof/>
        </w:rPr>
        <w:t>123</w:t>
      </w:r>
      <w:r>
        <w:rPr>
          <w:noProof/>
        </w:rPr>
        <w:fldChar w:fldCharType="end"/>
      </w:r>
    </w:p>
    <w:p w14:paraId="2BFA42C4" w14:textId="05721497" w:rsidR="00171BDA" w:rsidRDefault="00171BDA">
      <w:pPr>
        <w:pStyle w:val="TOC5"/>
        <w:rPr>
          <w:rFonts w:asciiTheme="minorHAnsi" w:eastAsiaTheme="minorEastAsia" w:hAnsiTheme="minorHAnsi" w:cstheme="minorBidi"/>
          <w:noProof/>
          <w:sz w:val="22"/>
          <w:szCs w:val="22"/>
          <w:lang w:eastAsia="en-GB"/>
        </w:rPr>
      </w:pPr>
      <w:r>
        <w:rPr>
          <w:noProof/>
        </w:rPr>
        <w:t>12.1.3.1.5</w:t>
      </w:r>
      <w:r>
        <w:rPr>
          <w:rFonts w:asciiTheme="minorHAnsi" w:eastAsiaTheme="minorEastAsia" w:hAnsiTheme="minorHAnsi" w:cstheme="minorBidi"/>
          <w:noProof/>
          <w:sz w:val="22"/>
          <w:szCs w:val="22"/>
          <w:lang w:eastAsia="en-GB"/>
        </w:rPr>
        <w:tab/>
      </w:r>
      <w:r>
        <w:rPr>
          <w:noProof/>
        </w:rPr>
        <w:t xml:space="preserve">Operation </w:t>
      </w:r>
      <w:r w:rsidRPr="000444CB">
        <w:rPr>
          <w:rFonts w:ascii="Courier New" w:hAnsi="Courier New" w:cs="Courier New"/>
          <w:noProof/>
        </w:rPr>
        <w:t>deleteMOI</w:t>
      </w:r>
      <w:r>
        <w:rPr>
          <w:noProof/>
        </w:rPr>
        <w:tab/>
      </w:r>
      <w:r>
        <w:rPr>
          <w:noProof/>
        </w:rPr>
        <w:fldChar w:fldCharType="begin" w:fldLock="1"/>
      </w:r>
      <w:r>
        <w:rPr>
          <w:noProof/>
        </w:rPr>
        <w:instrText xml:space="preserve"> PAGEREF _Toc105505084 \h </w:instrText>
      </w:r>
      <w:r>
        <w:rPr>
          <w:noProof/>
        </w:rPr>
      </w:r>
      <w:r>
        <w:rPr>
          <w:noProof/>
        </w:rPr>
        <w:fldChar w:fldCharType="separate"/>
      </w:r>
      <w:r>
        <w:rPr>
          <w:noProof/>
        </w:rPr>
        <w:t>124</w:t>
      </w:r>
      <w:r>
        <w:rPr>
          <w:noProof/>
        </w:rPr>
        <w:fldChar w:fldCharType="end"/>
      </w:r>
    </w:p>
    <w:p w14:paraId="3AE017B2" w14:textId="1F0AA084" w:rsidR="00171BDA" w:rsidRDefault="00171BDA">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_Toc105505085 \h </w:instrText>
      </w:r>
      <w:r>
        <w:rPr>
          <w:noProof/>
        </w:rPr>
      </w:r>
      <w:r>
        <w:rPr>
          <w:noProof/>
        </w:rPr>
        <w:fldChar w:fldCharType="separate"/>
      </w:r>
      <w:r>
        <w:rPr>
          <w:noProof/>
        </w:rPr>
        <w:t>125</w:t>
      </w:r>
      <w:r>
        <w:rPr>
          <w:noProof/>
        </w:rPr>
        <w:fldChar w:fldCharType="end"/>
      </w:r>
    </w:p>
    <w:p w14:paraId="41F9CDDF" w14:textId="7975D6CC" w:rsidR="00171BDA" w:rsidRDefault="00171BDA">
      <w:pPr>
        <w:pStyle w:val="TOC5"/>
        <w:rPr>
          <w:rFonts w:asciiTheme="minorHAnsi" w:eastAsiaTheme="minorEastAsia" w:hAnsiTheme="minorHAnsi" w:cstheme="minorBidi"/>
          <w:noProof/>
          <w:sz w:val="22"/>
          <w:szCs w:val="22"/>
          <w:lang w:eastAsia="en-GB"/>
        </w:rPr>
      </w:pPr>
      <w:r>
        <w:rPr>
          <w:noProof/>
        </w:rPr>
        <w:t>12.1.3.2.1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_Toc105505086 \h </w:instrText>
      </w:r>
      <w:r>
        <w:rPr>
          <w:noProof/>
        </w:rPr>
      </w:r>
      <w:r>
        <w:rPr>
          <w:noProof/>
        </w:rPr>
        <w:fldChar w:fldCharType="separate"/>
      </w:r>
      <w:r>
        <w:rPr>
          <w:noProof/>
        </w:rPr>
        <w:t>125</w:t>
      </w:r>
      <w:r>
        <w:rPr>
          <w:noProof/>
        </w:rPr>
        <w:fldChar w:fldCharType="end"/>
      </w:r>
    </w:p>
    <w:p w14:paraId="275BC56C" w14:textId="5CCC3AE1" w:rsidR="00171BDA" w:rsidRDefault="00171BDA">
      <w:pPr>
        <w:pStyle w:val="TOC5"/>
        <w:rPr>
          <w:rFonts w:asciiTheme="minorHAnsi" w:eastAsiaTheme="minorEastAsia" w:hAnsiTheme="minorHAnsi" w:cstheme="minorBidi"/>
          <w:noProof/>
          <w:sz w:val="22"/>
          <w:szCs w:val="22"/>
          <w:lang w:eastAsia="en-GB"/>
        </w:rPr>
      </w:pPr>
      <w:r>
        <w:rPr>
          <w:noProof/>
        </w:rPr>
        <w:t>12.1.3.2.5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_Toc105505087 \h </w:instrText>
      </w:r>
      <w:r>
        <w:rPr>
          <w:noProof/>
        </w:rPr>
      </w:r>
      <w:r>
        <w:rPr>
          <w:noProof/>
        </w:rPr>
        <w:fldChar w:fldCharType="separate"/>
      </w:r>
      <w:r>
        <w:rPr>
          <w:noProof/>
        </w:rPr>
        <w:t>125</w:t>
      </w:r>
      <w:r>
        <w:rPr>
          <w:noProof/>
        </w:rPr>
        <w:fldChar w:fldCharType="end"/>
      </w:r>
    </w:p>
    <w:p w14:paraId="06B178CF" w14:textId="68CC1AD4" w:rsidR="00171BDA" w:rsidRDefault="00171BDA">
      <w:pPr>
        <w:pStyle w:val="TOC2"/>
        <w:rPr>
          <w:rFonts w:asciiTheme="minorHAnsi" w:eastAsiaTheme="minorEastAsia" w:hAnsiTheme="minorHAnsi" w:cstheme="minorBidi"/>
          <w:noProof/>
          <w:sz w:val="22"/>
          <w:szCs w:val="22"/>
          <w:lang w:eastAsia="en-GB"/>
        </w:rPr>
      </w:pPr>
      <w:r>
        <w:rPr>
          <w:noProof/>
          <w:lang w:eastAsia="zh-CN"/>
        </w:rPr>
        <w:t>12.2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_Toc105505088 \h </w:instrText>
      </w:r>
      <w:r>
        <w:rPr>
          <w:noProof/>
        </w:rPr>
      </w:r>
      <w:r>
        <w:rPr>
          <w:noProof/>
        </w:rPr>
        <w:fldChar w:fldCharType="separate"/>
      </w:r>
      <w:r>
        <w:rPr>
          <w:noProof/>
        </w:rPr>
        <w:t>129</w:t>
      </w:r>
      <w:r>
        <w:rPr>
          <w:noProof/>
        </w:rPr>
        <w:fldChar w:fldCharType="end"/>
      </w:r>
    </w:p>
    <w:p w14:paraId="617455FE" w14:textId="7537A09A" w:rsidR="00171BDA" w:rsidRDefault="00171BDA">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_Toc105505089 \h </w:instrText>
      </w:r>
      <w:r>
        <w:rPr>
          <w:noProof/>
        </w:rPr>
      </w:r>
      <w:r>
        <w:rPr>
          <w:noProof/>
        </w:rPr>
        <w:fldChar w:fldCharType="separate"/>
      </w:r>
      <w:r>
        <w:rPr>
          <w:noProof/>
        </w:rPr>
        <w:t>129</w:t>
      </w:r>
      <w:r>
        <w:rPr>
          <w:noProof/>
        </w:rPr>
        <w:fldChar w:fldCharType="end"/>
      </w:r>
    </w:p>
    <w:p w14:paraId="4713E556" w14:textId="6CC634D6" w:rsidR="00171BDA" w:rsidRDefault="00171BDA">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_Toc105505090 \h </w:instrText>
      </w:r>
      <w:r>
        <w:rPr>
          <w:noProof/>
        </w:rPr>
      </w:r>
      <w:r>
        <w:rPr>
          <w:noProof/>
        </w:rPr>
        <w:fldChar w:fldCharType="separate"/>
      </w:r>
      <w:r>
        <w:rPr>
          <w:noProof/>
        </w:rPr>
        <w:t>129</w:t>
      </w:r>
      <w:r>
        <w:rPr>
          <w:noProof/>
        </w:rPr>
        <w:fldChar w:fldCharType="end"/>
      </w:r>
    </w:p>
    <w:p w14:paraId="6151FBF1" w14:textId="47A55D58" w:rsidR="00171BDA" w:rsidRDefault="00171BDA">
      <w:pPr>
        <w:pStyle w:val="TOC5"/>
        <w:rPr>
          <w:rFonts w:asciiTheme="minorHAnsi" w:eastAsiaTheme="minorEastAsia" w:hAnsiTheme="minorHAnsi" w:cstheme="minorBidi"/>
          <w:noProof/>
          <w:sz w:val="22"/>
          <w:szCs w:val="22"/>
          <w:lang w:eastAsia="en-GB"/>
        </w:rPr>
      </w:pPr>
      <w:r>
        <w:rPr>
          <w:noProof/>
          <w:lang w:eastAsia="zh-CN"/>
        </w:rPr>
        <w:t>12.2.1</w:t>
      </w:r>
      <w:r>
        <w:rPr>
          <w:noProof/>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_Toc105505091 \h </w:instrText>
      </w:r>
      <w:r>
        <w:rPr>
          <w:noProof/>
        </w:rPr>
      </w:r>
      <w:r>
        <w:rPr>
          <w:noProof/>
        </w:rPr>
        <w:fldChar w:fldCharType="separate"/>
      </w:r>
      <w:r>
        <w:rPr>
          <w:noProof/>
        </w:rPr>
        <w:t>129</w:t>
      </w:r>
      <w:r>
        <w:rPr>
          <w:noProof/>
        </w:rPr>
        <w:fldChar w:fldCharType="end"/>
      </w:r>
    </w:p>
    <w:p w14:paraId="213B3561" w14:textId="6CCBE20F" w:rsidR="00171BDA" w:rsidRDefault="00171BDA">
      <w:pPr>
        <w:pStyle w:val="TOC5"/>
        <w:rPr>
          <w:rFonts w:asciiTheme="minorHAnsi" w:eastAsiaTheme="minorEastAsia" w:hAnsiTheme="minorHAnsi" w:cstheme="minorBidi"/>
          <w:noProof/>
          <w:sz w:val="22"/>
          <w:szCs w:val="22"/>
          <w:lang w:eastAsia="en-GB"/>
        </w:rPr>
      </w:pPr>
      <w:r>
        <w:rPr>
          <w:noProof/>
          <w:lang w:eastAsia="zh-CN"/>
        </w:rPr>
        <w:t>12.2.1.1.2</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getAlarmList</w:t>
      </w:r>
      <w:r>
        <w:rPr>
          <w:noProof/>
        </w:rPr>
        <w:tab/>
      </w:r>
      <w:r>
        <w:rPr>
          <w:noProof/>
        </w:rPr>
        <w:fldChar w:fldCharType="begin" w:fldLock="1"/>
      </w:r>
      <w:r>
        <w:rPr>
          <w:noProof/>
        </w:rPr>
        <w:instrText xml:space="preserve"> PAGEREF _Toc105505092 \h </w:instrText>
      </w:r>
      <w:r>
        <w:rPr>
          <w:noProof/>
        </w:rPr>
      </w:r>
      <w:r>
        <w:rPr>
          <w:noProof/>
        </w:rPr>
        <w:fldChar w:fldCharType="separate"/>
      </w:r>
      <w:r>
        <w:rPr>
          <w:noProof/>
        </w:rPr>
        <w:t>129</w:t>
      </w:r>
      <w:r>
        <w:rPr>
          <w:noProof/>
        </w:rPr>
        <w:fldChar w:fldCharType="end"/>
      </w:r>
    </w:p>
    <w:p w14:paraId="777B8222" w14:textId="60440AF4" w:rsidR="00171BDA" w:rsidRDefault="00171BDA">
      <w:pPr>
        <w:pStyle w:val="TOC5"/>
        <w:rPr>
          <w:rFonts w:asciiTheme="minorHAnsi" w:eastAsiaTheme="minorEastAsia" w:hAnsiTheme="minorHAnsi" w:cstheme="minorBidi"/>
          <w:noProof/>
          <w:sz w:val="22"/>
          <w:szCs w:val="22"/>
          <w:lang w:eastAsia="en-GB"/>
        </w:rPr>
      </w:pPr>
      <w:r>
        <w:rPr>
          <w:noProof/>
          <w:lang w:eastAsia="zh-CN"/>
        </w:rPr>
        <w:t>12.2.1.1.3</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getAlarmCount</w:t>
      </w:r>
      <w:r>
        <w:rPr>
          <w:noProof/>
        </w:rPr>
        <w:tab/>
      </w:r>
      <w:r>
        <w:rPr>
          <w:noProof/>
        </w:rPr>
        <w:fldChar w:fldCharType="begin" w:fldLock="1"/>
      </w:r>
      <w:r>
        <w:rPr>
          <w:noProof/>
        </w:rPr>
        <w:instrText xml:space="preserve"> PAGEREF _Toc105505093 \h </w:instrText>
      </w:r>
      <w:r>
        <w:rPr>
          <w:noProof/>
        </w:rPr>
      </w:r>
      <w:r>
        <w:rPr>
          <w:noProof/>
        </w:rPr>
        <w:fldChar w:fldCharType="separate"/>
      </w:r>
      <w:r>
        <w:rPr>
          <w:noProof/>
        </w:rPr>
        <w:t>130</w:t>
      </w:r>
      <w:r>
        <w:rPr>
          <w:noProof/>
        </w:rPr>
        <w:fldChar w:fldCharType="end"/>
      </w:r>
    </w:p>
    <w:p w14:paraId="583C3F85" w14:textId="67ECBF9E" w:rsidR="00171BDA" w:rsidRDefault="00171BDA">
      <w:pPr>
        <w:pStyle w:val="TOC5"/>
        <w:rPr>
          <w:rFonts w:asciiTheme="minorHAnsi" w:eastAsiaTheme="minorEastAsia" w:hAnsiTheme="minorHAnsi" w:cstheme="minorBidi"/>
          <w:noProof/>
          <w:sz w:val="22"/>
          <w:szCs w:val="22"/>
          <w:lang w:eastAsia="en-GB"/>
        </w:rPr>
      </w:pPr>
      <w:r>
        <w:rPr>
          <w:noProof/>
          <w:lang w:eastAsia="zh-CN"/>
        </w:rPr>
        <w:t>12.2.1.1.4</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setComment</w:t>
      </w:r>
      <w:r>
        <w:rPr>
          <w:noProof/>
        </w:rPr>
        <w:tab/>
      </w:r>
      <w:r>
        <w:rPr>
          <w:noProof/>
        </w:rPr>
        <w:fldChar w:fldCharType="begin" w:fldLock="1"/>
      </w:r>
      <w:r>
        <w:rPr>
          <w:noProof/>
        </w:rPr>
        <w:instrText xml:space="preserve"> PAGEREF _Toc105505094 \h </w:instrText>
      </w:r>
      <w:r>
        <w:rPr>
          <w:noProof/>
        </w:rPr>
      </w:r>
      <w:r>
        <w:rPr>
          <w:noProof/>
        </w:rPr>
        <w:fldChar w:fldCharType="separate"/>
      </w:r>
      <w:r>
        <w:rPr>
          <w:noProof/>
        </w:rPr>
        <w:t>130</w:t>
      </w:r>
      <w:r>
        <w:rPr>
          <w:noProof/>
        </w:rPr>
        <w:fldChar w:fldCharType="end"/>
      </w:r>
    </w:p>
    <w:p w14:paraId="1A5DC42F" w14:textId="4373FE85" w:rsidR="00171BDA" w:rsidRDefault="00171BDA">
      <w:pPr>
        <w:pStyle w:val="TOC5"/>
        <w:rPr>
          <w:rFonts w:asciiTheme="minorHAnsi" w:eastAsiaTheme="minorEastAsia" w:hAnsiTheme="minorHAnsi" w:cstheme="minorBidi"/>
          <w:noProof/>
          <w:sz w:val="22"/>
          <w:szCs w:val="22"/>
          <w:lang w:eastAsia="en-GB"/>
        </w:rPr>
      </w:pPr>
      <w:r>
        <w:rPr>
          <w:noProof/>
          <w:lang w:eastAsia="zh-CN"/>
        </w:rPr>
        <w:t>12.2.1.1.5</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acknowledgeAlarms</w:t>
      </w:r>
      <w:r>
        <w:rPr>
          <w:noProof/>
        </w:rPr>
        <w:tab/>
      </w:r>
      <w:r>
        <w:rPr>
          <w:noProof/>
        </w:rPr>
        <w:fldChar w:fldCharType="begin" w:fldLock="1"/>
      </w:r>
      <w:r>
        <w:rPr>
          <w:noProof/>
        </w:rPr>
        <w:instrText xml:space="preserve"> PAGEREF _Toc105505095 \h </w:instrText>
      </w:r>
      <w:r>
        <w:rPr>
          <w:noProof/>
        </w:rPr>
      </w:r>
      <w:r>
        <w:rPr>
          <w:noProof/>
        </w:rPr>
        <w:fldChar w:fldCharType="separate"/>
      </w:r>
      <w:r>
        <w:rPr>
          <w:noProof/>
        </w:rPr>
        <w:t>131</w:t>
      </w:r>
      <w:r>
        <w:rPr>
          <w:noProof/>
        </w:rPr>
        <w:fldChar w:fldCharType="end"/>
      </w:r>
    </w:p>
    <w:p w14:paraId="1A3C0403" w14:textId="65BFB829" w:rsidR="00171BDA" w:rsidRDefault="00171BDA">
      <w:pPr>
        <w:pStyle w:val="TOC5"/>
        <w:rPr>
          <w:rFonts w:asciiTheme="minorHAnsi" w:eastAsiaTheme="minorEastAsia" w:hAnsiTheme="minorHAnsi" w:cstheme="minorBidi"/>
          <w:noProof/>
          <w:sz w:val="22"/>
          <w:szCs w:val="22"/>
          <w:lang w:eastAsia="en-GB"/>
        </w:rPr>
      </w:pPr>
      <w:r>
        <w:rPr>
          <w:noProof/>
          <w:lang w:eastAsia="zh-CN"/>
        </w:rPr>
        <w:t>12.2.1.1.6</w:t>
      </w:r>
      <w:r>
        <w:rPr>
          <w:rFonts w:asciiTheme="minorHAnsi" w:eastAsiaTheme="minorEastAsia" w:hAnsiTheme="minorHAnsi" w:cstheme="minorBidi"/>
          <w:noProof/>
          <w:sz w:val="22"/>
          <w:szCs w:val="22"/>
          <w:lang w:eastAsia="en-GB"/>
        </w:rPr>
        <w:tab/>
      </w:r>
      <w:r>
        <w:rPr>
          <w:noProof/>
          <w:lang w:eastAsia="zh-CN"/>
        </w:rPr>
        <w:t>Operation unacknowledgeAlarms</w:t>
      </w:r>
      <w:r>
        <w:rPr>
          <w:noProof/>
        </w:rPr>
        <w:tab/>
      </w:r>
      <w:r>
        <w:rPr>
          <w:noProof/>
        </w:rPr>
        <w:fldChar w:fldCharType="begin" w:fldLock="1"/>
      </w:r>
      <w:r>
        <w:rPr>
          <w:noProof/>
        </w:rPr>
        <w:instrText xml:space="preserve"> PAGEREF _Toc105505096 \h </w:instrText>
      </w:r>
      <w:r>
        <w:rPr>
          <w:noProof/>
        </w:rPr>
      </w:r>
      <w:r>
        <w:rPr>
          <w:noProof/>
        </w:rPr>
        <w:fldChar w:fldCharType="separate"/>
      </w:r>
      <w:r>
        <w:rPr>
          <w:noProof/>
        </w:rPr>
        <w:t>132</w:t>
      </w:r>
      <w:r>
        <w:rPr>
          <w:noProof/>
        </w:rPr>
        <w:fldChar w:fldCharType="end"/>
      </w:r>
    </w:p>
    <w:p w14:paraId="0B729EC4" w14:textId="4A469EAD" w:rsidR="00171BDA" w:rsidRDefault="00171BDA">
      <w:pPr>
        <w:pStyle w:val="TOC5"/>
        <w:rPr>
          <w:rFonts w:asciiTheme="minorHAnsi" w:eastAsiaTheme="minorEastAsia" w:hAnsiTheme="minorHAnsi" w:cstheme="minorBidi"/>
          <w:noProof/>
          <w:sz w:val="22"/>
          <w:szCs w:val="22"/>
          <w:lang w:eastAsia="en-GB"/>
        </w:rPr>
      </w:pPr>
      <w:r>
        <w:rPr>
          <w:noProof/>
          <w:lang w:eastAsia="zh-CN"/>
        </w:rPr>
        <w:t>12.2.1.1.7</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clearAlarms</w:t>
      </w:r>
      <w:r>
        <w:rPr>
          <w:noProof/>
        </w:rPr>
        <w:tab/>
      </w:r>
      <w:r>
        <w:rPr>
          <w:noProof/>
        </w:rPr>
        <w:fldChar w:fldCharType="begin" w:fldLock="1"/>
      </w:r>
      <w:r>
        <w:rPr>
          <w:noProof/>
        </w:rPr>
        <w:instrText xml:space="preserve"> PAGEREF _Toc105505097 \h </w:instrText>
      </w:r>
      <w:r>
        <w:rPr>
          <w:noProof/>
        </w:rPr>
      </w:r>
      <w:r>
        <w:rPr>
          <w:noProof/>
        </w:rPr>
        <w:fldChar w:fldCharType="separate"/>
      </w:r>
      <w:r>
        <w:rPr>
          <w:noProof/>
        </w:rPr>
        <w:t>134</w:t>
      </w:r>
      <w:r>
        <w:rPr>
          <w:noProof/>
        </w:rPr>
        <w:fldChar w:fldCharType="end"/>
      </w:r>
    </w:p>
    <w:p w14:paraId="4741771B" w14:textId="076F74D7" w:rsidR="00171BDA" w:rsidRDefault="00171BDA">
      <w:pPr>
        <w:pStyle w:val="TOC5"/>
        <w:rPr>
          <w:rFonts w:asciiTheme="minorHAnsi" w:eastAsiaTheme="minorEastAsia" w:hAnsiTheme="minorHAnsi" w:cstheme="minorBidi"/>
          <w:noProof/>
          <w:sz w:val="22"/>
          <w:szCs w:val="22"/>
          <w:lang w:eastAsia="en-GB"/>
        </w:rPr>
      </w:pPr>
      <w:r>
        <w:rPr>
          <w:noProof/>
          <w:lang w:eastAsia="zh-CN"/>
        </w:rPr>
        <w:t>12.2.1.1.8</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subscribe</w:t>
      </w:r>
      <w:r>
        <w:rPr>
          <w:noProof/>
        </w:rPr>
        <w:tab/>
      </w:r>
      <w:r>
        <w:rPr>
          <w:noProof/>
        </w:rPr>
        <w:fldChar w:fldCharType="begin" w:fldLock="1"/>
      </w:r>
      <w:r>
        <w:rPr>
          <w:noProof/>
        </w:rPr>
        <w:instrText xml:space="preserve"> PAGEREF _Toc105505098 \h </w:instrText>
      </w:r>
      <w:r>
        <w:rPr>
          <w:noProof/>
        </w:rPr>
      </w:r>
      <w:r>
        <w:rPr>
          <w:noProof/>
        </w:rPr>
        <w:fldChar w:fldCharType="separate"/>
      </w:r>
      <w:r>
        <w:rPr>
          <w:noProof/>
        </w:rPr>
        <w:t>135</w:t>
      </w:r>
      <w:r>
        <w:rPr>
          <w:noProof/>
        </w:rPr>
        <w:fldChar w:fldCharType="end"/>
      </w:r>
    </w:p>
    <w:p w14:paraId="35831F99" w14:textId="4ABBA5BB" w:rsidR="00171BDA" w:rsidRDefault="00171BDA">
      <w:pPr>
        <w:pStyle w:val="TOC5"/>
        <w:rPr>
          <w:rFonts w:asciiTheme="minorHAnsi" w:eastAsiaTheme="minorEastAsia" w:hAnsiTheme="minorHAnsi" w:cstheme="minorBidi"/>
          <w:noProof/>
          <w:sz w:val="22"/>
          <w:szCs w:val="22"/>
          <w:lang w:eastAsia="en-GB"/>
        </w:rPr>
      </w:pPr>
      <w:r>
        <w:rPr>
          <w:noProof/>
          <w:lang w:eastAsia="zh-CN"/>
        </w:rPr>
        <w:lastRenderedPageBreak/>
        <w:t>12.2.1.1.9</w:t>
      </w:r>
      <w:r>
        <w:rPr>
          <w:rFonts w:asciiTheme="minorHAnsi" w:eastAsiaTheme="minorEastAsia" w:hAnsiTheme="minorHAnsi" w:cstheme="minorBidi"/>
          <w:noProof/>
          <w:sz w:val="22"/>
          <w:szCs w:val="22"/>
          <w:lang w:eastAsia="en-GB"/>
        </w:rPr>
        <w:tab/>
      </w:r>
      <w:r>
        <w:rPr>
          <w:noProof/>
          <w:lang w:eastAsia="zh-CN"/>
        </w:rPr>
        <w:t>Operation</w:t>
      </w:r>
      <w:r w:rsidRPr="000444CB">
        <w:rPr>
          <w:rFonts w:cs="Arial"/>
          <w:noProof/>
          <w:lang w:eastAsia="zh-CN"/>
        </w:rPr>
        <w:t xml:space="preserve"> unsubscribe</w:t>
      </w:r>
      <w:r>
        <w:rPr>
          <w:noProof/>
        </w:rPr>
        <w:tab/>
      </w:r>
      <w:r>
        <w:rPr>
          <w:noProof/>
        </w:rPr>
        <w:fldChar w:fldCharType="begin" w:fldLock="1"/>
      </w:r>
      <w:r>
        <w:rPr>
          <w:noProof/>
        </w:rPr>
        <w:instrText xml:space="preserve"> PAGEREF _Toc105505099 \h </w:instrText>
      </w:r>
      <w:r>
        <w:rPr>
          <w:noProof/>
        </w:rPr>
      </w:r>
      <w:r>
        <w:rPr>
          <w:noProof/>
        </w:rPr>
        <w:fldChar w:fldCharType="separate"/>
      </w:r>
      <w:r>
        <w:rPr>
          <w:noProof/>
        </w:rPr>
        <w:t>136</w:t>
      </w:r>
      <w:r>
        <w:rPr>
          <w:noProof/>
        </w:rPr>
        <w:fldChar w:fldCharType="end"/>
      </w:r>
    </w:p>
    <w:p w14:paraId="026013CB" w14:textId="1AD44497" w:rsidR="00171BDA" w:rsidRDefault="00171BDA">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_Toc105505100 \h </w:instrText>
      </w:r>
      <w:r>
        <w:rPr>
          <w:noProof/>
        </w:rPr>
      </w:r>
      <w:r>
        <w:rPr>
          <w:noProof/>
        </w:rPr>
        <w:fldChar w:fldCharType="separate"/>
      </w:r>
      <w:r>
        <w:rPr>
          <w:noProof/>
        </w:rPr>
        <w:t>136</w:t>
      </w:r>
      <w:r>
        <w:rPr>
          <w:noProof/>
        </w:rPr>
        <w:fldChar w:fldCharType="end"/>
      </w:r>
    </w:p>
    <w:p w14:paraId="3AE3F2BE" w14:textId="66E3D2CF" w:rsidR="00171BDA" w:rsidRDefault="00171BDA">
      <w:pPr>
        <w:pStyle w:val="TOC5"/>
        <w:rPr>
          <w:rFonts w:asciiTheme="minorHAnsi" w:eastAsiaTheme="minorEastAsia" w:hAnsiTheme="minorHAnsi" w:cstheme="minorBidi"/>
          <w:noProof/>
          <w:sz w:val="22"/>
          <w:szCs w:val="22"/>
          <w:lang w:eastAsia="en-GB"/>
        </w:rPr>
      </w:pPr>
      <w:r>
        <w:rPr>
          <w:noProof/>
        </w:rPr>
        <w:t>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_Toc105505101 \h </w:instrText>
      </w:r>
      <w:r>
        <w:rPr>
          <w:noProof/>
        </w:rPr>
      </w:r>
      <w:r>
        <w:rPr>
          <w:noProof/>
        </w:rPr>
        <w:fldChar w:fldCharType="separate"/>
      </w:r>
      <w:r>
        <w:rPr>
          <w:noProof/>
        </w:rPr>
        <w:t>136</w:t>
      </w:r>
      <w:r>
        <w:rPr>
          <w:noProof/>
        </w:rPr>
        <w:fldChar w:fldCharType="end"/>
      </w:r>
    </w:p>
    <w:p w14:paraId="55E42C01" w14:textId="09CA7DB7" w:rsidR="00171BDA" w:rsidRDefault="00171BDA">
      <w:pPr>
        <w:pStyle w:val="TOC5"/>
        <w:rPr>
          <w:rFonts w:asciiTheme="minorHAnsi" w:eastAsiaTheme="minorEastAsia" w:hAnsiTheme="minorHAnsi" w:cstheme="minorBidi"/>
          <w:noProof/>
          <w:sz w:val="22"/>
          <w:szCs w:val="22"/>
          <w:lang w:eastAsia="en-GB"/>
        </w:rPr>
      </w:pPr>
      <w:r>
        <w:rPr>
          <w:noProof/>
        </w:rPr>
        <w:t>12.2.1.2.2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notifyNewAlarm (non-security alarm)</w:t>
      </w:r>
      <w:r>
        <w:rPr>
          <w:noProof/>
        </w:rPr>
        <w:tab/>
      </w:r>
      <w:r>
        <w:rPr>
          <w:noProof/>
        </w:rPr>
        <w:fldChar w:fldCharType="begin" w:fldLock="1"/>
      </w:r>
      <w:r>
        <w:rPr>
          <w:noProof/>
        </w:rPr>
        <w:instrText xml:space="preserve"> PAGEREF _Toc105505102 \h </w:instrText>
      </w:r>
      <w:r>
        <w:rPr>
          <w:noProof/>
        </w:rPr>
      </w:r>
      <w:r>
        <w:rPr>
          <w:noProof/>
        </w:rPr>
        <w:fldChar w:fldCharType="separate"/>
      </w:r>
      <w:r>
        <w:rPr>
          <w:noProof/>
        </w:rPr>
        <w:t>137</w:t>
      </w:r>
      <w:r>
        <w:rPr>
          <w:noProof/>
        </w:rPr>
        <w:fldChar w:fldCharType="end"/>
      </w:r>
    </w:p>
    <w:p w14:paraId="2D79100F" w14:textId="55C5670B" w:rsidR="00171BDA" w:rsidRDefault="00171BDA">
      <w:pPr>
        <w:pStyle w:val="TOC5"/>
        <w:rPr>
          <w:rFonts w:asciiTheme="minorHAnsi" w:eastAsiaTheme="minorEastAsia" w:hAnsiTheme="minorHAnsi" w:cstheme="minorBidi"/>
          <w:noProof/>
          <w:sz w:val="22"/>
          <w:szCs w:val="22"/>
          <w:lang w:eastAsia="en-GB"/>
        </w:rPr>
      </w:pPr>
      <w:r>
        <w:rPr>
          <w:noProof/>
        </w:rPr>
        <w:t>12.2.1.2.3</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notifyNewAlarm (security alarm)</w:t>
      </w:r>
      <w:r>
        <w:rPr>
          <w:noProof/>
        </w:rPr>
        <w:tab/>
      </w:r>
      <w:r>
        <w:rPr>
          <w:noProof/>
        </w:rPr>
        <w:fldChar w:fldCharType="begin" w:fldLock="1"/>
      </w:r>
      <w:r>
        <w:rPr>
          <w:noProof/>
        </w:rPr>
        <w:instrText xml:space="preserve"> PAGEREF _Toc105505103 \h </w:instrText>
      </w:r>
      <w:r>
        <w:rPr>
          <w:noProof/>
        </w:rPr>
      </w:r>
      <w:r>
        <w:rPr>
          <w:noProof/>
        </w:rPr>
        <w:fldChar w:fldCharType="separate"/>
      </w:r>
      <w:r>
        <w:rPr>
          <w:noProof/>
        </w:rPr>
        <w:t>137</w:t>
      </w:r>
      <w:r>
        <w:rPr>
          <w:noProof/>
        </w:rPr>
        <w:fldChar w:fldCharType="end"/>
      </w:r>
    </w:p>
    <w:p w14:paraId="1869E64B" w14:textId="547D73D7" w:rsidR="00171BDA" w:rsidRDefault="00171BDA">
      <w:pPr>
        <w:pStyle w:val="TOC5"/>
        <w:rPr>
          <w:rFonts w:asciiTheme="minorHAnsi" w:eastAsiaTheme="minorEastAsia" w:hAnsiTheme="minorHAnsi" w:cstheme="minorBidi"/>
          <w:noProof/>
          <w:sz w:val="22"/>
          <w:szCs w:val="22"/>
          <w:lang w:eastAsia="en-GB"/>
        </w:rPr>
      </w:pPr>
      <w:r>
        <w:rPr>
          <w:noProof/>
        </w:rPr>
        <w:t>12.2.1.2.4</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notifyAckStateChanged</w:t>
      </w:r>
      <w:r>
        <w:rPr>
          <w:noProof/>
        </w:rPr>
        <w:tab/>
      </w:r>
      <w:r>
        <w:rPr>
          <w:noProof/>
        </w:rPr>
        <w:fldChar w:fldCharType="begin" w:fldLock="1"/>
      </w:r>
      <w:r>
        <w:rPr>
          <w:noProof/>
        </w:rPr>
        <w:instrText xml:space="preserve"> PAGEREF _Toc105505104 \h </w:instrText>
      </w:r>
      <w:r>
        <w:rPr>
          <w:noProof/>
        </w:rPr>
      </w:r>
      <w:r>
        <w:rPr>
          <w:noProof/>
        </w:rPr>
        <w:fldChar w:fldCharType="separate"/>
      </w:r>
      <w:r>
        <w:rPr>
          <w:noProof/>
        </w:rPr>
        <w:t>137</w:t>
      </w:r>
      <w:r>
        <w:rPr>
          <w:noProof/>
        </w:rPr>
        <w:fldChar w:fldCharType="end"/>
      </w:r>
    </w:p>
    <w:p w14:paraId="31B492BB" w14:textId="2E654A9A" w:rsidR="00171BDA" w:rsidRDefault="00171BDA">
      <w:pPr>
        <w:pStyle w:val="TOC5"/>
        <w:rPr>
          <w:rFonts w:asciiTheme="minorHAnsi" w:eastAsiaTheme="minorEastAsia" w:hAnsiTheme="minorHAnsi" w:cstheme="minorBidi"/>
          <w:noProof/>
          <w:sz w:val="22"/>
          <w:szCs w:val="22"/>
          <w:lang w:eastAsia="en-GB"/>
        </w:rPr>
      </w:pPr>
      <w:r>
        <w:rPr>
          <w:noProof/>
        </w:rPr>
        <w:t>12.2.1.2.5</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notifyClearedAlarm</w:t>
      </w:r>
      <w:r>
        <w:rPr>
          <w:noProof/>
        </w:rPr>
        <w:tab/>
      </w:r>
      <w:r>
        <w:rPr>
          <w:noProof/>
        </w:rPr>
        <w:fldChar w:fldCharType="begin" w:fldLock="1"/>
      </w:r>
      <w:r>
        <w:rPr>
          <w:noProof/>
        </w:rPr>
        <w:instrText xml:space="preserve"> PAGEREF _Toc105505105 \h </w:instrText>
      </w:r>
      <w:r>
        <w:rPr>
          <w:noProof/>
        </w:rPr>
      </w:r>
      <w:r>
        <w:rPr>
          <w:noProof/>
        </w:rPr>
        <w:fldChar w:fldCharType="separate"/>
      </w:r>
      <w:r>
        <w:rPr>
          <w:noProof/>
        </w:rPr>
        <w:t>138</w:t>
      </w:r>
      <w:r>
        <w:rPr>
          <w:noProof/>
        </w:rPr>
        <w:fldChar w:fldCharType="end"/>
      </w:r>
    </w:p>
    <w:p w14:paraId="776DCE59" w14:textId="1725C7B8" w:rsidR="00171BDA" w:rsidRDefault="00171BDA">
      <w:pPr>
        <w:pStyle w:val="TOC5"/>
        <w:rPr>
          <w:rFonts w:asciiTheme="minorHAnsi" w:eastAsiaTheme="minorEastAsia" w:hAnsiTheme="minorHAnsi" w:cstheme="minorBidi"/>
          <w:noProof/>
          <w:sz w:val="22"/>
          <w:szCs w:val="22"/>
          <w:lang w:eastAsia="en-GB"/>
        </w:rPr>
      </w:pPr>
      <w:r>
        <w:rPr>
          <w:noProof/>
        </w:rPr>
        <w:t>12.2.1.2.6</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notifyAlarmListRebuilt</w:t>
      </w:r>
      <w:r>
        <w:rPr>
          <w:noProof/>
        </w:rPr>
        <w:tab/>
      </w:r>
      <w:r>
        <w:rPr>
          <w:noProof/>
        </w:rPr>
        <w:fldChar w:fldCharType="begin" w:fldLock="1"/>
      </w:r>
      <w:r>
        <w:rPr>
          <w:noProof/>
        </w:rPr>
        <w:instrText xml:space="preserve"> PAGEREF _Toc105505106 \h </w:instrText>
      </w:r>
      <w:r>
        <w:rPr>
          <w:noProof/>
        </w:rPr>
      </w:r>
      <w:r>
        <w:rPr>
          <w:noProof/>
        </w:rPr>
        <w:fldChar w:fldCharType="separate"/>
      </w:r>
      <w:r>
        <w:rPr>
          <w:noProof/>
        </w:rPr>
        <w:t>138</w:t>
      </w:r>
      <w:r>
        <w:rPr>
          <w:noProof/>
        </w:rPr>
        <w:fldChar w:fldCharType="end"/>
      </w:r>
    </w:p>
    <w:p w14:paraId="4A9211EF" w14:textId="1147773E" w:rsidR="00171BDA" w:rsidRDefault="00171BDA">
      <w:pPr>
        <w:pStyle w:val="TOC5"/>
        <w:rPr>
          <w:rFonts w:asciiTheme="minorHAnsi" w:eastAsiaTheme="minorEastAsia" w:hAnsiTheme="minorHAnsi" w:cstheme="minorBidi"/>
          <w:noProof/>
          <w:sz w:val="22"/>
          <w:szCs w:val="22"/>
          <w:lang w:eastAsia="en-GB"/>
        </w:rPr>
      </w:pPr>
      <w:r>
        <w:rPr>
          <w:noProof/>
        </w:rPr>
        <w:t>12.2.1.2.7</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notifyChangedAlarm</w:t>
      </w:r>
      <w:r>
        <w:rPr>
          <w:noProof/>
        </w:rPr>
        <w:tab/>
      </w:r>
      <w:r>
        <w:rPr>
          <w:noProof/>
        </w:rPr>
        <w:fldChar w:fldCharType="begin" w:fldLock="1"/>
      </w:r>
      <w:r>
        <w:rPr>
          <w:noProof/>
        </w:rPr>
        <w:instrText xml:space="preserve"> PAGEREF _Toc105505107 \h </w:instrText>
      </w:r>
      <w:r>
        <w:rPr>
          <w:noProof/>
        </w:rPr>
      </w:r>
      <w:r>
        <w:rPr>
          <w:noProof/>
        </w:rPr>
        <w:fldChar w:fldCharType="separate"/>
      </w:r>
      <w:r>
        <w:rPr>
          <w:noProof/>
        </w:rPr>
        <w:t>138</w:t>
      </w:r>
      <w:r>
        <w:rPr>
          <w:noProof/>
        </w:rPr>
        <w:fldChar w:fldCharType="end"/>
      </w:r>
    </w:p>
    <w:p w14:paraId="60C6E35A" w14:textId="7ECD5BE8" w:rsidR="00171BDA" w:rsidRDefault="00171BDA">
      <w:pPr>
        <w:pStyle w:val="TOC5"/>
        <w:rPr>
          <w:rFonts w:asciiTheme="minorHAnsi" w:eastAsiaTheme="minorEastAsia" w:hAnsiTheme="minorHAnsi" w:cstheme="minorBidi"/>
          <w:noProof/>
          <w:sz w:val="22"/>
          <w:szCs w:val="22"/>
          <w:lang w:eastAsia="en-GB"/>
        </w:rPr>
      </w:pPr>
      <w:r>
        <w:rPr>
          <w:noProof/>
        </w:rPr>
        <w:t>12.2.1.2.8</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notifyComments</w:t>
      </w:r>
      <w:r>
        <w:rPr>
          <w:noProof/>
        </w:rPr>
        <w:tab/>
      </w:r>
      <w:r>
        <w:rPr>
          <w:noProof/>
        </w:rPr>
        <w:fldChar w:fldCharType="begin" w:fldLock="1"/>
      </w:r>
      <w:r>
        <w:rPr>
          <w:noProof/>
        </w:rPr>
        <w:instrText xml:space="preserve"> PAGEREF _Toc105505108 \h </w:instrText>
      </w:r>
      <w:r>
        <w:rPr>
          <w:noProof/>
        </w:rPr>
      </w:r>
      <w:r>
        <w:rPr>
          <w:noProof/>
        </w:rPr>
        <w:fldChar w:fldCharType="separate"/>
      </w:r>
      <w:r>
        <w:rPr>
          <w:noProof/>
        </w:rPr>
        <w:t>139</w:t>
      </w:r>
      <w:r>
        <w:rPr>
          <w:noProof/>
        </w:rPr>
        <w:fldChar w:fldCharType="end"/>
      </w:r>
    </w:p>
    <w:p w14:paraId="490CD241" w14:textId="122AA4F7" w:rsidR="00171BDA" w:rsidRDefault="00171BDA">
      <w:pPr>
        <w:pStyle w:val="TOC5"/>
        <w:rPr>
          <w:rFonts w:asciiTheme="minorHAnsi" w:eastAsiaTheme="minorEastAsia" w:hAnsiTheme="minorHAnsi" w:cstheme="minorBidi"/>
          <w:noProof/>
          <w:sz w:val="22"/>
          <w:szCs w:val="22"/>
          <w:lang w:eastAsia="en-GB"/>
        </w:rPr>
      </w:pPr>
      <w:r>
        <w:rPr>
          <w:noProof/>
        </w:rPr>
        <w:t>12.2.1.2.9</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notifyPotentialFaultyAlarmList</w:t>
      </w:r>
      <w:r>
        <w:rPr>
          <w:noProof/>
        </w:rPr>
        <w:tab/>
      </w:r>
      <w:r>
        <w:rPr>
          <w:noProof/>
        </w:rPr>
        <w:fldChar w:fldCharType="begin" w:fldLock="1"/>
      </w:r>
      <w:r>
        <w:rPr>
          <w:noProof/>
        </w:rPr>
        <w:instrText xml:space="preserve"> PAGEREF _Toc105505109 \h </w:instrText>
      </w:r>
      <w:r>
        <w:rPr>
          <w:noProof/>
        </w:rPr>
      </w:r>
      <w:r>
        <w:rPr>
          <w:noProof/>
        </w:rPr>
        <w:fldChar w:fldCharType="separate"/>
      </w:r>
      <w:r>
        <w:rPr>
          <w:noProof/>
        </w:rPr>
        <w:t>139</w:t>
      </w:r>
      <w:r>
        <w:rPr>
          <w:noProof/>
        </w:rPr>
        <w:fldChar w:fldCharType="end"/>
      </w:r>
    </w:p>
    <w:p w14:paraId="0BEAEA4C" w14:textId="435FDD65" w:rsidR="00171BDA" w:rsidRDefault="00171BDA">
      <w:pPr>
        <w:pStyle w:val="TOC5"/>
        <w:rPr>
          <w:rFonts w:asciiTheme="minorHAnsi" w:eastAsiaTheme="minorEastAsia" w:hAnsiTheme="minorHAnsi" w:cstheme="minorBidi"/>
          <w:noProof/>
          <w:sz w:val="22"/>
          <w:szCs w:val="22"/>
          <w:lang w:eastAsia="en-GB"/>
        </w:rPr>
      </w:pPr>
      <w:r>
        <w:rPr>
          <w:noProof/>
        </w:rPr>
        <w:t>12.2.1.2.10</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notifyCorrelatedNotificationChanged</w:t>
      </w:r>
      <w:r>
        <w:rPr>
          <w:noProof/>
        </w:rPr>
        <w:tab/>
      </w:r>
      <w:r>
        <w:rPr>
          <w:noProof/>
        </w:rPr>
        <w:fldChar w:fldCharType="begin" w:fldLock="1"/>
      </w:r>
      <w:r>
        <w:rPr>
          <w:noProof/>
        </w:rPr>
        <w:instrText xml:space="preserve"> PAGEREF _Toc105505110 \h </w:instrText>
      </w:r>
      <w:r>
        <w:rPr>
          <w:noProof/>
        </w:rPr>
      </w:r>
      <w:r>
        <w:rPr>
          <w:noProof/>
        </w:rPr>
        <w:fldChar w:fldCharType="separate"/>
      </w:r>
      <w:r>
        <w:rPr>
          <w:noProof/>
        </w:rPr>
        <w:t>139</w:t>
      </w:r>
      <w:r>
        <w:rPr>
          <w:noProof/>
        </w:rPr>
        <w:fldChar w:fldCharType="end"/>
      </w:r>
    </w:p>
    <w:p w14:paraId="4E2B218D" w14:textId="69A28806" w:rsidR="00171BDA" w:rsidRDefault="00171BDA">
      <w:pPr>
        <w:pStyle w:val="TOC5"/>
        <w:rPr>
          <w:rFonts w:asciiTheme="minorHAnsi" w:eastAsiaTheme="minorEastAsia" w:hAnsiTheme="minorHAnsi" w:cstheme="minorBidi"/>
          <w:noProof/>
          <w:sz w:val="22"/>
          <w:szCs w:val="22"/>
          <w:lang w:eastAsia="en-GB"/>
        </w:rPr>
      </w:pPr>
      <w:r>
        <w:rPr>
          <w:noProof/>
        </w:rPr>
        <w:t>12.2.1.2.11</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notifyChanged</w:t>
      </w:r>
      <w:r w:rsidRPr="000444CB">
        <w:rPr>
          <w:rFonts w:cs="Arial"/>
          <w:noProof/>
          <w:lang w:eastAsia="zh-CN"/>
        </w:rPr>
        <w:t>AlarmGeneral</w:t>
      </w:r>
      <w:r w:rsidRPr="000444CB">
        <w:rPr>
          <w:rFonts w:ascii="Courier New" w:hAnsi="Courier New" w:cs="Courier New"/>
          <w:noProof/>
          <w:lang w:eastAsia="zh-CN"/>
        </w:rPr>
        <w:t xml:space="preserve"> </w:t>
      </w:r>
      <w:r w:rsidRPr="000444CB">
        <w:rPr>
          <w:rFonts w:cs="Arial"/>
          <w:noProof/>
          <w:lang w:eastAsia="zh-CN"/>
        </w:rPr>
        <w:t>(non-security alarm)</w:t>
      </w:r>
      <w:r>
        <w:rPr>
          <w:noProof/>
        </w:rPr>
        <w:tab/>
      </w:r>
      <w:r>
        <w:rPr>
          <w:noProof/>
        </w:rPr>
        <w:fldChar w:fldCharType="begin" w:fldLock="1"/>
      </w:r>
      <w:r>
        <w:rPr>
          <w:noProof/>
        </w:rPr>
        <w:instrText xml:space="preserve"> PAGEREF _Toc105505111 \h </w:instrText>
      </w:r>
      <w:r>
        <w:rPr>
          <w:noProof/>
        </w:rPr>
      </w:r>
      <w:r>
        <w:rPr>
          <w:noProof/>
        </w:rPr>
        <w:fldChar w:fldCharType="separate"/>
      </w:r>
      <w:r>
        <w:rPr>
          <w:noProof/>
        </w:rPr>
        <w:t>140</w:t>
      </w:r>
      <w:r>
        <w:rPr>
          <w:noProof/>
        </w:rPr>
        <w:fldChar w:fldCharType="end"/>
      </w:r>
    </w:p>
    <w:p w14:paraId="67B3040C" w14:textId="0F8A05A5" w:rsidR="00171BDA" w:rsidRDefault="00171BDA">
      <w:pPr>
        <w:pStyle w:val="TOC5"/>
        <w:rPr>
          <w:rFonts w:asciiTheme="minorHAnsi" w:eastAsiaTheme="minorEastAsia" w:hAnsiTheme="minorHAnsi" w:cstheme="minorBidi"/>
          <w:noProof/>
          <w:sz w:val="22"/>
          <w:szCs w:val="22"/>
          <w:lang w:eastAsia="en-GB"/>
        </w:rPr>
      </w:pPr>
      <w:r>
        <w:rPr>
          <w:noProof/>
        </w:rPr>
        <w:t>12.2.1.2.12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notifyChanged</w:t>
      </w:r>
      <w:r w:rsidRPr="000444CB">
        <w:rPr>
          <w:rFonts w:cs="Arial"/>
          <w:noProof/>
          <w:lang w:eastAsia="zh-CN"/>
        </w:rPr>
        <w:t>AlarmGeneral (security alarm)</w:t>
      </w:r>
      <w:r>
        <w:rPr>
          <w:noProof/>
        </w:rPr>
        <w:tab/>
      </w:r>
      <w:r>
        <w:rPr>
          <w:noProof/>
        </w:rPr>
        <w:fldChar w:fldCharType="begin" w:fldLock="1"/>
      </w:r>
      <w:r>
        <w:rPr>
          <w:noProof/>
        </w:rPr>
        <w:instrText xml:space="preserve"> PAGEREF _Toc105505112 \h </w:instrText>
      </w:r>
      <w:r>
        <w:rPr>
          <w:noProof/>
        </w:rPr>
      </w:r>
      <w:r>
        <w:rPr>
          <w:noProof/>
        </w:rPr>
        <w:fldChar w:fldCharType="separate"/>
      </w:r>
      <w:r>
        <w:rPr>
          <w:noProof/>
        </w:rPr>
        <w:t>140</w:t>
      </w:r>
      <w:r>
        <w:rPr>
          <w:noProof/>
        </w:rPr>
        <w:fldChar w:fldCharType="end"/>
      </w:r>
    </w:p>
    <w:p w14:paraId="59AF3ACA" w14:textId="0548E3FC" w:rsidR="00171BDA" w:rsidRDefault="00171BDA">
      <w:pPr>
        <w:pStyle w:val="TOC4"/>
        <w:rPr>
          <w:rFonts w:asciiTheme="minorHAnsi" w:eastAsiaTheme="minorEastAsia" w:hAnsiTheme="minorHAnsi" w:cstheme="minorBidi"/>
          <w:noProof/>
          <w:sz w:val="22"/>
          <w:szCs w:val="22"/>
          <w:lang w:eastAsia="en-GB"/>
        </w:rPr>
      </w:pPr>
      <w:r>
        <w:rPr>
          <w:noProof/>
        </w:rPr>
        <w:t>12.2.1.3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_Toc105505113 \h </w:instrText>
      </w:r>
      <w:r>
        <w:rPr>
          <w:noProof/>
        </w:rPr>
      </w:r>
      <w:r>
        <w:rPr>
          <w:noProof/>
        </w:rPr>
        <w:fldChar w:fldCharType="separate"/>
      </w:r>
      <w:r>
        <w:rPr>
          <w:noProof/>
        </w:rPr>
        <w:t>141</w:t>
      </w:r>
      <w:r>
        <w:rPr>
          <w:noProof/>
        </w:rPr>
        <w:fldChar w:fldCharType="end"/>
      </w:r>
    </w:p>
    <w:p w14:paraId="326F4FF2" w14:textId="0C336F04" w:rsidR="00171BDA" w:rsidRDefault="00171BDA">
      <w:pPr>
        <w:pStyle w:val="TOC5"/>
        <w:rPr>
          <w:rFonts w:asciiTheme="minorHAnsi" w:eastAsiaTheme="minorEastAsia" w:hAnsiTheme="minorHAnsi" w:cstheme="minorBidi"/>
          <w:noProof/>
          <w:sz w:val="22"/>
          <w:szCs w:val="22"/>
          <w:lang w:eastAsia="en-GB"/>
        </w:rPr>
      </w:pPr>
      <w:r>
        <w:rPr>
          <w:noProof/>
        </w:rPr>
        <w:t>12.2.1.3.1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_Toc105505114 \h </w:instrText>
      </w:r>
      <w:r>
        <w:rPr>
          <w:noProof/>
        </w:rPr>
      </w:r>
      <w:r>
        <w:rPr>
          <w:noProof/>
        </w:rPr>
        <w:fldChar w:fldCharType="separate"/>
      </w:r>
      <w:r>
        <w:rPr>
          <w:noProof/>
        </w:rPr>
        <w:t>141</w:t>
      </w:r>
      <w:r>
        <w:rPr>
          <w:noProof/>
        </w:rPr>
        <w:fldChar w:fldCharType="end"/>
      </w:r>
    </w:p>
    <w:p w14:paraId="735AB45A" w14:textId="380EC6CD" w:rsidR="00171BDA" w:rsidRDefault="00171BDA">
      <w:pPr>
        <w:pStyle w:val="TOC6"/>
        <w:rPr>
          <w:rFonts w:asciiTheme="minorHAnsi" w:eastAsiaTheme="minorEastAsia" w:hAnsiTheme="minorHAnsi" w:cstheme="minorBidi"/>
          <w:noProof/>
          <w:sz w:val="22"/>
          <w:szCs w:val="22"/>
          <w:lang w:eastAsia="en-GB"/>
        </w:rPr>
      </w:pPr>
      <w:r>
        <w:rPr>
          <w:noProof/>
        </w:rPr>
        <w:t>12.2.1.3.1.2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_Toc105505115 \h </w:instrText>
      </w:r>
      <w:r>
        <w:rPr>
          <w:noProof/>
        </w:rPr>
      </w:r>
      <w:r>
        <w:rPr>
          <w:noProof/>
        </w:rPr>
        <w:fldChar w:fldCharType="separate"/>
      </w:r>
      <w:r>
        <w:rPr>
          <w:noProof/>
        </w:rPr>
        <w:t>141</w:t>
      </w:r>
      <w:r>
        <w:rPr>
          <w:noProof/>
        </w:rPr>
        <w:fldChar w:fldCharType="end"/>
      </w:r>
    </w:p>
    <w:p w14:paraId="79C5DECC" w14:textId="0664C0F4" w:rsidR="00171BDA" w:rsidRDefault="00171BDA">
      <w:pPr>
        <w:pStyle w:val="TOC5"/>
        <w:rPr>
          <w:rFonts w:asciiTheme="minorHAnsi" w:eastAsiaTheme="minorEastAsia" w:hAnsiTheme="minorHAnsi" w:cstheme="minorBidi"/>
          <w:noProof/>
          <w:sz w:val="22"/>
          <w:szCs w:val="22"/>
          <w:lang w:eastAsia="en-GB"/>
        </w:rPr>
      </w:pPr>
      <w:r>
        <w:rPr>
          <w:noProof/>
        </w:rPr>
        <w:t>12.2.1.3.2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_Toc105505116 \h </w:instrText>
      </w:r>
      <w:r>
        <w:rPr>
          <w:noProof/>
        </w:rPr>
      </w:r>
      <w:r>
        <w:rPr>
          <w:noProof/>
        </w:rPr>
        <w:fldChar w:fldCharType="separate"/>
      </w:r>
      <w:r>
        <w:rPr>
          <w:noProof/>
        </w:rPr>
        <w:t>142</w:t>
      </w:r>
      <w:r>
        <w:rPr>
          <w:noProof/>
        </w:rPr>
        <w:fldChar w:fldCharType="end"/>
      </w:r>
    </w:p>
    <w:p w14:paraId="37012CEC" w14:textId="7DB193B3" w:rsidR="00171BDA" w:rsidRDefault="00171BDA">
      <w:pPr>
        <w:pStyle w:val="TOC6"/>
        <w:rPr>
          <w:rFonts w:asciiTheme="minorHAnsi" w:eastAsiaTheme="minorEastAsia" w:hAnsiTheme="minorHAnsi" w:cstheme="minorBidi"/>
          <w:noProof/>
          <w:sz w:val="22"/>
          <w:szCs w:val="22"/>
          <w:lang w:eastAsia="en-GB"/>
        </w:rPr>
      </w:pPr>
      <w:r>
        <w:rPr>
          <w:noProof/>
        </w:rPr>
        <w:t>12.2.1.3.2.1</w:t>
      </w:r>
      <w:r>
        <w:rPr>
          <w:rFonts w:asciiTheme="minorHAnsi" w:eastAsiaTheme="minorEastAsia" w:hAnsiTheme="minorHAnsi" w:cstheme="minorBidi"/>
          <w:noProof/>
          <w:sz w:val="22"/>
          <w:szCs w:val="22"/>
          <w:lang w:eastAsia="en-GB"/>
        </w:rPr>
        <w:tab/>
      </w:r>
      <w:r>
        <w:rPr>
          <w:noProof/>
        </w:rPr>
        <w:t>Resource "</w:t>
      </w:r>
      <w:r w:rsidRPr="000444CB">
        <w:rPr>
          <w:rFonts w:cs="Arial"/>
          <w:noProof/>
        </w:rPr>
        <w:t>…/alarms</w:t>
      </w:r>
      <w:r>
        <w:rPr>
          <w:noProof/>
        </w:rPr>
        <w:t>"</w:t>
      </w:r>
      <w:r>
        <w:rPr>
          <w:noProof/>
        </w:rPr>
        <w:tab/>
      </w:r>
      <w:r>
        <w:rPr>
          <w:noProof/>
        </w:rPr>
        <w:fldChar w:fldCharType="begin" w:fldLock="1"/>
      </w:r>
      <w:r>
        <w:rPr>
          <w:noProof/>
        </w:rPr>
        <w:instrText xml:space="preserve"> PAGEREF _Toc105505117 \h </w:instrText>
      </w:r>
      <w:r>
        <w:rPr>
          <w:noProof/>
        </w:rPr>
      </w:r>
      <w:r>
        <w:rPr>
          <w:noProof/>
        </w:rPr>
        <w:fldChar w:fldCharType="separate"/>
      </w:r>
      <w:r>
        <w:rPr>
          <w:noProof/>
        </w:rPr>
        <w:t>142</w:t>
      </w:r>
      <w:r>
        <w:rPr>
          <w:noProof/>
        </w:rPr>
        <w:fldChar w:fldCharType="end"/>
      </w:r>
    </w:p>
    <w:p w14:paraId="43253A78" w14:textId="1D64CB53" w:rsidR="00171BDA" w:rsidRDefault="00171BDA">
      <w:pPr>
        <w:pStyle w:val="TOC7"/>
        <w:rPr>
          <w:rFonts w:asciiTheme="minorHAnsi" w:eastAsiaTheme="minorEastAsia" w:hAnsiTheme="minorHAnsi" w:cstheme="minorBidi"/>
          <w:noProof/>
          <w:sz w:val="22"/>
          <w:szCs w:val="22"/>
          <w:lang w:eastAsia="en-GB"/>
        </w:rPr>
      </w:pPr>
      <w:r>
        <w:rPr>
          <w:noProof/>
        </w:rPr>
        <w:t>12.2.1.3.2.1.1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_Toc105505118 \h </w:instrText>
      </w:r>
      <w:r>
        <w:rPr>
          <w:noProof/>
        </w:rPr>
      </w:r>
      <w:r>
        <w:rPr>
          <w:noProof/>
        </w:rPr>
        <w:fldChar w:fldCharType="separate"/>
      </w:r>
      <w:r>
        <w:rPr>
          <w:noProof/>
        </w:rPr>
        <w:t>142</w:t>
      </w:r>
      <w:r>
        <w:rPr>
          <w:noProof/>
        </w:rPr>
        <w:fldChar w:fldCharType="end"/>
      </w:r>
    </w:p>
    <w:p w14:paraId="0640D42E" w14:textId="60D0F182" w:rsidR="00171BDA" w:rsidRDefault="00171BDA">
      <w:pPr>
        <w:pStyle w:val="TOC7"/>
        <w:rPr>
          <w:rFonts w:asciiTheme="minorHAnsi" w:eastAsiaTheme="minorEastAsia" w:hAnsiTheme="minorHAnsi" w:cstheme="minorBidi"/>
          <w:noProof/>
          <w:sz w:val="22"/>
          <w:szCs w:val="22"/>
          <w:lang w:eastAsia="en-GB"/>
        </w:rPr>
      </w:pPr>
      <w:r>
        <w:rPr>
          <w:noProof/>
        </w:rPr>
        <w:t>12.2.1.3.2.1.2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_Toc105505119 \h </w:instrText>
      </w:r>
      <w:r>
        <w:rPr>
          <w:noProof/>
        </w:rPr>
      </w:r>
      <w:r>
        <w:rPr>
          <w:noProof/>
        </w:rPr>
        <w:fldChar w:fldCharType="separate"/>
      </w:r>
      <w:r>
        <w:rPr>
          <w:noProof/>
        </w:rPr>
        <w:t>142</w:t>
      </w:r>
      <w:r>
        <w:rPr>
          <w:noProof/>
        </w:rPr>
        <w:fldChar w:fldCharType="end"/>
      </w:r>
    </w:p>
    <w:p w14:paraId="0018A03D" w14:textId="78E7A847" w:rsidR="00171BDA" w:rsidRDefault="00171BDA">
      <w:pPr>
        <w:pStyle w:val="TOC7"/>
        <w:rPr>
          <w:rFonts w:asciiTheme="minorHAnsi" w:eastAsiaTheme="minorEastAsia" w:hAnsiTheme="minorHAnsi" w:cstheme="minorBidi"/>
          <w:noProof/>
          <w:sz w:val="22"/>
          <w:szCs w:val="22"/>
          <w:lang w:eastAsia="en-GB"/>
        </w:rPr>
      </w:pPr>
      <w:r>
        <w:rPr>
          <w:noProof/>
        </w:rPr>
        <w:t>12.2.1.3.2.1.3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_Toc105505120 \h </w:instrText>
      </w:r>
      <w:r>
        <w:rPr>
          <w:noProof/>
        </w:rPr>
      </w:r>
      <w:r>
        <w:rPr>
          <w:noProof/>
        </w:rPr>
        <w:fldChar w:fldCharType="separate"/>
      </w:r>
      <w:r>
        <w:rPr>
          <w:noProof/>
        </w:rPr>
        <w:t>142</w:t>
      </w:r>
      <w:r>
        <w:rPr>
          <w:noProof/>
        </w:rPr>
        <w:fldChar w:fldCharType="end"/>
      </w:r>
    </w:p>
    <w:p w14:paraId="4BC7E820" w14:textId="51979123" w:rsidR="00171BDA" w:rsidRDefault="00171BDA">
      <w:pPr>
        <w:pStyle w:val="TOC6"/>
        <w:rPr>
          <w:rFonts w:asciiTheme="minorHAnsi" w:eastAsiaTheme="minorEastAsia" w:hAnsiTheme="minorHAnsi" w:cstheme="minorBidi"/>
          <w:noProof/>
          <w:sz w:val="22"/>
          <w:szCs w:val="22"/>
          <w:lang w:eastAsia="en-GB"/>
        </w:rPr>
      </w:pPr>
      <w:r>
        <w:rPr>
          <w:noProof/>
        </w:rPr>
        <w:t>12.2.1.3.2.2</w:t>
      </w:r>
      <w:r>
        <w:rPr>
          <w:rFonts w:asciiTheme="minorHAnsi" w:eastAsiaTheme="minorEastAsia" w:hAnsiTheme="minorHAnsi" w:cstheme="minorBidi"/>
          <w:noProof/>
          <w:sz w:val="22"/>
          <w:szCs w:val="22"/>
          <w:lang w:eastAsia="en-GB"/>
        </w:rPr>
        <w:tab/>
      </w:r>
      <w:r>
        <w:rPr>
          <w:noProof/>
        </w:rPr>
        <w:t>Resource "</w:t>
      </w:r>
      <w:r w:rsidRPr="000444CB">
        <w:rPr>
          <w:rFonts w:cs="Arial"/>
          <w:noProof/>
        </w:rPr>
        <w:t>…/alarms /{alarmId}</w:t>
      </w:r>
      <w:r>
        <w:rPr>
          <w:noProof/>
        </w:rPr>
        <w:t>"</w:t>
      </w:r>
      <w:r>
        <w:rPr>
          <w:noProof/>
        </w:rPr>
        <w:tab/>
      </w:r>
      <w:r>
        <w:rPr>
          <w:noProof/>
        </w:rPr>
        <w:fldChar w:fldCharType="begin" w:fldLock="1"/>
      </w:r>
      <w:r>
        <w:rPr>
          <w:noProof/>
        </w:rPr>
        <w:instrText xml:space="preserve"> PAGEREF _Toc105505121 \h </w:instrText>
      </w:r>
      <w:r>
        <w:rPr>
          <w:noProof/>
        </w:rPr>
      </w:r>
      <w:r>
        <w:rPr>
          <w:noProof/>
        </w:rPr>
        <w:fldChar w:fldCharType="separate"/>
      </w:r>
      <w:r>
        <w:rPr>
          <w:noProof/>
        </w:rPr>
        <w:t>143</w:t>
      </w:r>
      <w:r>
        <w:rPr>
          <w:noProof/>
        </w:rPr>
        <w:fldChar w:fldCharType="end"/>
      </w:r>
    </w:p>
    <w:p w14:paraId="4F20F4A8" w14:textId="4C802945" w:rsidR="00171BDA" w:rsidRDefault="00171BDA">
      <w:pPr>
        <w:pStyle w:val="TOC7"/>
        <w:rPr>
          <w:rFonts w:asciiTheme="minorHAnsi" w:eastAsiaTheme="minorEastAsia" w:hAnsiTheme="minorHAnsi" w:cstheme="minorBidi"/>
          <w:noProof/>
          <w:sz w:val="22"/>
          <w:szCs w:val="22"/>
          <w:lang w:eastAsia="en-GB"/>
        </w:rPr>
      </w:pPr>
      <w:r>
        <w:rPr>
          <w:noProof/>
        </w:rPr>
        <w:t>12.2.1.3.2.2.1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_Toc105505122 \h </w:instrText>
      </w:r>
      <w:r>
        <w:rPr>
          <w:noProof/>
        </w:rPr>
      </w:r>
      <w:r>
        <w:rPr>
          <w:noProof/>
        </w:rPr>
        <w:fldChar w:fldCharType="separate"/>
      </w:r>
      <w:r>
        <w:rPr>
          <w:noProof/>
        </w:rPr>
        <w:t>143</w:t>
      </w:r>
      <w:r>
        <w:rPr>
          <w:noProof/>
        </w:rPr>
        <w:fldChar w:fldCharType="end"/>
      </w:r>
    </w:p>
    <w:p w14:paraId="3E56C120" w14:textId="22B40498" w:rsidR="00171BDA" w:rsidRDefault="00171BDA">
      <w:pPr>
        <w:pStyle w:val="TOC7"/>
        <w:rPr>
          <w:rFonts w:asciiTheme="minorHAnsi" w:eastAsiaTheme="minorEastAsia" w:hAnsiTheme="minorHAnsi" w:cstheme="minorBidi"/>
          <w:noProof/>
          <w:sz w:val="22"/>
          <w:szCs w:val="22"/>
          <w:lang w:eastAsia="en-GB"/>
        </w:rPr>
      </w:pPr>
      <w:r>
        <w:rPr>
          <w:noProof/>
        </w:rPr>
        <w:t>12.2.1.3.2.2.2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_Toc105505123 \h </w:instrText>
      </w:r>
      <w:r>
        <w:rPr>
          <w:noProof/>
        </w:rPr>
      </w:r>
      <w:r>
        <w:rPr>
          <w:noProof/>
        </w:rPr>
        <w:fldChar w:fldCharType="separate"/>
      </w:r>
      <w:r>
        <w:rPr>
          <w:noProof/>
        </w:rPr>
        <w:t>143</w:t>
      </w:r>
      <w:r>
        <w:rPr>
          <w:noProof/>
        </w:rPr>
        <w:fldChar w:fldCharType="end"/>
      </w:r>
    </w:p>
    <w:p w14:paraId="213BB847" w14:textId="244FA9ED" w:rsidR="00171BDA" w:rsidRDefault="00171BDA">
      <w:pPr>
        <w:pStyle w:val="TOC7"/>
        <w:rPr>
          <w:rFonts w:asciiTheme="minorHAnsi" w:eastAsiaTheme="minorEastAsia" w:hAnsiTheme="minorHAnsi" w:cstheme="minorBidi"/>
          <w:noProof/>
          <w:sz w:val="22"/>
          <w:szCs w:val="22"/>
          <w:lang w:eastAsia="en-GB"/>
        </w:rPr>
      </w:pPr>
      <w:r>
        <w:rPr>
          <w:noProof/>
        </w:rPr>
        <w:t>12.2.1.3.2.2.3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_Toc105505124 \h </w:instrText>
      </w:r>
      <w:r>
        <w:rPr>
          <w:noProof/>
        </w:rPr>
      </w:r>
      <w:r>
        <w:rPr>
          <w:noProof/>
        </w:rPr>
        <w:fldChar w:fldCharType="separate"/>
      </w:r>
      <w:r>
        <w:rPr>
          <w:noProof/>
        </w:rPr>
        <w:t>143</w:t>
      </w:r>
      <w:r>
        <w:rPr>
          <w:noProof/>
        </w:rPr>
        <w:fldChar w:fldCharType="end"/>
      </w:r>
    </w:p>
    <w:p w14:paraId="0B19327F" w14:textId="5D6B7419" w:rsidR="00171BDA" w:rsidRDefault="00171BDA">
      <w:pPr>
        <w:pStyle w:val="TOC6"/>
        <w:rPr>
          <w:rFonts w:asciiTheme="minorHAnsi" w:eastAsiaTheme="minorEastAsia" w:hAnsiTheme="minorHAnsi" w:cstheme="minorBidi"/>
          <w:noProof/>
          <w:sz w:val="22"/>
          <w:szCs w:val="22"/>
          <w:lang w:eastAsia="en-GB"/>
        </w:rPr>
      </w:pPr>
      <w:r>
        <w:rPr>
          <w:noProof/>
        </w:rPr>
        <w:t>12.2.1.3.2.3</w:t>
      </w:r>
      <w:r>
        <w:rPr>
          <w:rFonts w:asciiTheme="minorHAnsi" w:eastAsiaTheme="minorEastAsia" w:hAnsiTheme="minorHAnsi" w:cstheme="minorBidi"/>
          <w:noProof/>
          <w:sz w:val="22"/>
          <w:szCs w:val="22"/>
          <w:lang w:eastAsia="en-GB"/>
        </w:rPr>
        <w:tab/>
      </w:r>
      <w:r>
        <w:rPr>
          <w:noProof/>
        </w:rPr>
        <w:t>Resource "</w:t>
      </w:r>
      <w:r w:rsidRPr="000444CB">
        <w:rPr>
          <w:rFonts w:cs="Arial"/>
          <w:noProof/>
        </w:rPr>
        <w:t>…/alarms/alarmCount</w:t>
      </w:r>
      <w:r>
        <w:rPr>
          <w:noProof/>
        </w:rPr>
        <w:t>"</w:t>
      </w:r>
      <w:r>
        <w:rPr>
          <w:noProof/>
        </w:rPr>
        <w:tab/>
      </w:r>
      <w:r>
        <w:rPr>
          <w:noProof/>
        </w:rPr>
        <w:fldChar w:fldCharType="begin" w:fldLock="1"/>
      </w:r>
      <w:r>
        <w:rPr>
          <w:noProof/>
        </w:rPr>
        <w:instrText xml:space="preserve"> PAGEREF _Toc105505125 \h </w:instrText>
      </w:r>
      <w:r>
        <w:rPr>
          <w:noProof/>
        </w:rPr>
      </w:r>
      <w:r>
        <w:rPr>
          <w:noProof/>
        </w:rPr>
        <w:fldChar w:fldCharType="separate"/>
      </w:r>
      <w:r>
        <w:rPr>
          <w:noProof/>
        </w:rPr>
        <w:t>144</w:t>
      </w:r>
      <w:r>
        <w:rPr>
          <w:noProof/>
        </w:rPr>
        <w:fldChar w:fldCharType="end"/>
      </w:r>
    </w:p>
    <w:p w14:paraId="60B2D62D" w14:textId="1F78A544" w:rsidR="00171BDA" w:rsidRDefault="00171BDA">
      <w:pPr>
        <w:pStyle w:val="TOC7"/>
        <w:rPr>
          <w:rFonts w:asciiTheme="minorHAnsi" w:eastAsiaTheme="minorEastAsia" w:hAnsiTheme="minorHAnsi" w:cstheme="minorBidi"/>
          <w:noProof/>
          <w:sz w:val="22"/>
          <w:szCs w:val="22"/>
          <w:lang w:eastAsia="en-GB"/>
        </w:rPr>
      </w:pPr>
      <w:r>
        <w:rPr>
          <w:noProof/>
        </w:rPr>
        <w:t>12.2.1.3.2.3.1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_Toc105505126 \h </w:instrText>
      </w:r>
      <w:r>
        <w:rPr>
          <w:noProof/>
        </w:rPr>
      </w:r>
      <w:r>
        <w:rPr>
          <w:noProof/>
        </w:rPr>
        <w:fldChar w:fldCharType="separate"/>
      </w:r>
      <w:r>
        <w:rPr>
          <w:noProof/>
        </w:rPr>
        <w:t>144</w:t>
      </w:r>
      <w:r>
        <w:rPr>
          <w:noProof/>
        </w:rPr>
        <w:fldChar w:fldCharType="end"/>
      </w:r>
    </w:p>
    <w:p w14:paraId="47CF6459" w14:textId="4F169160" w:rsidR="00171BDA" w:rsidRDefault="00171BDA">
      <w:pPr>
        <w:pStyle w:val="TOC7"/>
        <w:rPr>
          <w:rFonts w:asciiTheme="minorHAnsi" w:eastAsiaTheme="minorEastAsia" w:hAnsiTheme="minorHAnsi" w:cstheme="minorBidi"/>
          <w:noProof/>
          <w:sz w:val="22"/>
          <w:szCs w:val="22"/>
          <w:lang w:eastAsia="en-GB"/>
        </w:rPr>
      </w:pPr>
      <w:r>
        <w:rPr>
          <w:noProof/>
        </w:rPr>
        <w:t>12.2.1.3.2.3.2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_Toc105505127 \h </w:instrText>
      </w:r>
      <w:r>
        <w:rPr>
          <w:noProof/>
        </w:rPr>
      </w:r>
      <w:r>
        <w:rPr>
          <w:noProof/>
        </w:rPr>
        <w:fldChar w:fldCharType="separate"/>
      </w:r>
      <w:r>
        <w:rPr>
          <w:noProof/>
        </w:rPr>
        <w:t>144</w:t>
      </w:r>
      <w:r>
        <w:rPr>
          <w:noProof/>
        </w:rPr>
        <w:fldChar w:fldCharType="end"/>
      </w:r>
    </w:p>
    <w:p w14:paraId="7A4988AA" w14:textId="6AF78DD1" w:rsidR="00171BDA" w:rsidRDefault="00171BDA">
      <w:pPr>
        <w:pStyle w:val="TOC7"/>
        <w:rPr>
          <w:rFonts w:asciiTheme="minorHAnsi" w:eastAsiaTheme="minorEastAsia" w:hAnsiTheme="minorHAnsi" w:cstheme="minorBidi"/>
          <w:noProof/>
          <w:sz w:val="22"/>
          <w:szCs w:val="22"/>
          <w:lang w:eastAsia="en-GB"/>
        </w:rPr>
      </w:pPr>
      <w:r>
        <w:rPr>
          <w:noProof/>
        </w:rPr>
        <w:t>12.2.1.3.2.3.3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_Toc105505128 \h </w:instrText>
      </w:r>
      <w:r>
        <w:rPr>
          <w:noProof/>
        </w:rPr>
      </w:r>
      <w:r>
        <w:rPr>
          <w:noProof/>
        </w:rPr>
        <w:fldChar w:fldCharType="separate"/>
      </w:r>
      <w:r>
        <w:rPr>
          <w:noProof/>
        </w:rPr>
        <w:t>144</w:t>
      </w:r>
      <w:r>
        <w:rPr>
          <w:noProof/>
        </w:rPr>
        <w:fldChar w:fldCharType="end"/>
      </w:r>
    </w:p>
    <w:p w14:paraId="720CD5E5" w14:textId="50FA7FB6" w:rsidR="00171BDA" w:rsidRDefault="00171BDA">
      <w:pPr>
        <w:pStyle w:val="TOC6"/>
        <w:rPr>
          <w:rFonts w:asciiTheme="minorHAnsi" w:eastAsiaTheme="minorEastAsia" w:hAnsiTheme="minorHAnsi" w:cstheme="minorBidi"/>
          <w:noProof/>
          <w:sz w:val="22"/>
          <w:szCs w:val="22"/>
          <w:lang w:eastAsia="en-GB"/>
        </w:rPr>
      </w:pPr>
      <w:r>
        <w:rPr>
          <w:noProof/>
        </w:rPr>
        <w:t>12.2.1.3.2.4</w:t>
      </w:r>
      <w:r>
        <w:rPr>
          <w:rFonts w:asciiTheme="minorHAnsi" w:eastAsiaTheme="minorEastAsia" w:hAnsiTheme="minorHAnsi" w:cstheme="minorBidi"/>
          <w:noProof/>
          <w:sz w:val="22"/>
          <w:szCs w:val="22"/>
          <w:lang w:eastAsia="en-GB"/>
        </w:rPr>
        <w:tab/>
      </w:r>
      <w:r>
        <w:rPr>
          <w:noProof/>
        </w:rPr>
        <w:t>Resource "</w:t>
      </w:r>
      <w:r w:rsidRPr="000444CB">
        <w:rPr>
          <w:rFonts w:cs="Arial"/>
          <w:noProof/>
        </w:rPr>
        <w:t>…/alarms/{alarmId}/comments</w:t>
      </w:r>
      <w:r>
        <w:rPr>
          <w:noProof/>
        </w:rPr>
        <w:t>"</w:t>
      </w:r>
      <w:r>
        <w:rPr>
          <w:noProof/>
        </w:rPr>
        <w:tab/>
      </w:r>
      <w:r>
        <w:rPr>
          <w:noProof/>
        </w:rPr>
        <w:fldChar w:fldCharType="begin" w:fldLock="1"/>
      </w:r>
      <w:r>
        <w:rPr>
          <w:noProof/>
        </w:rPr>
        <w:instrText xml:space="preserve"> PAGEREF _Toc105505129 \h </w:instrText>
      </w:r>
      <w:r>
        <w:rPr>
          <w:noProof/>
        </w:rPr>
      </w:r>
      <w:r>
        <w:rPr>
          <w:noProof/>
        </w:rPr>
        <w:fldChar w:fldCharType="separate"/>
      </w:r>
      <w:r>
        <w:rPr>
          <w:noProof/>
        </w:rPr>
        <w:t>145</w:t>
      </w:r>
      <w:r>
        <w:rPr>
          <w:noProof/>
        </w:rPr>
        <w:fldChar w:fldCharType="end"/>
      </w:r>
    </w:p>
    <w:p w14:paraId="7176A102" w14:textId="5FBBE44D" w:rsidR="00171BDA" w:rsidRDefault="00171BDA">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_Toc105505130 \h </w:instrText>
      </w:r>
      <w:r>
        <w:rPr>
          <w:noProof/>
        </w:rPr>
      </w:r>
      <w:r>
        <w:rPr>
          <w:noProof/>
        </w:rPr>
        <w:fldChar w:fldCharType="separate"/>
      </w:r>
      <w:r>
        <w:rPr>
          <w:noProof/>
        </w:rPr>
        <w:t>145</w:t>
      </w:r>
      <w:r>
        <w:rPr>
          <w:noProof/>
        </w:rPr>
        <w:fldChar w:fldCharType="end"/>
      </w:r>
    </w:p>
    <w:p w14:paraId="6F0BBC70" w14:textId="7F874673" w:rsidR="00171BDA" w:rsidRDefault="00171BDA">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_Toc105505131 \h </w:instrText>
      </w:r>
      <w:r>
        <w:rPr>
          <w:noProof/>
        </w:rPr>
      </w:r>
      <w:r>
        <w:rPr>
          <w:noProof/>
        </w:rPr>
        <w:fldChar w:fldCharType="separate"/>
      </w:r>
      <w:r>
        <w:rPr>
          <w:noProof/>
        </w:rPr>
        <w:t>145</w:t>
      </w:r>
      <w:r>
        <w:rPr>
          <w:noProof/>
        </w:rPr>
        <w:fldChar w:fldCharType="end"/>
      </w:r>
    </w:p>
    <w:p w14:paraId="3049187D" w14:textId="0C35C91A" w:rsidR="00171BDA" w:rsidRDefault="00171BDA">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_Toc105505132 \h </w:instrText>
      </w:r>
      <w:r>
        <w:rPr>
          <w:noProof/>
        </w:rPr>
      </w:r>
      <w:r>
        <w:rPr>
          <w:noProof/>
        </w:rPr>
        <w:fldChar w:fldCharType="separate"/>
      </w:r>
      <w:r>
        <w:rPr>
          <w:noProof/>
        </w:rPr>
        <w:t>145</w:t>
      </w:r>
      <w:r>
        <w:rPr>
          <w:noProof/>
        </w:rPr>
        <w:fldChar w:fldCharType="end"/>
      </w:r>
    </w:p>
    <w:p w14:paraId="7F3D3A5D" w14:textId="71BAA68C" w:rsidR="00171BDA" w:rsidRDefault="00171BDA">
      <w:pPr>
        <w:pStyle w:val="TOC6"/>
        <w:rPr>
          <w:rFonts w:asciiTheme="minorHAnsi" w:eastAsiaTheme="minorEastAsia" w:hAnsiTheme="minorHAnsi" w:cstheme="minorBidi"/>
          <w:noProof/>
          <w:sz w:val="22"/>
          <w:szCs w:val="22"/>
          <w:lang w:eastAsia="en-GB"/>
        </w:rPr>
      </w:pPr>
      <w:r>
        <w:rPr>
          <w:noProof/>
        </w:rPr>
        <w:t>12.2.1.3.2.5</w:t>
      </w:r>
      <w:r>
        <w:rPr>
          <w:rFonts w:asciiTheme="minorHAnsi" w:eastAsiaTheme="minorEastAsia" w:hAnsiTheme="minorHAnsi" w:cstheme="minorBidi"/>
          <w:noProof/>
          <w:sz w:val="22"/>
          <w:szCs w:val="22"/>
          <w:lang w:eastAsia="en-GB"/>
        </w:rPr>
        <w:tab/>
      </w:r>
      <w:r>
        <w:rPr>
          <w:noProof/>
        </w:rPr>
        <w:t>Resource "</w:t>
      </w:r>
      <w:r w:rsidRPr="000444CB">
        <w:rPr>
          <w:rFonts w:cs="Arial"/>
          <w:noProof/>
        </w:rPr>
        <w:t>…/comments/{commentId}</w:t>
      </w:r>
      <w:r>
        <w:rPr>
          <w:noProof/>
        </w:rPr>
        <w:t>"</w:t>
      </w:r>
      <w:r>
        <w:rPr>
          <w:noProof/>
        </w:rPr>
        <w:tab/>
      </w:r>
      <w:r>
        <w:rPr>
          <w:noProof/>
        </w:rPr>
        <w:fldChar w:fldCharType="begin" w:fldLock="1"/>
      </w:r>
      <w:r>
        <w:rPr>
          <w:noProof/>
        </w:rPr>
        <w:instrText xml:space="preserve"> PAGEREF _Toc105505133 \h </w:instrText>
      </w:r>
      <w:r>
        <w:rPr>
          <w:noProof/>
        </w:rPr>
      </w:r>
      <w:r>
        <w:rPr>
          <w:noProof/>
        </w:rPr>
        <w:fldChar w:fldCharType="separate"/>
      </w:r>
      <w:r>
        <w:rPr>
          <w:noProof/>
        </w:rPr>
        <w:t>146</w:t>
      </w:r>
      <w:r>
        <w:rPr>
          <w:noProof/>
        </w:rPr>
        <w:fldChar w:fldCharType="end"/>
      </w:r>
    </w:p>
    <w:p w14:paraId="6AF50282" w14:textId="46B73245" w:rsidR="00171BDA" w:rsidRDefault="00171BDA">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_Toc105505134 \h </w:instrText>
      </w:r>
      <w:r>
        <w:rPr>
          <w:noProof/>
        </w:rPr>
      </w:r>
      <w:r>
        <w:rPr>
          <w:noProof/>
        </w:rPr>
        <w:fldChar w:fldCharType="separate"/>
      </w:r>
      <w:r>
        <w:rPr>
          <w:noProof/>
        </w:rPr>
        <w:t>146</w:t>
      </w:r>
      <w:r>
        <w:rPr>
          <w:noProof/>
        </w:rPr>
        <w:fldChar w:fldCharType="end"/>
      </w:r>
    </w:p>
    <w:p w14:paraId="546E37D3" w14:textId="4EDE7B0C" w:rsidR="00171BDA" w:rsidRDefault="00171BDA">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_Toc105505135 \h </w:instrText>
      </w:r>
      <w:r>
        <w:rPr>
          <w:noProof/>
        </w:rPr>
      </w:r>
      <w:r>
        <w:rPr>
          <w:noProof/>
        </w:rPr>
        <w:fldChar w:fldCharType="separate"/>
      </w:r>
      <w:r>
        <w:rPr>
          <w:noProof/>
        </w:rPr>
        <w:t>146</w:t>
      </w:r>
      <w:r>
        <w:rPr>
          <w:noProof/>
        </w:rPr>
        <w:fldChar w:fldCharType="end"/>
      </w:r>
    </w:p>
    <w:p w14:paraId="23608A92" w14:textId="3EED42CB" w:rsidR="00171BDA" w:rsidRDefault="00171BDA">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_Toc105505136 \h </w:instrText>
      </w:r>
      <w:r>
        <w:rPr>
          <w:noProof/>
        </w:rPr>
      </w:r>
      <w:r>
        <w:rPr>
          <w:noProof/>
        </w:rPr>
        <w:fldChar w:fldCharType="separate"/>
      </w:r>
      <w:r>
        <w:rPr>
          <w:noProof/>
        </w:rPr>
        <w:t>146</w:t>
      </w:r>
      <w:r>
        <w:rPr>
          <w:noProof/>
        </w:rPr>
        <w:fldChar w:fldCharType="end"/>
      </w:r>
    </w:p>
    <w:p w14:paraId="49B0D29D" w14:textId="4AABEBFB" w:rsidR="00171BDA" w:rsidRDefault="00171BDA">
      <w:pPr>
        <w:pStyle w:val="TOC6"/>
        <w:rPr>
          <w:rFonts w:asciiTheme="minorHAnsi" w:eastAsiaTheme="minorEastAsia" w:hAnsiTheme="minorHAnsi" w:cstheme="minorBidi"/>
          <w:noProof/>
          <w:sz w:val="22"/>
          <w:szCs w:val="22"/>
          <w:lang w:eastAsia="en-GB"/>
        </w:rPr>
      </w:pPr>
      <w:r>
        <w:rPr>
          <w:noProof/>
        </w:rPr>
        <w:t>12.2.1.3.2.6</w:t>
      </w:r>
      <w:r>
        <w:rPr>
          <w:rFonts w:asciiTheme="minorHAnsi" w:eastAsiaTheme="minorEastAsia" w:hAnsiTheme="minorHAnsi" w:cstheme="minorBidi"/>
          <w:noProof/>
          <w:sz w:val="22"/>
          <w:szCs w:val="22"/>
          <w:lang w:eastAsia="en-GB"/>
        </w:rPr>
        <w:tab/>
      </w:r>
      <w:r>
        <w:rPr>
          <w:noProof/>
        </w:rPr>
        <w:t>Resource "</w:t>
      </w:r>
      <w:r w:rsidRPr="000444CB">
        <w:rPr>
          <w:rFonts w:cs="Arial"/>
          <w:noProof/>
        </w:rPr>
        <w:t>…/subscriptions</w:t>
      </w:r>
      <w:r>
        <w:rPr>
          <w:noProof/>
        </w:rPr>
        <w:t>"</w:t>
      </w:r>
      <w:r>
        <w:rPr>
          <w:noProof/>
        </w:rPr>
        <w:tab/>
      </w:r>
      <w:r>
        <w:rPr>
          <w:noProof/>
        </w:rPr>
        <w:fldChar w:fldCharType="begin" w:fldLock="1"/>
      </w:r>
      <w:r>
        <w:rPr>
          <w:noProof/>
        </w:rPr>
        <w:instrText xml:space="preserve"> PAGEREF _Toc105505137 \h </w:instrText>
      </w:r>
      <w:r>
        <w:rPr>
          <w:noProof/>
        </w:rPr>
      </w:r>
      <w:r>
        <w:rPr>
          <w:noProof/>
        </w:rPr>
        <w:fldChar w:fldCharType="separate"/>
      </w:r>
      <w:r>
        <w:rPr>
          <w:noProof/>
        </w:rPr>
        <w:t>146</w:t>
      </w:r>
      <w:r>
        <w:rPr>
          <w:noProof/>
        </w:rPr>
        <w:fldChar w:fldCharType="end"/>
      </w:r>
    </w:p>
    <w:p w14:paraId="1F8CA721" w14:textId="3C33A62D" w:rsidR="00171BDA" w:rsidRDefault="00171BDA">
      <w:pPr>
        <w:pStyle w:val="TOC7"/>
        <w:rPr>
          <w:rFonts w:asciiTheme="minorHAnsi" w:eastAsiaTheme="minorEastAsia" w:hAnsiTheme="minorHAnsi" w:cstheme="minorBidi"/>
          <w:noProof/>
          <w:sz w:val="22"/>
          <w:szCs w:val="22"/>
          <w:lang w:eastAsia="en-GB"/>
        </w:rPr>
      </w:pPr>
      <w:r>
        <w:rPr>
          <w:noProof/>
          <w:lang w:eastAsia="zh-CN"/>
        </w:rPr>
        <w:t>12.2.1.3.2.6.1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_Toc105505138 \h </w:instrText>
      </w:r>
      <w:r>
        <w:rPr>
          <w:noProof/>
        </w:rPr>
      </w:r>
      <w:r>
        <w:rPr>
          <w:noProof/>
        </w:rPr>
        <w:fldChar w:fldCharType="separate"/>
      </w:r>
      <w:r>
        <w:rPr>
          <w:noProof/>
        </w:rPr>
        <w:t>146</w:t>
      </w:r>
      <w:r>
        <w:rPr>
          <w:noProof/>
        </w:rPr>
        <w:fldChar w:fldCharType="end"/>
      </w:r>
    </w:p>
    <w:p w14:paraId="71F46B83" w14:textId="3683867D"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_Toc105505139 \h </w:instrText>
      </w:r>
      <w:r>
        <w:rPr>
          <w:noProof/>
        </w:rPr>
      </w:r>
      <w:r>
        <w:rPr>
          <w:noProof/>
        </w:rPr>
        <w:fldChar w:fldCharType="separate"/>
      </w:r>
      <w:r>
        <w:rPr>
          <w:noProof/>
        </w:rPr>
        <w:t>146</w:t>
      </w:r>
      <w:r>
        <w:rPr>
          <w:noProof/>
        </w:rPr>
        <w:fldChar w:fldCharType="end"/>
      </w:r>
    </w:p>
    <w:p w14:paraId="48CD6837" w14:textId="1B86BAD7"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.2.6.3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_Toc105505140 \h </w:instrText>
      </w:r>
      <w:r>
        <w:rPr>
          <w:noProof/>
        </w:rPr>
      </w:r>
      <w:r>
        <w:rPr>
          <w:noProof/>
        </w:rPr>
        <w:fldChar w:fldCharType="separate"/>
      </w:r>
      <w:r>
        <w:rPr>
          <w:noProof/>
        </w:rPr>
        <w:t>146</w:t>
      </w:r>
      <w:r>
        <w:rPr>
          <w:noProof/>
        </w:rPr>
        <w:fldChar w:fldCharType="end"/>
      </w:r>
    </w:p>
    <w:p w14:paraId="0B23E7EA" w14:textId="6C2E9D4C" w:rsidR="00171BDA" w:rsidRDefault="00171BDA">
      <w:pPr>
        <w:pStyle w:val="TOC6"/>
        <w:rPr>
          <w:rFonts w:asciiTheme="minorHAnsi" w:eastAsiaTheme="minorEastAsia" w:hAnsiTheme="minorHAnsi" w:cstheme="minorBidi"/>
          <w:noProof/>
          <w:sz w:val="22"/>
          <w:szCs w:val="22"/>
          <w:lang w:eastAsia="en-GB"/>
        </w:rPr>
      </w:pPr>
      <w:r>
        <w:rPr>
          <w:noProof/>
          <w:lang w:eastAsia="zh-CN"/>
        </w:rPr>
        <w:t>12.2.1.3.2.7</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_Toc105505141 \h </w:instrText>
      </w:r>
      <w:r>
        <w:rPr>
          <w:noProof/>
        </w:rPr>
      </w:r>
      <w:r>
        <w:rPr>
          <w:noProof/>
        </w:rPr>
        <w:fldChar w:fldCharType="separate"/>
      </w:r>
      <w:r>
        <w:rPr>
          <w:noProof/>
        </w:rPr>
        <w:t>147</w:t>
      </w:r>
      <w:r>
        <w:rPr>
          <w:noProof/>
        </w:rPr>
        <w:fldChar w:fldCharType="end"/>
      </w:r>
    </w:p>
    <w:p w14:paraId="7B84BEFE" w14:textId="2CB77A1C" w:rsidR="00171BDA" w:rsidRDefault="00171BDA">
      <w:pPr>
        <w:pStyle w:val="TOC7"/>
        <w:rPr>
          <w:rFonts w:asciiTheme="minorHAnsi" w:eastAsiaTheme="minorEastAsia" w:hAnsiTheme="minorHAnsi" w:cstheme="minorBidi"/>
          <w:noProof/>
          <w:sz w:val="22"/>
          <w:szCs w:val="22"/>
          <w:lang w:eastAsia="en-GB"/>
        </w:rPr>
      </w:pPr>
      <w:r>
        <w:rPr>
          <w:noProof/>
          <w:lang w:eastAsia="zh-CN"/>
        </w:rPr>
        <w:t>12.2.1.3.2.7.1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_Toc105505142 \h </w:instrText>
      </w:r>
      <w:r>
        <w:rPr>
          <w:noProof/>
        </w:rPr>
      </w:r>
      <w:r>
        <w:rPr>
          <w:noProof/>
        </w:rPr>
        <w:fldChar w:fldCharType="separate"/>
      </w:r>
      <w:r>
        <w:rPr>
          <w:noProof/>
        </w:rPr>
        <w:t>147</w:t>
      </w:r>
      <w:r>
        <w:rPr>
          <w:noProof/>
        </w:rPr>
        <w:fldChar w:fldCharType="end"/>
      </w:r>
    </w:p>
    <w:p w14:paraId="2E9FFEF3" w14:textId="2058557F"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.2.7.2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_Toc105505143 \h </w:instrText>
      </w:r>
      <w:r>
        <w:rPr>
          <w:noProof/>
        </w:rPr>
      </w:r>
      <w:r>
        <w:rPr>
          <w:noProof/>
        </w:rPr>
        <w:fldChar w:fldCharType="separate"/>
      </w:r>
      <w:r>
        <w:rPr>
          <w:noProof/>
        </w:rPr>
        <w:t>147</w:t>
      </w:r>
      <w:r>
        <w:rPr>
          <w:noProof/>
        </w:rPr>
        <w:fldChar w:fldCharType="end"/>
      </w:r>
    </w:p>
    <w:p w14:paraId="4B0480AD" w14:textId="1BAAFE98"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.2.7.3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_Toc105505144 \h </w:instrText>
      </w:r>
      <w:r>
        <w:rPr>
          <w:noProof/>
        </w:rPr>
      </w:r>
      <w:r>
        <w:rPr>
          <w:noProof/>
        </w:rPr>
        <w:fldChar w:fldCharType="separate"/>
      </w:r>
      <w:r>
        <w:rPr>
          <w:noProof/>
        </w:rPr>
        <w:t>147</w:t>
      </w:r>
      <w:r>
        <w:rPr>
          <w:noProof/>
        </w:rPr>
        <w:fldChar w:fldCharType="end"/>
      </w:r>
    </w:p>
    <w:p w14:paraId="06C942DF" w14:textId="01081C38" w:rsidR="00171BDA" w:rsidRDefault="00171BDA">
      <w:pPr>
        <w:pStyle w:val="TOC6"/>
        <w:rPr>
          <w:rFonts w:asciiTheme="minorHAnsi" w:eastAsiaTheme="minorEastAsia" w:hAnsiTheme="minorHAnsi" w:cstheme="minorBidi"/>
          <w:noProof/>
          <w:sz w:val="22"/>
          <w:szCs w:val="22"/>
          <w:lang w:eastAsia="en-GB"/>
        </w:rPr>
      </w:pPr>
      <w:r>
        <w:rPr>
          <w:noProof/>
          <w:lang w:eastAsia="zh-CN"/>
        </w:rPr>
        <w:t>12.2.1.3.2.8</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_Toc105505145 \h </w:instrText>
      </w:r>
      <w:r>
        <w:rPr>
          <w:noProof/>
        </w:rPr>
      </w:r>
      <w:r>
        <w:rPr>
          <w:noProof/>
        </w:rPr>
        <w:fldChar w:fldCharType="separate"/>
      </w:r>
      <w:r>
        <w:rPr>
          <w:noProof/>
        </w:rPr>
        <w:t>148</w:t>
      </w:r>
      <w:r>
        <w:rPr>
          <w:noProof/>
        </w:rPr>
        <w:fldChar w:fldCharType="end"/>
      </w:r>
    </w:p>
    <w:p w14:paraId="72170634" w14:textId="01203D18" w:rsidR="00171BDA" w:rsidRDefault="00171BDA">
      <w:pPr>
        <w:pStyle w:val="TOC7"/>
        <w:rPr>
          <w:rFonts w:asciiTheme="minorHAnsi" w:eastAsiaTheme="minorEastAsia" w:hAnsiTheme="minorHAnsi" w:cstheme="minorBidi"/>
          <w:noProof/>
          <w:sz w:val="22"/>
          <w:szCs w:val="22"/>
          <w:lang w:eastAsia="en-GB"/>
        </w:rPr>
      </w:pPr>
      <w:r>
        <w:rPr>
          <w:noProof/>
          <w:lang w:eastAsia="zh-CN"/>
        </w:rPr>
        <w:t>12.2.1.3.2.8.1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_Toc105505146 \h </w:instrText>
      </w:r>
      <w:r>
        <w:rPr>
          <w:noProof/>
        </w:rPr>
      </w:r>
      <w:r>
        <w:rPr>
          <w:noProof/>
        </w:rPr>
        <w:fldChar w:fldCharType="separate"/>
      </w:r>
      <w:r>
        <w:rPr>
          <w:noProof/>
        </w:rPr>
        <w:t>148</w:t>
      </w:r>
      <w:r>
        <w:rPr>
          <w:noProof/>
        </w:rPr>
        <w:fldChar w:fldCharType="end"/>
      </w:r>
    </w:p>
    <w:p w14:paraId="7855E4A2" w14:textId="5D679A56"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.2.8.2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_Toc105505147 \h </w:instrText>
      </w:r>
      <w:r>
        <w:rPr>
          <w:noProof/>
        </w:rPr>
      </w:r>
      <w:r>
        <w:rPr>
          <w:noProof/>
        </w:rPr>
        <w:fldChar w:fldCharType="separate"/>
      </w:r>
      <w:r>
        <w:rPr>
          <w:noProof/>
        </w:rPr>
        <w:t>148</w:t>
      </w:r>
      <w:r>
        <w:rPr>
          <w:noProof/>
        </w:rPr>
        <w:fldChar w:fldCharType="end"/>
      </w:r>
    </w:p>
    <w:p w14:paraId="123122D9" w14:textId="116AC0B2"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.2.8.3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_Toc105505148 \h </w:instrText>
      </w:r>
      <w:r>
        <w:rPr>
          <w:noProof/>
        </w:rPr>
      </w:r>
      <w:r>
        <w:rPr>
          <w:noProof/>
        </w:rPr>
        <w:fldChar w:fldCharType="separate"/>
      </w:r>
      <w:r>
        <w:rPr>
          <w:noProof/>
        </w:rPr>
        <w:t>148</w:t>
      </w:r>
      <w:r>
        <w:rPr>
          <w:noProof/>
        </w:rPr>
        <w:fldChar w:fldCharType="end"/>
      </w:r>
    </w:p>
    <w:p w14:paraId="0212AC63" w14:textId="1F7A3C86" w:rsidR="00171BDA" w:rsidRDefault="00171BDA">
      <w:pPr>
        <w:pStyle w:val="TOC4"/>
        <w:rPr>
          <w:rFonts w:asciiTheme="minorHAnsi" w:eastAsiaTheme="minorEastAsia" w:hAnsiTheme="minorHAnsi" w:cstheme="minorBidi"/>
          <w:noProof/>
          <w:sz w:val="22"/>
          <w:szCs w:val="22"/>
          <w:lang w:eastAsia="en-GB"/>
        </w:rPr>
      </w:pPr>
      <w:r>
        <w:rPr>
          <w:noProof/>
        </w:rPr>
        <w:t>12.2.1.4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_Toc105505149 \h </w:instrText>
      </w:r>
      <w:r>
        <w:rPr>
          <w:noProof/>
        </w:rPr>
      </w:r>
      <w:r>
        <w:rPr>
          <w:noProof/>
        </w:rPr>
        <w:fldChar w:fldCharType="separate"/>
      </w:r>
      <w:r>
        <w:rPr>
          <w:noProof/>
        </w:rPr>
        <w:t>148</w:t>
      </w:r>
      <w:r>
        <w:rPr>
          <w:noProof/>
        </w:rPr>
        <w:fldChar w:fldCharType="end"/>
      </w:r>
    </w:p>
    <w:p w14:paraId="216C055E" w14:textId="1406E01D" w:rsidR="00171BDA" w:rsidRDefault="00171BDA">
      <w:pPr>
        <w:pStyle w:val="TOC5"/>
        <w:rPr>
          <w:rFonts w:asciiTheme="minorHAnsi" w:eastAsiaTheme="minorEastAsia" w:hAnsiTheme="minorHAnsi" w:cstheme="minorBidi"/>
          <w:noProof/>
          <w:sz w:val="22"/>
          <w:szCs w:val="22"/>
          <w:lang w:eastAsia="en-GB"/>
        </w:rPr>
      </w:pPr>
      <w:r>
        <w:rPr>
          <w:noProof/>
        </w:rPr>
        <w:t>12.2.1.4.1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_Toc105505150 \h </w:instrText>
      </w:r>
      <w:r>
        <w:rPr>
          <w:noProof/>
        </w:rPr>
      </w:r>
      <w:r>
        <w:rPr>
          <w:noProof/>
        </w:rPr>
        <w:fldChar w:fldCharType="separate"/>
      </w:r>
      <w:r>
        <w:rPr>
          <w:noProof/>
        </w:rPr>
        <w:t>148</w:t>
      </w:r>
      <w:r>
        <w:rPr>
          <w:noProof/>
        </w:rPr>
        <w:fldChar w:fldCharType="end"/>
      </w:r>
    </w:p>
    <w:p w14:paraId="4816B1DB" w14:textId="1DB8CC56" w:rsidR="00171BDA" w:rsidRDefault="00171BDA">
      <w:pPr>
        <w:pStyle w:val="TOC5"/>
        <w:rPr>
          <w:rFonts w:asciiTheme="minorHAnsi" w:eastAsiaTheme="minorEastAsia" w:hAnsiTheme="minorHAnsi" w:cstheme="minorBidi"/>
          <w:noProof/>
          <w:sz w:val="22"/>
          <w:szCs w:val="22"/>
          <w:lang w:eastAsia="en-GB"/>
        </w:rPr>
      </w:pPr>
      <w:r>
        <w:rPr>
          <w:noProof/>
        </w:rPr>
        <w:t>12.2.1.4.1a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_Toc105505151 \h </w:instrText>
      </w:r>
      <w:r>
        <w:rPr>
          <w:noProof/>
        </w:rPr>
      </w:r>
      <w:r>
        <w:rPr>
          <w:noProof/>
        </w:rPr>
        <w:fldChar w:fldCharType="separate"/>
      </w:r>
      <w:r>
        <w:rPr>
          <w:noProof/>
        </w:rPr>
        <w:t>150</w:t>
      </w:r>
      <w:r>
        <w:rPr>
          <w:noProof/>
        </w:rPr>
        <w:fldChar w:fldCharType="end"/>
      </w:r>
    </w:p>
    <w:p w14:paraId="29B1ECB6" w14:textId="74812CC7" w:rsidR="00171BDA" w:rsidRDefault="00171BDA">
      <w:pPr>
        <w:pStyle w:val="TOC6"/>
        <w:rPr>
          <w:rFonts w:asciiTheme="minorHAnsi" w:eastAsiaTheme="minorEastAsia" w:hAnsiTheme="minorHAnsi" w:cstheme="minorBidi"/>
          <w:noProof/>
          <w:sz w:val="22"/>
          <w:szCs w:val="22"/>
          <w:lang w:eastAsia="en-GB"/>
        </w:rPr>
      </w:pPr>
      <w:r>
        <w:rPr>
          <w:noProof/>
          <w:lang w:eastAsia="zh-CN"/>
        </w:rPr>
        <w:t>12.2.1.4.1a.1</w:t>
      </w:r>
      <w:r>
        <w:rPr>
          <w:rFonts w:asciiTheme="minorHAnsi" w:eastAsiaTheme="minorEastAsia" w:hAnsiTheme="minorHAnsi" w:cstheme="minorBidi"/>
          <w:noProof/>
          <w:sz w:val="22"/>
          <w:szCs w:val="22"/>
          <w:lang w:eastAsia="en-GB"/>
        </w:rPr>
        <w:tab/>
      </w:r>
      <w:r>
        <w:rPr>
          <w:noProof/>
          <w:lang w:eastAsia="zh-CN"/>
        </w:rPr>
        <w:t>Type ThresholdHysteresis</w:t>
      </w:r>
      <w:r>
        <w:rPr>
          <w:noProof/>
        </w:rPr>
        <w:tab/>
      </w:r>
      <w:r>
        <w:rPr>
          <w:noProof/>
        </w:rPr>
        <w:fldChar w:fldCharType="begin" w:fldLock="1"/>
      </w:r>
      <w:r>
        <w:rPr>
          <w:noProof/>
        </w:rPr>
        <w:instrText xml:space="preserve"> PAGEREF _Toc105505152 \h </w:instrText>
      </w:r>
      <w:r>
        <w:rPr>
          <w:noProof/>
        </w:rPr>
      </w:r>
      <w:r>
        <w:rPr>
          <w:noProof/>
        </w:rPr>
        <w:fldChar w:fldCharType="separate"/>
      </w:r>
      <w:r>
        <w:rPr>
          <w:noProof/>
        </w:rPr>
        <w:t>150</w:t>
      </w:r>
      <w:r>
        <w:rPr>
          <w:noProof/>
        </w:rPr>
        <w:fldChar w:fldCharType="end"/>
      </w:r>
    </w:p>
    <w:p w14:paraId="29D2C6E7" w14:textId="5CCD5F82" w:rsidR="00171BDA" w:rsidRDefault="00171BDA">
      <w:pPr>
        <w:pStyle w:val="TOC6"/>
        <w:rPr>
          <w:rFonts w:asciiTheme="minorHAnsi" w:eastAsiaTheme="minorEastAsia" w:hAnsiTheme="minorHAnsi" w:cstheme="minorBidi"/>
          <w:noProof/>
          <w:sz w:val="22"/>
          <w:szCs w:val="22"/>
          <w:lang w:eastAsia="en-GB"/>
        </w:rPr>
      </w:pPr>
      <w:r>
        <w:rPr>
          <w:noProof/>
          <w:lang w:eastAsia="zh-CN"/>
        </w:rPr>
        <w:t>12.2.1.4.1a.2</w:t>
      </w:r>
      <w:r>
        <w:rPr>
          <w:rFonts w:asciiTheme="minorHAnsi" w:eastAsiaTheme="minorEastAsia" w:hAnsiTheme="minorHAnsi" w:cstheme="minorBidi"/>
          <w:noProof/>
          <w:sz w:val="22"/>
          <w:szCs w:val="22"/>
          <w:lang w:eastAsia="en-GB"/>
        </w:rPr>
        <w:tab/>
      </w:r>
      <w:r>
        <w:rPr>
          <w:noProof/>
          <w:lang w:eastAsia="zh-CN"/>
        </w:rPr>
        <w:t>Type ThresholdLevelInd</w:t>
      </w:r>
      <w:r>
        <w:rPr>
          <w:noProof/>
        </w:rPr>
        <w:tab/>
      </w:r>
      <w:r>
        <w:rPr>
          <w:noProof/>
        </w:rPr>
        <w:fldChar w:fldCharType="begin" w:fldLock="1"/>
      </w:r>
      <w:r>
        <w:rPr>
          <w:noProof/>
        </w:rPr>
        <w:instrText xml:space="preserve"> PAGEREF _Toc105505153 \h </w:instrText>
      </w:r>
      <w:r>
        <w:rPr>
          <w:noProof/>
        </w:rPr>
      </w:r>
      <w:r>
        <w:rPr>
          <w:noProof/>
        </w:rPr>
        <w:fldChar w:fldCharType="separate"/>
      </w:r>
      <w:r>
        <w:rPr>
          <w:noProof/>
        </w:rPr>
        <w:t>150</w:t>
      </w:r>
      <w:r>
        <w:rPr>
          <w:noProof/>
        </w:rPr>
        <w:fldChar w:fldCharType="end"/>
      </w:r>
    </w:p>
    <w:p w14:paraId="16255C05" w14:textId="70701C49" w:rsidR="00171BDA" w:rsidRDefault="00171BDA">
      <w:pPr>
        <w:pStyle w:val="TOC6"/>
        <w:rPr>
          <w:rFonts w:asciiTheme="minorHAnsi" w:eastAsiaTheme="minorEastAsia" w:hAnsiTheme="minorHAnsi" w:cstheme="minorBidi"/>
          <w:noProof/>
          <w:sz w:val="22"/>
          <w:szCs w:val="22"/>
          <w:lang w:eastAsia="en-GB"/>
        </w:rPr>
      </w:pPr>
      <w:r>
        <w:rPr>
          <w:noProof/>
        </w:rPr>
        <w:t>12.2.1.4.1a.3</w:t>
      </w:r>
      <w:r>
        <w:rPr>
          <w:rFonts w:asciiTheme="minorHAnsi" w:eastAsiaTheme="minorEastAsia" w:hAnsiTheme="minorHAnsi" w:cstheme="minorBidi"/>
          <w:noProof/>
          <w:sz w:val="22"/>
          <w:szCs w:val="22"/>
          <w:lang w:eastAsia="en-GB"/>
        </w:rPr>
        <w:tab/>
      </w:r>
      <w:r>
        <w:rPr>
          <w:noProof/>
        </w:rPr>
        <w:t>Type ThresholdInfo</w:t>
      </w:r>
      <w:r>
        <w:rPr>
          <w:noProof/>
        </w:rPr>
        <w:tab/>
      </w:r>
      <w:r>
        <w:rPr>
          <w:noProof/>
        </w:rPr>
        <w:fldChar w:fldCharType="begin" w:fldLock="1"/>
      </w:r>
      <w:r>
        <w:rPr>
          <w:noProof/>
        </w:rPr>
        <w:instrText xml:space="preserve"> PAGEREF _Toc105505154 \h </w:instrText>
      </w:r>
      <w:r>
        <w:rPr>
          <w:noProof/>
        </w:rPr>
      </w:r>
      <w:r>
        <w:rPr>
          <w:noProof/>
        </w:rPr>
        <w:fldChar w:fldCharType="separate"/>
      </w:r>
      <w:r>
        <w:rPr>
          <w:noProof/>
        </w:rPr>
        <w:t>151</w:t>
      </w:r>
      <w:r>
        <w:rPr>
          <w:noProof/>
        </w:rPr>
        <w:fldChar w:fldCharType="end"/>
      </w:r>
    </w:p>
    <w:p w14:paraId="3247E5F6" w14:textId="6B819B62" w:rsidR="00171BDA" w:rsidRDefault="00171BDA">
      <w:pPr>
        <w:pStyle w:val="TOC6"/>
        <w:rPr>
          <w:rFonts w:asciiTheme="minorHAnsi" w:eastAsiaTheme="minorEastAsia" w:hAnsiTheme="minorHAnsi" w:cstheme="minorBidi"/>
          <w:noProof/>
          <w:sz w:val="22"/>
          <w:szCs w:val="22"/>
          <w:lang w:eastAsia="en-GB"/>
        </w:rPr>
      </w:pPr>
      <w:r>
        <w:rPr>
          <w:noProof/>
        </w:rPr>
        <w:t>12.2.1.4.1a.4</w:t>
      </w:r>
      <w:r>
        <w:rPr>
          <w:rFonts w:asciiTheme="minorHAnsi" w:eastAsiaTheme="minorEastAsia" w:hAnsiTheme="minorHAnsi" w:cstheme="minorBidi"/>
          <w:noProof/>
          <w:sz w:val="22"/>
          <w:szCs w:val="22"/>
          <w:lang w:eastAsia="en-GB"/>
        </w:rPr>
        <w:tab/>
      </w:r>
      <w:r>
        <w:rPr>
          <w:noProof/>
        </w:rPr>
        <w:t>Type CorrelatedNotification</w:t>
      </w:r>
      <w:r>
        <w:rPr>
          <w:noProof/>
        </w:rPr>
        <w:tab/>
      </w:r>
      <w:r>
        <w:rPr>
          <w:noProof/>
        </w:rPr>
        <w:fldChar w:fldCharType="begin" w:fldLock="1"/>
      </w:r>
      <w:r>
        <w:rPr>
          <w:noProof/>
        </w:rPr>
        <w:instrText xml:space="preserve"> PAGEREF _Toc105505155 \h </w:instrText>
      </w:r>
      <w:r>
        <w:rPr>
          <w:noProof/>
        </w:rPr>
      </w:r>
      <w:r>
        <w:rPr>
          <w:noProof/>
        </w:rPr>
        <w:fldChar w:fldCharType="separate"/>
      </w:r>
      <w:r>
        <w:rPr>
          <w:noProof/>
        </w:rPr>
        <w:t>151</w:t>
      </w:r>
      <w:r>
        <w:rPr>
          <w:noProof/>
        </w:rPr>
        <w:fldChar w:fldCharType="end"/>
      </w:r>
    </w:p>
    <w:p w14:paraId="0B4DE669" w14:textId="5D98768D" w:rsidR="00171BDA" w:rsidRDefault="00171BDA">
      <w:pPr>
        <w:pStyle w:val="TOC6"/>
        <w:rPr>
          <w:rFonts w:asciiTheme="minorHAnsi" w:eastAsiaTheme="minorEastAsia" w:hAnsiTheme="minorHAnsi" w:cstheme="minorBidi"/>
          <w:noProof/>
          <w:sz w:val="22"/>
          <w:szCs w:val="22"/>
          <w:lang w:eastAsia="en-GB"/>
        </w:rPr>
      </w:pPr>
      <w:r>
        <w:rPr>
          <w:noProof/>
          <w:lang w:eastAsia="zh-CN"/>
        </w:rPr>
        <w:t>12.2.1.4.1a.5</w:t>
      </w:r>
      <w:r>
        <w:rPr>
          <w:rFonts w:asciiTheme="minorHAnsi" w:eastAsiaTheme="minorEastAsia" w:hAnsiTheme="minorHAnsi" w:cstheme="minorBidi"/>
          <w:noProof/>
          <w:sz w:val="22"/>
          <w:szCs w:val="22"/>
          <w:lang w:eastAsia="en-GB"/>
        </w:rPr>
        <w:tab/>
      </w:r>
      <w:r>
        <w:rPr>
          <w:noProof/>
          <w:lang w:eastAsia="zh-CN"/>
        </w:rPr>
        <w:t>Type AlarmRecord</w:t>
      </w:r>
      <w:r>
        <w:rPr>
          <w:noProof/>
        </w:rPr>
        <w:tab/>
      </w:r>
      <w:r>
        <w:rPr>
          <w:noProof/>
        </w:rPr>
        <w:fldChar w:fldCharType="begin" w:fldLock="1"/>
      </w:r>
      <w:r>
        <w:rPr>
          <w:noProof/>
        </w:rPr>
        <w:instrText xml:space="preserve"> PAGEREF _Toc105505156 \h </w:instrText>
      </w:r>
      <w:r>
        <w:rPr>
          <w:noProof/>
        </w:rPr>
      </w:r>
      <w:r>
        <w:rPr>
          <w:noProof/>
        </w:rPr>
        <w:fldChar w:fldCharType="separate"/>
      </w:r>
      <w:r>
        <w:rPr>
          <w:noProof/>
        </w:rPr>
        <w:t>152</w:t>
      </w:r>
      <w:r>
        <w:rPr>
          <w:noProof/>
        </w:rPr>
        <w:fldChar w:fldCharType="end"/>
      </w:r>
    </w:p>
    <w:p w14:paraId="468D0E08" w14:textId="20B761B8" w:rsidR="00171BDA" w:rsidRDefault="00171BDA">
      <w:pPr>
        <w:pStyle w:val="TOC6"/>
        <w:rPr>
          <w:rFonts w:asciiTheme="minorHAnsi" w:eastAsiaTheme="minorEastAsia" w:hAnsiTheme="minorHAnsi" w:cstheme="minorBidi"/>
          <w:noProof/>
          <w:sz w:val="22"/>
          <w:szCs w:val="22"/>
          <w:lang w:eastAsia="en-GB"/>
        </w:rPr>
      </w:pPr>
      <w:r>
        <w:rPr>
          <w:noProof/>
        </w:rPr>
        <w:t>12.2.1.4.1a.6</w:t>
      </w:r>
      <w:r>
        <w:rPr>
          <w:rFonts w:asciiTheme="minorHAnsi" w:eastAsiaTheme="minorEastAsia" w:hAnsiTheme="minorHAnsi" w:cstheme="minorBidi"/>
          <w:noProof/>
          <w:sz w:val="22"/>
          <w:szCs w:val="22"/>
          <w:lang w:eastAsia="en-GB"/>
        </w:rPr>
        <w:tab/>
      </w:r>
      <w:r>
        <w:rPr>
          <w:noProof/>
        </w:rPr>
        <w:t>Type AlarmCount</w:t>
      </w:r>
      <w:r>
        <w:rPr>
          <w:noProof/>
        </w:rPr>
        <w:tab/>
      </w:r>
      <w:r>
        <w:rPr>
          <w:noProof/>
        </w:rPr>
        <w:fldChar w:fldCharType="begin" w:fldLock="1"/>
      </w:r>
      <w:r>
        <w:rPr>
          <w:noProof/>
        </w:rPr>
        <w:instrText xml:space="preserve"> PAGEREF _Toc105505157 \h </w:instrText>
      </w:r>
      <w:r>
        <w:rPr>
          <w:noProof/>
        </w:rPr>
      </w:r>
      <w:r>
        <w:rPr>
          <w:noProof/>
        </w:rPr>
        <w:fldChar w:fldCharType="separate"/>
      </w:r>
      <w:r>
        <w:rPr>
          <w:noProof/>
        </w:rPr>
        <w:t>154</w:t>
      </w:r>
      <w:r>
        <w:rPr>
          <w:noProof/>
        </w:rPr>
        <w:fldChar w:fldCharType="end"/>
      </w:r>
    </w:p>
    <w:p w14:paraId="2C60121D" w14:textId="7AD8D19F"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eastAsia="zh-CN"/>
        </w:rPr>
        <w:t>12.2.1.4.1a.7</w:t>
      </w:r>
      <w:r w:rsidRPr="00171BDA">
        <w:rPr>
          <w:rFonts w:asciiTheme="minorHAnsi" w:eastAsiaTheme="minorEastAsia" w:hAnsiTheme="minorHAnsi" w:cstheme="minorBidi"/>
          <w:noProof/>
          <w:sz w:val="22"/>
          <w:szCs w:val="22"/>
          <w:lang w:val="fr-FR" w:eastAsia="en-GB"/>
        </w:rPr>
        <w:tab/>
      </w:r>
      <w:r w:rsidRPr="00171BDA">
        <w:rPr>
          <w:noProof/>
          <w:lang w:val="fr-FR" w:eastAsia="zh-CN"/>
        </w:rPr>
        <w:t>Type Comment</w:t>
      </w:r>
      <w:r w:rsidRPr="00171BDA">
        <w:rPr>
          <w:noProof/>
          <w:lang w:val="fr-FR"/>
        </w:rPr>
        <w:tab/>
      </w:r>
      <w:r>
        <w:rPr>
          <w:noProof/>
        </w:rPr>
        <w:fldChar w:fldCharType="begin" w:fldLock="1"/>
      </w:r>
      <w:r w:rsidRPr="00171BDA">
        <w:rPr>
          <w:noProof/>
          <w:lang w:val="fr-FR"/>
        </w:rPr>
        <w:instrText xml:space="preserve"> PAGEREF _Toc105505158 \h </w:instrText>
      </w:r>
      <w:r>
        <w:rPr>
          <w:noProof/>
        </w:rPr>
      </w:r>
      <w:r>
        <w:rPr>
          <w:noProof/>
        </w:rPr>
        <w:fldChar w:fldCharType="separate"/>
      </w:r>
      <w:r w:rsidRPr="00171BDA">
        <w:rPr>
          <w:noProof/>
          <w:lang w:val="fr-FR"/>
        </w:rPr>
        <w:t>154</w:t>
      </w:r>
      <w:r>
        <w:rPr>
          <w:noProof/>
        </w:rPr>
        <w:fldChar w:fldCharType="end"/>
      </w:r>
    </w:p>
    <w:p w14:paraId="7CA3A7C4" w14:textId="5370B97F"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eastAsia="zh-CN"/>
        </w:rPr>
        <w:t>12.2.1.4.1a.8</w:t>
      </w:r>
      <w:r w:rsidRPr="00171BDA">
        <w:rPr>
          <w:rFonts w:asciiTheme="minorHAnsi" w:eastAsiaTheme="minorEastAsia" w:hAnsiTheme="minorHAnsi" w:cstheme="minorBidi"/>
          <w:noProof/>
          <w:sz w:val="22"/>
          <w:szCs w:val="22"/>
          <w:lang w:val="fr-FR" w:eastAsia="en-GB"/>
        </w:rPr>
        <w:tab/>
      </w:r>
      <w:r w:rsidRPr="00171BDA">
        <w:rPr>
          <w:noProof/>
          <w:lang w:val="fr-FR" w:eastAsia="zh-CN"/>
        </w:rPr>
        <w:t>Type Subscription</w:t>
      </w:r>
      <w:r w:rsidRPr="00171BDA">
        <w:rPr>
          <w:noProof/>
          <w:lang w:val="fr-FR"/>
        </w:rPr>
        <w:tab/>
      </w:r>
      <w:r>
        <w:rPr>
          <w:noProof/>
        </w:rPr>
        <w:fldChar w:fldCharType="begin" w:fldLock="1"/>
      </w:r>
      <w:r w:rsidRPr="00171BDA">
        <w:rPr>
          <w:noProof/>
          <w:lang w:val="fr-FR"/>
        </w:rPr>
        <w:instrText xml:space="preserve"> PAGEREF _Toc105505159 \h </w:instrText>
      </w:r>
      <w:r>
        <w:rPr>
          <w:noProof/>
        </w:rPr>
      </w:r>
      <w:r>
        <w:rPr>
          <w:noProof/>
        </w:rPr>
        <w:fldChar w:fldCharType="separate"/>
      </w:r>
      <w:r w:rsidRPr="00171BDA">
        <w:rPr>
          <w:noProof/>
          <w:lang w:val="fr-FR"/>
        </w:rPr>
        <w:t>154</w:t>
      </w:r>
      <w:r>
        <w:rPr>
          <w:noProof/>
        </w:rPr>
        <w:fldChar w:fldCharType="end"/>
      </w:r>
    </w:p>
    <w:p w14:paraId="2D68041D" w14:textId="616382B7" w:rsidR="00171BDA" w:rsidRDefault="00171BDA">
      <w:pPr>
        <w:pStyle w:val="TOC6"/>
        <w:rPr>
          <w:rFonts w:asciiTheme="minorHAnsi" w:eastAsiaTheme="minorEastAsia" w:hAnsiTheme="minorHAnsi" w:cstheme="minorBidi"/>
          <w:noProof/>
          <w:sz w:val="22"/>
          <w:szCs w:val="22"/>
          <w:lang w:eastAsia="en-GB"/>
        </w:rPr>
      </w:pPr>
      <w:r>
        <w:rPr>
          <w:noProof/>
          <w:lang w:eastAsia="zh-CN"/>
        </w:rPr>
        <w:t>12.2.1.4.1a.9</w:t>
      </w:r>
      <w:r>
        <w:rPr>
          <w:rFonts w:asciiTheme="minorHAnsi" w:eastAsiaTheme="minorEastAsia" w:hAnsiTheme="minorHAnsi" w:cstheme="minorBidi"/>
          <w:noProof/>
          <w:sz w:val="22"/>
          <w:szCs w:val="22"/>
          <w:lang w:eastAsia="en-GB"/>
        </w:rPr>
        <w:tab/>
      </w:r>
      <w:r>
        <w:rPr>
          <w:noProof/>
          <w:lang w:eastAsia="zh-CN"/>
        </w:rPr>
        <w:t>Type MergePatchAcknowledgeAlarm</w:t>
      </w:r>
      <w:r>
        <w:rPr>
          <w:noProof/>
        </w:rPr>
        <w:tab/>
      </w:r>
      <w:r>
        <w:rPr>
          <w:noProof/>
        </w:rPr>
        <w:fldChar w:fldCharType="begin" w:fldLock="1"/>
      </w:r>
      <w:r>
        <w:rPr>
          <w:noProof/>
        </w:rPr>
        <w:instrText xml:space="preserve"> PAGEREF _Toc105505160 \h </w:instrText>
      </w:r>
      <w:r>
        <w:rPr>
          <w:noProof/>
        </w:rPr>
      </w:r>
      <w:r>
        <w:rPr>
          <w:noProof/>
        </w:rPr>
        <w:fldChar w:fldCharType="separate"/>
      </w:r>
      <w:r>
        <w:rPr>
          <w:noProof/>
        </w:rPr>
        <w:t>154</w:t>
      </w:r>
      <w:r>
        <w:rPr>
          <w:noProof/>
        </w:rPr>
        <w:fldChar w:fldCharType="end"/>
      </w:r>
    </w:p>
    <w:p w14:paraId="0A729465" w14:textId="31C4B1F5" w:rsidR="00171BDA" w:rsidRDefault="00171BDA">
      <w:pPr>
        <w:pStyle w:val="TOC6"/>
        <w:rPr>
          <w:rFonts w:asciiTheme="minorHAnsi" w:eastAsiaTheme="minorEastAsia" w:hAnsiTheme="minorHAnsi" w:cstheme="minorBidi"/>
          <w:noProof/>
          <w:sz w:val="22"/>
          <w:szCs w:val="22"/>
          <w:lang w:eastAsia="en-GB"/>
        </w:rPr>
      </w:pPr>
      <w:r>
        <w:rPr>
          <w:noProof/>
          <w:lang w:eastAsia="zh-CN"/>
        </w:rPr>
        <w:lastRenderedPageBreak/>
        <w:t>12.2.1.4.1a.10</w:t>
      </w:r>
      <w:r>
        <w:rPr>
          <w:rFonts w:asciiTheme="minorHAnsi" w:eastAsiaTheme="minorEastAsia" w:hAnsiTheme="minorHAnsi" w:cstheme="minorBidi"/>
          <w:noProof/>
          <w:sz w:val="22"/>
          <w:szCs w:val="22"/>
          <w:lang w:eastAsia="en-GB"/>
        </w:rPr>
        <w:tab/>
      </w:r>
      <w:r>
        <w:rPr>
          <w:noProof/>
          <w:lang w:eastAsia="zh-CN"/>
        </w:rPr>
        <w:t>Type MergePatchClearAlarm</w:t>
      </w:r>
      <w:r>
        <w:rPr>
          <w:noProof/>
        </w:rPr>
        <w:tab/>
      </w:r>
      <w:r>
        <w:rPr>
          <w:noProof/>
        </w:rPr>
        <w:fldChar w:fldCharType="begin" w:fldLock="1"/>
      </w:r>
      <w:r>
        <w:rPr>
          <w:noProof/>
        </w:rPr>
        <w:instrText xml:space="preserve"> PAGEREF _Toc105505161 \h </w:instrText>
      </w:r>
      <w:r>
        <w:rPr>
          <w:noProof/>
        </w:rPr>
      </w:r>
      <w:r>
        <w:rPr>
          <w:noProof/>
        </w:rPr>
        <w:fldChar w:fldCharType="separate"/>
      </w:r>
      <w:r>
        <w:rPr>
          <w:noProof/>
        </w:rPr>
        <w:t>154</w:t>
      </w:r>
      <w:r>
        <w:rPr>
          <w:noProof/>
        </w:rPr>
        <w:fldChar w:fldCharType="end"/>
      </w:r>
    </w:p>
    <w:p w14:paraId="68B3A195" w14:textId="646B03D8" w:rsidR="00171BDA" w:rsidRDefault="00171BDA">
      <w:pPr>
        <w:pStyle w:val="TOC6"/>
        <w:rPr>
          <w:rFonts w:asciiTheme="minorHAnsi" w:eastAsiaTheme="minorEastAsia" w:hAnsiTheme="minorHAnsi" w:cstheme="minorBidi"/>
          <w:noProof/>
          <w:sz w:val="22"/>
          <w:szCs w:val="22"/>
          <w:lang w:eastAsia="en-GB"/>
        </w:rPr>
      </w:pPr>
      <w:r>
        <w:rPr>
          <w:noProof/>
          <w:lang w:eastAsia="zh-CN"/>
        </w:rPr>
        <w:t>12.2.1.4.1a.11</w:t>
      </w:r>
      <w:r>
        <w:rPr>
          <w:rFonts w:asciiTheme="minorHAnsi" w:eastAsiaTheme="minorEastAsia" w:hAnsiTheme="minorHAnsi" w:cstheme="minorBidi"/>
          <w:noProof/>
          <w:sz w:val="22"/>
          <w:szCs w:val="22"/>
          <w:lang w:eastAsia="en-GB"/>
        </w:rPr>
        <w:tab/>
      </w:r>
      <w:r>
        <w:rPr>
          <w:noProof/>
          <w:lang w:eastAsia="zh-CN"/>
        </w:rPr>
        <w:t>Type FailedAlarm</w:t>
      </w:r>
      <w:r>
        <w:rPr>
          <w:noProof/>
        </w:rPr>
        <w:tab/>
      </w:r>
      <w:r>
        <w:rPr>
          <w:noProof/>
        </w:rPr>
        <w:fldChar w:fldCharType="begin" w:fldLock="1"/>
      </w:r>
      <w:r>
        <w:rPr>
          <w:noProof/>
        </w:rPr>
        <w:instrText xml:space="preserve"> PAGEREF _Toc105505162 \h </w:instrText>
      </w:r>
      <w:r>
        <w:rPr>
          <w:noProof/>
        </w:rPr>
      </w:r>
      <w:r>
        <w:rPr>
          <w:noProof/>
        </w:rPr>
        <w:fldChar w:fldCharType="separate"/>
      </w:r>
      <w:r>
        <w:rPr>
          <w:noProof/>
        </w:rPr>
        <w:t>155</w:t>
      </w:r>
      <w:r>
        <w:rPr>
          <w:noProof/>
        </w:rPr>
        <w:fldChar w:fldCharType="end"/>
      </w:r>
    </w:p>
    <w:p w14:paraId="4E4AC87D" w14:textId="183D39D1" w:rsidR="00171BDA" w:rsidRDefault="00171BDA">
      <w:pPr>
        <w:pStyle w:val="TOC6"/>
        <w:rPr>
          <w:rFonts w:asciiTheme="minorHAnsi" w:eastAsiaTheme="minorEastAsia" w:hAnsiTheme="minorHAnsi" w:cstheme="minorBidi"/>
          <w:noProof/>
          <w:sz w:val="22"/>
          <w:szCs w:val="22"/>
          <w:lang w:eastAsia="en-GB"/>
        </w:rPr>
      </w:pPr>
      <w:r>
        <w:rPr>
          <w:noProof/>
          <w:lang w:eastAsia="zh-CN"/>
        </w:rPr>
        <w:t>12.2.1.4.1a.12</w:t>
      </w:r>
      <w:r>
        <w:rPr>
          <w:rFonts w:asciiTheme="minorHAnsi" w:eastAsiaTheme="minorEastAsia" w:hAnsiTheme="minorHAnsi" w:cstheme="minorBidi"/>
          <w:noProof/>
          <w:sz w:val="22"/>
          <w:szCs w:val="22"/>
          <w:lang w:eastAsia="en-GB"/>
        </w:rPr>
        <w:tab/>
      </w:r>
      <w:r>
        <w:rPr>
          <w:noProof/>
          <w:lang w:eastAsia="zh-CN"/>
        </w:rPr>
        <w:t>Type NotifyNewAlarm</w:t>
      </w:r>
      <w:r>
        <w:rPr>
          <w:noProof/>
        </w:rPr>
        <w:tab/>
      </w:r>
      <w:r>
        <w:rPr>
          <w:noProof/>
        </w:rPr>
        <w:fldChar w:fldCharType="begin" w:fldLock="1"/>
      </w:r>
      <w:r>
        <w:rPr>
          <w:noProof/>
        </w:rPr>
        <w:instrText xml:space="preserve"> PAGEREF _Toc105505163 \h </w:instrText>
      </w:r>
      <w:r>
        <w:rPr>
          <w:noProof/>
        </w:rPr>
      </w:r>
      <w:r>
        <w:rPr>
          <w:noProof/>
        </w:rPr>
        <w:fldChar w:fldCharType="separate"/>
      </w:r>
      <w:r>
        <w:rPr>
          <w:noProof/>
        </w:rPr>
        <w:t>155</w:t>
      </w:r>
      <w:r>
        <w:rPr>
          <w:noProof/>
        </w:rPr>
        <w:fldChar w:fldCharType="end"/>
      </w:r>
    </w:p>
    <w:p w14:paraId="25FA4AD0" w14:textId="6748764E"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12.2.1.4.1a.13</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_Toc105505164 \h </w:instrText>
      </w:r>
      <w:r>
        <w:rPr>
          <w:noProof/>
        </w:rPr>
      </w:r>
      <w:r>
        <w:rPr>
          <w:noProof/>
        </w:rPr>
        <w:fldChar w:fldCharType="separate"/>
      </w:r>
      <w:r>
        <w:rPr>
          <w:noProof/>
        </w:rPr>
        <w:t>156</w:t>
      </w:r>
      <w:r>
        <w:rPr>
          <w:noProof/>
        </w:rPr>
        <w:fldChar w:fldCharType="end"/>
      </w:r>
    </w:p>
    <w:p w14:paraId="0E14DA84" w14:textId="69DD7D69"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12.2.1.4.1a.14</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_Toc105505165 \h </w:instrText>
      </w:r>
      <w:r>
        <w:rPr>
          <w:noProof/>
        </w:rPr>
      </w:r>
      <w:r>
        <w:rPr>
          <w:noProof/>
        </w:rPr>
        <w:fldChar w:fldCharType="separate"/>
      </w:r>
      <w:r>
        <w:rPr>
          <w:noProof/>
        </w:rPr>
        <w:t>156</w:t>
      </w:r>
      <w:r>
        <w:rPr>
          <w:noProof/>
        </w:rPr>
        <w:fldChar w:fldCharType="end"/>
      </w:r>
    </w:p>
    <w:p w14:paraId="510FC255" w14:textId="11424CB6"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12.2.1.4.1a.15</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_Toc105505166 \h </w:instrText>
      </w:r>
      <w:r>
        <w:rPr>
          <w:noProof/>
        </w:rPr>
      </w:r>
      <w:r>
        <w:rPr>
          <w:noProof/>
        </w:rPr>
        <w:fldChar w:fldCharType="separate"/>
      </w:r>
      <w:r>
        <w:rPr>
          <w:noProof/>
        </w:rPr>
        <w:t>157</w:t>
      </w:r>
      <w:r>
        <w:rPr>
          <w:noProof/>
        </w:rPr>
        <w:fldChar w:fldCharType="end"/>
      </w:r>
    </w:p>
    <w:p w14:paraId="649F228D" w14:textId="3B61D403"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12.2.1.4.1a.16</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_Toc105505167 \h </w:instrText>
      </w:r>
      <w:r>
        <w:rPr>
          <w:noProof/>
        </w:rPr>
      </w:r>
      <w:r>
        <w:rPr>
          <w:noProof/>
        </w:rPr>
        <w:fldChar w:fldCharType="separate"/>
      </w:r>
      <w:r>
        <w:rPr>
          <w:noProof/>
        </w:rPr>
        <w:t>157</w:t>
      </w:r>
      <w:r>
        <w:rPr>
          <w:noProof/>
        </w:rPr>
        <w:fldChar w:fldCharType="end"/>
      </w:r>
    </w:p>
    <w:p w14:paraId="47FD55BC" w14:textId="0C767EAC"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12.2.1.4.1a.17</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_Toc105505168 \h </w:instrText>
      </w:r>
      <w:r>
        <w:rPr>
          <w:noProof/>
        </w:rPr>
      </w:r>
      <w:r>
        <w:rPr>
          <w:noProof/>
        </w:rPr>
        <w:fldChar w:fldCharType="separate"/>
      </w:r>
      <w:r>
        <w:rPr>
          <w:noProof/>
        </w:rPr>
        <w:t>158</w:t>
      </w:r>
      <w:r>
        <w:rPr>
          <w:noProof/>
        </w:rPr>
        <w:fldChar w:fldCharType="end"/>
      </w:r>
    </w:p>
    <w:p w14:paraId="5CCEF752" w14:textId="44EF7C90"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12.2.1.4.1a.18</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_Toc105505169 \h </w:instrText>
      </w:r>
      <w:r>
        <w:rPr>
          <w:noProof/>
        </w:rPr>
      </w:r>
      <w:r>
        <w:rPr>
          <w:noProof/>
        </w:rPr>
        <w:fldChar w:fldCharType="separate"/>
      </w:r>
      <w:r>
        <w:rPr>
          <w:noProof/>
        </w:rPr>
        <w:t>158</w:t>
      </w:r>
      <w:r>
        <w:rPr>
          <w:noProof/>
        </w:rPr>
        <w:fldChar w:fldCharType="end"/>
      </w:r>
    </w:p>
    <w:p w14:paraId="0AF2DF75" w14:textId="6FA37CFE" w:rsidR="00171BDA" w:rsidRDefault="00171BDA">
      <w:pPr>
        <w:pStyle w:val="TOC6"/>
        <w:rPr>
          <w:rFonts w:asciiTheme="minorHAnsi" w:eastAsiaTheme="minorEastAsia" w:hAnsiTheme="minorHAnsi" w:cstheme="minorBidi"/>
          <w:noProof/>
          <w:sz w:val="22"/>
          <w:szCs w:val="22"/>
          <w:lang w:eastAsia="en-GB"/>
        </w:rPr>
      </w:pPr>
      <w:r>
        <w:rPr>
          <w:noProof/>
          <w:lang w:eastAsia="zh-CN"/>
        </w:rPr>
        <w:t>12.2.1.4.1a.19</w:t>
      </w:r>
      <w:r>
        <w:rPr>
          <w:rFonts w:asciiTheme="minorHAnsi" w:eastAsiaTheme="minorEastAsia" w:hAnsiTheme="minorHAnsi" w:cstheme="minorBidi"/>
          <w:noProof/>
          <w:sz w:val="22"/>
          <w:szCs w:val="22"/>
          <w:lang w:eastAsia="en-GB"/>
        </w:rPr>
        <w:tab/>
      </w:r>
      <w:r>
        <w:rPr>
          <w:noProof/>
          <w:lang w:eastAsia="zh-CN"/>
        </w:rPr>
        <w:t>Type NotifyAckStateChanged</w:t>
      </w:r>
      <w:r>
        <w:rPr>
          <w:noProof/>
        </w:rPr>
        <w:tab/>
      </w:r>
      <w:r>
        <w:rPr>
          <w:noProof/>
        </w:rPr>
        <w:fldChar w:fldCharType="begin" w:fldLock="1"/>
      </w:r>
      <w:r>
        <w:rPr>
          <w:noProof/>
        </w:rPr>
        <w:instrText xml:space="preserve"> PAGEREF _Toc105505170 \h </w:instrText>
      </w:r>
      <w:r>
        <w:rPr>
          <w:noProof/>
        </w:rPr>
      </w:r>
      <w:r>
        <w:rPr>
          <w:noProof/>
        </w:rPr>
        <w:fldChar w:fldCharType="separate"/>
      </w:r>
      <w:r>
        <w:rPr>
          <w:noProof/>
        </w:rPr>
        <w:t>159</w:t>
      </w:r>
      <w:r>
        <w:rPr>
          <w:noProof/>
        </w:rPr>
        <w:fldChar w:fldCharType="end"/>
      </w:r>
    </w:p>
    <w:p w14:paraId="227336BD" w14:textId="538E0C31"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12.2.1.4.1a.20</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_Toc105505171 \h </w:instrText>
      </w:r>
      <w:r>
        <w:rPr>
          <w:noProof/>
        </w:rPr>
      </w:r>
      <w:r>
        <w:rPr>
          <w:noProof/>
        </w:rPr>
        <w:fldChar w:fldCharType="separate"/>
      </w:r>
      <w:r>
        <w:rPr>
          <w:noProof/>
        </w:rPr>
        <w:t>159</w:t>
      </w:r>
      <w:r>
        <w:rPr>
          <w:noProof/>
        </w:rPr>
        <w:fldChar w:fldCharType="end"/>
      </w:r>
    </w:p>
    <w:p w14:paraId="3907C315" w14:textId="3BF0F293"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12.2.1.4.1a.21</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_Toc105505172 \h </w:instrText>
      </w:r>
      <w:r>
        <w:rPr>
          <w:noProof/>
        </w:rPr>
      </w:r>
      <w:r>
        <w:rPr>
          <w:noProof/>
        </w:rPr>
        <w:fldChar w:fldCharType="separate"/>
      </w:r>
      <w:r>
        <w:rPr>
          <w:noProof/>
        </w:rPr>
        <w:t>159</w:t>
      </w:r>
      <w:r>
        <w:rPr>
          <w:noProof/>
        </w:rPr>
        <w:fldChar w:fldCharType="end"/>
      </w:r>
    </w:p>
    <w:p w14:paraId="79D3CEF9" w14:textId="45381D33"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12.2.1.4.1a.22</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_Toc105505173 \h </w:instrText>
      </w:r>
      <w:r>
        <w:rPr>
          <w:noProof/>
        </w:rPr>
      </w:r>
      <w:r>
        <w:rPr>
          <w:noProof/>
        </w:rPr>
        <w:fldChar w:fldCharType="separate"/>
      </w:r>
      <w:r>
        <w:rPr>
          <w:noProof/>
        </w:rPr>
        <w:t>160</w:t>
      </w:r>
      <w:r>
        <w:rPr>
          <w:noProof/>
        </w:rPr>
        <w:fldChar w:fldCharType="end"/>
      </w:r>
    </w:p>
    <w:p w14:paraId="4DB81833" w14:textId="580FE7D8" w:rsidR="00171BDA" w:rsidRDefault="00171BDA">
      <w:pPr>
        <w:pStyle w:val="TOC5"/>
        <w:rPr>
          <w:rFonts w:asciiTheme="minorHAnsi" w:eastAsiaTheme="minorEastAsia" w:hAnsiTheme="minorHAnsi" w:cstheme="minorBidi"/>
          <w:noProof/>
          <w:sz w:val="22"/>
          <w:szCs w:val="22"/>
          <w:lang w:eastAsia="en-GB"/>
        </w:rPr>
      </w:pPr>
      <w:r>
        <w:rPr>
          <w:noProof/>
        </w:rPr>
        <w:t>12.2.1.4.2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_Toc105505174 \h </w:instrText>
      </w:r>
      <w:r>
        <w:rPr>
          <w:noProof/>
        </w:rPr>
      </w:r>
      <w:r>
        <w:rPr>
          <w:noProof/>
        </w:rPr>
        <w:fldChar w:fldCharType="separate"/>
      </w:r>
      <w:r>
        <w:rPr>
          <w:noProof/>
        </w:rPr>
        <w:t>160</w:t>
      </w:r>
      <w:r>
        <w:rPr>
          <w:noProof/>
        </w:rPr>
        <w:fldChar w:fldCharType="end"/>
      </w:r>
    </w:p>
    <w:p w14:paraId="2A852C2E" w14:textId="5025C8B5" w:rsidR="00171BDA" w:rsidRDefault="00171BDA">
      <w:pPr>
        <w:pStyle w:val="TOC5"/>
        <w:rPr>
          <w:rFonts w:asciiTheme="minorHAnsi" w:eastAsiaTheme="minorEastAsia" w:hAnsiTheme="minorHAnsi" w:cstheme="minorBidi"/>
          <w:noProof/>
          <w:sz w:val="22"/>
          <w:szCs w:val="22"/>
          <w:lang w:eastAsia="en-GB"/>
        </w:rPr>
      </w:pPr>
      <w:r>
        <w:rPr>
          <w:noProof/>
        </w:rPr>
        <w:t>12.2.1.4.3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_Toc105505175 \h </w:instrText>
      </w:r>
      <w:r>
        <w:rPr>
          <w:noProof/>
        </w:rPr>
      </w:r>
      <w:r>
        <w:rPr>
          <w:noProof/>
        </w:rPr>
        <w:fldChar w:fldCharType="separate"/>
      </w:r>
      <w:r>
        <w:rPr>
          <w:noProof/>
        </w:rPr>
        <w:t>160</w:t>
      </w:r>
      <w:r>
        <w:rPr>
          <w:noProof/>
        </w:rPr>
        <w:fldChar w:fldCharType="end"/>
      </w:r>
    </w:p>
    <w:p w14:paraId="51FC9768" w14:textId="5E88208F" w:rsidR="00171BDA" w:rsidRDefault="00171BDA">
      <w:pPr>
        <w:pStyle w:val="TOC5"/>
        <w:rPr>
          <w:rFonts w:asciiTheme="minorHAnsi" w:eastAsiaTheme="minorEastAsia" w:hAnsiTheme="minorHAnsi" w:cstheme="minorBidi"/>
          <w:noProof/>
          <w:sz w:val="22"/>
          <w:szCs w:val="22"/>
          <w:lang w:eastAsia="en-GB"/>
        </w:rPr>
      </w:pPr>
      <w:r>
        <w:rPr>
          <w:noProof/>
        </w:rPr>
        <w:t>12.2.1.4.4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_Toc105505176 \h </w:instrText>
      </w:r>
      <w:r>
        <w:rPr>
          <w:noProof/>
        </w:rPr>
      </w:r>
      <w:r>
        <w:rPr>
          <w:noProof/>
        </w:rPr>
        <w:fldChar w:fldCharType="separate"/>
      </w:r>
      <w:r>
        <w:rPr>
          <w:noProof/>
        </w:rPr>
        <w:t>160</w:t>
      </w:r>
      <w:r>
        <w:rPr>
          <w:noProof/>
        </w:rPr>
        <w:fldChar w:fldCharType="end"/>
      </w:r>
    </w:p>
    <w:p w14:paraId="6249618C" w14:textId="28D62A0E" w:rsidR="00171BDA" w:rsidRDefault="00171BDA">
      <w:pPr>
        <w:pStyle w:val="TOC6"/>
        <w:rPr>
          <w:rFonts w:asciiTheme="minorHAnsi" w:eastAsiaTheme="minorEastAsia" w:hAnsiTheme="minorHAnsi" w:cstheme="minorBidi"/>
          <w:noProof/>
          <w:sz w:val="22"/>
          <w:szCs w:val="22"/>
          <w:lang w:eastAsia="en-GB"/>
        </w:rPr>
      </w:pPr>
      <w:r>
        <w:rPr>
          <w:noProof/>
          <w:lang w:eastAsia="zh-CN"/>
        </w:rPr>
        <w:t>12.2.1.4.4.1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_Toc105505177 \h </w:instrText>
      </w:r>
      <w:r>
        <w:rPr>
          <w:noProof/>
        </w:rPr>
      </w:r>
      <w:r>
        <w:rPr>
          <w:noProof/>
        </w:rPr>
        <w:fldChar w:fldCharType="separate"/>
      </w:r>
      <w:r>
        <w:rPr>
          <w:noProof/>
        </w:rPr>
        <w:t>160</w:t>
      </w:r>
      <w:r>
        <w:rPr>
          <w:noProof/>
        </w:rPr>
        <w:fldChar w:fldCharType="end"/>
      </w:r>
    </w:p>
    <w:p w14:paraId="34301FDC" w14:textId="6E654AB5" w:rsidR="00171BDA" w:rsidRDefault="00171BDA">
      <w:pPr>
        <w:pStyle w:val="TOC6"/>
        <w:rPr>
          <w:rFonts w:asciiTheme="minorHAnsi" w:eastAsiaTheme="minorEastAsia" w:hAnsiTheme="minorHAnsi" w:cstheme="minorBidi"/>
          <w:noProof/>
          <w:sz w:val="22"/>
          <w:szCs w:val="22"/>
          <w:lang w:eastAsia="en-GB"/>
        </w:rPr>
      </w:pPr>
      <w:r>
        <w:rPr>
          <w:noProof/>
          <w:lang w:eastAsia="zh-CN"/>
        </w:rPr>
        <w:t>12.2.1.4.4.2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_Toc105505178 \h </w:instrText>
      </w:r>
      <w:r>
        <w:rPr>
          <w:noProof/>
        </w:rPr>
      </w:r>
      <w:r>
        <w:rPr>
          <w:noProof/>
        </w:rPr>
        <w:fldChar w:fldCharType="separate"/>
      </w:r>
      <w:r>
        <w:rPr>
          <w:noProof/>
        </w:rPr>
        <w:t>160</w:t>
      </w:r>
      <w:r>
        <w:rPr>
          <w:noProof/>
        </w:rPr>
        <w:fldChar w:fldCharType="end"/>
      </w:r>
    </w:p>
    <w:p w14:paraId="35431942" w14:textId="1EAD23E5" w:rsidR="00171BDA" w:rsidRDefault="00171BDA">
      <w:pPr>
        <w:pStyle w:val="TOC6"/>
        <w:rPr>
          <w:rFonts w:asciiTheme="minorHAnsi" w:eastAsiaTheme="minorEastAsia" w:hAnsiTheme="minorHAnsi" w:cstheme="minorBidi"/>
          <w:noProof/>
          <w:sz w:val="22"/>
          <w:szCs w:val="22"/>
          <w:lang w:eastAsia="en-GB"/>
        </w:rPr>
      </w:pPr>
      <w:r>
        <w:rPr>
          <w:noProof/>
          <w:lang w:eastAsia="zh-CN"/>
        </w:rPr>
        <w:t>12.2.1.4.4.3</w:t>
      </w:r>
      <w:r>
        <w:rPr>
          <w:rFonts w:asciiTheme="minorHAnsi" w:eastAsiaTheme="minorEastAsia" w:hAnsiTheme="minorHAnsi" w:cstheme="minorBidi"/>
          <w:noProof/>
          <w:sz w:val="22"/>
          <w:szCs w:val="22"/>
          <w:lang w:eastAsia="en-GB"/>
        </w:rPr>
        <w:tab/>
      </w:r>
      <w:r>
        <w:rPr>
          <w:noProof/>
          <w:lang w:eastAsia="zh-CN"/>
        </w:rPr>
        <w:t>Enumeration AlarmAckState</w:t>
      </w:r>
      <w:r>
        <w:rPr>
          <w:noProof/>
        </w:rPr>
        <w:tab/>
      </w:r>
      <w:r>
        <w:rPr>
          <w:noProof/>
        </w:rPr>
        <w:fldChar w:fldCharType="begin" w:fldLock="1"/>
      </w:r>
      <w:r>
        <w:rPr>
          <w:noProof/>
        </w:rPr>
        <w:instrText xml:space="preserve"> PAGEREF _Toc105505179 \h </w:instrText>
      </w:r>
      <w:r>
        <w:rPr>
          <w:noProof/>
        </w:rPr>
      </w:r>
      <w:r>
        <w:rPr>
          <w:noProof/>
        </w:rPr>
        <w:fldChar w:fldCharType="separate"/>
      </w:r>
      <w:r>
        <w:rPr>
          <w:noProof/>
        </w:rPr>
        <w:t>160</w:t>
      </w:r>
      <w:r>
        <w:rPr>
          <w:noProof/>
        </w:rPr>
        <w:fldChar w:fldCharType="end"/>
      </w:r>
    </w:p>
    <w:p w14:paraId="6A2CC6C0" w14:textId="1D81C82B" w:rsidR="00171BDA" w:rsidRDefault="00171BDA">
      <w:pPr>
        <w:pStyle w:val="TOC6"/>
        <w:rPr>
          <w:rFonts w:asciiTheme="minorHAnsi" w:eastAsiaTheme="minorEastAsia" w:hAnsiTheme="minorHAnsi" w:cstheme="minorBidi"/>
          <w:noProof/>
          <w:sz w:val="22"/>
          <w:szCs w:val="22"/>
          <w:lang w:eastAsia="en-GB"/>
        </w:rPr>
      </w:pPr>
      <w:r>
        <w:rPr>
          <w:noProof/>
          <w:lang w:eastAsia="zh-CN"/>
        </w:rPr>
        <w:t>12.2.1.4.4.4</w:t>
      </w:r>
      <w:r>
        <w:rPr>
          <w:rFonts w:asciiTheme="minorHAnsi" w:eastAsiaTheme="minorEastAsia" w:hAnsiTheme="minorHAnsi" w:cstheme="minorBidi"/>
          <w:noProof/>
          <w:sz w:val="22"/>
          <w:szCs w:val="22"/>
          <w:lang w:eastAsia="en-GB"/>
        </w:rPr>
        <w:tab/>
      </w:r>
      <w:r>
        <w:rPr>
          <w:noProof/>
          <w:lang w:eastAsia="zh-CN"/>
        </w:rPr>
        <w:t>Enumeration AckState</w:t>
      </w:r>
      <w:r>
        <w:rPr>
          <w:noProof/>
        </w:rPr>
        <w:tab/>
      </w:r>
      <w:r>
        <w:rPr>
          <w:noProof/>
        </w:rPr>
        <w:fldChar w:fldCharType="begin" w:fldLock="1"/>
      </w:r>
      <w:r>
        <w:rPr>
          <w:noProof/>
        </w:rPr>
        <w:instrText xml:space="preserve"> PAGEREF _Toc105505180 \h </w:instrText>
      </w:r>
      <w:r>
        <w:rPr>
          <w:noProof/>
        </w:rPr>
      </w:r>
      <w:r>
        <w:rPr>
          <w:noProof/>
        </w:rPr>
        <w:fldChar w:fldCharType="separate"/>
      </w:r>
      <w:r>
        <w:rPr>
          <w:noProof/>
        </w:rPr>
        <w:t>161</w:t>
      </w:r>
      <w:r>
        <w:rPr>
          <w:noProof/>
        </w:rPr>
        <w:fldChar w:fldCharType="end"/>
      </w:r>
    </w:p>
    <w:p w14:paraId="52D1A26B" w14:textId="65B1AD61" w:rsidR="00171BDA" w:rsidRDefault="00171BDA">
      <w:pPr>
        <w:pStyle w:val="TOC6"/>
        <w:rPr>
          <w:rFonts w:asciiTheme="minorHAnsi" w:eastAsiaTheme="minorEastAsia" w:hAnsiTheme="minorHAnsi" w:cstheme="minorBidi"/>
          <w:noProof/>
          <w:sz w:val="22"/>
          <w:szCs w:val="22"/>
          <w:lang w:eastAsia="en-GB"/>
        </w:rPr>
      </w:pPr>
      <w:r>
        <w:rPr>
          <w:noProof/>
          <w:lang w:eastAsia="zh-CN"/>
        </w:rPr>
        <w:t>12.2.1.4.4.5</w:t>
      </w:r>
      <w:r>
        <w:rPr>
          <w:rFonts w:asciiTheme="minorHAnsi" w:eastAsiaTheme="minorEastAsia" w:hAnsiTheme="minorHAnsi" w:cstheme="minorBidi"/>
          <w:noProof/>
          <w:sz w:val="22"/>
          <w:szCs w:val="22"/>
          <w:lang w:eastAsia="en-GB"/>
        </w:rPr>
        <w:tab/>
      </w:r>
      <w:r>
        <w:rPr>
          <w:noProof/>
          <w:lang w:eastAsia="zh-CN"/>
        </w:rPr>
        <w:t>Enumeration AlarmListAlignmentRequirement</w:t>
      </w:r>
      <w:r>
        <w:rPr>
          <w:noProof/>
        </w:rPr>
        <w:tab/>
      </w:r>
      <w:r>
        <w:rPr>
          <w:noProof/>
        </w:rPr>
        <w:fldChar w:fldCharType="begin" w:fldLock="1"/>
      </w:r>
      <w:r>
        <w:rPr>
          <w:noProof/>
        </w:rPr>
        <w:instrText xml:space="preserve"> PAGEREF _Toc105505181 \h </w:instrText>
      </w:r>
      <w:r>
        <w:rPr>
          <w:noProof/>
        </w:rPr>
      </w:r>
      <w:r>
        <w:rPr>
          <w:noProof/>
        </w:rPr>
        <w:fldChar w:fldCharType="separate"/>
      </w:r>
      <w:r>
        <w:rPr>
          <w:noProof/>
        </w:rPr>
        <w:t>161</w:t>
      </w:r>
      <w:r>
        <w:rPr>
          <w:noProof/>
        </w:rPr>
        <w:fldChar w:fldCharType="end"/>
      </w:r>
    </w:p>
    <w:p w14:paraId="4F50C793" w14:textId="27B3F7D1" w:rsidR="00171BDA" w:rsidRDefault="00171BDA">
      <w:pPr>
        <w:pStyle w:val="TOC6"/>
        <w:rPr>
          <w:rFonts w:asciiTheme="minorHAnsi" w:eastAsiaTheme="minorEastAsia" w:hAnsiTheme="minorHAnsi" w:cstheme="minorBidi"/>
          <w:noProof/>
          <w:sz w:val="22"/>
          <w:szCs w:val="22"/>
          <w:lang w:eastAsia="en-GB"/>
        </w:rPr>
      </w:pPr>
      <w:r>
        <w:rPr>
          <w:noProof/>
          <w:lang w:eastAsia="zh-CN"/>
        </w:rPr>
        <w:t>12.2.1.4.4.6</w:t>
      </w:r>
      <w:r>
        <w:rPr>
          <w:rFonts w:asciiTheme="minorHAnsi" w:eastAsiaTheme="minorEastAsia" w:hAnsiTheme="minorHAnsi" w:cstheme="minorBidi"/>
          <w:noProof/>
          <w:sz w:val="22"/>
          <w:szCs w:val="22"/>
          <w:lang w:eastAsia="en-GB"/>
        </w:rPr>
        <w:tab/>
      </w:r>
      <w:r>
        <w:rPr>
          <w:noProof/>
          <w:lang w:eastAsia="zh-CN"/>
        </w:rPr>
        <w:t>Enumeration AlarmType</w:t>
      </w:r>
      <w:r>
        <w:rPr>
          <w:noProof/>
        </w:rPr>
        <w:tab/>
      </w:r>
      <w:r>
        <w:rPr>
          <w:noProof/>
        </w:rPr>
        <w:fldChar w:fldCharType="begin" w:fldLock="1"/>
      </w:r>
      <w:r>
        <w:rPr>
          <w:noProof/>
        </w:rPr>
        <w:instrText xml:space="preserve"> PAGEREF _Toc105505182 \h </w:instrText>
      </w:r>
      <w:r>
        <w:rPr>
          <w:noProof/>
        </w:rPr>
      </w:r>
      <w:r>
        <w:rPr>
          <w:noProof/>
        </w:rPr>
        <w:fldChar w:fldCharType="separate"/>
      </w:r>
      <w:r>
        <w:rPr>
          <w:noProof/>
        </w:rPr>
        <w:t>161</w:t>
      </w:r>
      <w:r>
        <w:rPr>
          <w:noProof/>
        </w:rPr>
        <w:fldChar w:fldCharType="end"/>
      </w:r>
    </w:p>
    <w:p w14:paraId="69053109" w14:textId="4C23D3CB" w:rsidR="00171BDA" w:rsidRDefault="00171BDA">
      <w:pPr>
        <w:pStyle w:val="TOC6"/>
        <w:rPr>
          <w:rFonts w:asciiTheme="minorHAnsi" w:eastAsiaTheme="minorEastAsia" w:hAnsiTheme="minorHAnsi" w:cstheme="minorBidi"/>
          <w:noProof/>
          <w:sz w:val="22"/>
          <w:szCs w:val="22"/>
          <w:lang w:eastAsia="en-GB"/>
        </w:rPr>
      </w:pPr>
      <w:r>
        <w:rPr>
          <w:noProof/>
          <w:lang w:eastAsia="zh-CN"/>
        </w:rPr>
        <w:t>12.2.1.4.4.7</w:t>
      </w:r>
      <w:r>
        <w:rPr>
          <w:rFonts w:asciiTheme="minorHAnsi" w:eastAsiaTheme="minorEastAsia" w:hAnsiTheme="minorHAnsi" w:cstheme="minorBidi"/>
          <w:noProof/>
          <w:sz w:val="22"/>
          <w:szCs w:val="22"/>
          <w:lang w:eastAsia="en-GB"/>
        </w:rPr>
        <w:tab/>
      </w:r>
      <w:r>
        <w:rPr>
          <w:noProof/>
          <w:lang w:eastAsia="zh-CN"/>
        </w:rPr>
        <w:t>Enumeration ProbableCause</w:t>
      </w:r>
      <w:r>
        <w:rPr>
          <w:noProof/>
        </w:rPr>
        <w:tab/>
      </w:r>
      <w:r>
        <w:rPr>
          <w:noProof/>
        </w:rPr>
        <w:fldChar w:fldCharType="begin" w:fldLock="1"/>
      </w:r>
      <w:r>
        <w:rPr>
          <w:noProof/>
        </w:rPr>
        <w:instrText xml:space="preserve"> PAGEREF _Toc105505183 \h </w:instrText>
      </w:r>
      <w:r>
        <w:rPr>
          <w:noProof/>
        </w:rPr>
      </w:r>
      <w:r>
        <w:rPr>
          <w:noProof/>
        </w:rPr>
        <w:fldChar w:fldCharType="separate"/>
      </w:r>
      <w:r>
        <w:rPr>
          <w:noProof/>
        </w:rPr>
        <w:t>162</w:t>
      </w:r>
      <w:r>
        <w:rPr>
          <w:noProof/>
        </w:rPr>
        <w:fldChar w:fldCharType="end"/>
      </w:r>
    </w:p>
    <w:p w14:paraId="07370FEC" w14:textId="3B22C6D6" w:rsidR="00171BDA" w:rsidRDefault="00171BDA">
      <w:pPr>
        <w:pStyle w:val="TOC6"/>
        <w:rPr>
          <w:rFonts w:asciiTheme="minorHAnsi" w:eastAsiaTheme="minorEastAsia" w:hAnsiTheme="minorHAnsi" w:cstheme="minorBidi"/>
          <w:noProof/>
          <w:sz w:val="22"/>
          <w:szCs w:val="22"/>
          <w:lang w:eastAsia="en-GB"/>
        </w:rPr>
      </w:pPr>
      <w:r>
        <w:rPr>
          <w:noProof/>
          <w:lang w:eastAsia="zh-CN"/>
        </w:rPr>
        <w:t>12.2.1.4.4.8</w:t>
      </w:r>
      <w:r>
        <w:rPr>
          <w:rFonts w:asciiTheme="minorHAnsi" w:eastAsiaTheme="minorEastAsia" w:hAnsiTheme="minorHAnsi" w:cstheme="minorBidi"/>
          <w:noProof/>
          <w:sz w:val="22"/>
          <w:szCs w:val="22"/>
          <w:lang w:eastAsia="en-GB"/>
        </w:rPr>
        <w:tab/>
      </w:r>
      <w:r>
        <w:rPr>
          <w:noProof/>
          <w:lang w:eastAsia="zh-CN"/>
        </w:rPr>
        <w:t>Enumeration AlarmNotificationTypes</w:t>
      </w:r>
      <w:r>
        <w:rPr>
          <w:noProof/>
        </w:rPr>
        <w:tab/>
      </w:r>
      <w:r>
        <w:rPr>
          <w:noProof/>
        </w:rPr>
        <w:fldChar w:fldCharType="begin" w:fldLock="1"/>
      </w:r>
      <w:r>
        <w:rPr>
          <w:noProof/>
        </w:rPr>
        <w:instrText xml:space="preserve"> PAGEREF _Toc105505184 \h </w:instrText>
      </w:r>
      <w:r>
        <w:rPr>
          <w:noProof/>
        </w:rPr>
      </w:r>
      <w:r>
        <w:rPr>
          <w:noProof/>
        </w:rPr>
        <w:fldChar w:fldCharType="separate"/>
      </w:r>
      <w:r>
        <w:rPr>
          <w:noProof/>
        </w:rPr>
        <w:t>162</w:t>
      </w:r>
      <w:r>
        <w:rPr>
          <w:noProof/>
        </w:rPr>
        <w:fldChar w:fldCharType="end"/>
      </w:r>
    </w:p>
    <w:p w14:paraId="666A888E" w14:textId="2F6BE9BF" w:rsidR="00171BDA" w:rsidRDefault="00171BDA">
      <w:pPr>
        <w:pStyle w:val="TOC6"/>
        <w:rPr>
          <w:rFonts w:asciiTheme="minorHAnsi" w:eastAsiaTheme="minorEastAsia" w:hAnsiTheme="minorHAnsi" w:cstheme="minorBidi"/>
          <w:noProof/>
          <w:sz w:val="22"/>
          <w:szCs w:val="22"/>
          <w:lang w:eastAsia="en-GB"/>
        </w:rPr>
      </w:pPr>
      <w:r>
        <w:rPr>
          <w:noProof/>
          <w:lang w:eastAsia="zh-CN"/>
        </w:rPr>
        <w:t>12.2.1.4.4.9</w:t>
      </w:r>
      <w:r>
        <w:rPr>
          <w:rFonts w:asciiTheme="minorHAnsi" w:eastAsiaTheme="minorEastAsia" w:hAnsiTheme="minorHAnsi" w:cstheme="minorBidi"/>
          <w:noProof/>
          <w:sz w:val="22"/>
          <w:szCs w:val="22"/>
          <w:lang w:eastAsia="en-GB"/>
        </w:rPr>
        <w:tab/>
      </w:r>
      <w:r>
        <w:rPr>
          <w:noProof/>
          <w:lang w:eastAsia="zh-CN"/>
        </w:rPr>
        <w:t>Enumeration PerceivedSeverity</w:t>
      </w:r>
      <w:r>
        <w:rPr>
          <w:noProof/>
        </w:rPr>
        <w:tab/>
      </w:r>
      <w:r>
        <w:rPr>
          <w:noProof/>
        </w:rPr>
        <w:fldChar w:fldCharType="begin" w:fldLock="1"/>
      </w:r>
      <w:r>
        <w:rPr>
          <w:noProof/>
        </w:rPr>
        <w:instrText xml:space="preserve"> PAGEREF _Toc105505185 \h </w:instrText>
      </w:r>
      <w:r>
        <w:rPr>
          <w:noProof/>
        </w:rPr>
      </w:r>
      <w:r>
        <w:rPr>
          <w:noProof/>
        </w:rPr>
        <w:fldChar w:fldCharType="separate"/>
      </w:r>
      <w:r>
        <w:rPr>
          <w:noProof/>
        </w:rPr>
        <w:t>162</w:t>
      </w:r>
      <w:r>
        <w:rPr>
          <w:noProof/>
        </w:rPr>
        <w:fldChar w:fldCharType="end"/>
      </w:r>
    </w:p>
    <w:p w14:paraId="200595CA" w14:textId="1B2EFE96" w:rsidR="00171BDA" w:rsidRDefault="00171BDA">
      <w:pPr>
        <w:pStyle w:val="TOC6"/>
        <w:rPr>
          <w:rFonts w:asciiTheme="minorHAnsi" w:eastAsiaTheme="minorEastAsia" w:hAnsiTheme="minorHAnsi" w:cstheme="minorBidi"/>
          <w:noProof/>
          <w:sz w:val="22"/>
          <w:szCs w:val="22"/>
          <w:lang w:eastAsia="en-GB"/>
        </w:rPr>
      </w:pPr>
      <w:r>
        <w:rPr>
          <w:noProof/>
          <w:lang w:eastAsia="zh-CN"/>
        </w:rPr>
        <w:t>12.2.1.4.4.10</w:t>
      </w:r>
      <w:r>
        <w:rPr>
          <w:rFonts w:asciiTheme="minorHAnsi" w:eastAsiaTheme="minorEastAsia" w:hAnsiTheme="minorHAnsi" w:cstheme="minorBidi"/>
          <w:noProof/>
          <w:sz w:val="22"/>
          <w:szCs w:val="22"/>
          <w:lang w:eastAsia="en-GB"/>
        </w:rPr>
        <w:tab/>
      </w:r>
      <w:r>
        <w:rPr>
          <w:noProof/>
          <w:lang w:eastAsia="zh-CN"/>
        </w:rPr>
        <w:t>Enumeration TrendIndication</w:t>
      </w:r>
      <w:r>
        <w:rPr>
          <w:noProof/>
        </w:rPr>
        <w:tab/>
      </w:r>
      <w:r>
        <w:rPr>
          <w:noProof/>
        </w:rPr>
        <w:fldChar w:fldCharType="begin" w:fldLock="1"/>
      </w:r>
      <w:r>
        <w:rPr>
          <w:noProof/>
        </w:rPr>
        <w:instrText xml:space="preserve"> PAGEREF _Toc105505186 \h </w:instrText>
      </w:r>
      <w:r>
        <w:rPr>
          <w:noProof/>
        </w:rPr>
      </w:r>
      <w:r>
        <w:rPr>
          <w:noProof/>
        </w:rPr>
        <w:fldChar w:fldCharType="separate"/>
      </w:r>
      <w:r>
        <w:rPr>
          <w:noProof/>
        </w:rPr>
        <w:t>162</w:t>
      </w:r>
      <w:r>
        <w:rPr>
          <w:noProof/>
        </w:rPr>
        <w:fldChar w:fldCharType="end"/>
      </w:r>
    </w:p>
    <w:p w14:paraId="115036EF" w14:textId="31ABF293" w:rsidR="00171BDA" w:rsidRDefault="00171BDA">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_Toc105505187 \h </w:instrText>
      </w:r>
      <w:r>
        <w:rPr>
          <w:noProof/>
        </w:rPr>
      </w:r>
      <w:r>
        <w:rPr>
          <w:noProof/>
        </w:rPr>
        <w:fldChar w:fldCharType="separate"/>
      </w:r>
      <w:r>
        <w:rPr>
          <w:noProof/>
        </w:rPr>
        <w:t>163</w:t>
      </w:r>
      <w:r>
        <w:rPr>
          <w:noProof/>
        </w:rPr>
        <w:fldChar w:fldCharType="end"/>
      </w:r>
    </w:p>
    <w:p w14:paraId="4D582C6A" w14:textId="3A4D60C8" w:rsidR="00171BDA" w:rsidRDefault="00171BDA">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_Toc105505188 \h </w:instrText>
      </w:r>
      <w:r>
        <w:rPr>
          <w:noProof/>
        </w:rPr>
      </w:r>
      <w:r>
        <w:rPr>
          <w:noProof/>
        </w:rPr>
        <w:fldChar w:fldCharType="separate"/>
      </w:r>
      <w:r>
        <w:rPr>
          <w:noProof/>
        </w:rPr>
        <w:t>163</w:t>
      </w:r>
      <w:r>
        <w:rPr>
          <w:noProof/>
        </w:rPr>
        <w:fldChar w:fldCharType="end"/>
      </w:r>
    </w:p>
    <w:p w14:paraId="4AACC42F" w14:textId="66B84BB6" w:rsidR="00171BDA" w:rsidRDefault="00171BDA">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_Toc105505189 \h </w:instrText>
      </w:r>
      <w:r>
        <w:rPr>
          <w:noProof/>
        </w:rPr>
      </w:r>
      <w:r>
        <w:rPr>
          <w:noProof/>
        </w:rPr>
        <w:fldChar w:fldCharType="separate"/>
      </w:r>
      <w:r>
        <w:rPr>
          <w:noProof/>
        </w:rPr>
        <w:t>163</w:t>
      </w:r>
      <w:r>
        <w:rPr>
          <w:noProof/>
        </w:rPr>
        <w:fldChar w:fldCharType="end"/>
      </w:r>
    </w:p>
    <w:p w14:paraId="60EF2B92" w14:textId="6117D5D1" w:rsidR="00171BDA" w:rsidRDefault="00171BDA">
      <w:pPr>
        <w:pStyle w:val="TOC5"/>
        <w:rPr>
          <w:rFonts w:asciiTheme="minorHAnsi" w:eastAsiaTheme="minorEastAsia" w:hAnsiTheme="minorHAnsi" w:cstheme="minorBidi"/>
          <w:noProof/>
          <w:sz w:val="22"/>
          <w:szCs w:val="22"/>
          <w:lang w:eastAsia="en-GB"/>
        </w:rPr>
      </w:pPr>
      <w:r>
        <w:rPr>
          <w:noProof/>
        </w:rPr>
        <w:t>12.2.2.2.1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_Toc105505190 \h </w:instrText>
      </w:r>
      <w:r>
        <w:rPr>
          <w:noProof/>
        </w:rPr>
      </w:r>
      <w:r>
        <w:rPr>
          <w:noProof/>
        </w:rPr>
        <w:fldChar w:fldCharType="separate"/>
      </w:r>
      <w:r>
        <w:rPr>
          <w:noProof/>
        </w:rPr>
        <w:t>163</w:t>
      </w:r>
      <w:r>
        <w:rPr>
          <w:noProof/>
        </w:rPr>
        <w:fldChar w:fldCharType="end"/>
      </w:r>
    </w:p>
    <w:p w14:paraId="52675A7A" w14:textId="6930E99D" w:rsidR="00171BDA" w:rsidRDefault="00171BDA">
      <w:pPr>
        <w:pStyle w:val="TOC6"/>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_Toc105505191 \h </w:instrText>
      </w:r>
      <w:r>
        <w:rPr>
          <w:noProof/>
        </w:rPr>
      </w:r>
      <w:r>
        <w:rPr>
          <w:noProof/>
        </w:rPr>
        <w:fldChar w:fldCharType="separate"/>
      </w:r>
      <w:r>
        <w:rPr>
          <w:noProof/>
        </w:rPr>
        <w:t>163</w:t>
      </w:r>
      <w:r>
        <w:rPr>
          <w:noProof/>
        </w:rPr>
        <w:fldChar w:fldCharType="end"/>
      </w:r>
    </w:p>
    <w:p w14:paraId="6206DD60" w14:textId="05E052F1" w:rsidR="00171BDA" w:rsidRDefault="00171BDA">
      <w:pPr>
        <w:pStyle w:val="TOC6"/>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_Toc105505192 \h </w:instrText>
      </w:r>
      <w:r>
        <w:rPr>
          <w:noProof/>
        </w:rPr>
      </w:r>
      <w:r>
        <w:rPr>
          <w:noProof/>
        </w:rPr>
        <w:fldChar w:fldCharType="separate"/>
      </w:r>
      <w:r>
        <w:rPr>
          <w:noProof/>
        </w:rPr>
        <w:t>163</w:t>
      </w:r>
      <w:r>
        <w:rPr>
          <w:noProof/>
        </w:rPr>
        <w:fldChar w:fldCharType="end"/>
      </w:r>
    </w:p>
    <w:p w14:paraId="3C678AA9" w14:textId="16752132" w:rsidR="00171BDA" w:rsidRDefault="00171BDA">
      <w:pPr>
        <w:pStyle w:val="TOC5"/>
        <w:rPr>
          <w:rFonts w:asciiTheme="minorHAnsi" w:eastAsiaTheme="minorEastAsia" w:hAnsiTheme="minorHAnsi" w:cstheme="minorBidi"/>
          <w:noProof/>
          <w:sz w:val="22"/>
          <w:szCs w:val="22"/>
          <w:lang w:eastAsia="en-GB"/>
        </w:rPr>
      </w:pPr>
      <w:r>
        <w:rPr>
          <w:noProof/>
        </w:rPr>
        <w:t>12.2.2.2.2</w:t>
      </w:r>
      <w:r>
        <w:rPr>
          <w:rFonts w:asciiTheme="minorHAnsi" w:eastAsiaTheme="minorEastAsia" w:hAnsiTheme="minorHAnsi" w:cstheme="minorBidi"/>
          <w:noProof/>
          <w:sz w:val="22"/>
          <w:szCs w:val="22"/>
          <w:lang w:eastAsia="en-GB"/>
        </w:rPr>
        <w:tab/>
      </w:r>
      <w:r>
        <w:rPr>
          <w:noProof/>
        </w:rPr>
        <w:t>Notification notifyNewAlarm (non-security alarm)</w:t>
      </w:r>
      <w:r>
        <w:rPr>
          <w:noProof/>
        </w:rPr>
        <w:tab/>
      </w:r>
      <w:r>
        <w:rPr>
          <w:noProof/>
        </w:rPr>
        <w:fldChar w:fldCharType="begin" w:fldLock="1"/>
      </w:r>
      <w:r>
        <w:rPr>
          <w:noProof/>
        </w:rPr>
        <w:instrText xml:space="preserve"> PAGEREF _Toc105505193 \h </w:instrText>
      </w:r>
      <w:r>
        <w:rPr>
          <w:noProof/>
        </w:rPr>
      </w:r>
      <w:r>
        <w:rPr>
          <w:noProof/>
        </w:rPr>
        <w:fldChar w:fldCharType="separate"/>
      </w:r>
      <w:r>
        <w:rPr>
          <w:noProof/>
        </w:rPr>
        <w:t>163</w:t>
      </w:r>
      <w:r>
        <w:rPr>
          <w:noProof/>
        </w:rPr>
        <w:fldChar w:fldCharType="end"/>
      </w:r>
    </w:p>
    <w:p w14:paraId="6B3F469D" w14:textId="210806A7" w:rsidR="00171BDA" w:rsidRDefault="00171BDA">
      <w:pPr>
        <w:pStyle w:val="TOC5"/>
        <w:rPr>
          <w:rFonts w:asciiTheme="minorHAnsi" w:eastAsiaTheme="minorEastAsia" w:hAnsiTheme="minorHAnsi" w:cstheme="minorBidi"/>
          <w:noProof/>
          <w:sz w:val="22"/>
          <w:szCs w:val="22"/>
          <w:lang w:eastAsia="en-GB"/>
        </w:rPr>
      </w:pPr>
      <w:r>
        <w:rPr>
          <w:noProof/>
        </w:rPr>
        <w:t>12.2.2.2.3</w:t>
      </w:r>
      <w:r>
        <w:rPr>
          <w:rFonts w:asciiTheme="minorHAnsi" w:eastAsiaTheme="minorEastAsia" w:hAnsiTheme="minorHAnsi" w:cstheme="minorBidi"/>
          <w:noProof/>
          <w:sz w:val="22"/>
          <w:szCs w:val="22"/>
          <w:lang w:eastAsia="en-GB"/>
        </w:rPr>
        <w:tab/>
      </w:r>
      <w:r>
        <w:rPr>
          <w:noProof/>
        </w:rPr>
        <w:t>Notification notifyNewAlarm (security alarm)</w:t>
      </w:r>
      <w:r>
        <w:rPr>
          <w:noProof/>
        </w:rPr>
        <w:tab/>
      </w:r>
      <w:r>
        <w:rPr>
          <w:noProof/>
        </w:rPr>
        <w:fldChar w:fldCharType="begin" w:fldLock="1"/>
      </w:r>
      <w:r>
        <w:rPr>
          <w:noProof/>
        </w:rPr>
        <w:instrText xml:space="preserve"> PAGEREF _Toc105505194 \h </w:instrText>
      </w:r>
      <w:r>
        <w:rPr>
          <w:noProof/>
        </w:rPr>
      </w:r>
      <w:r>
        <w:rPr>
          <w:noProof/>
        </w:rPr>
        <w:fldChar w:fldCharType="separate"/>
      </w:r>
      <w:r>
        <w:rPr>
          <w:noProof/>
        </w:rPr>
        <w:t>163</w:t>
      </w:r>
      <w:r>
        <w:rPr>
          <w:noProof/>
        </w:rPr>
        <w:fldChar w:fldCharType="end"/>
      </w:r>
    </w:p>
    <w:p w14:paraId="7584F157" w14:textId="7EB178F6" w:rsidR="00171BDA" w:rsidRDefault="00171BDA">
      <w:pPr>
        <w:pStyle w:val="TOC5"/>
        <w:rPr>
          <w:rFonts w:asciiTheme="minorHAnsi" w:eastAsiaTheme="minorEastAsia" w:hAnsiTheme="minorHAnsi" w:cstheme="minorBidi"/>
          <w:noProof/>
          <w:sz w:val="22"/>
          <w:szCs w:val="22"/>
          <w:lang w:eastAsia="en-GB"/>
        </w:rPr>
      </w:pPr>
      <w:r>
        <w:rPr>
          <w:noProof/>
        </w:rPr>
        <w:t>12.2.2.2.4</w:t>
      </w:r>
      <w:r>
        <w:rPr>
          <w:rFonts w:asciiTheme="minorHAnsi" w:eastAsiaTheme="minorEastAsia" w:hAnsiTheme="minorHAnsi" w:cstheme="minorBidi"/>
          <w:noProof/>
          <w:sz w:val="22"/>
          <w:szCs w:val="22"/>
          <w:lang w:eastAsia="en-GB"/>
        </w:rPr>
        <w:tab/>
      </w:r>
      <w:r>
        <w:rPr>
          <w:noProof/>
        </w:rPr>
        <w:t>Notification notifyAckStateChanged</w:t>
      </w:r>
      <w:r>
        <w:rPr>
          <w:noProof/>
        </w:rPr>
        <w:tab/>
      </w:r>
      <w:r>
        <w:rPr>
          <w:noProof/>
        </w:rPr>
        <w:fldChar w:fldCharType="begin" w:fldLock="1"/>
      </w:r>
      <w:r>
        <w:rPr>
          <w:noProof/>
        </w:rPr>
        <w:instrText xml:space="preserve"> PAGEREF _Toc105505195 \h </w:instrText>
      </w:r>
      <w:r>
        <w:rPr>
          <w:noProof/>
        </w:rPr>
      </w:r>
      <w:r>
        <w:rPr>
          <w:noProof/>
        </w:rPr>
        <w:fldChar w:fldCharType="separate"/>
      </w:r>
      <w:r>
        <w:rPr>
          <w:noProof/>
        </w:rPr>
        <w:t>163</w:t>
      </w:r>
      <w:r>
        <w:rPr>
          <w:noProof/>
        </w:rPr>
        <w:fldChar w:fldCharType="end"/>
      </w:r>
    </w:p>
    <w:p w14:paraId="082B7DA3" w14:textId="78446770" w:rsidR="00171BDA" w:rsidRDefault="00171BDA">
      <w:pPr>
        <w:pStyle w:val="TOC5"/>
        <w:rPr>
          <w:rFonts w:asciiTheme="minorHAnsi" w:eastAsiaTheme="minorEastAsia" w:hAnsiTheme="minorHAnsi" w:cstheme="minorBidi"/>
          <w:noProof/>
          <w:sz w:val="22"/>
          <w:szCs w:val="22"/>
          <w:lang w:eastAsia="en-GB"/>
        </w:rPr>
      </w:pPr>
      <w:r>
        <w:rPr>
          <w:noProof/>
        </w:rPr>
        <w:t>12.2.2.2.5</w:t>
      </w:r>
      <w:r>
        <w:rPr>
          <w:rFonts w:asciiTheme="minorHAnsi" w:eastAsiaTheme="minorEastAsia" w:hAnsiTheme="minorHAnsi" w:cstheme="minorBidi"/>
          <w:noProof/>
          <w:sz w:val="22"/>
          <w:szCs w:val="22"/>
          <w:lang w:eastAsia="en-GB"/>
        </w:rPr>
        <w:tab/>
      </w:r>
      <w:r>
        <w:rPr>
          <w:noProof/>
        </w:rPr>
        <w:t>Notification notifyClearedAlarm</w:t>
      </w:r>
      <w:r>
        <w:rPr>
          <w:noProof/>
        </w:rPr>
        <w:tab/>
      </w:r>
      <w:r>
        <w:rPr>
          <w:noProof/>
        </w:rPr>
        <w:fldChar w:fldCharType="begin" w:fldLock="1"/>
      </w:r>
      <w:r>
        <w:rPr>
          <w:noProof/>
        </w:rPr>
        <w:instrText xml:space="preserve"> PAGEREF _Toc105505196 \h </w:instrText>
      </w:r>
      <w:r>
        <w:rPr>
          <w:noProof/>
        </w:rPr>
      </w:r>
      <w:r>
        <w:rPr>
          <w:noProof/>
        </w:rPr>
        <w:fldChar w:fldCharType="separate"/>
      </w:r>
      <w:r>
        <w:rPr>
          <w:noProof/>
        </w:rPr>
        <w:t>163</w:t>
      </w:r>
      <w:r>
        <w:rPr>
          <w:noProof/>
        </w:rPr>
        <w:fldChar w:fldCharType="end"/>
      </w:r>
    </w:p>
    <w:p w14:paraId="077F8067" w14:textId="40713914" w:rsidR="00171BDA" w:rsidRDefault="00171BDA">
      <w:pPr>
        <w:pStyle w:val="TOC5"/>
        <w:rPr>
          <w:rFonts w:asciiTheme="minorHAnsi" w:eastAsiaTheme="minorEastAsia" w:hAnsiTheme="minorHAnsi" w:cstheme="minorBidi"/>
          <w:noProof/>
          <w:sz w:val="22"/>
          <w:szCs w:val="22"/>
          <w:lang w:eastAsia="en-GB"/>
        </w:rPr>
      </w:pPr>
      <w:r>
        <w:rPr>
          <w:noProof/>
        </w:rPr>
        <w:t>12.2.2.2.6</w:t>
      </w:r>
      <w:r>
        <w:rPr>
          <w:rFonts w:asciiTheme="minorHAnsi" w:eastAsiaTheme="minorEastAsia" w:hAnsiTheme="minorHAnsi" w:cstheme="minorBidi"/>
          <w:noProof/>
          <w:sz w:val="22"/>
          <w:szCs w:val="22"/>
          <w:lang w:eastAsia="en-GB"/>
        </w:rPr>
        <w:tab/>
      </w:r>
      <w:r>
        <w:rPr>
          <w:noProof/>
        </w:rPr>
        <w:t>Notification notifyAlarmListRebuilt</w:t>
      </w:r>
      <w:r>
        <w:rPr>
          <w:noProof/>
        </w:rPr>
        <w:tab/>
      </w:r>
      <w:r>
        <w:rPr>
          <w:noProof/>
        </w:rPr>
        <w:fldChar w:fldCharType="begin" w:fldLock="1"/>
      </w:r>
      <w:r>
        <w:rPr>
          <w:noProof/>
        </w:rPr>
        <w:instrText xml:space="preserve"> PAGEREF _Toc105505197 \h </w:instrText>
      </w:r>
      <w:r>
        <w:rPr>
          <w:noProof/>
        </w:rPr>
      </w:r>
      <w:r>
        <w:rPr>
          <w:noProof/>
        </w:rPr>
        <w:fldChar w:fldCharType="separate"/>
      </w:r>
      <w:r>
        <w:rPr>
          <w:noProof/>
        </w:rPr>
        <w:t>163</w:t>
      </w:r>
      <w:r>
        <w:rPr>
          <w:noProof/>
        </w:rPr>
        <w:fldChar w:fldCharType="end"/>
      </w:r>
    </w:p>
    <w:p w14:paraId="416DAD02" w14:textId="45DADD1C" w:rsidR="00171BDA" w:rsidRDefault="00171BDA">
      <w:pPr>
        <w:pStyle w:val="TOC5"/>
        <w:rPr>
          <w:rFonts w:asciiTheme="minorHAnsi" w:eastAsiaTheme="minorEastAsia" w:hAnsiTheme="minorHAnsi" w:cstheme="minorBidi"/>
          <w:noProof/>
          <w:sz w:val="22"/>
          <w:szCs w:val="22"/>
          <w:lang w:eastAsia="en-GB"/>
        </w:rPr>
      </w:pPr>
      <w:r>
        <w:rPr>
          <w:noProof/>
        </w:rPr>
        <w:t>12.2.2.2.7</w:t>
      </w:r>
      <w:r>
        <w:rPr>
          <w:rFonts w:asciiTheme="minorHAnsi" w:eastAsiaTheme="minorEastAsia" w:hAnsiTheme="minorHAnsi" w:cstheme="minorBidi"/>
          <w:noProof/>
          <w:sz w:val="22"/>
          <w:szCs w:val="22"/>
          <w:lang w:eastAsia="en-GB"/>
        </w:rPr>
        <w:tab/>
      </w:r>
      <w:r>
        <w:rPr>
          <w:noProof/>
        </w:rPr>
        <w:t>Notification notifyChangedAlarm</w:t>
      </w:r>
      <w:r>
        <w:rPr>
          <w:noProof/>
        </w:rPr>
        <w:tab/>
      </w:r>
      <w:r>
        <w:rPr>
          <w:noProof/>
        </w:rPr>
        <w:fldChar w:fldCharType="begin" w:fldLock="1"/>
      </w:r>
      <w:r>
        <w:rPr>
          <w:noProof/>
        </w:rPr>
        <w:instrText xml:space="preserve"> PAGEREF _Toc105505198 \h </w:instrText>
      </w:r>
      <w:r>
        <w:rPr>
          <w:noProof/>
        </w:rPr>
      </w:r>
      <w:r>
        <w:rPr>
          <w:noProof/>
        </w:rPr>
        <w:fldChar w:fldCharType="separate"/>
      </w:r>
      <w:r>
        <w:rPr>
          <w:noProof/>
        </w:rPr>
        <w:t>163</w:t>
      </w:r>
      <w:r>
        <w:rPr>
          <w:noProof/>
        </w:rPr>
        <w:fldChar w:fldCharType="end"/>
      </w:r>
    </w:p>
    <w:p w14:paraId="27930B68" w14:textId="0325C491" w:rsidR="00171BDA" w:rsidRDefault="00171BDA">
      <w:pPr>
        <w:pStyle w:val="TOC5"/>
        <w:rPr>
          <w:rFonts w:asciiTheme="minorHAnsi" w:eastAsiaTheme="minorEastAsia" w:hAnsiTheme="minorHAnsi" w:cstheme="minorBidi"/>
          <w:noProof/>
          <w:sz w:val="22"/>
          <w:szCs w:val="22"/>
          <w:lang w:eastAsia="en-GB"/>
        </w:rPr>
      </w:pPr>
      <w:r>
        <w:rPr>
          <w:noProof/>
        </w:rPr>
        <w:t>12.2.2.2.8</w:t>
      </w:r>
      <w:r>
        <w:rPr>
          <w:rFonts w:asciiTheme="minorHAnsi" w:eastAsiaTheme="minorEastAsia" w:hAnsiTheme="minorHAnsi" w:cstheme="minorBidi"/>
          <w:noProof/>
          <w:sz w:val="22"/>
          <w:szCs w:val="22"/>
          <w:lang w:eastAsia="en-GB"/>
        </w:rPr>
        <w:tab/>
      </w:r>
      <w:r>
        <w:rPr>
          <w:noProof/>
        </w:rPr>
        <w:t>Notification notifyComments</w:t>
      </w:r>
      <w:r>
        <w:rPr>
          <w:noProof/>
        </w:rPr>
        <w:tab/>
      </w:r>
      <w:r>
        <w:rPr>
          <w:noProof/>
        </w:rPr>
        <w:fldChar w:fldCharType="begin" w:fldLock="1"/>
      </w:r>
      <w:r>
        <w:rPr>
          <w:noProof/>
        </w:rPr>
        <w:instrText xml:space="preserve"> PAGEREF _Toc105505199 \h </w:instrText>
      </w:r>
      <w:r>
        <w:rPr>
          <w:noProof/>
        </w:rPr>
      </w:r>
      <w:r>
        <w:rPr>
          <w:noProof/>
        </w:rPr>
        <w:fldChar w:fldCharType="separate"/>
      </w:r>
      <w:r>
        <w:rPr>
          <w:noProof/>
        </w:rPr>
        <w:t>163</w:t>
      </w:r>
      <w:r>
        <w:rPr>
          <w:noProof/>
        </w:rPr>
        <w:fldChar w:fldCharType="end"/>
      </w:r>
    </w:p>
    <w:p w14:paraId="4F295AEA" w14:textId="19FAA00D" w:rsidR="00171BDA" w:rsidRDefault="00171BDA">
      <w:pPr>
        <w:pStyle w:val="TOC5"/>
        <w:rPr>
          <w:rFonts w:asciiTheme="minorHAnsi" w:eastAsiaTheme="minorEastAsia" w:hAnsiTheme="minorHAnsi" w:cstheme="minorBidi"/>
          <w:noProof/>
          <w:sz w:val="22"/>
          <w:szCs w:val="22"/>
          <w:lang w:eastAsia="en-GB"/>
        </w:rPr>
      </w:pPr>
      <w:r>
        <w:rPr>
          <w:noProof/>
        </w:rPr>
        <w:t>12.2.2.2.9</w:t>
      </w:r>
      <w:r>
        <w:rPr>
          <w:rFonts w:asciiTheme="minorHAnsi" w:eastAsiaTheme="minorEastAsia" w:hAnsiTheme="minorHAnsi" w:cstheme="minorBidi"/>
          <w:noProof/>
          <w:sz w:val="22"/>
          <w:szCs w:val="22"/>
          <w:lang w:eastAsia="en-GB"/>
        </w:rPr>
        <w:tab/>
      </w:r>
      <w:r>
        <w:rPr>
          <w:noProof/>
        </w:rPr>
        <w:t>Notification notifyPotentialFaultyAlarmList</w:t>
      </w:r>
      <w:r>
        <w:rPr>
          <w:noProof/>
        </w:rPr>
        <w:tab/>
      </w:r>
      <w:r>
        <w:rPr>
          <w:noProof/>
        </w:rPr>
        <w:fldChar w:fldCharType="begin" w:fldLock="1"/>
      </w:r>
      <w:r>
        <w:rPr>
          <w:noProof/>
        </w:rPr>
        <w:instrText xml:space="preserve"> PAGEREF _Toc105505200 \h </w:instrText>
      </w:r>
      <w:r>
        <w:rPr>
          <w:noProof/>
        </w:rPr>
      </w:r>
      <w:r>
        <w:rPr>
          <w:noProof/>
        </w:rPr>
        <w:fldChar w:fldCharType="separate"/>
      </w:r>
      <w:r>
        <w:rPr>
          <w:noProof/>
        </w:rPr>
        <w:t>164</w:t>
      </w:r>
      <w:r>
        <w:rPr>
          <w:noProof/>
        </w:rPr>
        <w:fldChar w:fldCharType="end"/>
      </w:r>
    </w:p>
    <w:p w14:paraId="00919D73" w14:textId="1A390ADB" w:rsidR="00171BDA" w:rsidRDefault="00171BDA">
      <w:pPr>
        <w:pStyle w:val="TOC5"/>
        <w:rPr>
          <w:rFonts w:asciiTheme="minorHAnsi" w:eastAsiaTheme="minorEastAsia" w:hAnsiTheme="minorHAnsi" w:cstheme="minorBidi"/>
          <w:noProof/>
          <w:sz w:val="22"/>
          <w:szCs w:val="22"/>
          <w:lang w:eastAsia="en-GB"/>
        </w:rPr>
      </w:pPr>
      <w:r>
        <w:rPr>
          <w:noProof/>
        </w:rPr>
        <w:t>12.2.2.2.10</w:t>
      </w:r>
      <w:r>
        <w:rPr>
          <w:rFonts w:asciiTheme="minorHAnsi" w:eastAsiaTheme="minorEastAsia" w:hAnsiTheme="minorHAnsi" w:cstheme="minorBidi"/>
          <w:noProof/>
          <w:sz w:val="22"/>
          <w:szCs w:val="22"/>
          <w:lang w:eastAsia="en-GB"/>
        </w:rPr>
        <w:tab/>
      </w:r>
      <w:r>
        <w:rPr>
          <w:noProof/>
        </w:rPr>
        <w:t>Notification notifyCorrelatedNotificationChanged</w:t>
      </w:r>
      <w:r>
        <w:rPr>
          <w:noProof/>
        </w:rPr>
        <w:tab/>
      </w:r>
      <w:r>
        <w:rPr>
          <w:noProof/>
        </w:rPr>
        <w:fldChar w:fldCharType="begin" w:fldLock="1"/>
      </w:r>
      <w:r>
        <w:rPr>
          <w:noProof/>
        </w:rPr>
        <w:instrText xml:space="preserve"> PAGEREF _Toc105505201 \h </w:instrText>
      </w:r>
      <w:r>
        <w:rPr>
          <w:noProof/>
        </w:rPr>
      </w:r>
      <w:r>
        <w:rPr>
          <w:noProof/>
        </w:rPr>
        <w:fldChar w:fldCharType="separate"/>
      </w:r>
      <w:r>
        <w:rPr>
          <w:noProof/>
        </w:rPr>
        <w:t>164</w:t>
      </w:r>
      <w:r>
        <w:rPr>
          <w:noProof/>
        </w:rPr>
        <w:fldChar w:fldCharType="end"/>
      </w:r>
    </w:p>
    <w:p w14:paraId="6D520178" w14:textId="40877F81" w:rsidR="00171BDA" w:rsidRDefault="00171BDA">
      <w:pPr>
        <w:pStyle w:val="TOC5"/>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_Toc105505202 \h </w:instrText>
      </w:r>
      <w:r>
        <w:rPr>
          <w:noProof/>
        </w:rPr>
      </w:r>
      <w:r>
        <w:rPr>
          <w:noProof/>
        </w:rPr>
        <w:fldChar w:fldCharType="separate"/>
      </w:r>
      <w:r>
        <w:rPr>
          <w:noProof/>
        </w:rPr>
        <w:t>164</w:t>
      </w:r>
      <w:r>
        <w:rPr>
          <w:noProof/>
        </w:rPr>
        <w:fldChar w:fldCharType="end"/>
      </w:r>
    </w:p>
    <w:p w14:paraId="7E0F3760" w14:textId="649BBFF6" w:rsidR="00171BDA" w:rsidRDefault="00171BDA">
      <w:pPr>
        <w:pStyle w:val="TOC5"/>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_Toc105505203 \h </w:instrText>
      </w:r>
      <w:r>
        <w:rPr>
          <w:noProof/>
        </w:rPr>
      </w:r>
      <w:r>
        <w:rPr>
          <w:noProof/>
        </w:rPr>
        <w:fldChar w:fldCharType="separate"/>
      </w:r>
      <w:r>
        <w:rPr>
          <w:noProof/>
        </w:rPr>
        <w:t>164</w:t>
      </w:r>
      <w:r>
        <w:rPr>
          <w:noProof/>
        </w:rPr>
        <w:fldChar w:fldCharType="end"/>
      </w:r>
    </w:p>
    <w:p w14:paraId="28CC6114" w14:textId="40498047" w:rsidR="00171BDA" w:rsidRDefault="00171BDA">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_Toc105505204 \h </w:instrText>
      </w:r>
      <w:r>
        <w:rPr>
          <w:noProof/>
        </w:rPr>
      </w:r>
      <w:r>
        <w:rPr>
          <w:noProof/>
        </w:rPr>
        <w:fldChar w:fldCharType="separate"/>
      </w:r>
      <w:r>
        <w:rPr>
          <w:noProof/>
        </w:rPr>
        <w:t>164</w:t>
      </w:r>
      <w:r>
        <w:rPr>
          <w:noProof/>
        </w:rPr>
        <w:fldChar w:fldCharType="end"/>
      </w:r>
    </w:p>
    <w:p w14:paraId="43B4F1D7" w14:textId="7ED7D7EB" w:rsidR="00171BDA" w:rsidRDefault="00171BDA">
      <w:pPr>
        <w:pStyle w:val="TOC5"/>
        <w:rPr>
          <w:rFonts w:asciiTheme="minorHAnsi" w:eastAsiaTheme="minorEastAsia" w:hAnsiTheme="minorHAnsi" w:cstheme="minorBidi"/>
          <w:noProof/>
          <w:sz w:val="22"/>
          <w:szCs w:val="22"/>
          <w:lang w:eastAsia="en-GB"/>
        </w:rPr>
      </w:pPr>
      <w:r>
        <w:rPr>
          <w:noProof/>
        </w:rPr>
        <w:t>12.2.2.3.1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_Toc105505205 \h </w:instrText>
      </w:r>
      <w:r>
        <w:rPr>
          <w:noProof/>
        </w:rPr>
      </w:r>
      <w:r>
        <w:rPr>
          <w:noProof/>
        </w:rPr>
        <w:fldChar w:fldCharType="separate"/>
      </w:r>
      <w:r>
        <w:rPr>
          <w:noProof/>
        </w:rPr>
        <w:t>164</w:t>
      </w:r>
      <w:r>
        <w:rPr>
          <w:noProof/>
        </w:rPr>
        <w:fldChar w:fldCharType="end"/>
      </w:r>
    </w:p>
    <w:p w14:paraId="0FAE9A14" w14:textId="1C2DFC69" w:rsidR="00171BDA" w:rsidRDefault="00171BDA">
      <w:pPr>
        <w:pStyle w:val="TOC5"/>
        <w:rPr>
          <w:rFonts w:asciiTheme="minorHAnsi" w:eastAsiaTheme="minorEastAsia" w:hAnsiTheme="minorHAnsi" w:cstheme="minorBidi"/>
          <w:noProof/>
          <w:sz w:val="22"/>
          <w:szCs w:val="22"/>
          <w:lang w:eastAsia="en-GB"/>
        </w:rPr>
      </w:pPr>
      <w:r>
        <w:rPr>
          <w:noProof/>
        </w:rPr>
        <w:t>12.2.2.3.2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_Toc105505206 \h </w:instrText>
      </w:r>
      <w:r>
        <w:rPr>
          <w:noProof/>
        </w:rPr>
      </w:r>
      <w:r>
        <w:rPr>
          <w:noProof/>
        </w:rPr>
        <w:fldChar w:fldCharType="separate"/>
      </w:r>
      <w:r>
        <w:rPr>
          <w:noProof/>
        </w:rPr>
        <w:t>164</w:t>
      </w:r>
      <w:r>
        <w:rPr>
          <w:noProof/>
        </w:rPr>
        <w:fldChar w:fldCharType="end"/>
      </w:r>
    </w:p>
    <w:p w14:paraId="3859A3FE" w14:textId="1C5D06B7" w:rsidR="00171BDA" w:rsidRDefault="00171BDA">
      <w:pPr>
        <w:pStyle w:val="TOC5"/>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_Toc105505207 \h </w:instrText>
      </w:r>
      <w:r>
        <w:rPr>
          <w:noProof/>
        </w:rPr>
      </w:r>
      <w:r>
        <w:rPr>
          <w:noProof/>
        </w:rPr>
        <w:fldChar w:fldCharType="separate"/>
      </w:r>
      <w:r>
        <w:rPr>
          <w:noProof/>
        </w:rPr>
        <w:t>164</w:t>
      </w:r>
      <w:r>
        <w:rPr>
          <w:noProof/>
        </w:rPr>
        <w:fldChar w:fldCharType="end"/>
      </w:r>
    </w:p>
    <w:p w14:paraId="61F51FFD" w14:textId="0566F132" w:rsidR="00171BDA" w:rsidRDefault="00171BDA">
      <w:pPr>
        <w:pStyle w:val="TOC2"/>
        <w:rPr>
          <w:rFonts w:asciiTheme="minorHAnsi" w:eastAsiaTheme="minorEastAsia" w:hAnsiTheme="minorHAnsi" w:cstheme="minorBidi"/>
          <w:noProof/>
          <w:sz w:val="22"/>
          <w:szCs w:val="22"/>
          <w:lang w:eastAsia="en-GB"/>
        </w:rPr>
      </w:pPr>
      <w:r>
        <w:rPr>
          <w:noProof/>
          <w:lang w:eastAsia="zh-CN"/>
        </w:rPr>
        <w:t>12.3</w:t>
      </w:r>
      <w:r>
        <w:rPr>
          <w:rFonts w:asciiTheme="minorHAnsi" w:eastAsiaTheme="minorEastAsia" w:hAnsiTheme="minorHAnsi" w:cstheme="minorBidi"/>
          <w:noProof/>
          <w:sz w:val="22"/>
          <w:szCs w:val="22"/>
          <w:lang w:eastAsia="en-GB"/>
        </w:rPr>
        <w:tab/>
      </w:r>
      <w:r>
        <w:rPr>
          <w:noProof/>
          <w:lang w:eastAsia="zh-CN"/>
        </w:rPr>
        <w:t>Generic performance assurance management service</w:t>
      </w:r>
      <w:r>
        <w:rPr>
          <w:noProof/>
        </w:rPr>
        <w:tab/>
      </w:r>
      <w:r>
        <w:rPr>
          <w:noProof/>
        </w:rPr>
        <w:fldChar w:fldCharType="begin" w:fldLock="1"/>
      </w:r>
      <w:r>
        <w:rPr>
          <w:noProof/>
        </w:rPr>
        <w:instrText xml:space="preserve"> PAGEREF _Toc105505208 \h </w:instrText>
      </w:r>
      <w:r>
        <w:rPr>
          <w:noProof/>
        </w:rPr>
      </w:r>
      <w:r>
        <w:rPr>
          <w:noProof/>
        </w:rPr>
        <w:fldChar w:fldCharType="separate"/>
      </w:r>
      <w:r>
        <w:rPr>
          <w:noProof/>
        </w:rPr>
        <w:t>165</w:t>
      </w:r>
      <w:r>
        <w:rPr>
          <w:noProof/>
        </w:rPr>
        <w:fldChar w:fldCharType="end"/>
      </w:r>
    </w:p>
    <w:p w14:paraId="13D90926" w14:textId="553CB85C" w:rsidR="00171BDA" w:rsidRDefault="00171BDA">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_Toc105505209 \h </w:instrText>
      </w:r>
      <w:r>
        <w:rPr>
          <w:noProof/>
        </w:rPr>
      </w:r>
      <w:r>
        <w:rPr>
          <w:noProof/>
        </w:rPr>
        <w:fldChar w:fldCharType="separate"/>
      </w:r>
      <w:r>
        <w:rPr>
          <w:noProof/>
        </w:rPr>
        <w:t>165</w:t>
      </w:r>
      <w:r>
        <w:rPr>
          <w:noProof/>
        </w:rPr>
        <w:fldChar w:fldCharType="end"/>
      </w:r>
    </w:p>
    <w:p w14:paraId="0840C14A" w14:textId="6F1A23EA" w:rsidR="00171BDA" w:rsidRDefault="00171BDA">
      <w:pPr>
        <w:pStyle w:val="TOC4"/>
        <w:rPr>
          <w:rFonts w:asciiTheme="minorHAnsi" w:eastAsiaTheme="minorEastAsia" w:hAnsiTheme="minorHAnsi" w:cstheme="minorBidi"/>
          <w:noProof/>
          <w:sz w:val="22"/>
          <w:szCs w:val="22"/>
          <w:lang w:eastAsia="en-GB"/>
        </w:rPr>
      </w:pPr>
      <w:r>
        <w:rPr>
          <w:noProof/>
          <w:lang w:eastAsia="zh-CN"/>
        </w:rPr>
        <w:t>12.3.1.1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_Toc105505210 \h </w:instrText>
      </w:r>
      <w:r>
        <w:rPr>
          <w:noProof/>
        </w:rPr>
      </w:r>
      <w:r>
        <w:rPr>
          <w:noProof/>
        </w:rPr>
        <w:fldChar w:fldCharType="separate"/>
      </w:r>
      <w:r>
        <w:rPr>
          <w:noProof/>
        </w:rPr>
        <w:t>165</w:t>
      </w:r>
      <w:r>
        <w:rPr>
          <w:noProof/>
        </w:rPr>
        <w:fldChar w:fldCharType="end"/>
      </w:r>
    </w:p>
    <w:p w14:paraId="3743D620" w14:textId="0C92842C" w:rsidR="00171BDA" w:rsidRDefault="00171BDA">
      <w:pPr>
        <w:pStyle w:val="TOC4"/>
        <w:rPr>
          <w:rFonts w:asciiTheme="minorHAnsi" w:eastAsiaTheme="minorEastAsia" w:hAnsiTheme="minorHAnsi" w:cstheme="minorBidi"/>
          <w:noProof/>
          <w:sz w:val="22"/>
          <w:szCs w:val="22"/>
          <w:lang w:eastAsia="en-GB"/>
        </w:rPr>
      </w:pPr>
      <w:r>
        <w:rPr>
          <w:noProof/>
          <w:lang w:eastAsia="zh-CN"/>
        </w:rPr>
        <w:t>12.3.1.2</w:t>
      </w:r>
      <w:r>
        <w:rPr>
          <w:rFonts w:asciiTheme="minorHAnsi" w:eastAsiaTheme="minorEastAsia" w:hAnsiTheme="minorHAnsi" w:cstheme="minorBidi"/>
          <w:noProof/>
          <w:sz w:val="22"/>
          <w:szCs w:val="22"/>
          <w:lang w:eastAsia="en-GB"/>
        </w:rPr>
        <w:tab/>
      </w:r>
      <w:r>
        <w:rPr>
          <w:noProof/>
        </w:rPr>
        <w:t>Performance threshold monitoring service</w:t>
      </w:r>
      <w:r>
        <w:rPr>
          <w:noProof/>
        </w:rPr>
        <w:tab/>
      </w:r>
      <w:r>
        <w:rPr>
          <w:noProof/>
        </w:rPr>
        <w:fldChar w:fldCharType="begin" w:fldLock="1"/>
      </w:r>
      <w:r>
        <w:rPr>
          <w:noProof/>
        </w:rPr>
        <w:instrText xml:space="preserve"> PAGEREF _Toc105505211 \h </w:instrText>
      </w:r>
      <w:r>
        <w:rPr>
          <w:noProof/>
        </w:rPr>
      </w:r>
      <w:r>
        <w:rPr>
          <w:noProof/>
        </w:rPr>
        <w:fldChar w:fldCharType="separate"/>
      </w:r>
      <w:r>
        <w:rPr>
          <w:noProof/>
        </w:rPr>
        <w:t>165</w:t>
      </w:r>
      <w:r>
        <w:rPr>
          <w:noProof/>
        </w:rPr>
        <w:fldChar w:fldCharType="end"/>
      </w:r>
    </w:p>
    <w:p w14:paraId="407A63D7" w14:textId="545054CB" w:rsidR="00171BDA" w:rsidRDefault="00171BDA">
      <w:pPr>
        <w:pStyle w:val="TOC5"/>
        <w:rPr>
          <w:rFonts w:asciiTheme="minorHAnsi" w:eastAsiaTheme="minorEastAsia" w:hAnsiTheme="minorHAnsi" w:cstheme="minorBidi"/>
          <w:noProof/>
          <w:sz w:val="22"/>
          <w:szCs w:val="22"/>
          <w:lang w:eastAsia="en-GB"/>
        </w:rPr>
      </w:pPr>
      <w:r>
        <w:rPr>
          <w:noProof/>
          <w:lang w:eastAsia="zh-CN"/>
        </w:rPr>
        <w:t>12.3.1.2.1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_Toc105505212 \h </w:instrText>
      </w:r>
      <w:r>
        <w:rPr>
          <w:noProof/>
        </w:rPr>
      </w:r>
      <w:r>
        <w:rPr>
          <w:noProof/>
        </w:rPr>
        <w:fldChar w:fldCharType="separate"/>
      </w:r>
      <w:r>
        <w:rPr>
          <w:noProof/>
        </w:rPr>
        <w:t>165</w:t>
      </w:r>
      <w:r>
        <w:rPr>
          <w:noProof/>
        </w:rPr>
        <w:fldChar w:fldCharType="end"/>
      </w:r>
    </w:p>
    <w:p w14:paraId="3254FD42" w14:textId="63A05AE4" w:rsidR="00171BDA" w:rsidRDefault="00171BDA">
      <w:pPr>
        <w:pStyle w:val="TOC5"/>
        <w:rPr>
          <w:rFonts w:asciiTheme="minorHAnsi" w:eastAsiaTheme="minorEastAsia" w:hAnsiTheme="minorHAnsi" w:cstheme="minorBidi"/>
          <w:noProof/>
          <w:sz w:val="22"/>
          <w:szCs w:val="22"/>
          <w:lang w:eastAsia="en-GB"/>
        </w:rPr>
      </w:pPr>
      <w:r>
        <w:rPr>
          <w:noProof/>
          <w:lang w:eastAsia="zh-CN"/>
        </w:rPr>
        <w:t>12.3.1.2.2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_Toc105505213 \h </w:instrText>
      </w:r>
      <w:r>
        <w:rPr>
          <w:noProof/>
        </w:rPr>
      </w:r>
      <w:r>
        <w:rPr>
          <w:noProof/>
        </w:rPr>
        <w:fldChar w:fldCharType="separate"/>
      </w:r>
      <w:r>
        <w:rPr>
          <w:noProof/>
        </w:rPr>
        <w:t>165</w:t>
      </w:r>
      <w:r>
        <w:rPr>
          <w:noProof/>
        </w:rPr>
        <w:fldChar w:fldCharType="end"/>
      </w:r>
    </w:p>
    <w:p w14:paraId="018491C4" w14:textId="32A07944" w:rsidR="00171BDA" w:rsidRDefault="00171BDA">
      <w:pPr>
        <w:pStyle w:val="TOC6"/>
        <w:rPr>
          <w:rFonts w:asciiTheme="minorHAnsi" w:eastAsiaTheme="minorEastAsia" w:hAnsiTheme="minorHAnsi" w:cstheme="minorBidi"/>
          <w:noProof/>
          <w:sz w:val="22"/>
          <w:szCs w:val="22"/>
          <w:lang w:eastAsia="en-GB"/>
        </w:rPr>
      </w:pPr>
      <w:r>
        <w:rPr>
          <w:noProof/>
        </w:rPr>
        <w:t>12.3.1.2.2.1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_Toc105505214 \h </w:instrText>
      </w:r>
      <w:r>
        <w:rPr>
          <w:noProof/>
        </w:rPr>
      </w:r>
      <w:r>
        <w:rPr>
          <w:noProof/>
        </w:rPr>
        <w:fldChar w:fldCharType="separate"/>
      </w:r>
      <w:r>
        <w:rPr>
          <w:noProof/>
        </w:rPr>
        <w:t>165</w:t>
      </w:r>
      <w:r>
        <w:rPr>
          <w:noProof/>
        </w:rPr>
        <w:fldChar w:fldCharType="end"/>
      </w:r>
    </w:p>
    <w:p w14:paraId="55D8B5F0" w14:textId="62A73096" w:rsidR="00171BDA" w:rsidRDefault="00171BDA">
      <w:pPr>
        <w:pStyle w:val="TOC6"/>
        <w:rPr>
          <w:rFonts w:asciiTheme="minorHAnsi" w:eastAsiaTheme="minorEastAsia" w:hAnsiTheme="minorHAnsi" w:cstheme="minorBidi"/>
          <w:noProof/>
          <w:sz w:val="22"/>
          <w:szCs w:val="22"/>
          <w:lang w:eastAsia="en-GB"/>
        </w:rPr>
      </w:pPr>
      <w:r>
        <w:rPr>
          <w:noProof/>
        </w:rPr>
        <w:t>12.3.1.2.2.2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notifyThresholdCrossing</w:t>
      </w:r>
      <w:r>
        <w:rPr>
          <w:noProof/>
        </w:rPr>
        <w:tab/>
      </w:r>
      <w:r>
        <w:rPr>
          <w:noProof/>
        </w:rPr>
        <w:fldChar w:fldCharType="begin" w:fldLock="1"/>
      </w:r>
      <w:r>
        <w:rPr>
          <w:noProof/>
        </w:rPr>
        <w:instrText xml:space="preserve"> PAGEREF _Toc105505215 \h </w:instrText>
      </w:r>
      <w:r>
        <w:rPr>
          <w:noProof/>
        </w:rPr>
      </w:r>
      <w:r>
        <w:rPr>
          <w:noProof/>
        </w:rPr>
        <w:fldChar w:fldCharType="separate"/>
      </w:r>
      <w:r>
        <w:rPr>
          <w:noProof/>
        </w:rPr>
        <w:t>165</w:t>
      </w:r>
      <w:r>
        <w:rPr>
          <w:noProof/>
        </w:rPr>
        <w:fldChar w:fldCharType="end"/>
      </w:r>
    </w:p>
    <w:p w14:paraId="75C898B1" w14:textId="31160279" w:rsidR="00171BDA" w:rsidRDefault="00171BDA">
      <w:pPr>
        <w:pStyle w:val="TOC5"/>
        <w:rPr>
          <w:rFonts w:asciiTheme="minorHAnsi" w:eastAsiaTheme="minorEastAsia" w:hAnsiTheme="minorHAnsi" w:cstheme="minorBidi"/>
          <w:noProof/>
          <w:sz w:val="22"/>
          <w:szCs w:val="22"/>
          <w:lang w:eastAsia="en-GB"/>
        </w:rPr>
      </w:pPr>
      <w:r>
        <w:rPr>
          <w:noProof/>
          <w:lang w:eastAsia="zh-CN"/>
        </w:rPr>
        <w:t>12.3.1.2.3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_Toc105505216 \h </w:instrText>
      </w:r>
      <w:r>
        <w:rPr>
          <w:noProof/>
        </w:rPr>
      </w:r>
      <w:r>
        <w:rPr>
          <w:noProof/>
        </w:rPr>
        <w:fldChar w:fldCharType="separate"/>
      </w:r>
      <w:r>
        <w:rPr>
          <w:noProof/>
        </w:rPr>
        <w:t>165</w:t>
      </w:r>
      <w:r>
        <w:rPr>
          <w:noProof/>
        </w:rPr>
        <w:fldChar w:fldCharType="end"/>
      </w:r>
    </w:p>
    <w:p w14:paraId="2B96C82C" w14:textId="05F1D81C" w:rsidR="00171BDA" w:rsidRDefault="00171BDA">
      <w:pPr>
        <w:pStyle w:val="TOC6"/>
        <w:rPr>
          <w:rFonts w:asciiTheme="minorHAnsi" w:eastAsiaTheme="minorEastAsia" w:hAnsiTheme="minorHAnsi" w:cstheme="minorBidi"/>
          <w:noProof/>
          <w:sz w:val="22"/>
          <w:szCs w:val="22"/>
          <w:lang w:eastAsia="en-GB"/>
        </w:rPr>
      </w:pPr>
      <w:r>
        <w:rPr>
          <w:noProof/>
          <w:lang w:eastAsia="zh-CN"/>
        </w:rPr>
        <w:t>12.3.1.2.3.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_Toc105505217 \h </w:instrText>
      </w:r>
      <w:r>
        <w:rPr>
          <w:noProof/>
        </w:rPr>
      </w:r>
      <w:r>
        <w:rPr>
          <w:noProof/>
        </w:rPr>
        <w:fldChar w:fldCharType="separate"/>
      </w:r>
      <w:r>
        <w:rPr>
          <w:noProof/>
        </w:rPr>
        <w:t>165</w:t>
      </w:r>
      <w:r>
        <w:rPr>
          <w:noProof/>
        </w:rPr>
        <w:fldChar w:fldCharType="end"/>
      </w:r>
    </w:p>
    <w:p w14:paraId="5289FBDA" w14:textId="5CA30778" w:rsidR="00171BDA" w:rsidRDefault="00171BDA">
      <w:pPr>
        <w:pStyle w:val="TOC6"/>
        <w:rPr>
          <w:rFonts w:asciiTheme="minorHAnsi" w:eastAsiaTheme="minorEastAsia" w:hAnsiTheme="minorHAnsi" w:cstheme="minorBidi"/>
          <w:noProof/>
          <w:sz w:val="22"/>
          <w:szCs w:val="22"/>
          <w:lang w:eastAsia="en-GB"/>
        </w:rPr>
      </w:pPr>
      <w:r>
        <w:rPr>
          <w:noProof/>
          <w:lang w:eastAsia="zh-CN"/>
        </w:rPr>
        <w:t>12.3.1.2.3.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_Toc105505218 \h </w:instrText>
      </w:r>
      <w:r>
        <w:rPr>
          <w:noProof/>
        </w:rPr>
      </w:r>
      <w:r>
        <w:rPr>
          <w:noProof/>
        </w:rPr>
        <w:fldChar w:fldCharType="separate"/>
      </w:r>
      <w:r>
        <w:rPr>
          <w:noProof/>
        </w:rPr>
        <w:t>166</w:t>
      </w:r>
      <w:r>
        <w:rPr>
          <w:noProof/>
        </w:rPr>
        <w:fldChar w:fldCharType="end"/>
      </w:r>
    </w:p>
    <w:p w14:paraId="128FB90F" w14:textId="3C73A452" w:rsidR="00171BDA" w:rsidRDefault="00171BDA">
      <w:pPr>
        <w:pStyle w:val="TOC7"/>
        <w:rPr>
          <w:rFonts w:asciiTheme="minorHAnsi" w:eastAsiaTheme="minorEastAsia" w:hAnsiTheme="minorHAnsi" w:cstheme="minorBidi"/>
          <w:noProof/>
          <w:sz w:val="22"/>
          <w:szCs w:val="22"/>
          <w:lang w:eastAsia="en-GB"/>
        </w:rPr>
      </w:pPr>
      <w:r>
        <w:rPr>
          <w:noProof/>
          <w:lang w:eastAsia="zh-CN"/>
        </w:rPr>
        <w:t>12.3.1.2.3</w:t>
      </w:r>
      <w:r>
        <w:rPr>
          <w:noProof/>
        </w:rPr>
        <w:t>.2.1</w:t>
      </w:r>
      <w:r>
        <w:rPr>
          <w:rFonts w:asciiTheme="minorHAnsi" w:eastAsiaTheme="minorEastAsia" w:hAnsiTheme="minorHAnsi" w:cstheme="minorBidi"/>
          <w:noProof/>
          <w:sz w:val="22"/>
          <w:szCs w:val="22"/>
          <w:lang w:eastAsia="en-GB"/>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_Toc105505219 \h </w:instrText>
      </w:r>
      <w:r>
        <w:rPr>
          <w:noProof/>
        </w:rPr>
      </w:r>
      <w:r>
        <w:rPr>
          <w:noProof/>
        </w:rPr>
        <w:fldChar w:fldCharType="separate"/>
      </w:r>
      <w:r>
        <w:rPr>
          <w:noProof/>
        </w:rPr>
        <w:t>166</w:t>
      </w:r>
      <w:r>
        <w:rPr>
          <w:noProof/>
        </w:rPr>
        <w:fldChar w:fldCharType="end"/>
      </w:r>
    </w:p>
    <w:p w14:paraId="2EBB2647" w14:textId="201B44A6" w:rsidR="00171BDA" w:rsidRDefault="00171BDA">
      <w:pPr>
        <w:pStyle w:val="TOC5"/>
        <w:rPr>
          <w:rFonts w:asciiTheme="minorHAnsi" w:eastAsiaTheme="minorEastAsia" w:hAnsiTheme="minorHAnsi" w:cstheme="minorBidi"/>
          <w:noProof/>
          <w:sz w:val="22"/>
          <w:szCs w:val="22"/>
          <w:lang w:eastAsia="en-GB"/>
        </w:rPr>
      </w:pPr>
      <w:r>
        <w:rPr>
          <w:noProof/>
          <w:lang w:eastAsia="zh-CN"/>
        </w:rPr>
        <w:t>12.3.1.2.4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_Toc105505220 \h </w:instrText>
      </w:r>
      <w:r>
        <w:rPr>
          <w:noProof/>
        </w:rPr>
      </w:r>
      <w:r>
        <w:rPr>
          <w:noProof/>
        </w:rPr>
        <w:fldChar w:fldCharType="separate"/>
      </w:r>
      <w:r>
        <w:rPr>
          <w:noProof/>
        </w:rPr>
        <w:t>166</w:t>
      </w:r>
      <w:r>
        <w:rPr>
          <w:noProof/>
        </w:rPr>
        <w:fldChar w:fldCharType="end"/>
      </w:r>
    </w:p>
    <w:p w14:paraId="5CB8439D" w14:textId="6A53D6A9" w:rsidR="00171BDA" w:rsidRDefault="00171BDA">
      <w:pPr>
        <w:pStyle w:val="TOC6"/>
        <w:rPr>
          <w:rFonts w:asciiTheme="minorHAnsi" w:eastAsiaTheme="minorEastAsia" w:hAnsiTheme="minorHAnsi" w:cstheme="minorBidi"/>
          <w:noProof/>
          <w:sz w:val="22"/>
          <w:szCs w:val="22"/>
          <w:lang w:eastAsia="en-GB"/>
        </w:rPr>
      </w:pPr>
      <w:r>
        <w:rPr>
          <w:noProof/>
          <w:lang w:eastAsia="zh-CN"/>
        </w:rPr>
        <w:t>12.3.1.2.4.1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_Toc105505221 \h </w:instrText>
      </w:r>
      <w:r>
        <w:rPr>
          <w:noProof/>
        </w:rPr>
      </w:r>
      <w:r>
        <w:rPr>
          <w:noProof/>
        </w:rPr>
        <w:fldChar w:fldCharType="separate"/>
      </w:r>
      <w:r>
        <w:rPr>
          <w:noProof/>
        </w:rPr>
        <w:t>166</w:t>
      </w:r>
      <w:r>
        <w:rPr>
          <w:noProof/>
        </w:rPr>
        <w:fldChar w:fldCharType="end"/>
      </w:r>
    </w:p>
    <w:p w14:paraId="2406C55D" w14:textId="4F6502B5" w:rsidR="00171BDA" w:rsidRDefault="00171BDA">
      <w:pPr>
        <w:pStyle w:val="TOC6"/>
        <w:rPr>
          <w:rFonts w:asciiTheme="minorHAnsi" w:eastAsiaTheme="minorEastAsia" w:hAnsiTheme="minorHAnsi" w:cstheme="minorBidi"/>
          <w:noProof/>
          <w:sz w:val="22"/>
          <w:szCs w:val="22"/>
          <w:lang w:eastAsia="en-GB"/>
        </w:rPr>
      </w:pPr>
      <w:r>
        <w:rPr>
          <w:noProof/>
          <w:lang w:eastAsia="zh-CN"/>
        </w:rPr>
        <w:t>12.3.1.2.4.2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_Toc105505222 \h </w:instrText>
      </w:r>
      <w:r>
        <w:rPr>
          <w:noProof/>
        </w:rPr>
      </w:r>
      <w:r>
        <w:rPr>
          <w:noProof/>
        </w:rPr>
        <w:fldChar w:fldCharType="separate"/>
      </w:r>
      <w:r>
        <w:rPr>
          <w:noProof/>
        </w:rPr>
        <w:t>167</w:t>
      </w:r>
      <w:r>
        <w:rPr>
          <w:noProof/>
        </w:rPr>
        <w:fldChar w:fldCharType="end"/>
      </w:r>
    </w:p>
    <w:p w14:paraId="32CE46C5" w14:textId="6EAD18AF" w:rsidR="00171BDA" w:rsidRDefault="00171BDA">
      <w:pPr>
        <w:pStyle w:val="TOC7"/>
        <w:rPr>
          <w:rFonts w:asciiTheme="minorHAnsi" w:eastAsiaTheme="minorEastAsia" w:hAnsiTheme="minorHAnsi" w:cstheme="minorBidi"/>
          <w:noProof/>
          <w:sz w:val="22"/>
          <w:szCs w:val="22"/>
          <w:lang w:eastAsia="en-GB"/>
        </w:rPr>
      </w:pPr>
      <w:r>
        <w:rPr>
          <w:noProof/>
          <w:lang w:eastAsia="zh-CN"/>
        </w:rPr>
        <w:lastRenderedPageBreak/>
        <w:t>12.3.1.2.4.2.1</w:t>
      </w:r>
      <w:r>
        <w:rPr>
          <w:rFonts w:asciiTheme="minorHAnsi" w:eastAsiaTheme="minorEastAsia" w:hAnsiTheme="minorHAnsi" w:cstheme="minorBidi"/>
          <w:noProof/>
          <w:sz w:val="22"/>
          <w:szCs w:val="22"/>
          <w:lang w:eastAsia="en-GB"/>
        </w:rPr>
        <w:tab/>
      </w:r>
      <w:r>
        <w:rPr>
          <w:noProof/>
        </w:rPr>
        <w:t xml:space="preserve">Type </w:t>
      </w:r>
      <w:r w:rsidRPr="000444CB">
        <w:rPr>
          <w:rFonts w:cs="Arial"/>
          <w:noProof/>
          <w:lang w:eastAsia="zh-CN"/>
        </w:rPr>
        <w:t>NotifyThresholdCrossing</w:t>
      </w:r>
      <w:r>
        <w:rPr>
          <w:noProof/>
        </w:rPr>
        <w:tab/>
      </w:r>
      <w:r>
        <w:rPr>
          <w:noProof/>
        </w:rPr>
        <w:fldChar w:fldCharType="begin" w:fldLock="1"/>
      </w:r>
      <w:r>
        <w:rPr>
          <w:noProof/>
        </w:rPr>
        <w:instrText xml:space="preserve"> PAGEREF _Toc105505223 \h </w:instrText>
      </w:r>
      <w:r>
        <w:rPr>
          <w:noProof/>
        </w:rPr>
      </w:r>
      <w:r>
        <w:rPr>
          <w:noProof/>
        </w:rPr>
        <w:fldChar w:fldCharType="separate"/>
      </w:r>
      <w:r>
        <w:rPr>
          <w:noProof/>
        </w:rPr>
        <w:t>167</w:t>
      </w:r>
      <w:r>
        <w:rPr>
          <w:noProof/>
        </w:rPr>
        <w:fldChar w:fldCharType="end"/>
      </w:r>
    </w:p>
    <w:p w14:paraId="2E7DC012" w14:textId="52838725" w:rsidR="00171BDA" w:rsidRDefault="00171BDA">
      <w:pPr>
        <w:pStyle w:val="TOC6"/>
        <w:rPr>
          <w:rFonts w:asciiTheme="minorHAnsi" w:eastAsiaTheme="minorEastAsia" w:hAnsiTheme="minorHAnsi" w:cstheme="minorBidi"/>
          <w:noProof/>
          <w:sz w:val="22"/>
          <w:szCs w:val="22"/>
          <w:lang w:eastAsia="en-GB"/>
        </w:rPr>
      </w:pPr>
      <w:r>
        <w:rPr>
          <w:noProof/>
          <w:lang w:eastAsia="zh-CN"/>
        </w:rPr>
        <w:t>12.3.1.2.4.4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_Toc105505224 \h </w:instrText>
      </w:r>
      <w:r>
        <w:rPr>
          <w:noProof/>
        </w:rPr>
      </w:r>
      <w:r>
        <w:rPr>
          <w:noProof/>
        </w:rPr>
        <w:fldChar w:fldCharType="separate"/>
      </w:r>
      <w:r>
        <w:rPr>
          <w:noProof/>
        </w:rPr>
        <w:t>167</w:t>
      </w:r>
      <w:r>
        <w:rPr>
          <w:noProof/>
        </w:rPr>
        <w:fldChar w:fldCharType="end"/>
      </w:r>
    </w:p>
    <w:p w14:paraId="293E377A" w14:textId="71530D22" w:rsidR="00171BDA" w:rsidRDefault="00171BDA">
      <w:pPr>
        <w:pStyle w:val="TOC6"/>
        <w:rPr>
          <w:rFonts w:asciiTheme="minorHAnsi" w:eastAsiaTheme="minorEastAsia" w:hAnsiTheme="minorHAnsi" w:cstheme="minorBidi"/>
          <w:noProof/>
          <w:sz w:val="22"/>
          <w:szCs w:val="22"/>
          <w:lang w:eastAsia="en-GB"/>
        </w:rPr>
      </w:pPr>
      <w:r>
        <w:rPr>
          <w:noProof/>
          <w:lang w:eastAsia="zh-CN"/>
        </w:rPr>
        <w:t>12.3.1.2.4.5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_Toc105505225 \h </w:instrText>
      </w:r>
      <w:r>
        <w:rPr>
          <w:noProof/>
        </w:rPr>
      </w:r>
      <w:r>
        <w:rPr>
          <w:noProof/>
        </w:rPr>
        <w:fldChar w:fldCharType="separate"/>
      </w:r>
      <w:r>
        <w:rPr>
          <w:noProof/>
        </w:rPr>
        <w:t>167</w:t>
      </w:r>
      <w:r>
        <w:rPr>
          <w:noProof/>
        </w:rPr>
        <w:fldChar w:fldCharType="end"/>
      </w:r>
    </w:p>
    <w:p w14:paraId="52E2FAFE" w14:textId="72B264DB" w:rsidR="00171BDA" w:rsidRDefault="00171BDA">
      <w:pPr>
        <w:pStyle w:val="TOC6"/>
        <w:rPr>
          <w:rFonts w:asciiTheme="minorHAnsi" w:eastAsiaTheme="minorEastAsia" w:hAnsiTheme="minorHAnsi" w:cstheme="minorBidi"/>
          <w:noProof/>
          <w:sz w:val="22"/>
          <w:szCs w:val="22"/>
          <w:lang w:eastAsia="en-GB"/>
        </w:rPr>
      </w:pPr>
      <w:r>
        <w:rPr>
          <w:noProof/>
          <w:lang w:eastAsia="zh-CN"/>
        </w:rPr>
        <w:t>12.3.1.2.4.6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_Toc105505226 \h </w:instrText>
      </w:r>
      <w:r>
        <w:rPr>
          <w:noProof/>
        </w:rPr>
      </w:r>
      <w:r>
        <w:rPr>
          <w:noProof/>
        </w:rPr>
        <w:fldChar w:fldCharType="separate"/>
      </w:r>
      <w:r>
        <w:rPr>
          <w:noProof/>
        </w:rPr>
        <w:t>167</w:t>
      </w:r>
      <w:r>
        <w:rPr>
          <w:noProof/>
        </w:rPr>
        <w:fldChar w:fldCharType="end"/>
      </w:r>
    </w:p>
    <w:p w14:paraId="68C3BA89" w14:textId="65D1F4F0" w:rsidR="00171BDA" w:rsidRDefault="00171BDA">
      <w:pPr>
        <w:pStyle w:val="TOC7"/>
        <w:rPr>
          <w:rFonts w:asciiTheme="minorHAnsi" w:eastAsiaTheme="minorEastAsia" w:hAnsiTheme="minorHAnsi" w:cstheme="minorBidi"/>
          <w:noProof/>
          <w:sz w:val="22"/>
          <w:szCs w:val="22"/>
          <w:lang w:eastAsia="en-GB"/>
        </w:rPr>
      </w:pPr>
      <w:r>
        <w:rPr>
          <w:noProof/>
          <w:lang w:eastAsia="zh-CN"/>
        </w:rPr>
        <w:t>12.3.1.2.4.6.1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_Toc105505227 \h </w:instrText>
      </w:r>
      <w:r>
        <w:rPr>
          <w:noProof/>
        </w:rPr>
      </w:r>
      <w:r>
        <w:rPr>
          <w:noProof/>
        </w:rPr>
        <w:fldChar w:fldCharType="separate"/>
      </w:r>
      <w:r>
        <w:rPr>
          <w:noProof/>
        </w:rPr>
        <w:t>167</w:t>
      </w:r>
      <w:r>
        <w:rPr>
          <w:noProof/>
        </w:rPr>
        <w:fldChar w:fldCharType="end"/>
      </w:r>
    </w:p>
    <w:p w14:paraId="37D818EC" w14:textId="5A88E4D0" w:rsidR="00171BDA" w:rsidRDefault="00171BDA">
      <w:pPr>
        <w:pStyle w:val="TOC7"/>
        <w:rPr>
          <w:rFonts w:asciiTheme="minorHAnsi" w:eastAsiaTheme="minorEastAsia" w:hAnsiTheme="minorHAnsi" w:cstheme="minorBidi"/>
          <w:noProof/>
          <w:sz w:val="22"/>
          <w:szCs w:val="22"/>
          <w:lang w:eastAsia="en-GB"/>
        </w:rPr>
      </w:pPr>
      <w:r>
        <w:rPr>
          <w:noProof/>
          <w:lang w:eastAsia="zh-CN"/>
        </w:rPr>
        <w:t>12.3.1.2.4.6.2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_Toc105505228 \h </w:instrText>
      </w:r>
      <w:r>
        <w:rPr>
          <w:noProof/>
        </w:rPr>
      </w:r>
      <w:r>
        <w:rPr>
          <w:noProof/>
        </w:rPr>
        <w:fldChar w:fldCharType="separate"/>
      </w:r>
      <w:r>
        <w:rPr>
          <w:noProof/>
        </w:rPr>
        <w:t>168</w:t>
      </w:r>
      <w:r>
        <w:rPr>
          <w:noProof/>
        </w:rPr>
        <w:fldChar w:fldCharType="end"/>
      </w:r>
    </w:p>
    <w:p w14:paraId="7840F8F0" w14:textId="1A19D8E3" w:rsidR="00171BDA" w:rsidRDefault="00171BDA">
      <w:pPr>
        <w:pStyle w:val="TOC7"/>
        <w:rPr>
          <w:rFonts w:asciiTheme="minorHAnsi" w:eastAsiaTheme="minorEastAsia" w:hAnsiTheme="minorHAnsi" w:cstheme="minorBidi"/>
          <w:noProof/>
          <w:sz w:val="22"/>
          <w:szCs w:val="22"/>
          <w:lang w:eastAsia="en-GB"/>
        </w:rPr>
      </w:pPr>
      <w:r>
        <w:rPr>
          <w:noProof/>
          <w:lang w:eastAsia="zh-CN"/>
        </w:rPr>
        <w:t>12.3.1.2.4.6</w:t>
      </w:r>
      <w:r w:rsidRPr="000444CB">
        <w:rPr>
          <w:rFonts w:cs="Arial"/>
          <w:noProof/>
          <w:lang w:eastAsia="zh-CN"/>
        </w:rPr>
        <w:t>.3</w:t>
      </w:r>
      <w:r>
        <w:rPr>
          <w:rFonts w:asciiTheme="minorHAnsi" w:eastAsiaTheme="minorEastAsia" w:hAnsiTheme="minorHAnsi" w:cstheme="minorBidi"/>
          <w:noProof/>
          <w:sz w:val="22"/>
          <w:szCs w:val="22"/>
          <w:lang w:eastAsia="en-GB"/>
        </w:rPr>
        <w:tab/>
      </w:r>
      <w:r>
        <w:rPr>
          <w:noProof/>
          <w:lang w:eastAsia="zh-CN"/>
        </w:rPr>
        <w:t>Enumeration PerfNotificationTypes</w:t>
      </w:r>
      <w:r>
        <w:rPr>
          <w:noProof/>
        </w:rPr>
        <w:tab/>
      </w:r>
      <w:r>
        <w:rPr>
          <w:noProof/>
        </w:rPr>
        <w:fldChar w:fldCharType="begin" w:fldLock="1"/>
      </w:r>
      <w:r>
        <w:rPr>
          <w:noProof/>
        </w:rPr>
        <w:instrText xml:space="preserve"> PAGEREF _Toc105505229 \h </w:instrText>
      </w:r>
      <w:r>
        <w:rPr>
          <w:noProof/>
        </w:rPr>
      </w:r>
      <w:r>
        <w:rPr>
          <w:noProof/>
        </w:rPr>
        <w:fldChar w:fldCharType="separate"/>
      </w:r>
      <w:r>
        <w:rPr>
          <w:noProof/>
        </w:rPr>
        <w:t>168</w:t>
      </w:r>
      <w:r>
        <w:rPr>
          <w:noProof/>
        </w:rPr>
        <w:fldChar w:fldCharType="end"/>
      </w:r>
    </w:p>
    <w:p w14:paraId="6F9AFBE8" w14:textId="65EE94C1" w:rsidR="00171BDA" w:rsidRDefault="00171BDA">
      <w:pPr>
        <w:pStyle w:val="TOC7"/>
        <w:rPr>
          <w:rFonts w:asciiTheme="minorHAnsi" w:eastAsiaTheme="minorEastAsia" w:hAnsiTheme="minorHAnsi" w:cstheme="minorBidi"/>
          <w:noProof/>
          <w:sz w:val="22"/>
          <w:szCs w:val="22"/>
          <w:lang w:eastAsia="en-GB"/>
        </w:rPr>
      </w:pPr>
      <w:r>
        <w:rPr>
          <w:noProof/>
          <w:lang w:eastAsia="zh-CN"/>
        </w:rPr>
        <w:t>12.3.1.2.4.6</w:t>
      </w:r>
      <w:r w:rsidRPr="000444CB">
        <w:rPr>
          <w:rFonts w:cs="Arial"/>
          <w:noProof/>
          <w:lang w:eastAsia="zh-CN"/>
        </w:rPr>
        <w:t>.4</w:t>
      </w:r>
      <w:r>
        <w:rPr>
          <w:rFonts w:asciiTheme="minorHAnsi" w:eastAsiaTheme="minorEastAsia" w:hAnsiTheme="minorHAnsi" w:cstheme="minorBidi"/>
          <w:noProof/>
          <w:sz w:val="22"/>
          <w:szCs w:val="22"/>
          <w:lang w:eastAsia="en-GB"/>
        </w:rPr>
        <w:tab/>
      </w:r>
      <w:r>
        <w:rPr>
          <w:noProof/>
          <w:lang w:eastAsia="zh-CN"/>
        </w:rPr>
        <w:t>Enumeration PerfMetricDirection</w:t>
      </w:r>
      <w:r>
        <w:rPr>
          <w:noProof/>
        </w:rPr>
        <w:tab/>
      </w:r>
      <w:r>
        <w:rPr>
          <w:noProof/>
        </w:rPr>
        <w:fldChar w:fldCharType="begin" w:fldLock="1"/>
      </w:r>
      <w:r>
        <w:rPr>
          <w:noProof/>
        </w:rPr>
        <w:instrText xml:space="preserve"> PAGEREF _Toc105505230 \h </w:instrText>
      </w:r>
      <w:r>
        <w:rPr>
          <w:noProof/>
        </w:rPr>
      </w:r>
      <w:r>
        <w:rPr>
          <w:noProof/>
        </w:rPr>
        <w:fldChar w:fldCharType="separate"/>
      </w:r>
      <w:r>
        <w:rPr>
          <w:noProof/>
        </w:rPr>
        <w:t>168</w:t>
      </w:r>
      <w:r>
        <w:rPr>
          <w:noProof/>
        </w:rPr>
        <w:fldChar w:fldCharType="end"/>
      </w:r>
    </w:p>
    <w:p w14:paraId="27BEE2B4" w14:textId="524135B4" w:rsidR="00171BDA" w:rsidRDefault="00171BDA">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Performance data XML file format definition</w:t>
      </w:r>
      <w:r>
        <w:rPr>
          <w:noProof/>
        </w:rPr>
        <w:tab/>
      </w:r>
      <w:r>
        <w:rPr>
          <w:noProof/>
        </w:rPr>
        <w:fldChar w:fldCharType="begin" w:fldLock="1"/>
      </w:r>
      <w:r>
        <w:rPr>
          <w:noProof/>
        </w:rPr>
        <w:instrText xml:space="preserve"> PAGEREF _Toc105505231 \h </w:instrText>
      </w:r>
      <w:r>
        <w:rPr>
          <w:noProof/>
        </w:rPr>
      </w:r>
      <w:r>
        <w:rPr>
          <w:noProof/>
        </w:rPr>
        <w:fldChar w:fldCharType="separate"/>
      </w:r>
      <w:r>
        <w:rPr>
          <w:noProof/>
        </w:rPr>
        <w:t>168</w:t>
      </w:r>
      <w:r>
        <w:rPr>
          <w:noProof/>
        </w:rPr>
        <w:fldChar w:fldCharType="end"/>
      </w:r>
    </w:p>
    <w:p w14:paraId="610BCAC3" w14:textId="0E8CC654" w:rsidR="00171BDA" w:rsidRDefault="00171BDA">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_Toc105505232 \h </w:instrText>
      </w:r>
      <w:r>
        <w:rPr>
          <w:noProof/>
        </w:rPr>
      </w:r>
      <w:r>
        <w:rPr>
          <w:noProof/>
        </w:rPr>
        <w:fldChar w:fldCharType="separate"/>
      </w:r>
      <w:r>
        <w:rPr>
          <w:noProof/>
        </w:rPr>
        <w:t>168</w:t>
      </w:r>
      <w:r>
        <w:rPr>
          <w:noProof/>
        </w:rPr>
        <w:fldChar w:fldCharType="end"/>
      </w:r>
    </w:p>
    <w:p w14:paraId="1C6E7D99" w14:textId="36A4D4E4" w:rsidR="00171BDA" w:rsidRDefault="00171BDA">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Mapping table</w:t>
      </w:r>
      <w:r>
        <w:rPr>
          <w:noProof/>
        </w:rPr>
        <w:tab/>
      </w:r>
      <w:r>
        <w:rPr>
          <w:noProof/>
        </w:rPr>
        <w:fldChar w:fldCharType="begin" w:fldLock="1"/>
      </w:r>
      <w:r>
        <w:rPr>
          <w:noProof/>
        </w:rPr>
        <w:instrText xml:space="preserve"> PAGEREF _Toc105505233 \h </w:instrText>
      </w:r>
      <w:r>
        <w:rPr>
          <w:noProof/>
        </w:rPr>
      </w:r>
      <w:r>
        <w:rPr>
          <w:noProof/>
        </w:rPr>
        <w:fldChar w:fldCharType="separate"/>
      </w:r>
      <w:r>
        <w:rPr>
          <w:noProof/>
        </w:rPr>
        <w:t>168</w:t>
      </w:r>
      <w:r>
        <w:rPr>
          <w:noProof/>
        </w:rPr>
        <w:fldChar w:fldCharType="end"/>
      </w:r>
    </w:p>
    <w:p w14:paraId="55D5197E" w14:textId="7342E6F8" w:rsidR="00171BDA" w:rsidRDefault="00171BDA">
      <w:pPr>
        <w:pStyle w:val="TOC4"/>
        <w:rPr>
          <w:rFonts w:asciiTheme="minorHAnsi" w:eastAsiaTheme="minorEastAsia" w:hAnsiTheme="minorHAnsi" w:cstheme="minorBidi"/>
          <w:noProof/>
          <w:sz w:val="22"/>
          <w:szCs w:val="22"/>
          <w:lang w:eastAsia="en-GB"/>
        </w:rPr>
      </w:pPr>
      <w:r>
        <w:rPr>
          <w:noProof/>
        </w:rPr>
        <w:t>12.3.2.3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_Toc105505234 \h </w:instrText>
      </w:r>
      <w:r>
        <w:rPr>
          <w:noProof/>
        </w:rPr>
      </w:r>
      <w:r>
        <w:rPr>
          <w:noProof/>
        </w:rPr>
        <w:fldChar w:fldCharType="separate"/>
      </w:r>
      <w:r>
        <w:rPr>
          <w:noProof/>
        </w:rPr>
        <w:t>169</w:t>
      </w:r>
      <w:r>
        <w:rPr>
          <w:noProof/>
        </w:rPr>
        <w:fldChar w:fldCharType="end"/>
      </w:r>
    </w:p>
    <w:p w14:paraId="6B3FD87A" w14:textId="7F650F76" w:rsidR="00171BDA" w:rsidRDefault="00171BDA">
      <w:pPr>
        <w:pStyle w:val="TOC5"/>
        <w:rPr>
          <w:rFonts w:asciiTheme="minorHAnsi" w:eastAsiaTheme="minorEastAsia" w:hAnsiTheme="minorHAnsi" w:cstheme="minorBidi"/>
          <w:noProof/>
          <w:sz w:val="22"/>
          <w:szCs w:val="22"/>
          <w:lang w:eastAsia="en-GB"/>
        </w:rPr>
      </w:pPr>
      <w:r>
        <w:rPr>
          <w:noProof/>
        </w:rPr>
        <w:t>12.3.2.3.1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_Toc105505235 \h </w:instrText>
      </w:r>
      <w:r>
        <w:rPr>
          <w:noProof/>
        </w:rPr>
      </w:r>
      <w:r>
        <w:rPr>
          <w:noProof/>
        </w:rPr>
        <w:fldChar w:fldCharType="separate"/>
      </w:r>
      <w:r>
        <w:rPr>
          <w:noProof/>
        </w:rPr>
        <w:t>169</w:t>
      </w:r>
      <w:r>
        <w:rPr>
          <w:noProof/>
        </w:rPr>
        <w:fldChar w:fldCharType="end"/>
      </w:r>
    </w:p>
    <w:p w14:paraId="0B60BB22" w14:textId="714AA57D" w:rsidR="00171BDA" w:rsidRDefault="00171BDA">
      <w:pPr>
        <w:pStyle w:val="TOC5"/>
        <w:rPr>
          <w:rFonts w:asciiTheme="minorHAnsi" w:eastAsiaTheme="minorEastAsia" w:hAnsiTheme="minorHAnsi" w:cstheme="minorBidi"/>
          <w:noProof/>
          <w:sz w:val="22"/>
          <w:szCs w:val="22"/>
          <w:lang w:eastAsia="en-GB"/>
        </w:rPr>
      </w:pPr>
      <w:r>
        <w:rPr>
          <w:noProof/>
        </w:rPr>
        <w:t>12.3.2.3.2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_Toc105505236 \h </w:instrText>
      </w:r>
      <w:r>
        <w:rPr>
          <w:noProof/>
        </w:rPr>
      </w:r>
      <w:r>
        <w:rPr>
          <w:noProof/>
        </w:rPr>
        <w:fldChar w:fldCharType="separate"/>
      </w:r>
      <w:r>
        <w:rPr>
          <w:noProof/>
        </w:rPr>
        <w:t>169</w:t>
      </w:r>
      <w:r>
        <w:rPr>
          <w:noProof/>
        </w:rPr>
        <w:fldChar w:fldCharType="end"/>
      </w:r>
    </w:p>
    <w:p w14:paraId="18F7AFBE" w14:textId="406A411B" w:rsidR="00171BDA" w:rsidRDefault="00171BDA">
      <w:pPr>
        <w:pStyle w:val="TOC4"/>
        <w:rPr>
          <w:rFonts w:asciiTheme="minorHAnsi" w:eastAsiaTheme="minorEastAsia" w:hAnsiTheme="minorHAnsi" w:cstheme="minorBidi"/>
          <w:noProof/>
          <w:sz w:val="22"/>
          <w:szCs w:val="22"/>
          <w:lang w:eastAsia="en-GB"/>
        </w:rPr>
      </w:pPr>
      <w:r>
        <w:rPr>
          <w:noProof/>
        </w:rPr>
        <w:t>12.3.2.4</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_Toc105505237 \h </w:instrText>
      </w:r>
      <w:r>
        <w:rPr>
          <w:noProof/>
        </w:rPr>
      </w:r>
      <w:r>
        <w:rPr>
          <w:noProof/>
        </w:rPr>
        <w:fldChar w:fldCharType="separate"/>
      </w:r>
      <w:r>
        <w:rPr>
          <w:noProof/>
        </w:rPr>
        <w:t>169</w:t>
      </w:r>
      <w:r>
        <w:rPr>
          <w:noProof/>
        </w:rPr>
        <w:fldChar w:fldCharType="end"/>
      </w:r>
    </w:p>
    <w:p w14:paraId="711DBBD3" w14:textId="31A58EA5" w:rsidR="00171BDA" w:rsidRDefault="00171BDA">
      <w:pPr>
        <w:pStyle w:val="TOC2"/>
        <w:rPr>
          <w:rFonts w:asciiTheme="minorHAnsi" w:eastAsiaTheme="minorEastAsia" w:hAnsiTheme="minorHAnsi" w:cstheme="minorBidi"/>
          <w:noProof/>
          <w:sz w:val="22"/>
          <w:szCs w:val="22"/>
          <w:lang w:eastAsia="en-GB"/>
        </w:rPr>
      </w:pPr>
      <w:r>
        <w:rPr>
          <w:noProof/>
          <w:lang w:eastAsia="zh-CN"/>
        </w:rPr>
        <w:t>12.4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_Toc105505238 \h </w:instrText>
      </w:r>
      <w:r>
        <w:rPr>
          <w:noProof/>
        </w:rPr>
      </w:r>
      <w:r>
        <w:rPr>
          <w:noProof/>
        </w:rPr>
        <w:fldChar w:fldCharType="separate"/>
      </w:r>
      <w:r>
        <w:rPr>
          <w:noProof/>
        </w:rPr>
        <w:t>172</w:t>
      </w:r>
      <w:r>
        <w:rPr>
          <w:noProof/>
        </w:rPr>
        <w:fldChar w:fldCharType="end"/>
      </w:r>
    </w:p>
    <w:p w14:paraId="1CBB8983" w14:textId="28C774F0" w:rsidR="00171BDA" w:rsidRDefault="00171BDA">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_Toc105505239 \h </w:instrText>
      </w:r>
      <w:r>
        <w:rPr>
          <w:noProof/>
        </w:rPr>
      </w:r>
      <w:r>
        <w:rPr>
          <w:noProof/>
        </w:rPr>
        <w:fldChar w:fldCharType="separate"/>
      </w:r>
      <w:r>
        <w:rPr>
          <w:noProof/>
        </w:rPr>
        <w:t>172</w:t>
      </w:r>
      <w:r>
        <w:rPr>
          <w:noProof/>
        </w:rPr>
        <w:fldChar w:fldCharType="end"/>
      </w:r>
    </w:p>
    <w:p w14:paraId="619723CE" w14:textId="0B58377B" w:rsidR="00171BDA" w:rsidRDefault="00171BDA">
      <w:pPr>
        <w:pStyle w:val="TOC4"/>
        <w:rPr>
          <w:rFonts w:asciiTheme="minorHAnsi" w:eastAsiaTheme="minorEastAsia" w:hAnsiTheme="minorHAnsi" w:cstheme="minorBidi"/>
          <w:noProof/>
          <w:sz w:val="22"/>
          <w:szCs w:val="22"/>
          <w:lang w:eastAsia="en-GB"/>
        </w:rPr>
      </w:pPr>
      <w:r>
        <w:rPr>
          <w:noProof/>
        </w:rPr>
        <w:t>12.4.1.1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_Toc105505240 \h </w:instrText>
      </w:r>
      <w:r>
        <w:rPr>
          <w:noProof/>
        </w:rPr>
      </w:r>
      <w:r>
        <w:rPr>
          <w:noProof/>
        </w:rPr>
        <w:fldChar w:fldCharType="separate"/>
      </w:r>
      <w:r>
        <w:rPr>
          <w:noProof/>
        </w:rPr>
        <w:t>172</w:t>
      </w:r>
      <w:r>
        <w:rPr>
          <w:noProof/>
        </w:rPr>
        <w:fldChar w:fldCharType="end"/>
      </w:r>
    </w:p>
    <w:p w14:paraId="7E457F08" w14:textId="2893F391" w:rsidR="00171BDA" w:rsidRDefault="00171BDA">
      <w:pPr>
        <w:pStyle w:val="TOC4"/>
        <w:rPr>
          <w:rFonts w:asciiTheme="minorHAnsi" w:eastAsiaTheme="minorEastAsia" w:hAnsiTheme="minorHAnsi" w:cstheme="minorBidi"/>
          <w:noProof/>
          <w:sz w:val="22"/>
          <w:szCs w:val="22"/>
          <w:lang w:eastAsia="en-GB"/>
        </w:rPr>
      </w:pPr>
      <w:r>
        <w:rPr>
          <w:noProof/>
        </w:rPr>
        <w:t>12.4.1.2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_Toc105505241 \h </w:instrText>
      </w:r>
      <w:r>
        <w:rPr>
          <w:noProof/>
        </w:rPr>
      </w:r>
      <w:r>
        <w:rPr>
          <w:noProof/>
        </w:rPr>
        <w:fldChar w:fldCharType="separate"/>
      </w:r>
      <w:r>
        <w:rPr>
          <w:noProof/>
        </w:rPr>
        <w:t>172</w:t>
      </w:r>
      <w:r>
        <w:rPr>
          <w:noProof/>
        </w:rPr>
        <w:fldChar w:fldCharType="end"/>
      </w:r>
    </w:p>
    <w:p w14:paraId="4B275702" w14:textId="5F386CF7" w:rsidR="00171BDA" w:rsidRDefault="00171BDA">
      <w:pPr>
        <w:pStyle w:val="TOC5"/>
        <w:rPr>
          <w:rFonts w:asciiTheme="minorHAnsi" w:eastAsiaTheme="minorEastAsia" w:hAnsiTheme="minorHAnsi" w:cstheme="minorBidi"/>
          <w:noProof/>
          <w:sz w:val="22"/>
          <w:szCs w:val="22"/>
          <w:lang w:eastAsia="en-GB"/>
        </w:rPr>
      </w:pPr>
      <w:r>
        <w:rPr>
          <w:noProof/>
        </w:rPr>
        <w:t>12.4.1.2.1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_Toc105505242 \h </w:instrText>
      </w:r>
      <w:r>
        <w:rPr>
          <w:noProof/>
        </w:rPr>
      </w:r>
      <w:r>
        <w:rPr>
          <w:noProof/>
        </w:rPr>
        <w:fldChar w:fldCharType="separate"/>
      </w:r>
      <w:r>
        <w:rPr>
          <w:noProof/>
        </w:rPr>
        <w:t>172</w:t>
      </w:r>
      <w:r>
        <w:rPr>
          <w:noProof/>
        </w:rPr>
        <w:fldChar w:fldCharType="end"/>
      </w:r>
    </w:p>
    <w:p w14:paraId="3F41C05E" w14:textId="08974086" w:rsidR="00171BDA" w:rsidRDefault="00171BDA">
      <w:pPr>
        <w:pStyle w:val="TOC5"/>
        <w:rPr>
          <w:rFonts w:asciiTheme="minorHAnsi" w:eastAsiaTheme="minorEastAsia" w:hAnsiTheme="minorHAnsi" w:cstheme="minorBidi"/>
          <w:noProof/>
          <w:sz w:val="22"/>
          <w:szCs w:val="22"/>
          <w:lang w:eastAsia="en-GB"/>
        </w:rPr>
      </w:pPr>
      <w:r>
        <w:rPr>
          <w:noProof/>
        </w:rPr>
        <w:t>12.4.1.2.2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_Toc105505243 \h </w:instrText>
      </w:r>
      <w:r>
        <w:rPr>
          <w:noProof/>
        </w:rPr>
      </w:r>
      <w:r>
        <w:rPr>
          <w:noProof/>
        </w:rPr>
        <w:fldChar w:fldCharType="separate"/>
      </w:r>
      <w:r>
        <w:rPr>
          <w:noProof/>
        </w:rPr>
        <w:t>172</w:t>
      </w:r>
      <w:r>
        <w:rPr>
          <w:noProof/>
        </w:rPr>
        <w:fldChar w:fldCharType="end"/>
      </w:r>
    </w:p>
    <w:p w14:paraId="587DAB6A" w14:textId="2E20353E" w:rsidR="00171BDA" w:rsidRDefault="00171BDA">
      <w:pPr>
        <w:pStyle w:val="TOC4"/>
        <w:rPr>
          <w:rFonts w:asciiTheme="minorHAnsi" w:eastAsiaTheme="minorEastAsia" w:hAnsiTheme="minorHAnsi" w:cstheme="minorBidi"/>
          <w:noProof/>
          <w:sz w:val="22"/>
          <w:szCs w:val="22"/>
          <w:lang w:eastAsia="en-GB"/>
        </w:rPr>
      </w:pPr>
      <w:r>
        <w:rPr>
          <w:noProof/>
        </w:rPr>
        <w:t>12.4.1.3</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_Toc105505244 \h </w:instrText>
      </w:r>
      <w:r>
        <w:rPr>
          <w:noProof/>
        </w:rPr>
      </w:r>
      <w:r>
        <w:rPr>
          <w:noProof/>
        </w:rPr>
        <w:fldChar w:fldCharType="separate"/>
      </w:r>
      <w:r>
        <w:rPr>
          <w:noProof/>
        </w:rPr>
        <w:t>172</w:t>
      </w:r>
      <w:r>
        <w:rPr>
          <w:noProof/>
        </w:rPr>
        <w:fldChar w:fldCharType="end"/>
      </w:r>
    </w:p>
    <w:p w14:paraId="6825F678" w14:textId="5BAE8F64" w:rsidR="00171BDA" w:rsidRDefault="00171BDA">
      <w:pPr>
        <w:pStyle w:val="TOC4"/>
        <w:rPr>
          <w:rFonts w:asciiTheme="minorHAnsi" w:eastAsiaTheme="minorEastAsia" w:hAnsiTheme="minorHAnsi" w:cstheme="minorBidi"/>
          <w:noProof/>
          <w:sz w:val="22"/>
          <w:szCs w:val="22"/>
          <w:lang w:eastAsia="en-GB"/>
        </w:rPr>
      </w:pPr>
      <w:r>
        <w:rPr>
          <w:noProof/>
        </w:rPr>
        <w:t>12.4.1.4</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_Toc105505245 \h </w:instrText>
      </w:r>
      <w:r>
        <w:rPr>
          <w:noProof/>
        </w:rPr>
      </w:r>
      <w:r>
        <w:rPr>
          <w:noProof/>
        </w:rPr>
        <w:fldChar w:fldCharType="separate"/>
      </w:r>
      <w:r>
        <w:rPr>
          <w:noProof/>
        </w:rPr>
        <w:t>172</w:t>
      </w:r>
      <w:r>
        <w:rPr>
          <w:noProof/>
        </w:rPr>
        <w:fldChar w:fldCharType="end"/>
      </w:r>
    </w:p>
    <w:p w14:paraId="136D4831" w14:textId="3032BB19" w:rsidR="00171BDA" w:rsidRDefault="00171BDA">
      <w:pPr>
        <w:pStyle w:val="TOC4"/>
        <w:rPr>
          <w:rFonts w:asciiTheme="minorHAnsi" w:eastAsiaTheme="minorEastAsia" w:hAnsiTheme="minorHAnsi" w:cstheme="minorBidi"/>
          <w:noProof/>
          <w:sz w:val="22"/>
          <w:szCs w:val="22"/>
          <w:lang w:eastAsia="en-GB"/>
        </w:rPr>
      </w:pPr>
      <w:r>
        <w:rPr>
          <w:noProof/>
        </w:rPr>
        <w:t>12.4.1.5</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_Toc105505246 \h </w:instrText>
      </w:r>
      <w:r>
        <w:rPr>
          <w:noProof/>
        </w:rPr>
      </w:r>
      <w:r>
        <w:rPr>
          <w:noProof/>
        </w:rPr>
        <w:fldChar w:fldCharType="separate"/>
      </w:r>
      <w:r>
        <w:rPr>
          <w:noProof/>
        </w:rPr>
        <w:t>172</w:t>
      </w:r>
      <w:r>
        <w:rPr>
          <w:noProof/>
        </w:rPr>
        <w:fldChar w:fldCharType="end"/>
      </w:r>
    </w:p>
    <w:p w14:paraId="6277372C" w14:textId="2D904262" w:rsidR="00171BDA" w:rsidRDefault="00171BDA">
      <w:pPr>
        <w:pStyle w:val="TOC5"/>
        <w:rPr>
          <w:rFonts w:asciiTheme="minorHAnsi" w:eastAsiaTheme="minorEastAsia" w:hAnsiTheme="minorHAnsi" w:cstheme="minorBidi"/>
          <w:noProof/>
          <w:sz w:val="22"/>
          <w:szCs w:val="22"/>
          <w:lang w:eastAsia="en-GB"/>
        </w:rPr>
      </w:pPr>
      <w:r>
        <w:rPr>
          <w:noProof/>
        </w:rPr>
        <w:t>12.4.1.5.1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_Toc105505247 \h </w:instrText>
      </w:r>
      <w:r>
        <w:rPr>
          <w:noProof/>
        </w:rPr>
      </w:r>
      <w:r>
        <w:rPr>
          <w:noProof/>
        </w:rPr>
        <w:fldChar w:fldCharType="separate"/>
      </w:r>
      <w:r>
        <w:rPr>
          <w:noProof/>
        </w:rPr>
        <w:t>172</w:t>
      </w:r>
      <w:r>
        <w:rPr>
          <w:noProof/>
        </w:rPr>
        <w:fldChar w:fldCharType="end"/>
      </w:r>
    </w:p>
    <w:p w14:paraId="128C75BE" w14:textId="2ED466A4" w:rsidR="00171BDA" w:rsidRDefault="00171BDA">
      <w:pPr>
        <w:pStyle w:val="TOC5"/>
        <w:rPr>
          <w:rFonts w:asciiTheme="minorHAnsi" w:eastAsiaTheme="minorEastAsia" w:hAnsiTheme="minorHAnsi" w:cstheme="minorBidi"/>
          <w:noProof/>
          <w:sz w:val="22"/>
          <w:szCs w:val="22"/>
          <w:lang w:eastAsia="en-GB"/>
        </w:rPr>
      </w:pPr>
      <w:r>
        <w:rPr>
          <w:noProof/>
        </w:rPr>
        <w:t>12.4.1.5.2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_Toc105505248 \h </w:instrText>
      </w:r>
      <w:r>
        <w:rPr>
          <w:noProof/>
        </w:rPr>
      </w:r>
      <w:r>
        <w:rPr>
          <w:noProof/>
        </w:rPr>
        <w:fldChar w:fldCharType="separate"/>
      </w:r>
      <w:r>
        <w:rPr>
          <w:noProof/>
        </w:rPr>
        <w:t>173</w:t>
      </w:r>
      <w:r>
        <w:rPr>
          <w:noProof/>
        </w:rPr>
        <w:fldChar w:fldCharType="end"/>
      </w:r>
    </w:p>
    <w:p w14:paraId="318DBCF0" w14:textId="2CF53B12" w:rsidR="00171BDA" w:rsidRDefault="00171BDA">
      <w:pPr>
        <w:pStyle w:val="TOC5"/>
        <w:rPr>
          <w:rFonts w:asciiTheme="minorHAnsi" w:eastAsiaTheme="minorEastAsia" w:hAnsiTheme="minorHAnsi" w:cstheme="minorBidi"/>
          <w:noProof/>
          <w:sz w:val="22"/>
          <w:szCs w:val="22"/>
          <w:lang w:eastAsia="en-GB"/>
        </w:rPr>
      </w:pPr>
      <w:r>
        <w:rPr>
          <w:noProof/>
        </w:rPr>
        <w:t>12.4.1.5.3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_Toc105505249 \h </w:instrText>
      </w:r>
      <w:r>
        <w:rPr>
          <w:noProof/>
        </w:rPr>
      </w:r>
      <w:r>
        <w:rPr>
          <w:noProof/>
        </w:rPr>
        <w:fldChar w:fldCharType="separate"/>
      </w:r>
      <w:r>
        <w:rPr>
          <w:noProof/>
        </w:rPr>
        <w:t>173</w:t>
      </w:r>
      <w:r>
        <w:rPr>
          <w:noProof/>
        </w:rPr>
        <w:fldChar w:fldCharType="end"/>
      </w:r>
    </w:p>
    <w:p w14:paraId="2595FE88" w14:textId="4D961CE9" w:rsidR="00171BDA" w:rsidRDefault="00171BDA">
      <w:pPr>
        <w:pStyle w:val="TOC6"/>
        <w:rPr>
          <w:rFonts w:asciiTheme="minorHAnsi" w:eastAsiaTheme="minorEastAsia" w:hAnsiTheme="minorHAnsi" w:cstheme="minorBidi"/>
          <w:noProof/>
          <w:sz w:val="22"/>
          <w:szCs w:val="22"/>
          <w:lang w:eastAsia="en-GB"/>
        </w:rPr>
      </w:pPr>
      <w:r>
        <w:rPr>
          <w:noProof/>
        </w:rPr>
        <w:t>12.4.1.5.3.1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_Toc105505250 \h </w:instrText>
      </w:r>
      <w:r>
        <w:rPr>
          <w:noProof/>
        </w:rPr>
      </w:r>
      <w:r>
        <w:rPr>
          <w:noProof/>
        </w:rPr>
        <w:fldChar w:fldCharType="separate"/>
      </w:r>
      <w:r>
        <w:rPr>
          <w:noProof/>
        </w:rPr>
        <w:t>173</w:t>
      </w:r>
      <w:r>
        <w:rPr>
          <w:noProof/>
        </w:rPr>
        <w:fldChar w:fldCharType="end"/>
      </w:r>
    </w:p>
    <w:p w14:paraId="06527BDB" w14:textId="5AAAD0A3" w:rsidR="00171BDA" w:rsidRDefault="00171BDA">
      <w:pPr>
        <w:pStyle w:val="TOC6"/>
        <w:rPr>
          <w:rFonts w:asciiTheme="minorHAnsi" w:eastAsiaTheme="minorEastAsia" w:hAnsiTheme="minorHAnsi" w:cstheme="minorBidi"/>
          <w:noProof/>
          <w:sz w:val="22"/>
          <w:szCs w:val="22"/>
          <w:lang w:eastAsia="en-GB"/>
        </w:rPr>
      </w:pPr>
      <w:r>
        <w:rPr>
          <w:noProof/>
        </w:rPr>
        <w:t>12.4.1.5.3.2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_Toc105505251 \h </w:instrText>
      </w:r>
      <w:r>
        <w:rPr>
          <w:noProof/>
        </w:rPr>
      </w:r>
      <w:r>
        <w:rPr>
          <w:noProof/>
        </w:rPr>
        <w:fldChar w:fldCharType="separate"/>
      </w:r>
      <w:r>
        <w:rPr>
          <w:noProof/>
        </w:rPr>
        <w:t>173</w:t>
      </w:r>
      <w:r>
        <w:rPr>
          <w:noProof/>
        </w:rPr>
        <w:fldChar w:fldCharType="end"/>
      </w:r>
    </w:p>
    <w:p w14:paraId="256628DF" w14:textId="02C6E7DD" w:rsidR="00171BDA" w:rsidRDefault="00171BDA">
      <w:pPr>
        <w:pStyle w:val="TOC6"/>
        <w:rPr>
          <w:rFonts w:asciiTheme="minorHAnsi" w:eastAsiaTheme="minorEastAsia" w:hAnsiTheme="minorHAnsi" w:cstheme="minorBidi"/>
          <w:noProof/>
          <w:sz w:val="22"/>
          <w:szCs w:val="22"/>
          <w:lang w:eastAsia="en-GB"/>
        </w:rPr>
      </w:pPr>
      <w:r>
        <w:rPr>
          <w:noProof/>
        </w:rPr>
        <w:t>12.4.1.5.3.3</w:t>
      </w:r>
      <w:r>
        <w:rPr>
          <w:rFonts w:asciiTheme="minorHAnsi" w:eastAsiaTheme="minorEastAsia" w:hAnsiTheme="minorHAnsi" w:cstheme="minorBidi"/>
          <w:noProof/>
          <w:sz w:val="22"/>
          <w:szCs w:val="22"/>
          <w:lang w:eastAsia="en-GB"/>
        </w:rPr>
        <w:tab/>
      </w:r>
      <w:r>
        <w:rPr>
          <w:noProof/>
        </w:rPr>
        <w:t xml:space="preserve">Enumeration </w:t>
      </w:r>
      <w:r w:rsidRPr="000444CB">
        <w:rPr>
          <w:noProof/>
          <w:lang w:val="en" w:eastAsia="zh-CN"/>
        </w:rPr>
        <w:t>HeartbeatNotificationTypes</w:t>
      </w:r>
      <w:r>
        <w:rPr>
          <w:noProof/>
        </w:rPr>
        <w:tab/>
      </w:r>
      <w:r>
        <w:rPr>
          <w:noProof/>
        </w:rPr>
        <w:fldChar w:fldCharType="begin" w:fldLock="1"/>
      </w:r>
      <w:r>
        <w:rPr>
          <w:noProof/>
        </w:rPr>
        <w:instrText xml:space="preserve"> PAGEREF _Toc105505252 \h </w:instrText>
      </w:r>
      <w:r>
        <w:rPr>
          <w:noProof/>
        </w:rPr>
      </w:r>
      <w:r>
        <w:rPr>
          <w:noProof/>
        </w:rPr>
        <w:fldChar w:fldCharType="separate"/>
      </w:r>
      <w:r>
        <w:rPr>
          <w:noProof/>
        </w:rPr>
        <w:t>173</w:t>
      </w:r>
      <w:r>
        <w:rPr>
          <w:noProof/>
        </w:rPr>
        <w:fldChar w:fldCharType="end"/>
      </w:r>
    </w:p>
    <w:p w14:paraId="5B3AC236" w14:textId="46E9F9DC" w:rsidR="00171BDA" w:rsidRDefault="00171BDA">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_Toc105505253 \h </w:instrText>
      </w:r>
      <w:r>
        <w:rPr>
          <w:noProof/>
        </w:rPr>
      </w:r>
      <w:r>
        <w:rPr>
          <w:noProof/>
        </w:rPr>
        <w:fldChar w:fldCharType="separate"/>
      </w:r>
      <w:r>
        <w:rPr>
          <w:noProof/>
        </w:rPr>
        <w:t>173</w:t>
      </w:r>
      <w:r>
        <w:rPr>
          <w:noProof/>
        </w:rPr>
        <w:fldChar w:fldCharType="end"/>
      </w:r>
    </w:p>
    <w:p w14:paraId="78396B3A" w14:textId="715BBA8A" w:rsidR="00171BDA" w:rsidRDefault="00171BDA">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_Toc105505254 \h </w:instrText>
      </w:r>
      <w:r>
        <w:rPr>
          <w:noProof/>
        </w:rPr>
      </w:r>
      <w:r>
        <w:rPr>
          <w:noProof/>
        </w:rPr>
        <w:fldChar w:fldCharType="separate"/>
      </w:r>
      <w:r>
        <w:rPr>
          <w:noProof/>
        </w:rPr>
        <w:t>173</w:t>
      </w:r>
      <w:r>
        <w:rPr>
          <w:noProof/>
        </w:rPr>
        <w:fldChar w:fldCharType="end"/>
      </w:r>
    </w:p>
    <w:p w14:paraId="4DD39990" w14:textId="366800EC" w:rsidR="00171BDA" w:rsidRDefault="00171BDA">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_Toc105505255 \h </w:instrText>
      </w:r>
      <w:r>
        <w:rPr>
          <w:noProof/>
        </w:rPr>
      </w:r>
      <w:r>
        <w:rPr>
          <w:noProof/>
        </w:rPr>
        <w:fldChar w:fldCharType="separate"/>
      </w:r>
      <w:r>
        <w:rPr>
          <w:noProof/>
        </w:rPr>
        <w:t>173</w:t>
      </w:r>
      <w:r>
        <w:rPr>
          <w:noProof/>
        </w:rPr>
        <w:fldChar w:fldCharType="end"/>
      </w:r>
    </w:p>
    <w:p w14:paraId="49B70F24" w14:textId="68347E87" w:rsidR="00171BDA" w:rsidRDefault="00171BDA">
      <w:pPr>
        <w:pStyle w:val="TOC5"/>
        <w:rPr>
          <w:rFonts w:asciiTheme="minorHAnsi" w:eastAsiaTheme="minorEastAsia" w:hAnsiTheme="minorHAnsi" w:cstheme="minorBidi"/>
          <w:noProof/>
          <w:sz w:val="22"/>
          <w:szCs w:val="22"/>
          <w:lang w:eastAsia="en-GB"/>
        </w:rPr>
      </w:pPr>
      <w:r>
        <w:rPr>
          <w:noProof/>
        </w:rPr>
        <w:t>12.4.2.2.1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_Toc105505256 \h </w:instrText>
      </w:r>
      <w:r>
        <w:rPr>
          <w:noProof/>
        </w:rPr>
      </w:r>
      <w:r>
        <w:rPr>
          <w:noProof/>
        </w:rPr>
        <w:fldChar w:fldCharType="separate"/>
      </w:r>
      <w:r>
        <w:rPr>
          <w:noProof/>
        </w:rPr>
        <w:t>173</w:t>
      </w:r>
      <w:r>
        <w:rPr>
          <w:noProof/>
        </w:rPr>
        <w:fldChar w:fldCharType="end"/>
      </w:r>
    </w:p>
    <w:p w14:paraId="0ECCAC27" w14:textId="47E12E86" w:rsidR="00171BDA" w:rsidRDefault="00171BDA">
      <w:pPr>
        <w:pStyle w:val="TOC6"/>
        <w:rPr>
          <w:rFonts w:asciiTheme="minorHAnsi" w:eastAsiaTheme="minorEastAsia" w:hAnsiTheme="minorHAnsi" w:cstheme="minorBidi"/>
          <w:noProof/>
          <w:sz w:val="22"/>
          <w:szCs w:val="22"/>
          <w:lang w:eastAsia="en-GB"/>
        </w:rPr>
      </w:pPr>
      <w:r>
        <w:rPr>
          <w:noProof/>
        </w:rPr>
        <w:t>12.4.2.2.1.1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_Toc105505257 \h </w:instrText>
      </w:r>
      <w:r>
        <w:rPr>
          <w:noProof/>
        </w:rPr>
      </w:r>
      <w:r>
        <w:rPr>
          <w:noProof/>
        </w:rPr>
        <w:fldChar w:fldCharType="separate"/>
      </w:r>
      <w:r>
        <w:rPr>
          <w:noProof/>
        </w:rPr>
        <w:t>173</w:t>
      </w:r>
      <w:r>
        <w:rPr>
          <w:noProof/>
        </w:rPr>
        <w:fldChar w:fldCharType="end"/>
      </w:r>
    </w:p>
    <w:p w14:paraId="5CF50000" w14:textId="7D273E0D" w:rsidR="00171BDA" w:rsidRDefault="00171BDA">
      <w:pPr>
        <w:pStyle w:val="TOC6"/>
        <w:rPr>
          <w:rFonts w:asciiTheme="minorHAnsi" w:eastAsiaTheme="minorEastAsia" w:hAnsiTheme="minorHAnsi" w:cstheme="minorBidi"/>
          <w:noProof/>
          <w:sz w:val="22"/>
          <w:szCs w:val="22"/>
          <w:lang w:eastAsia="en-GB"/>
        </w:rPr>
      </w:pPr>
      <w:r>
        <w:rPr>
          <w:noProof/>
        </w:rPr>
        <w:t>12.4.2.2.1.2</w:t>
      </w:r>
      <w:r>
        <w:rPr>
          <w:rFonts w:asciiTheme="minorHAnsi" w:eastAsiaTheme="minorEastAsia" w:hAnsiTheme="minorHAnsi" w:cstheme="minorBidi"/>
          <w:noProof/>
          <w:sz w:val="22"/>
          <w:szCs w:val="22"/>
          <w:lang w:eastAsia="en-GB"/>
        </w:rPr>
        <w:tab/>
      </w:r>
      <w:r>
        <w:rPr>
          <w:noProof/>
        </w:rPr>
        <w:t>Notification parameter mapping principles</w:t>
      </w:r>
      <w:r>
        <w:rPr>
          <w:noProof/>
        </w:rPr>
        <w:tab/>
      </w:r>
      <w:r>
        <w:rPr>
          <w:noProof/>
        </w:rPr>
        <w:fldChar w:fldCharType="begin" w:fldLock="1"/>
      </w:r>
      <w:r>
        <w:rPr>
          <w:noProof/>
        </w:rPr>
        <w:instrText xml:space="preserve"> PAGEREF _Toc105505258 \h </w:instrText>
      </w:r>
      <w:r>
        <w:rPr>
          <w:noProof/>
        </w:rPr>
      </w:r>
      <w:r>
        <w:rPr>
          <w:noProof/>
        </w:rPr>
        <w:fldChar w:fldCharType="separate"/>
      </w:r>
      <w:r>
        <w:rPr>
          <w:noProof/>
        </w:rPr>
        <w:t>174</w:t>
      </w:r>
      <w:r>
        <w:rPr>
          <w:noProof/>
        </w:rPr>
        <w:fldChar w:fldCharType="end"/>
      </w:r>
    </w:p>
    <w:p w14:paraId="3E0DE3CE" w14:textId="1A8335A8" w:rsidR="00171BDA" w:rsidRDefault="00171BDA">
      <w:pPr>
        <w:pStyle w:val="TOC5"/>
        <w:rPr>
          <w:rFonts w:asciiTheme="minorHAnsi" w:eastAsiaTheme="minorEastAsia" w:hAnsiTheme="minorHAnsi" w:cstheme="minorBidi"/>
          <w:noProof/>
          <w:sz w:val="22"/>
          <w:szCs w:val="22"/>
          <w:lang w:eastAsia="en-GB"/>
        </w:rPr>
      </w:pPr>
      <w:r>
        <w:rPr>
          <w:noProof/>
        </w:rPr>
        <w:t>12.4.2.2.2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_Toc105505259 \h </w:instrText>
      </w:r>
      <w:r>
        <w:rPr>
          <w:noProof/>
        </w:rPr>
      </w:r>
      <w:r>
        <w:rPr>
          <w:noProof/>
        </w:rPr>
        <w:fldChar w:fldCharType="separate"/>
      </w:r>
      <w:r>
        <w:rPr>
          <w:noProof/>
        </w:rPr>
        <w:t>174</w:t>
      </w:r>
      <w:r>
        <w:rPr>
          <w:noProof/>
        </w:rPr>
        <w:fldChar w:fldCharType="end"/>
      </w:r>
    </w:p>
    <w:p w14:paraId="35E92D94" w14:textId="3D25FD6D" w:rsidR="00171BDA" w:rsidRDefault="00171BDA">
      <w:pPr>
        <w:pStyle w:val="TOC2"/>
        <w:rPr>
          <w:rFonts w:asciiTheme="minorHAnsi" w:eastAsiaTheme="minorEastAsia" w:hAnsiTheme="minorHAnsi" w:cstheme="minorBidi"/>
          <w:noProof/>
          <w:sz w:val="22"/>
          <w:szCs w:val="22"/>
          <w:lang w:eastAsia="en-GB"/>
        </w:rPr>
      </w:pPr>
      <w:r>
        <w:rPr>
          <w:noProof/>
          <w:lang w:eastAsia="de-DE"/>
        </w:rPr>
        <w:t>12.5</w:t>
      </w:r>
      <w:r>
        <w:rPr>
          <w:rFonts w:asciiTheme="minorHAnsi" w:eastAsiaTheme="minorEastAsia" w:hAnsiTheme="minorHAnsi" w:cstheme="minorBidi"/>
          <w:noProof/>
          <w:sz w:val="22"/>
          <w:szCs w:val="22"/>
          <w:lang w:eastAsia="en-GB"/>
        </w:rPr>
        <w:tab/>
      </w:r>
      <w:r>
        <w:rPr>
          <w:noProof/>
          <w:lang w:eastAsia="de-DE"/>
        </w:rPr>
        <w:t>Streaming data reporting service</w:t>
      </w:r>
      <w:r>
        <w:rPr>
          <w:noProof/>
        </w:rPr>
        <w:tab/>
      </w:r>
      <w:r>
        <w:rPr>
          <w:noProof/>
        </w:rPr>
        <w:fldChar w:fldCharType="begin" w:fldLock="1"/>
      </w:r>
      <w:r>
        <w:rPr>
          <w:noProof/>
        </w:rPr>
        <w:instrText xml:space="preserve"> PAGEREF _Toc105505260 \h </w:instrText>
      </w:r>
      <w:r>
        <w:rPr>
          <w:noProof/>
        </w:rPr>
      </w:r>
      <w:r>
        <w:rPr>
          <w:noProof/>
        </w:rPr>
        <w:fldChar w:fldCharType="separate"/>
      </w:r>
      <w:r>
        <w:rPr>
          <w:noProof/>
        </w:rPr>
        <w:t>174</w:t>
      </w:r>
      <w:r>
        <w:rPr>
          <w:noProof/>
        </w:rPr>
        <w:fldChar w:fldCharType="end"/>
      </w:r>
    </w:p>
    <w:p w14:paraId="4D865524" w14:textId="1AF3BD2F" w:rsidR="00171BDA" w:rsidRDefault="00171BDA">
      <w:pPr>
        <w:pStyle w:val="TOC3"/>
        <w:rPr>
          <w:rFonts w:asciiTheme="minorHAnsi" w:eastAsiaTheme="minorEastAsia" w:hAnsiTheme="minorHAnsi" w:cstheme="minorBidi"/>
          <w:noProof/>
          <w:sz w:val="22"/>
          <w:szCs w:val="22"/>
          <w:lang w:eastAsia="en-GB"/>
        </w:rPr>
      </w:pPr>
      <w:r>
        <w:rPr>
          <w:noProof/>
          <w:lang w:eastAsia="de-DE"/>
        </w:rPr>
        <w:t>12.5.1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_Toc105505261 \h </w:instrText>
      </w:r>
      <w:r>
        <w:rPr>
          <w:noProof/>
        </w:rPr>
      </w:r>
      <w:r>
        <w:rPr>
          <w:noProof/>
        </w:rPr>
        <w:fldChar w:fldCharType="separate"/>
      </w:r>
      <w:r>
        <w:rPr>
          <w:noProof/>
        </w:rPr>
        <w:t>174</w:t>
      </w:r>
      <w:r>
        <w:rPr>
          <w:noProof/>
        </w:rPr>
        <w:fldChar w:fldCharType="end"/>
      </w:r>
    </w:p>
    <w:p w14:paraId="357D1FC5" w14:textId="6E85A7DB" w:rsidR="00171BDA" w:rsidRDefault="00171BDA">
      <w:pPr>
        <w:pStyle w:val="TOC4"/>
        <w:rPr>
          <w:rFonts w:asciiTheme="minorHAnsi" w:eastAsiaTheme="minorEastAsia" w:hAnsiTheme="minorHAnsi" w:cstheme="minorBidi"/>
          <w:noProof/>
          <w:sz w:val="22"/>
          <w:szCs w:val="22"/>
          <w:lang w:eastAsia="en-GB"/>
        </w:rPr>
      </w:pPr>
      <w:r>
        <w:rPr>
          <w:noProof/>
          <w:lang w:eastAsia="de-DE"/>
        </w:rPr>
        <w:t>12.5.1.1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_Toc105505262 \h </w:instrText>
      </w:r>
      <w:r>
        <w:rPr>
          <w:noProof/>
        </w:rPr>
      </w:r>
      <w:r>
        <w:rPr>
          <w:noProof/>
        </w:rPr>
        <w:fldChar w:fldCharType="separate"/>
      </w:r>
      <w:r>
        <w:rPr>
          <w:noProof/>
        </w:rPr>
        <w:t>174</w:t>
      </w:r>
      <w:r>
        <w:rPr>
          <w:noProof/>
        </w:rPr>
        <w:fldChar w:fldCharType="end"/>
      </w:r>
    </w:p>
    <w:p w14:paraId="1C388C4E" w14:textId="3109018F" w:rsidR="00171BDA" w:rsidRDefault="00171BDA">
      <w:pPr>
        <w:pStyle w:val="TOC5"/>
        <w:rPr>
          <w:rFonts w:asciiTheme="minorHAnsi" w:eastAsiaTheme="minorEastAsia" w:hAnsiTheme="minorHAnsi" w:cstheme="minorBidi"/>
          <w:noProof/>
          <w:sz w:val="22"/>
          <w:szCs w:val="22"/>
          <w:lang w:eastAsia="en-GB"/>
        </w:rPr>
      </w:pPr>
      <w:r>
        <w:rPr>
          <w:noProof/>
          <w:lang w:eastAsia="de-DE"/>
        </w:rPr>
        <w:t>12.5.1.1.1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_Toc105505263 \h </w:instrText>
      </w:r>
      <w:r>
        <w:rPr>
          <w:noProof/>
        </w:rPr>
      </w:r>
      <w:r>
        <w:rPr>
          <w:noProof/>
        </w:rPr>
        <w:fldChar w:fldCharType="separate"/>
      </w:r>
      <w:r>
        <w:rPr>
          <w:noProof/>
        </w:rPr>
        <w:t>174</w:t>
      </w:r>
      <w:r>
        <w:rPr>
          <w:noProof/>
        </w:rPr>
        <w:fldChar w:fldCharType="end"/>
      </w:r>
    </w:p>
    <w:p w14:paraId="406B479B" w14:textId="7890D2A1" w:rsidR="00171BDA" w:rsidRDefault="00171BDA">
      <w:pPr>
        <w:pStyle w:val="TOC5"/>
        <w:rPr>
          <w:rFonts w:asciiTheme="minorHAnsi" w:eastAsiaTheme="minorEastAsia" w:hAnsiTheme="minorHAnsi" w:cstheme="minorBidi"/>
          <w:noProof/>
          <w:sz w:val="22"/>
          <w:szCs w:val="22"/>
          <w:lang w:eastAsia="en-GB"/>
        </w:rPr>
      </w:pPr>
      <w:r>
        <w:rPr>
          <w:noProof/>
          <w:lang w:eastAsia="de-DE"/>
        </w:rPr>
        <w:t>12.5.1.1.2</w:t>
      </w:r>
      <w:r>
        <w:rPr>
          <w:rFonts w:asciiTheme="minorHAnsi" w:eastAsiaTheme="minorEastAsia" w:hAnsiTheme="minorHAnsi" w:cstheme="minorBidi"/>
          <w:noProof/>
          <w:sz w:val="22"/>
          <w:szCs w:val="22"/>
          <w:lang w:eastAsia="en-GB"/>
        </w:rPr>
        <w:tab/>
      </w:r>
      <w:r>
        <w:rPr>
          <w:noProof/>
          <w:lang w:eastAsia="de-DE"/>
        </w:rPr>
        <w:t>Operation "establishStreamingConnection"</w:t>
      </w:r>
      <w:r>
        <w:rPr>
          <w:noProof/>
        </w:rPr>
        <w:tab/>
      </w:r>
      <w:r>
        <w:rPr>
          <w:noProof/>
        </w:rPr>
        <w:fldChar w:fldCharType="begin" w:fldLock="1"/>
      </w:r>
      <w:r>
        <w:rPr>
          <w:noProof/>
        </w:rPr>
        <w:instrText xml:space="preserve"> PAGEREF _Toc105505264 \h </w:instrText>
      </w:r>
      <w:r>
        <w:rPr>
          <w:noProof/>
        </w:rPr>
      </w:r>
      <w:r>
        <w:rPr>
          <w:noProof/>
        </w:rPr>
        <w:fldChar w:fldCharType="separate"/>
      </w:r>
      <w:r>
        <w:rPr>
          <w:noProof/>
        </w:rPr>
        <w:t>174</w:t>
      </w:r>
      <w:r>
        <w:rPr>
          <w:noProof/>
        </w:rPr>
        <w:fldChar w:fldCharType="end"/>
      </w:r>
    </w:p>
    <w:p w14:paraId="6EA6D2C8" w14:textId="2679F158" w:rsidR="00171BDA" w:rsidRDefault="00171BDA">
      <w:pPr>
        <w:pStyle w:val="TOC5"/>
        <w:rPr>
          <w:rFonts w:asciiTheme="minorHAnsi" w:eastAsiaTheme="minorEastAsia" w:hAnsiTheme="minorHAnsi" w:cstheme="minorBidi"/>
          <w:noProof/>
          <w:sz w:val="22"/>
          <w:szCs w:val="22"/>
          <w:lang w:eastAsia="en-GB"/>
        </w:rPr>
      </w:pPr>
      <w:r>
        <w:rPr>
          <w:noProof/>
          <w:lang w:eastAsia="de-DE"/>
        </w:rPr>
        <w:t>12.5.1.1.3</w:t>
      </w:r>
      <w:r>
        <w:rPr>
          <w:rFonts w:asciiTheme="minorHAnsi" w:eastAsiaTheme="minorEastAsia" w:hAnsiTheme="minorHAnsi" w:cstheme="minorBidi"/>
          <w:noProof/>
          <w:sz w:val="22"/>
          <w:szCs w:val="22"/>
          <w:lang w:eastAsia="en-GB"/>
        </w:rPr>
        <w:tab/>
      </w:r>
      <w:r>
        <w:rPr>
          <w:noProof/>
          <w:lang w:eastAsia="de-DE"/>
        </w:rPr>
        <w:t>Operation "terminateStreamingConnection"</w:t>
      </w:r>
      <w:r>
        <w:rPr>
          <w:noProof/>
        </w:rPr>
        <w:tab/>
      </w:r>
      <w:r>
        <w:rPr>
          <w:noProof/>
        </w:rPr>
        <w:fldChar w:fldCharType="begin" w:fldLock="1"/>
      </w:r>
      <w:r>
        <w:rPr>
          <w:noProof/>
        </w:rPr>
        <w:instrText xml:space="preserve"> PAGEREF _Toc105505265 \h </w:instrText>
      </w:r>
      <w:r>
        <w:rPr>
          <w:noProof/>
        </w:rPr>
      </w:r>
      <w:r>
        <w:rPr>
          <w:noProof/>
        </w:rPr>
        <w:fldChar w:fldCharType="separate"/>
      </w:r>
      <w:r>
        <w:rPr>
          <w:noProof/>
        </w:rPr>
        <w:t>177</w:t>
      </w:r>
      <w:r>
        <w:rPr>
          <w:noProof/>
        </w:rPr>
        <w:fldChar w:fldCharType="end"/>
      </w:r>
    </w:p>
    <w:p w14:paraId="10F13BD2" w14:textId="33DA487C" w:rsidR="00171BDA" w:rsidRDefault="00171BDA">
      <w:pPr>
        <w:pStyle w:val="TOC5"/>
        <w:rPr>
          <w:rFonts w:asciiTheme="minorHAnsi" w:eastAsiaTheme="minorEastAsia" w:hAnsiTheme="minorHAnsi" w:cstheme="minorBidi"/>
          <w:noProof/>
          <w:sz w:val="22"/>
          <w:szCs w:val="22"/>
          <w:lang w:eastAsia="en-GB"/>
        </w:rPr>
      </w:pPr>
      <w:r>
        <w:rPr>
          <w:noProof/>
          <w:lang w:eastAsia="de-DE"/>
        </w:rPr>
        <w:t>12.5.1.1.4</w:t>
      </w:r>
      <w:r>
        <w:rPr>
          <w:rFonts w:asciiTheme="minorHAnsi" w:eastAsiaTheme="minorEastAsia" w:hAnsiTheme="minorHAnsi" w:cstheme="minorBidi"/>
          <w:noProof/>
          <w:sz w:val="22"/>
          <w:szCs w:val="22"/>
          <w:lang w:eastAsia="en-GB"/>
        </w:rPr>
        <w:tab/>
      </w:r>
      <w:r>
        <w:rPr>
          <w:noProof/>
          <w:lang w:eastAsia="de-DE"/>
        </w:rPr>
        <w:t>Operation "reportStreamData"</w:t>
      </w:r>
      <w:r>
        <w:rPr>
          <w:noProof/>
        </w:rPr>
        <w:tab/>
      </w:r>
      <w:r>
        <w:rPr>
          <w:noProof/>
        </w:rPr>
        <w:fldChar w:fldCharType="begin" w:fldLock="1"/>
      </w:r>
      <w:r>
        <w:rPr>
          <w:noProof/>
        </w:rPr>
        <w:instrText xml:space="preserve"> PAGEREF _Toc105505266 \h </w:instrText>
      </w:r>
      <w:r>
        <w:rPr>
          <w:noProof/>
        </w:rPr>
      </w:r>
      <w:r>
        <w:rPr>
          <w:noProof/>
        </w:rPr>
        <w:fldChar w:fldCharType="separate"/>
      </w:r>
      <w:r>
        <w:rPr>
          <w:noProof/>
        </w:rPr>
        <w:t>177</w:t>
      </w:r>
      <w:r>
        <w:rPr>
          <w:noProof/>
        </w:rPr>
        <w:fldChar w:fldCharType="end"/>
      </w:r>
    </w:p>
    <w:p w14:paraId="11908FD4" w14:textId="04435785" w:rsidR="00171BDA" w:rsidRDefault="00171BDA">
      <w:pPr>
        <w:pStyle w:val="TOC5"/>
        <w:rPr>
          <w:rFonts w:asciiTheme="minorHAnsi" w:eastAsiaTheme="minorEastAsia" w:hAnsiTheme="minorHAnsi" w:cstheme="minorBidi"/>
          <w:noProof/>
          <w:sz w:val="22"/>
          <w:szCs w:val="22"/>
          <w:lang w:eastAsia="en-GB"/>
        </w:rPr>
      </w:pPr>
      <w:r>
        <w:rPr>
          <w:noProof/>
          <w:lang w:eastAsia="de-DE"/>
        </w:rPr>
        <w:t>12.5.1.1.5</w:t>
      </w:r>
      <w:r>
        <w:rPr>
          <w:rFonts w:asciiTheme="minorHAnsi" w:eastAsiaTheme="minorEastAsia" w:hAnsiTheme="minorHAnsi" w:cstheme="minorBidi"/>
          <w:noProof/>
          <w:sz w:val="22"/>
          <w:szCs w:val="22"/>
          <w:lang w:eastAsia="en-GB"/>
        </w:rPr>
        <w:tab/>
      </w:r>
      <w:r>
        <w:rPr>
          <w:noProof/>
          <w:lang w:eastAsia="de-DE"/>
        </w:rPr>
        <w:t>Operation "addStream"</w:t>
      </w:r>
      <w:r>
        <w:rPr>
          <w:noProof/>
        </w:rPr>
        <w:tab/>
      </w:r>
      <w:r>
        <w:rPr>
          <w:noProof/>
        </w:rPr>
        <w:fldChar w:fldCharType="begin" w:fldLock="1"/>
      </w:r>
      <w:r>
        <w:rPr>
          <w:noProof/>
        </w:rPr>
        <w:instrText xml:space="preserve"> PAGEREF _Toc105505267 \h </w:instrText>
      </w:r>
      <w:r>
        <w:rPr>
          <w:noProof/>
        </w:rPr>
      </w:r>
      <w:r>
        <w:rPr>
          <w:noProof/>
        </w:rPr>
        <w:fldChar w:fldCharType="separate"/>
      </w:r>
      <w:r>
        <w:rPr>
          <w:noProof/>
        </w:rPr>
        <w:t>178</w:t>
      </w:r>
      <w:r>
        <w:rPr>
          <w:noProof/>
        </w:rPr>
        <w:fldChar w:fldCharType="end"/>
      </w:r>
    </w:p>
    <w:p w14:paraId="71EA75C1" w14:textId="4F8B0B53" w:rsidR="00171BDA" w:rsidRDefault="00171BDA">
      <w:pPr>
        <w:pStyle w:val="TOC5"/>
        <w:rPr>
          <w:rFonts w:asciiTheme="minorHAnsi" w:eastAsiaTheme="minorEastAsia" w:hAnsiTheme="minorHAnsi" w:cstheme="minorBidi"/>
          <w:noProof/>
          <w:sz w:val="22"/>
          <w:szCs w:val="22"/>
          <w:lang w:eastAsia="en-GB"/>
        </w:rPr>
      </w:pPr>
      <w:r>
        <w:rPr>
          <w:noProof/>
          <w:lang w:eastAsia="de-DE"/>
        </w:rPr>
        <w:t>12.5.1.1.6</w:t>
      </w:r>
      <w:r>
        <w:rPr>
          <w:rFonts w:asciiTheme="minorHAnsi" w:eastAsiaTheme="minorEastAsia" w:hAnsiTheme="minorHAnsi" w:cstheme="minorBidi"/>
          <w:noProof/>
          <w:sz w:val="22"/>
          <w:szCs w:val="22"/>
          <w:lang w:eastAsia="en-GB"/>
        </w:rPr>
        <w:tab/>
      </w:r>
      <w:r>
        <w:rPr>
          <w:noProof/>
          <w:lang w:eastAsia="de-DE"/>
        </w:rPr>
        <w:t>Operation "deleteStream"</w:t>
      </w:r>
      <w:r>
        <w:rPr>
          <w:noProof/>
        </w:rPr>
        <w:tab/>
      </w:r>
      <w:r>
        <w:rPr>
          <w:noProof/>
        </w:rPr>
        <w:fldChar w:fldCharType="begin" w:fldLock="1"/>
      </w:r>
      <w:r>
        <w:rPr>
          <w:noProof/>
        </w:rPr>
        <w:instrText xml:space="preserve"> PAGEREF _Toc105505268 \h </w:instrText>
      </w:r>
      <w:r>
        <w:rPr>
          <w:noProof/>
        </w:rPr>
      </w:r>
      <w:r>
        <w:rPr>
          <w:noProof/>
        </w:rPr>
        <w:fldChar w:fldCharType="separate"/>
      </w:r>
      <w:r>
        <w:rPr>
          <w:noProof/>
        </w:rPr>
        <w:t>178</w:t>
      </w:r>
      <w:r>
        <w:rPr>
          <w:noProof/>
        </w:rPr>
        <w:fldChar w:fldCharType="end"/>
      </w:r>
    </w:p>
    <w:p w14:paraId="4AB460BA" w14:textId="7701B991" w:rsidR="00171BDA" w:rsidRDefault="00171BDA">
      <w:pPr>
        <w:pStyle w:val="TOC5"/>
        <w:rPr>
          <w:rFonts w:asciiTheme="minorHAnsi" w:eastAsiaTheme="minorEastAsia" w:hAnsiTheme="minorHAnsi" w:cstheme="minorBidi"/>
          <w:noProof/>
          <w:sz w:val="22"/>
          <w:szCs w:val="22"/>
          <w:lang w:eastAsia="en-GB"/>
        </w:rPr>
      </w:pPr>
      <w:r>
        <w:rPr>
          <w:noProof/>
          <w:lang w:eastAsia="de-DE"/>
        </w:rPr>
        <w:t>12.5.1.1.7</w:t>
      </w:r>
      <w:r>
        <w:rPr>
          <w:rFonts w:asciiTheme="minorHAnsi" w:eastAsiaTheme="minorEastAsia" w:hAnsiTheme="minorHAnsi" w:cstheme="minorBidi"/>
          <w:noProof/>
          <w:sz w:val="22"/>
          <w:szCs w:val="22"/>
          <w:lang w:eastAsia="en-GB"/>
        </w:rPr>
        <w:tab/>
      </w:r>
      <w:r>
        <w:rPr>
          <w:noProof/>
          <w:lang w:eastAsia="de-DE"/>
        </w:rPr>
        <w:t>Operation "getConnectionInfo"</w:t>
      </w:r>
      <w:r>
        <w:rPr>
          <w:noProof/>
        </w:rPr>
        <w:tab/>
      </w:r>
      <w:r>
        <w:rPr>
          <w:noProof/>
        </w:rPr>
        <w:fldChar w:fldCharType="begin" w:fldLock="1"/>
      </w:r>
      <w:r>
        <w:rPr>
          <w:noProof/>
        </w:rPr>
        <w:instrText xml:space="preserve"> PAGEREF _Toc105505269 \h </w:instrText>
      </w:r>
      <w:r>
        <w:rPr>
          <w:noProof/>
        </w:rPr>
      </w:r>
      <w:r>
        <w:rPr>
          <w:noProof/>
        </w:rPr>
        <w:fldChar w:fldCharType="separate"/>
      </w:r>
      <w:r>
        <w:rPr>
          <w:noProof/>
        </w:rPr>
        <w:t>179</w:t>
      </w:r>
      <w:r>
        <w:rPr>
          <w:noProof/>
        </w:rPr>
        <w:fldChar w:fldCharType="end"/>
      </w:r>
    </w:p>
    <w:p w14:paraId="04EFA3E7" w14:textId="554378AF" w:rsidR="00171BDA" w:rsidRDefault="00171BDA">
      <w:pPr>
        <w:pStyle w:val="TOC5"/>
        <w:rPr>
          <w:rFonts w:asciiTheme="minorHAnsi" w:eastAsiaTheme="minorEastAsia" w:hAnsiTheme="minorHAnsi" w:cstheme="minorBidi"/>
          <w:noProof/>
          <w:sz w:val="22"/>
          <w:szCs w:val="22"/>
          <w:lang w:eastAsia="en-GB"/>
        </w:rPr>
      </w:pPr>
      <w:r>
        <w:rPr>
          <w:noProof/>
          <w:lang w:eastAsia="de-DE"/>
        </w:rPr>
        <w:t>12.5.1.1.8</w:t>
      </w:r>
      <w:r>
        <w:rPr>
          <w:rFonts w:asciiTheme="minorHAnsi" w:eastAsiaTheme="minorEastAsia" w:hAnsiTheme="minorHAnsi" w:cstheme="minorBidi"/>
          <w:noProof/>
          <w:sz w:val="22"/>
          <w:szCs w:val="22"/>
          <w:lang w:eastAsia="en-GB"/>
        </w:rPr>
        <w:tab/>
      </w:r>
      <w:r>
        <w:rPr>
          <w:noProof/>
          <w:lang w:eastAsia="de-DE"/>
        </w:rPr>
        <w:t>Operation "getStreamInfo"</w:t>
      </w:r>
      <w:r>
        <w:rPr>
          <w:noProof/>
        </w:rPr>
        <w:tab/>
      </w:r>
      <w:r>
        <w:rPr>
          <w:noProof/>
        </w:rPr>
        <w:fldChar w:fldCharType="begin" w:fldLock="1"/>
      </w:r>
      <w:r>
        <w:rPr>
          <w:noProof/>
        </w:rPr>
        <w:instrText xml:space="preserve"> PAGEREF _Toc105505270 \h </w:instrText>
      </w:r>
      <w:r>
        <w:rPr>
          <w:noProof/>
        </w:rPr>
      </w:r>
      <w:r>
        <w:rPr>
          <w:noProof/>
        </w:rPr>
        <w:fldChar w:fldCharType="separate"/>
      </w:r>
      <w:r>
        <w:rPr>
          <w:noProof/>
        </w:rPr>
        <w:t>179</w:t>
      </w:r>
      <w:r>
        <w:rPr>
          <w:noProof/>
        </w:rPr>
        <w:fldChar w:fldCharType="end"/>
      </w:r>
    </w:p>
    <w:p w14:paraId="786F90B5" w14:textId="50CE447B" w:rsidR="00171BDA" w:rsidRDefault="00171BDA">
      <w:pPr>
        <w:pStyle w:val="TOC4"/>
        <w:rPr>
          <w:rFonts w:asciiTheme="minorHAnsi" w:eastAsiaTheme="minorEastAsia" w:hAnsiTheme="minorHAnsi" w:cstheme="minorBidi"/>
          <w:noProof/>
          <w:sz w:val="22"/>
          <w:szCs w:val="22"/>
          <w:lang w:eastAsia="en-GB"/>
        </w:rPr>
      </w:pPr>
      <w:r>
        <w:rPr>
          <w:noProof/>
          <w:lang w:eastAsia="de-DE"/>
        </w:rPr>
        <w:t>12.5.1.2</w:t>
      </w:r>
      <w:r>
        <w:rPr>
          <w:rFonts w:asciiTheme="minorHAnsi" w:eastAsiaTheme="minorEastAsia" w:hAnsiTheme="minorHAnsi" w:cstheme="minorBidi"/>
          <w:noProof/>
          <w:sz w:val="22"/>
          <w:szCs w:val="22"/>
          <w:lang w:eastAsia="en-GB"/>
        </w:rPr>
        <w:tab/>
      </w:r>
      <w:r>
        <w:rPr>
          <w:noProof/>
          <w:lang w:eastAsia="de-DE"/>
        </w:rPr>
        <w:t>Mapping of notifications</w:t>
      </w:r>
      <w:r>
        <w:rPr>
          <w:noProof/>
        </w:rPr>
        <w:tab/>
      </w:r>
      <w:r>
        <w:rPr>
          <w:noProof/>
        </w:rPr>
        <w:fldChar w:fldCharType="begin" w:fldLock="1"/>
      </w:r>
      <w:r>
        <w:rPr>
          <w:noProof/>
        </w:rPr>
        <w:instrText xml:space="preserve"> PAGEREF _Toc105505271 \h </w:instrText>
      </w:r>
      <w:r>
        <w:rPr>
          <w:noProof/>
        </w:rPr>
      </w:r>
      <w:r>
        <w:rPr>
          <w:noProof/>
        </w:rPr>
        <w:fldChar w:fldCharType="separate"/>
      </w:r>
      <w:r>
        <w:rPr>
          <w:noProof/>
        </w:rPr>
        <w:t>180</w:t>
      </w:r>
      <w:r>
        <w:rPr>
          <w:noProof/>
        </w:rPr>
        <w:fldChar w:fldCharType="end"/>
      </w:r>
    </w:p>
    <w:p w14:paraId="6B0F6E01" w14:textId="48A537EB" w:rsidR="00171BDA" w:rsidRDefault="00171BDA">
      <w:pPr>
        <w:pStyle w:val="TOC4"/>
        <w:rPr>
          <w:rFonts w:asciiTheme="minorHAnsi" w:eastAsiaTheme="minorEastAsia" w:hAnsiTheme="minorHAnsi" w:cstheme="minorBidi"/>
          <w:noProof/>
          <w:sz w:val="22"/>
          <w:szCs w:val="22"/>
          <w:lang w:eastAsia="en-GB"/>
        </w:rPr>
      </w:pPr>
      <w:r>
        <w:rPr>
          <w:noProof/>
          <w:lang w:eastAsia="de-DE"/>
        </w:rPr>
        <w:t>12.5.1.3</w:t>
      </w:r>
      <w:r>
        <w:rPr>
          <w:rFonts w:asciiTheme="minorHAnsi" w:eastAsiaTheme="minorEastAsia" w:hAnsiTheme="minorHAnsi" w:cstheme="minorBidi"/>
          <w:noProof/>
          <w:sz w:val="22"/>
          <w:szCs w:val="22"/>
          <w:lang w:eastAsia="en-GB"/>
        </w:rPr>
        <w:tab/>
      </w:r>
      <w:r>
        <w:rPr>
          <w:noProof/>
          <w:lang w:eastAsia="de-DE"/>
        </w:rPr>
        <w:t>Resources</w:t>
      </w:r>
      <w:r>
        <w:rPr>
          <w:noProof/>
        </w:rPr>
        <w:tab/>
      </w:r>
      <w:r>
        <w:rPr>
          <w:noProof/>
        </w:rPr>
        <w:fldChar w:fldCharType="begin" w:fldLock="1"/>
      </w:r>
      <w:r>
        <w:rPr>
          <w:noProof/>
        </w:rPr>
        <w:instrText xml:space="preserve"> PAGEREF _Toc105505272 \h </w:instrText>
      </w:r>
      <w:r>
        <w:rPr>
          <w:noProof/>
        </w:rPr>
      </w:r>
      <w:r>
        <w:rPr>
          <w:noProof/>
        </w:rPr>
        <w:fldChar w:fldCharType="separate"/>
      </w:r>
      <w:r>
        <w:rPr>
          <w:noProof/>
        </w:rPr>
        <w:t>180</w:t>
      </w:r>
      <w:r>
        <w:rPr>
          <w:noProof/>
        </w:rPr>
        <w:fldChar w:fldCharType="end"/>
      </w:r>
    </w:p>
    <w:p w14:paraId="49FC1F1D" w14:textId="6033735B" w:rsidR="00171BDA" w:rsidRDefault="00171BDA">
      <w:pPr>
        <w:pStyle w:val="TOC5"/>
        <w:rPr>
          <w:rFonts w:asciiTheme="minorHAnsi" w:eastAsiaTheme="minorEastAsia" w:hAnsiTheme="minorHAnsi" w:cstheme="minorBidi"/>
          <w:noProof/>
          <w:sz w:val="22"/>
          <w:szCs w:val="22"/>
          <w:lang w:eastAsia="en-GB"/>
        </w:rPr>
      </w:pPr>
      <w:r>
        <w:rPr>
          <w:noProof/>
          <w:lang w:eastAsia="de-DE"/>
        </w:rPr>
        <w:t>12.5.1.3.1</w:t>
      </w:r>
      <w:r>
        <w:rPr>
          <w:rFonts w:asciiTheme="minorHAnsi" w:eastAsiaTheme="minorEastAsia" w:hAnsiTheme="minorHAnsi" w:cstheme="minorBidi"/>
          <w:noProof/>
          <w:sz w:val="22"/>
          <w:szCs w:val="22"/>
          <w:lang w:eastAsia="en-GB"/>
        </w:rPr>
        <w:tab/>
      </w:r>
      <w:r>
        <w:rPr>
          <w:noProof/>
          <w:lang w:eastAsia="de-DE"/>
        </w:rPr>
        <w:t>Resources structure</w:t>
      </w:r>
      <w:r>
        <w:rPr>
          <w:noProof/>
        </w:rPr>
        <w:tab/>
      </w:r>
      <w:r>
        <w:rPr>
          <w:noProof/>
        </w:rPr>
        <w:fldChar w:fldCharType="begin" w:fldLock="1"/>
      </w:r>
      <w:r>
        <w:rPr>
          <w:noProof/>
        </w:rPr>
        <w:instrText xml:space="preserve"> PAGEREF _Toc105505273 \h </w:instrText>
      </w:r>
      <w:r>
        <w:rPr>
          <w:noProof/>
        </w:rPr>
      </w:r>
      <w:r>
        <w:rPr>
          <w:noProof/>
        </w:rPr>
        <w:fldChar w:fldCharType="separate"/>
      </w:r>
      <w:r>
        <w:rPr>
          <w:noProof/>
        </w:rPr>
        <w:t>180</w:t>
      </w:r>
      <w:r>
        <w:rPr>
          <w:noProof/>
        </w:rPr>
        <w:fldChar w:fldCharType="end"/>
      </w:r>
    </w:p>
    <w:p w14:paraId="68427406" w14:textId="05551FE6" w:rsidR="00171BDA" w:rsidRDefault="00171BDA">
      <w:pPr>
        <w:pStyle w:val="TOC5"/>
        <w:rPr>
          <w:rFonts w:asciiTheme="minorHAnsi" w:eastAsiaTheme="minorEastAsia" w:hAnsiTheme="minorHAnsi" w:cstheme="minorBidi"/>
          <w:noProof/>
          <w:sz w:val="22"/>
          <w:szCs w:val="22"/>
          <w:lang w:eastAsia="en-GB"/>
        </w:rPr>
      </w:pPr>
      <w:r>
        <w:rPr>
          <w:noProof/>
          <w:lang w:eastAsia="de-DE"/>
        </w:rPr>
        <w:t>12.5.1.3.2</w:t>
      </w:r>
      <w:r>
        <w:rPr>
          <w:rFonts w:asciiTheme="minorHAnsi" w:eastAsiaTheme="minorEastAsia" w:hAnsiTheme="minorHAnsi" w:cstheme="minorBidi"/>
          <w:noProof/>
          <w:sz w:val="22"/>
          <w:szCs w:val="22"/>
          <w:lang w:eastAsia="en-GB"/>
        </w:rPr>
        <w:tab/>
      </w:r>
      <w:r>
        <w:rPr>
          <w:noProof/>
          <w:lang w:eastAsia="de-DE"/>
        </w:rPr>
        <w:t>Resources definitions</w:t>
      </w:r>
      <w:r>
        <w:rPr>
          <w:noProof/>
        </w:rPr>
        <w:tab/>
      </w:r>
      <w:r>
        <w:rPr>
          <w:noProof/>
        </w:rPr>
        <w:fldChar w:fldCharType="begin" w:fldLock="1"/>
      </w:r>
      <w:r>
        <w:rPr>
          <w:noProof/>
        </w:rPr>
        <w:instrText xml:space="preserve"> PAGEREF _Toc105505274 \h </w:instrText>
      </w:r>
      <w:r>
        <w:rPr>
          <w:noProof/>
        </w:rPr>
      </w:r>
      <w:r>
        <w:rPr>
          <w:noProof/>
        </w:rPr>
        <w:fldChar w:fldCharType="separate"/>
      </w:r>
      <w:r>
        <w:rPr>
          <w:noProof/>
        </w:rPr>
        <w:t>180</w:t>
      </w:r>
      <w:r>
        <w:rPr>
          <w:noProof/>
        </w:rPr>
        <w:fldChar w:fldCharType="end"/>
      </w:r>
    </w:p>
    <w:p w14:paraId="5869F7E0" w14:textId="1097AF3A" w:rsidR="00171BDA" w:rsidRDefault="00171BDA">
      <w:pPr>
        <w:pStyle w:val="TOC4"/>
        <w:rPr>
          <w:rFonts w:asciiTheme="minorHAnsi" w:eastAsiaTheme="minorEastAsia" w:hAnsiTheme="minorHAnsi" w:cstheme="minorBidi"/>
          <w:noProof/>
          <w:sz w:val="22"/>
          <w:szCs w:val="22"/>
          <w:lang w:eastAsia="en-GB"/>
        </w:rPr>
      </w:pPr>
      <w:r>
        <w:rPr>
          <w:noProof/>
          <w:lang w:eastAsia="de-DE"/>
        </w:rPr>
        <w:t>12.5.1.4</w:t>
      </w:r>
      <w:r>
        <w:rPr>
          <w:rFonts w:asciiTheme="minorHAnsi" w:eastAsiaTheme="minorEastAsia" w:hAnsiTheme="minorHAnsi" w:cstheme="minorBidi"/>
          <w:noProof/>
          <w:sz w:val="22"/>
          <w:szCs w:val="22"/>
          <w:lang w:eastAsia="en-GB"/>
        </w:rPr>
        <w:tab/>
      </w:r>
      <w:r>
        <w:rPr>
          <w:noProof/>
          <w:lang w:eastAsia="de-DE"/>
        </w:rPr>
        <w:t>Data type definitions</w:t>
      </w:r>
      <w:r>
        <w:rPr>
          <w:noProof/>
        </w:rPr>
        <w:tab/>
      </w:r>
      <w:r>
        <w:rPr>
          <w:noProof/>
        </w:rPr>
        <w:fldChar w:fldCharType="begin" w:fldLock="1"/>
      </w:r>
      <w:r>
        <w:rPr>
          <w:noProof/>
        </w:rPr>
        <w:instrText xml:space="preserve"> PAGEREF _Toc105505275 \h </w:instrText>
      </w:r>
      <w:r>
        <w:rPr>
          <w:noProof/>
        </w:rPr>
      </w:r>
      <w:r>
        <w:rPr>
          <w:noProof/>
        </w:rPr>
        <w:fldChar w:fldCharType="separate"/>
      </w:r>
      <w:r>
        <w:rPr>
          <w:noProof/>
        </w:rPr>
        <w:t>187</w:t>
      </w:r>
      <w:r>
        <w:rPr>
          <w:noProof/>
        </w:rPr>
        <w:fldChar w:fldCharType="end"/>
      </w:r>
    </w:p>
    <w:p w14:paraId="74572337" w14:textId="1E138F12" w:rsidR="00171BDA" w:rsidRDefault="00171BDA">
      <w:pPr>
        <w:pStyle w:val="TOC5"/>
        <w:rPr>
          <w:rFonts w:asciiTheme="minorHAnsi" w:eastAsiaTheme="minorEastAsia" w:hAnsiTheme="minorHAnsi" w:cstheme="minorBidi"/>
          <w:noProof/>
          <w:sz w:val="22"/>
          <w:szCs w:val="22"/>
          <w:lang w:eastAsia="en-GB"/>
        </w:rPr>
      </w:pPr>
      <w:r>
        <w:rPr>
          <w:noProof/>
          <w:lang w:eastAsia="de-DE"/>
        </w:rPr>
        <w:t>12.5.1.4.1</w:t>
      </w:r>
      <w:r>
        <w:rPr>
          <w:rFonts w:asciiTheme="minorHAnsi" w:eastAsiaTheme="minorEastAsia" w:hAnsiTheme="minorHAnsi" w:cstheme="minorBidi"/>
          <w:noProof/>
          <w:sz w:val="22"/>
          <w:szCs w:val="22"/>
          <w:lang w:eastAsia="en-GB"/>
        </w:rPr>
        <w:tab/>
      </w:r>
      <w:r>
        <w:rPr>
          <w:noProof/>
          <w:lang w:eastAsia="de-DE"/>
        </w:rPr>
        <w:t>General</w:t>
      </w:r>
      <w:r>
        <w:rPr>
          <w:noProof/>
        </w:rPr>
        <w:tab/>
      </w:r>
      <w:r>
        <w:rPr>
          <w:noProof/>
        </w:rPr>
        <w:fldChar w:fldCharType="begin" w:fldLock="1"/>
      </w:r>
      <w:r>
        <w:rPr>
          <w:noProof/>
        </w:rPr>
        <w:instrText xml:space="preserve"> PAGEREF _Toc105505276 \h </w:instrText>
      </w:r>
      <w:r>
        <w:rPr>
          <w:noProof/>
        </w:rPr>
      </w:r>
      <w:r>
        <w:rPr>
          <w:noProof/>
        </w:rPr>
        <w:fldChar w:fldCharType="separate"/>
      </w:r>
      <w:r>
        <w:rPr>
          <w:noProof/>
        </w:rPr>
        <w:t>187</w:t>
      </w:r>
      <w:r>
        <w:rPr>
          <w:noProof/>
        </w:rPr>
        <w:fldChar w:fldCharType="end"/>
      </w:r>
    </w:p>
    <w:p w14:paraId="4DEEE2D3" w14:textId="1646EE4D" w:rsidR="00171BDA" w:rsidRDefault="00171BDA">
      <w:pPr>
        <w:pStyle w:val="TOC5"/>
        <w:rPr>
          <w:rFonts w:asciiTheme="minorHAnsi" w:eastAsiaTheme="minorEastAsia" w:hAnsiTheme="minorHAnsi" w:cstheme="minorBidi"/>
          <w:noProof/>
          <w:sz w:val="22"/>
          <w:szCs w:val="22"/>
          <w:lang w:eastAsia="en-GB"/>
        </w:rPr>
      </w:pPr>
      <w:r>
        <w:rPr>
          <w:noProof/>
          <w:lang w:eastAsia="de-DE"/>
        </w:rPr>
        <w:t>12.5.1.4.2</w:t>
      </w:r>
      <w:r>
        <w:rPr>
          <w:rFonts w:asciiTheme="minorHAnsi" w:eastAsiaTheme="minorEastAsia" w:hAnsiTheme="minorHAnsi" w:cstheme="minorBidi"/>
          <w:noProof/>
          <w:sz w:val="22"/>
          <w:szCs w:val="22"/>
          <w:lang w:eastAsia="en-GB"/>
        </w:rPr>
        <w:tab/>
      </w:r>
      <w:r>
        <w:rPr>
          <w:noProof/>
          <w:lang w:eastAsia="de-DE"/>
        </w:rPr>
        <w:t>Query, message body and resource data types</w:t>
      </w:r>
      <w:r>
        <w:rPr>
          <w:noProof/>
        </w:rPr>
        <w:tab/>
      </w:r>
      <w:r>
        <w:rPr>
          <w:noProof/>
        </w:rPr>
        <w:fldChar w:fldCharType="begin" w:fldLock="1"/>
      </w:r>
      <w:r>
        <w:rPr>
          <w:noProof/>
        </w:rPr>
        <w:instrText xml:space="preserve"> PAGEREF _Toc105505277 \h </w:instrText>
      </w:r>
      <w:r>
        <w:rPr>
          <w:noProof/>
        </w:rPr>
      </w:r>
      <w:r>
        <w:rPr>
          <w:noProof/>
        </w:rPr>
        <w:fldChar w:fldCharType="separate"/>
      </w:r>
      <w:r>
        <w:rPr>
          <w:noProof/>
        </w:rPr>
        <w:t>188</w:t>
      </w:r>
      <w:r>
        <w:rPr>
          <w:noProof/>
        </w:rPr>
        <w:fldChar w:fldCharType="end"/>
      </w:r>
    </w:p>
    <w:p w14:paraId="60809D94" w14:textId="58C5546E" w:rsidR="00171BDA" w:rsidRDefault="00171BDA">
      <w:pPr>
        <w:pStyle w:val="TOC5"/>
        <w:rPr>
          <w:rFonts w:asciiTheme="minorHAnsi" w:eastAsiaTheme="minorEastAsia" w:hAnsiTheme="minorHAnsi" w:cstheme="minorBidi"/>
          <w:noProof/>
          <w:sz w:val="22"/>
          <w:szCs w:val="22"/>
          <w:lang w:eastAsia="en-GB"/>
        </w:rPr>
      </w:pPr>
      <w:r>
        <w:rPr>
          <w:noProof/>
          <w:lang w:eastAsia="de-DE"/>
        </w:rPr>
        <w:t>12.5.1.4.3</w:t>
      </w:r>
      <w:r>
        <w:rPr>
          <w:rFonts w:asciiTheme="minorHAnsi" w:eastAsiaTheme="minorEastAsia" w:hAnsiTheme="minorHAnsi" w:cstheme="minorBidi"/>
          <w:noProof/>
          <w:sz w:val="22"/>
          <w:szCs w:val="22"/>
          <w:lang w:eastAsia="en-GB"/>
        </w:rPr>
        <w:tab/>
      </w:r>
      <w:r>
        <w:rPr>
          <w:noProof/>
          <w:lang w:eastAsia="de-DE"/>
        </w:rPr>
        <w:t>Simple data types and enumerations</w:t>
      </w:r>
      <w:r>
        <w:rPr>
          <w:noProof/>
        </w:rPr>
        <w:tab/>
      </w:r>
      <w:r>
        <w:rPr>
          <w:noProof/>
        </w:rPr>
        <w:fldChar w:fldCharType="begin" w:fldLock="1"/>
      </w:r>
      <w:r>
        <w:rPr>
          <w:noProof/>
        </w:rPr>
        <w:instrText xml:space="preserve"> PAGEREF _Toc105505278 \h </w:instrText>
      </w:r>
      <w:r>
        <w:rPr>
          <w:noProof/>
        </w:rPr>
      </w:r>
      <w:r>
        <w:rPr>
          <w:noProof/>
        </w:rPr>
        <w:fldChar w:fldCharType="separate"/>
      </w:r>
      <w:r>
        <w:rPr>
          <w:noProof/>
        </w:rPr>
        <w:t>189</w:t>
      </w:r>
      <w:r>
        <w:rPr>
          <w:noProof/>
        </w:rPr>
        <w:fldChar w:fldCharType="end"/>
      </w:r>
    </w:p>
    <w:p w14:paraId="412A2A4E" w14:textId="1FE2C4ED" w:rsidR="00171BDA" w:rsidRDefault="00171BDA">
      <w:pPr>
        <w:pStyle w:val="TOC2"/>
        <w:rPr>
          <w:rFonts w:asciiTheme="minorHAnsi" w:eastAsiaTheme="minorEastAsia" w:hAnsiTheme="minorHAnsi" w:cstheme="minorBidi"/>
          <w:noProof/>
          <w:sz w:val="22"/>
          <w:szCs w:val="22"/>
          <w:lang w:eastAsia="en-GB"/>
        </w:rPr>
      </w:pPr>
      <w:r>
        <w:rPr>
          <w:noProof/>
          <w:lang w:eastAsia="zh-CN"/>
        </w:rPr>
        <w:t>12.6</w:t>
      </w:r>
      <w:r>
        <w:rPr>
          <w:rFonts w:asciiTheme="minorHAnsi" w:eastAsiaTheme="minorEastAsia" w:hAnsiTheme="minorHAnsi" w:cstheme="minorBidi"/>
          <w:noProof/>
          <w:sz w:val="22"/>
          <w:szCs w:val="22"/>
          <w:lang w:eastAsia="en-GB"/>
        </w:rPr>
        <w:tab/>
      </w:r>
      <w:r>
        <w:rPr>
          <w:noProof/>
        </w:rPr>
        <w:t>File data reporting service</w:t>
      </w:r>
      <w:r>
        <w:rPr>
          <w:noProof/>
        </w:rPr>
        <w:tab/>
      </w:r>
      <w:r>
        <w:rPr>
          <w:noProof/>
        </w:rPr>
        <w:fldChar w:fldCharType="begin" w:fldLock="1"/>
      </w:r>
      <w:r>
        <w:rPr>
          <w:noProof/>
        </w:rPr>
        <w:instrText xml:space="preserve"> PAGEREF _Toc105505279 \h </w:instrText>
      </w:r>
      <w:r>
        <w:rPr>
          <w:noProof/>
        </w:rPr>
      </w:r>
      <w:r>
        <w:rPr>
          <w:noProof/>
        </w:rPr>
        <w:fldChar w:fldCharType="separate"/>
      </w:r>
      <w:r>
        <w:rPr>
          <w:noProof/>
        </w:rPr>
        <w:t>190</w:t>
      </w:r>
      <w:r>
        <w:rPr>
          <w:noProof/>
        </w:rPr>
        <w:fldChar w:fldCharType="end"/>
      </w:r>
    </w:p>
    <w:p w14:paraId="09A5CFA0" w14:textId="306386BA" w:rsidR="00171BDA" w:rsidRDefault="00171BDA">
      <w:pPr>
        <w:pStyle w:val="TOC3"/>
        <w:rPr>
          <w:rFonts w:asciiTheme="minorHAnsi" w:eastAsiaTheme="minorEastAsia" w:hAnsiTheme="minorHAnsi" w:cstheme="minorBidi"/>
          <w:noProof/>
          <w:sz w:val="22"/>
          <w:szCs w:val="22"/>
          <w:lang w:eastAsia="en-GB"/>
        </w:rPr>
      </w:pPr>
      <w:r>
        <w:rPr>
          <w:noProof/>
          <w:lang w:eastAsia="zh-CN"/>
        </w:rPr>
        <w:t>12.6.1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_Toc105505280 \h </w:instrText>
      </w:r>
      <w:r>
        <w:rPr>
          <w:noProof/>
        </w:rPr>
      </w:r>
      <w:r>
        <w:rPr>
          <w:noProof/>
        </w:rPr>
        <w:fldChar w:fldCharType="separate"/>
      </w:r>
      <w:r>
        <w:rPr>
          <w:noProof/>
        </w:rPr>
        <w:t>190</w:t>
      </w:r>
      <w:r>
        <w:rPr>
          <w:noProof/>
        </w:rPr>
        <w:fldChar w:fldCharType="end"/>
      </w:r>
    </w:p>
    <w:p w14:paraId="391AE612" w14:textId="0DC0BC86" w:rsidR="00171BDA" w:rsidRDefault="00171BDA">
      <w:pPr>
        <w:pStyle w:val="TOC4"/>
        <w:rPr>
          <w:rFonts w:asciiTheme="minorHAnsi" w:eastAsiaTheme="minorEastAsia" w:hAnsiTheme="minorHAnsi" w:cstheme="minorBidi"/>
          <w:noProof/>
          <w:sz w:val="22"/>
          <w:szCs w:val="22"/>
          <w:lang w:eastAsia="en-GB"/>
        </w:rPr>
      </w:pPr>
      <w:r>
        <w:rPr>
          <w:noProof/>
          <w:lang w:eastAsia="de-DE"/>
        </w:rPr>
        <w:t>12.6.1.1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_Toc105505281 \h </w:instrText>
      </w:r>
      <w:r>
        <w:rPr>
          <w:noProof/>
        </w:rPr>
      </w:r>
      <w:r>
        <w:rPr>
          <w:noProof/>
        </w:rPr>
        <w:fldChar w:fldCharType="separate"/>
      </w:r>
      <w:r>
        <w:rPr>
          <w:noProof/>
        </w:rPr>
        <w:t>190</w:t>
      </w:r>
      <w:r>
        <w:rPr>
          <w:noProof/>
        </w:rPr>
        <w:fldChar w:fldCharType="end"/>
      </w:r>
    </w:p>
    <w:p w14:paraId="57F91C2D" w14:textId="23BD121B" w:rsidR="00171BDA" w:rsidRDefault="00171BDA">
      <w:pPr>
        <w:pStyle w:val="TOC5"/>
        <w:rPr>
          <w:rFonts w:asciiTheme="minorHAnsi" w:eastAsiaTheme="minorEastAsia" w:hAnsiTheme="minorHAnsi" w:cstheme="minorBidi"/>
          <w:noProof/>
          <w:sz w:val="22"/>
          <w:szCs w:val="22"/>
          <w:lang w:eastAsia="en-GB"/>
        </w:rPr>
      </w:pPr>
      <w:r>
        <w:rPr>
          <w:noProof/>
          <w:lang w:eastAsia="zh-CN"/>
        </w:rPr>
        <w:t>12.6.1.1.1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_Toc105505282 \h </w:instrText>
      </w:r>
      <w:r>
        <w:rPr>
          <w:noProof/>
        </w:rPr>
      </w:r>
      <w:r>
        <w:rPr>
          <w:noProof/>
        </w:rPr>
        <w:fldChar w:fldCharType="separate"/>
      </w:r>
      <w:r>
        <w:rPr>
          <w:noProof/>
        </w:rPr>
        <w:t>190</w:t>
      </w:r>
      <w:r>
        <w:rPr>
          <w:noProof/>
        </w:rPr>
        <w:fldChar w:fldCharType="end"/>
      </w:r>
    </w:p>
    <w:p w14:paraId="0ABAC9CF" w14:textId="6BB52036" w:rsidR="00171BDA" w:rsidRDefault="00171BDA">
      <w:pPr>
        <w:pStyle w:val="TOC5"/>
        <w:rPr>
          <w:rFonts w:asciiTheme="minorHAnsi" w:eastAsiaTheme="minorEastAsia" w:hAnsiTheme="minorHAnsi" w:cstheme="minorBidi"/>
          <w:noProof/>
          <w:sz w:val="22"/>
          <w:szCs w:val="22"/>
          <w:lang w:eastAsia="en-GB"/>
        </w:rPr>
      </w:pPr>
      <w:r>
        <w:rPr>
          <w:noProof/>
          <w:lang w:eastAsia="zh-CN"/>
        </w:rPr>
        <w:t>12.6.1.1.2</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listAvailableFiles</w:t>
      </w:r>
      <w:r>
        <w:rPr>
          <w:noProof/>
        </w:rPr>
        <w:tab/>
      </w:r>
      <w:r>
        <w:rPr>
          <w:noProof/>
        </w:rPr>
        <w:fldChar w:fldCharType="begin" w:fldLock="1"/>
      </w:r>
      <w:r>
        <w:rPr>
          <w:noProof/>
        </w:rPr>
        <w:instrText xml:space="preserve"> PAGEREF _Toc105505283 \h </w:instrText>
      </w:r>
      <w:r>
        <w:rPr>
          <w:noProof/>
        </w:rPr>
      </w:r>
      <w:r>
        <w:rPr>
          <w:noProof/>
        </w:rPr>
        <w:fldChar w:fldCharType="separate"/>
      </w:r>
      <w:r>
        <w:rPr>
          <w:noProof/>
        </w:rPr>
        <w:t>190</w:t>
      </w:r>
      <w:r>
        <w:rPr>
          <w:noProof/>
        </w:rPr>
        <w:fldChar w:fldCharType="end"/>
      </w:r>
    </w:p>
    <w:p w14:paraId="3ADCCD69" w14:textId="16C86A15" w:rsidR="00171BDA" w:rsidRDefault="00171BDA">
      <w:pPr>
        <w:pStyle w:val="TOC5"/>
        <w:rPr>
          <w:rFonts w:asciiTheme="minorHAnsi" w:eastAsiaTheme="minorEastAsia" w:hAnsiTheme="minorHAnsi" w:cstheme="minorBidi"/>
          <w:noProof/>
          <w:sz w:val="22"/>
          <w:szCs w:val="22"/>
          <w:lang w:eastAsia="en-GB"/>
        </w:rPr>
      </w:pPr>
      <w:r>
        <w:rPr>
          <w:noProof/>
        </w:rPr>
        <w:t>12.6.1.1.3</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subscribe</w:t>
      </w:r>
      <w:r>
        <w:rPr>
          <w:noProof/>
        </w:rPr>
        <w:tab/>
      </w:r>
      <w:r>
        <w:rPr>
          <w:noProof/>
        </w:rPr>
        <w:fldChar w:fldCharType="begin" w:fldLock="1"/>
      </w:r>
      <w:r>
        <w:rPr>
          <w:noProof/>
        </w:rPr>
        <w:instrText xml:space="preserve"> PAGEREF _Toc105505284 \h </w:instrText>
      </w:r>
      <w:r>
        <w:rPr>
          <w:noProof/>
        </w:rPr>
      </w:r>
      <w:r>
        <w:rPr>
          <w:noProof/>
        </w:rPr>
        <w:fldChar w:fldCharType="separate"/>
      </w:r>
      <w:r>
        <w:rPr>
          <w:noProof/>
        </w:rPr>
        <w:t>191</w:t>
      </w:r>
      <w:r>
        <w:rPr>
          <w:noProof/>
        </w:rPr>
        <w:fldChar w:fldCharType="end"/>
      </w:r>
    </w:p>
    <w:p w14:paraId="43C10C5C" w14:textId="7C2E26FA" w:rsidR="00171BDA" w:rsidRDefault="00171BDA">
      <w:pPr>
        <w:pStyle w:val="TOC5"/>
        <w:rPr>
          <w:rFonts w:asciiTheme="minorHAnsi" w:eastAsiaTheme="minorEastAsia" w:hAnsiTheme="minorHAnsi" w:cstheme="minorBidi"/>
          <w:noProof/>
          <w:sz w:val="22"/>
          <w:szCs w:val="22"/>
          <w:lang w:eastAsia="en-GB"/>
        </w:rPr>
      </w:pPr>
      <w:r>
        <w:rPr>
          <w:noProof/>
        </w:rPr>
        <w:lastRenderedPageBreak/>
        <w:t>12.6.1.1.4</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unsubscribe</w:t>
      </w:r>
      <w:r>
        <w:rPr>
          <w:noProof/>
        </w:rPr>
        <w:tab/>
      </w:r>
      <w:r>
        <w:rPr>
          <w:noProof/>
        </w:rPr>
        <w:fldChar w:fldCharType="begin" w:fldLock="1"/>
      </w:r>
      <w:r>
        <w:rPr>
          <w:noProof/>
        </w:rPr>
        <w:instrText xml:space="preserve"> PAGEREF _Toc105505285 \h </w:instrText>
      </w:r>
      <w:r>
        <w:rPr>
          <w:noProof/>
        </w:rPr>
      </w:r>
      <w:r>
        <w:rPr>
          <w:noProof/>
        </w:rPr>
        <w:fldChar w:fldCharType="separate"/>
      </w:r>
      <w:r>
        <w:rPr>
          <w:noProof/>
        </w:rPr>
        <w:t>191</w:t>
      </w:r>
      <w:r>
        <w:rPr>
          <w:noProof/>
        </w:rPr>
        <w:fldChar w:fldCharType="end"/>
      </w:r>
    </w:p>
    <w:p w14:paraId="60040FBE" w14:textId="6F887DCE" w:rsidR="00171BDA" w:rsidRDefault="00171BDA">
      <w:pPr>
        <w:pStyle w:val="TOC4"/>
        <w:rPr>
          <w:rFonts w:asciiTheme="minorHAnsi" w:eastAsiaTheme="minorEastAsia" w:hAnsiTheme="minorHAnsi" w:cstheme="minorBidi"/>
          <w:noProof/>
          <w:sz w:val="22"/>
          <w:szCs w:val="22"/>
          <w:lang w:eastAsia="en-GB"/>
        </w:rPr>
      </w:pPr>
      <w:r>
        <w:rPr>
          <w:noProof/>
          <w:lang w:eastAsia="zh-CN"/>
        </w:rPr>
        <w:t>12.6.1.2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_Toc105505286 \h </w:instrText>
      </w:r>
      <w:r>
        <w:rPr>
          <w:noProof/>
        </w:rPr>
      </w:r>
      <w:r>
        <w:rPr>
          <w:noProof/>
        </w:rPr>
        <w:fldChar w:fldCharType="separate"/>
      </w:r>
      <w:r>
        <w:rPr>
          <w:noProof/>
        </w:rPr>
        <w:t>191</w:t>
      </w:r>
      <w:r>
        <w:rPr>
          <w:noProof/>
        </w:rPr>
        <w:fldChar w:fldCharType="end"/>
      </w:r>
    </w:p>
    <w:p w14:paraId="16DCE290" w14:textId="3F4560FE" w:rsidR="00171BDA" w:rsidRDefault="00171BDA">
      <w:pPr>
        <w:pStyle w:val="TOC5"/>
        <w:rPr>
          <w:rFonts w:asciiTheme="minorHAnsi" w:eastAsiaTheme="minorEastAsia" w:hAnsiTheme="minorHAnsi" w:cstheme="minorBidi"/>
          <w:noProof/>
          <w:sz w:val="22"/>
          <w:szCs w:val="22"/>
          <w:lang w:eastAsia="en-GB"/>
        </w:rPr>
      </w:pPr>
      <w:r>
        <w:rPr>
          <w:noProof/>
        </w:rPr>
        <w:t>12.6.1.2.1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_Toc105505287 \h </w:instrText>
      </w:r>
      <w:r>
        <w:rPr>
          <w:noProof/>
        </w:rPr>
      </w:r>
      <w:r>
        <w:rPr>
          <w:noProof/>
        </w:rPr>
        <w:fldChar w:fldCharType="separate"/>
      </w:r>
      <w:r>
        <w:rPr>
          <w:noProof/>
        </w:rPr>
        <w:t>191</w:t>
      </w:r>
      <w:r>
        <w:rPr>
          <w:noProof/>
        </w:rPr>
        <w:fldChar w:fldCharType="end"/>
      </w:r>
    </w:p>
    <w:p w14:paraId="32EC6F6D" w14:textId="02092DA5" w:rsidR="00171BDA" w:rsidRDefault="00171BDA">
      <w:pPr>
        <w:pStyle w:val="TOC5"/>
        <w:rPr>
          <w:rFonts w:asciiTheme="minorHAnsi" w:eastAsiaTheme="minorEastAsia" w:hAnsiTheme="minorHAnsi" w:cstheme="minorBidi"/>
          <w:noProof/>
          <w:sz w:val="22"/>
          <w:szCs w:val="22"/>
          <w:lang w:eastAsia="en-GB"/>
        </w:rPr>
      </w:pPr>
      <w:r>
        <w:rPr>
          <w:noProof/>
        </w:rPr>
        <w:t>12.6.1.2.2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notifyFileReady</w:t>
      </w:r>
      <w:r>
        <w:rPr>
          <w:noProof/>
        </w:rPr>
        <w:tab/>
      </w:r>
      <w:r>
        <w:rPr>
          <w:noProof/>
        </w:rPr>
        <w:fldChar w:fldCharType="begin" w:fldLock="1"/>
      </w:r>
      <w:r>
        <w:rPr>
          <w:noProof/>
        </w:rPr>
        <w:instrText xml:space="preserve"> PAGEREF _Toc105505288 \h </w:instrText>
      </w:r>
      <w:r>
        <w:rPr>
          <w:noProof/>
        </w:rPr>
      </w:r>
      <w:r>
        <w:rPr>
          <w:noProof/>
        </w:rPr>
        <w:fldChar w:fldCharType="separate"/>
      </w:r>
      <w:r>
        <w:rPr>
          <w:noProof/>
        </w:rPr>
        <w:t>191</w:t>
      </w:r>
      <w:r>
        <w:rPr>
          <w:noProof/>
        </w:rPr>
        <w:fldChar w:fldCharType="end"/>
      </w:r>
    </w:p>
    <w:p w14:paraId="337B7C85" w14:textId="3E57BAD8" w:rsidR="00171BDA" w:rsidRDefault="00171BDA">
      <w:pPr>
        <w:pStyle w:val="TOC5"/>
        <w:rPr>
          <w:rFonts w:asciiTheme="minorHAnsi" w:eastAsiaTheme="minorEastAsia" w:hAnsiTheme="minorHAnsi" w:cstheme="minorBidi"/>
          <w:noProof/>
          <w:sz w:val="22"/>
          <w:szCs w:val="22"/>
          <w:lang w:eastAsia="en-GB"/>
        </w:rPr>
      </w:pPr>
      <w:r>
        <w:rPr>
          <w:noProof/>
        </w:rPr>
        <w:t>12.6.1.2.3</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notifyFilePreparationError</w:t>
      </w:r>
      <w:r>
        <w:rPr>
          <w:noProof/>
        </w:rPr>
        <w:tab/>
      </w:r>
      <w:r>
        <w:rPr>
          <w:noProof/>
        </w:rPr>
        <w:fldChar w:fldCharType="begin" w:fldLock="1"/>
      </w:r>
      <w:r>
        <w:rPr>
          <w:noProof/>
        </w:rPr>
        <w:instrText xml:space="preserve"> PAGEREF _Toc105505289 \h </w:instrText>
      </w:r>
      <w:r>
        <w:rPr>
          <w:noProof/>
        </w:rPr>
      </w:r>
      <w:r>
        <w:rPr>
          <w:noProof/>
        </w:rPr>
        <w:fldChar w:fldCharType="separate"/>
      </w:r>
      <w:r>
        <w:rPr>
          <w:noProof/>
        </w:rPr>
        <w:t>191</w:t>
      </w:r>
      <w:r>
        <w:rPr>
          <w:noProof/>
        </w:rPr>
        <w:fldChar w:fldCharType="end"/>
      </w:r>
    </w:p>
    <w:p w14:paraId="2364BE94" w14:textId="671E7DBD" w:rsidR="00171BDA" w:rsidRDefault="00171BDA">
      <w:pPr>
        <w:pStyle w:val="TOC4"/>
        <w:rPr>
          <w:rFonts w:asciiTheme="minorHAnsi" w:eastAsiaTheme="minorEastAsia" w:hAnsiTheme="minorHAnsi" w:cstheme="minorBidi"/>
          <w:noProof/>
          <w:sz w:val="22"/>
          <w:szCs w:val="22"/>
          <w:lang w:eastAsia="en-GB"/>
        </w:rPr>
      </w:pPr>
      <w:r>
        <w:rPr>
          <w:noProof/>
          <w:lang w:eastAsia="zh-CN"/>
        </w:rPr>
        <w:t>12.6.1.3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_Toc105505290 \h </w:instrText>
      </w:r>
      <w:r>
        <w:rPr>
          <w:noProof/>
        </w:rPr>
      </w:r>
      <w:r>
        <w:rPr>
          <w:noProof/>
        </w:rPr>
        <w:fldChar w:fldCharType="separate"/>
      </w:r>
      <w:r>
        <w:rPr>
          <w:noProof/>
        </w:rPr>
        <w:t>192</w:t>
      </w:r>
      <w:r>
        <w:rPr>
          <w:noProof/>
        </w:rPr>
        <w:fldChar w:fldCharType="end"/>
      </w:r>
    </w:p>
    <w:p w14:paraId="6AEFF972" w14:textId="1C02BE90" w:rsidR="00171BDA" w:rsidRDefault="00171BDA">
      <w:pPr>
        <w:pStyle w:val="TOC5"/>
        <w:rPr>
          <w:rFonts w:asciiTheme="minorHAnsi" w:eastAsiaTheme="minorEastAsia" w:hAnsiTheme="minorHAnsi" w:cstheme="minorBidi"/>
          <w:noProof/>
          <w:sz w:val="22"/>
          <w:szCs w:val="22"/>
          <w:lang w:eastAsia="en-GB"/>
        </w:rPr>
      </w:pPr>
      <w:r>
        <w:rPr>
          <w:noProof/>
          <w:lang w:eastAsia="zh-CN"/>
        </w:rPr>
        <w:t>12.6.1.3.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_Toc105505291 \h </w:instrText>
      </w:r>
      <w:r>
        <w:rPr>
          <w:noProof/>
        </w:rPr>
      </w:r>
      <w:r>
        <w:rPr>
          <w:noProof/>
        </w:rPr>
        <w:fldChar w:fldCharType="separate"/>
      </w:r>
      <w:r>
        <w:rPr>
          <w:noProof/>
        </w:rPr>
        <w:t>192</w:t>
      </w:r>
      <w:r>
        <w:rPr>
          <w:noProof/>
        </w:rPr>
        <w:fldChar w:fldCharType="end"/>
      </w:r>
    </w:p>
    <w:p w14:paraId="134187C6" w14:textId="4611DE4E" w:rsidR="00171BDA" w:rsidRDefault="00171BDA">
      <w:pPr>
        <w:pStyle w:val="TOC6"/>
        <w:rPr>
          <w:rFonts w:asciiTheme="minorHAnsi" w:eastAsiaTheme="minorEastAsia" w:hAnsiTheme="minorHAnsi" w:cstheme="minorBidi"/>
          <w:noProof/>
          <w:sz w:val="22"/>
          <w:szCs w:val="22"/>
          <w:lang w:eastAsia="en-GB"/>
        </w:rPr>
      </w:pPr>
      <w:r>
        <w:rPr>
          <w:noProof/>
        </w:rPr>
        <w:t>12.6.1.3.1.1</w:t>
      </w:r>
      <w:r>
        <w:rPr>
          <w:rFonts w:asciiTheme="minorHAnsi" w:eastAsiaTheme="minorEastAsia" w:hAnsiTheme="minorHAnsi" w:cstheme="minorBidi"/>
          <w:noProof/>
          <w:sz w:val="22"/>
          <w:szCs w:val="22"/>
          <w:lang w:eastAsia="en-GB"/>
        </w:rPr>
        <w:tab/>
      </w:r>
      <w:r>
        <w:rPr>
          <w:noProof/>
        </w:rPr>
        <w:t>Resource structure on the MnS producer</w:t>
      </w:r>
      <w:r>
        <w:rPr>
          <w:noProof/>
        </w:rPr>
        <w:tab/>
      </w:r>
      <w:r>
        <w:rPr>
          <w:noProof/>
        </w:rPr>
        <w:fldChar w:fldCharType="begin" w:fldLock="1"/>
      </w:r>
      <w:r>
        <w:rPr>
          <w:noProof/>
        </w:rPr>
        <w:instrText xml:space="preserve"> PAGEREF _Toc105505292 \h </w:instrText>
      </w:r>
      <w:r>
        <w:rPr>
          <w:noProof/>
        </w:rPr>
      </w:r>
      <w:r>
        <w:rPr>
          <w:noProof/>
        </w:rPr>
        <w:fldChar w:fldCharType="separate"/>
      </w:r>
      <w:r>
        <w:rPr>
          <w:noProof/>
        </w:rPr>
        <w:t>192</w:t>
      </w:r>
      <w:r>
        <w:rPr>
          <w:noProof/>
        </w:rPr>
        <w:fldChar w:fldCharType="end"/>
      </w:r>
    </w:p>
    <w:p w14:paraId="5402660F" w14:textId="2C22E737" w:rsidR="00171BDA" w:rsidRDefault="00171BDA">
      <w:pPr>
        <w:pStyle w:val="TOC6"/>
        <w:rPr>
          <w:rFonts w:asciiTheme="minorHAnsi" w:eastAsiaTheme="minorEastAsia" w:hAnsiTheme="minorHAnsi" w:cstheme="minorBidi"/>
          <w:noProof/>
          <w:sz w:val="22"/>
          <w:szCs w:val="22"/>
          <w:lang w:eastAsia="en-GB"/>
        </w:rPr>
      </w:pPr>
      <w:r>
        <w:rPr>
          <w:noProof/>
          <w:lang w:eastAsia="zh-CN"/>
        </w:rPr>
        <w:t>12.6.1.3.</w:t>
      </w:r>
      <w:r>
        <w:rPr>
          <w:noProof/>
        </w:rPr>
        <w:t>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_Toc105505293 \h </w:instrText>
      </w:r>
      <w:r>
        <w:rPr>
          <w:noProof/>
        </w:rPr>
      </w:r>
      <w:r>
        <w:rPr>
          <w:noProof/>
        </w:rPr>
        <w:fldChar w:fldCharType="separate"/>
      </w:r>
      <w:r>
        <w:rPr>
          <w:noProof/>
        </w:rPr>
        <w:t>192</w:t>
      </w:r>
      <w:r>
        <w:rPr>
          <w:noProof/>
        </w:rPr>
        <w:fldChar w:fldCharType="end"/>
      </w:r>
    </w:p>
    <w:p w14:paraId="7B1230F3" w14:textId="1DB49A92" w:rsidR="00171BDA" w:rsidRDefault="00171BDA">
      <w:pPr>
        <w:pStyle w:val="TOC5"/>
        <w:rPr>
          <w:rFonts w:asciiTheme="minorHAnsi" w:eastAsiaTheme="minorEastAsia" w:hAnsiTheme="minorHAnsi" w:cstheme="minorBidi"/>
          <w:noProof/>
          <w:sz w:val="22"/>
          <w:szCs w:val="22"/>
          <w:lang w:eastAsia="en-GB"/>
        </w:rPr>
      </w:pPr>
      <w:r>
        <w:rPr>
          <w:noProof/>
          <w:lang w:eastAsia="zh-CN"/>
        </w:rPr>
        <w:t>12.6.1.3.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_Toc105505294 \h </w:instrText>
      </w:r>
      <w:r>
        <w:rPr>
          <w:noProof/>
        </w:rPr>
      </w:r>
      <w:r>
        <w:rPr>
          <w:noProof/>
        </w:rPr>
        <w:fldChar w:fldCharType="separate"/>
      </w:r>
      <w:r>
        <w:rPr>
          <w:noProof/>
        </w:rPr>
        <w:t>192</w:t>
      </w:r>
      <w:r>
        <w:rPr>
          <w:noProof/>
        </w:rPr>
        <w:fldChar w:fldCharType="end"/>
      </w:r>
    </w:p>
    <w:p w14:paraId="03ECE2E0" w14:textId="2CA24989" w:rsidR="00171BDA" w:rsidRDefault="00171BDA">
      <w:pPr>
        <w:pStyle w:val="TOC4"/>
        <w:rPr>
          <w:rFonts w:asciiTheme="minorHAnsi" w:eastAsiaTheme="minorEastAsia" w:hAnsiTheme="minorHAnsi" w:cstheme="minorBidi"/>
          <w:noProof/>
          <w:sz w:val="22"/>
          <w:szCs w:val="22"/>
          <w:lang w:eastAsia="en-GB"/>
        </w:rPr>
      </w:pPr>
      <w:r>
        <w:rPr>
          <w:noProof/>
          <w:lang w:eastAsia="zh-CN"/>
        </w:rPr>
        <w:t>12.6.1.4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_Toc105505295 \h </w:instrText>
      </w:r>
      <w:r>
        <w:rPr>
          <w:noProof/>
        </w:rPr>
      </w:r>
      <w:r>
        <w:rPr>
          <w:noProof/>
        </w:rPr>
        <w:fldChar w:fldCharType="separate"/>
      </w:r>
      <w:r>
        <w:rPr>
          <w:noProof/>
        </w:rPr>
        <w:t>196</w:t>
      </w:r>
      <w:r>
        <w:rPr>
          <w:noProof/>
        </w:rPr>
        <w:fldChar w:fldCharType="end"/>
      </w:r>
    </w:p>
    <w:p w14:paraId="31C863F2" w14:textId="3BA53B64" w:rsidR="00171BDA" w:rsidRDefault="00171BDA">
      <w:pPr>
        <w:pStyle w:val="TOC5"/>
        <w:rPr>
          <w:rFonts w:asciiTheme="minorHAnsi" w:eastAsiaTheme="minorEastAsia" w:hAnsiTheme="minorHAnsi" w:cstheme="minorBidi"/>
          <w:noProof/>
          <w:sz w:val="22"/>
          <w:szCs w:val="22"/>
          <w:lang w:eastAsia="en-GB"/>
        </w:rPr>
      </w:pPr>
      <w:r>
        <w:rPr>
          <w:noProof/>
          <w:lang w:eastAsia="zh-CN"/>
        </w:rPr>
        <w:t>12.6.1.4.1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_Toc105505296 \h </w:instrText>
      </w:r>
      <w:r>
        <w:rPr>
          <w:noProof/>
        </w:rPr>
      </w:r>
      <w:r>
        <w:rPr>
          <w:noProof/>
        </w:rPr>
        <w:fldChar w:fldCharType="separate"/>
      </w:r>
      <w:r>
        <w:rPr>
          <w:noProof/>
        </w:rPr>
        <w:t>196</w:t>
      </w:r>
      <w:r>
        <w:rPr>
          <w:noProof/>
        </w:rPr>
        <w:fldChar w:fldCharType="end"/>
      </w:r>
    </w:p>
    <w:p w14:paraId="6FAF1A12" w14:textId="2E53B7BE" w:rsidR="00171BDA" w:rsidRDefault="00171BDA">
      <w:pPr>
        <w:pStyle w:val="TOC5"/>
        <w:rPr>
          <w:rFonts w:asciiTheme="minorHAnsi" w:eastAsiaTheme="minorEastAsia" w:hAnsiTheme="minorHAnsi" w:cstheme="minorBidi"/>
          <w:noProof/>
          <w:sz w:val="22"/>
          <w:szCs w:val="22"/>
          <w:lang w:eastAsia="en-GB"/>
        </w:rPr>
      </w:pPr>
      <w:r>
        <w:rPr>
          <w:noProof/>
          <w:lang w:eastAsia="zh-CN"/>
        </w:rPr>
        <w:t>12.6.1.4.2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_Toc105505297 \h </w:instrText>
      </w:r>
      <w:r>
        <w:rPr>
          <w:noProof/>
        </w:rPr>
      </w:r>
      <w:r>
        <w:rPr>
          <w:noProof/>
        </w:rPr>
        <w:fldChar w:fldCharType="separate"/>
      </w:r>
      <w:r>
        <w:rPr>
          <w:noProof/>
        </w:rPr>
        <w:t>196</w:t>
      </w:r>
      <w:r>
        <w:rPr>
          <w:noProof/>
        </w:rPr>
        <w:fldChar w:fldCharType="end"/>
      </w:r>
    </w:p>
    <w:p w14:paraId="2B88189B" w14:textId="3BBE94E5" w:rsidR="00171BDA" w:rsidRDefault="00171BDA">
      <w:pPr>
        <w:pStyle w:val="TOC5"/>
        <w:rPr>
          <w:rFonts w:asciiTheme="minorHAnsi" w:eastAsiaTheme="minorEastAsia" w:hAnsiTheme="minorHAnsi" w:cstheme="minorBidi"/>
          <w:noProof/>
          <w:sz w:val="22"/>
          <w:szCs w:val="22"/>
          <w:lang w:eastAsia="en-GB"/>
        </w:rPr>
      </w:pPr>
      <w:r>
        <w:rPr>
          <w:noProof/>
          <w:lang w:eastAsia="zh-CN"/>
        </w:rPr>
        <w:t>12.6.1.4.3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_Toc105505298 \h </w:instrText>
      </w:r>
      <w:r>
        <w:rPr>
          <w:noProof/>
        </w:rPr>
      </w:r>
      <w:r>
        <w:rPr>
          <w:noProof/>
        </w:rPr>
        <w:fldChar w:fldCharType="separate"/>
      </w:r>
      <w:r>
        <w:rPr>
          <w:noProof/>
        </w:rPr>
        <w:t>197</w:t>
      </w:r>
      <w:r>
        <w:rPr>
          <w:noProof/>
        </w:rPr>
        <w:fldChar w:fldCharType="end"/>
      </w:r>
    </w:p>
    <w:p w14:paraId="1F24B3B9" w14:textId="7553339B" w:rsidR="00171BDA" w:rsidRDefault="00171BDA">
      <w:pPr>
        <w:pStyle w:val="TOC5"/>
        <w:rPr>
          <w:rFonts w:asciiTheme="minorHAnsi" w:eastAsiaTheme="minorEastAsia" w:hAnsiTheme="minorHAnsi" w:cstheme="minorBidi"/>
          <w:noProof/>
          <w:sz w:val="22"/>
          <w:szCs w:val="22"/>
          <w:lang w:eastAsia="en-GB"/>
        </w:rPr>
      </w:pPr>
      <w:r>
        <w:rPr>
          <w:noProof/>
          <w:lang w:eastAsia="zh-CN"/>
        </w:rPr>
        <w:t>12.6.1.4.4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_Toc105505299 \h </w:instrText>
      </w:r>
      <w:r>
        <w:rPr>
          <w:noProof/>
        </w:rPr>
      </w:r>
      <w:r>
        <w:rPr>
          <w:noProof/>
        </w:rPr>
        <w:fldChar w:fldCharType="separate"/>
      </w:r>
      <w:r>
        <w:rPr>
          <w:noProof/>
        </w:rPr>
        <w:t>197</w:t>
      </w:r>
      <w:r>
        <w:rPr>
          <w:noProof/>
        </w:rPr>
        <w:fldChar w:fldCharType="end"/>
      </w:r>
    </w:p>
    <w:p w14:paraId="5E0F89A3" w14:textId="6EEF4DD0" w:rsidR="00171BDA" w:rsidRDefault="00171BDA">
      <w:pPr>
        <w:pStyle w:val="TOC5"/>
        <w:rPr>
          <w:rFonts w:asciiTheme="minorHAnsi" w:eastAsiaTheme="minorEastAsia" w:hAnsiTheme="minorHAnsi" w:cstheme="minorBidi"/>
          <w:noProof/>
          <w:sz w:val="22"/>
          <w:szCs w:val="22"/>
          <w:lang w:eastAsia="en-GB"/>
        </w:rPr>
      </w:pPr>
      <w:r>
        <w:rPr>
          <w:noProof/>
          <w:lang w:eastAsia="zh-CN"/>
        </w:rPr>
        <w:t>12.6.1.4.5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_Toc105505300 \h </w:instrText>
      </w:r>
      <w:r>
        <w:rPr>
          <w:noProof/>
        </w:rPr>
      </w:r>
      <w:r>
        <w:rPr>
          <w:noProof/>
        </w:rPr>
        <w:fldChar w:fldCharType="separate"/>
      </w:r>
      <w:r>
        <w:rPr>
          <w:noProof/>
        </w:rPr>
        <w:t>197</w:t>
      </w:r>
      <w:r>
        <w:rPr>
          <w:noProof/>
        </w:rPr>
        <w:fldChar w:fldCharType="end"/>
      </w:r>
    </w:p>
    <w:p w14:paraId="15200C5B" w14:textId="712E0CC2" w:rsidR="00171BDA" w:rsidRDefault="00171BDA">
      <w:pPr>
        <w:pStyle w:val="TOC5"/>
        <w:rPr>
          <w:rFonts w:asciiTheme="minorHAnsi" w:eastAsiaTheme="minorEastAsia" w:hAnsiTheme="minorHAnsi" w:cstheme="minorBidi"/>
          <w:noProof/>
          <w:sz w:val="22"/>
          <w:szCs w:val="22"/>
          <w:lang w:eastAsia="en-GB"/>
        </w:rPr>
      </w:pPr>
      <w:r>
        <w:rPr>
          <w:noProof/>
          <w:lang w:eastAsia="zh-CN"/>
        </w:rPr>
        <w:t>12.6.1.4.6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_Toc105505301 \h </w:instrText>
      </w:r>
      <w:r>
        <w:rPr>
          <w:noProof/>
        </w:rPr>
      </w:r>
      <w:r>
        <w:rPr>
          <w:noProof/>
        </w:rPr>
        <w:fldChar w:fldCharType="separate"/>
      </w:r>
      <w:r>
        <w:rPr>
          <w:noProof/>
        </w:rPr>
        <w:t>197</w:t>
      </w:r>
      <w:r>
        <w:rPr>
          <w:noProof/>
        </w:rPr>
        <w:fldChar w:fldCharType="end"/>
      </w:r>
    </w:p>
    <w:p w14:paraId="0986C63E" w14:textId="5C7AE254" w:rsidR="00171BDA" w:rsidRDefault="00171BDA" w:rsidP="00171BDA">
      <w:pPr>
        <w:pStyle w:val="TOC8"/>
        <w:rPr>
          <w:rFonts w:asciiTheme="minorHAnsi" w:eastAsiaTheme="minorEastAsia" w:hAnsiTheme="minorHAnsi" w:cstheme="minorBidi"/>
          <w:b w:val="0"/>
          <w:noProof/>
          <w:szCs w:val="22"/>
          <w:lang w:eastAsia="en-GB"/>
        </w:rPr>
      </w:pPr>
      <w:r>
        <w:rPr>
          <w:noProof/>
        </w:rPr>
        <w:t xml:space="preserve">Annex A (normative): </w:t>
      </w:r>
      <w:r w:rsidRPr="000444CB">
        <w:rPr>
          <w:rFonts w:cs="Arial"/>
          <w:noProof/>
        </w:rPr>
        <w:t>OpenAPI specification</w:t>
      </w:r>
      <w:r>
        <w:rPr>
          <w:noProof/>
        </w:rPr>
        <w:tab/>
      </w:r>
      <w:r>
        <w:rPr>
          <w:noProof/>
        </w:rPr>
        <w:fldChar w:fldCharType="begin" w:fldLock="1"/>
      </w:r>
      <w:r>
        <w:rPr>
          <w:noProof/>
        </w:rPr>
        <w:instrText xml:space="preserve"> PAGEREF _Toc105505302 \h </w:instrText>
      </w:r>
      <w:r>
        <w:rPr>
          <w:noProof/>
        </w:rPr>
      </w:r>
      <w:r>
        <w:rPr>
          <w:noProof/>
        </w:rPr>
        <w:fldChar w:fldCharType="separate"/>
      </w:r>
      <w:r>
        <w:rPr>
          <w:noProof/>
        </w:rPr>
        <w:t>199</w:t>
      </w:r>
      <w:r>
        <w:rPr>
          <w:noProof/>
        </w:rPr>
        <w:fldChar w:fldCharType="end"/>
      </w:r>
    </w:p>
    <w:p w14:paraId="1270016F" w14:textId="4191FDDC" w:rsidR="00171BDA" w:rsidRDefault="00171BDA">
      <w:pPr>
        <w:pStyle w:val="TOC1"/>
        <w:rPr>
          <w:rFonts w:asciiTheme="minorHAnsi" w:eastAsiaTheme="minorEastAsia" w:hAnsiTheme="minorHAnsi" w:cstheme="minorBidi"/>
          <w:noProof/>
          <w:szCs w:val="22"/>
          <w:lang w:eastAsia="en-GB"/>
        </w:rPr>
      </w:pPr>
      <w:r>
        <w:rPr>
          <w:noProof/>
          <w:lang w:eastAsia="de-DE"/>
        </w:rPr>
        <w:t>A.0</w:t>
      </w:r>
      <w:r>
        <w:rPr>
          <w:rFonts w:asciiTheme="minorHAnsi" w:eastAsiaTheme="minorEastAsia" w:hAnsiTheme="minorHAnsi" w:cstheme="minorBidi"/>
          <w:noProof/>
          <w:szCs w:val="22"/>
          <w:lang w:eastAsia="en-GB"/>
        </w:rPr>
        <w:tab/>
      </w:r>
      <w:r>
        <w:rPr>
          <w:noProof/>
          <w:lang w:eastAsia="de-DE"/>
        </w:rPr>
        <w:t>Introduction</w:t>
      </w:r>
      <w:r>
        <w:rPr>
          <w:noProof/>
        </w:rPr>
        <w:tab/>
      </w:r>
      <w:r>
        <w:rPr>
          <w:noProof/>
        </w:rPr>
        <w:fldChar w:fldCharType="begin" w:fldLock="1"/>
      </w:r>
      <w:r>
        <w:rPr>
          <w:noProof/>
        </w:rPr>
        <w:instrText xml:space="preserve"> PAGEREF _Toc105505303 \h </w:instrText>
      </w:r>
      <w:r>
        <w:rPr>
          <w:noProof/>
        </w:rPr>
      </w:r>
      <w:r>
        <w:rPr>
          <w:noProof/>
        </w:rPr>
        <w:fldChar w:fldCharType="separate"/>
      </w:r>
      <w:r>
        <w:rPr>
          <w:noProof/>
        </w:rPr>
        <w:t>199</w:t>
      </w:r>
      <w:r>
        <w:rPr>
          <w:noProof/>
        </w:rPr>
        <w:fldChar w:fldCharType="end"/>
      </w:r>
    </w:p>
    <w:p w14:paraId="6DF3A8AF" w14:textId="3C006499" w:rsidR="00171BDA" w:rsidRDefault="00171BDA">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lang w:eastAsia="de-DE"/>
        </w:rPr>
        <w:t>Provisioning management service</w:t>
      </w:r>
      <w:r>
        <w:rPr>
          <w:noProof/>
        </w:rPr>
        <w:tab/>
      </w:r>
      <w:r>
        <w:rPr>
          <w:noProof/>
        </w:rPr>
        <w:fldChar w:fldCharType="begin" w:fldLock="1"/>
      </w:r>
      <w:r>
        <w:rPr>
          <w:noProof/>
        </w:rPr>
        <w:instrText xml:space="preserve"> PAGEREF _Toc105505304 \h </w:instrText>
      </w:r>
      <w:r>
        <w:rPr>
          <w:noProof/>
        </w:rPr>
      </w:r>
      <w:r>
        <w:rPr>
          <w:noProof/>
        </w:rPr>
        <w:fldChar w:fldCharType="separate"/>
      </w:r>
      <w:r>
        <w:rPr>
          <w:noProof/>
        </w:rPr>
        <w:t>199</w:t>
      </w:r>
      <w:r>
        <w:rPr>
          <w:noProof/>
        </w:rPr>
        <w:fldChar w:fldCharType="end"/>
      </w:r>
    </w:p>
    <w:p w14:paraId="379B259B" w14:textId="494257D1" w:rsidR="00171BDA" w:rsidRDefault="00171BDA">
      <w:pPr>
        <w:pStyle w:val="TOC2"/>
        <w:rPr>
          <w:rFonts w:asciiTheme="minorHAnsi" w:eastAsiaTheme="minorEastAsia" w:hAnsiTheme="minorHAnsi" w:cstheme="minorBidi"/>
          <w:noProof/>
          <w:sz w:val="22"/>
          <w:szCs w:val="22"/>
          <w:lang w:eastAsia="en-GB"/>
        </w:rPr>
      </w:pPr>
      <w:r>
        <w:rPr>
          <w:noProof/>
          <w:lang w:eastAsia="de-DE"/>
        </w:rPr>
        <w:t>A.1.0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_Toc105505305 \h </w:instrText>
      </w:r>
      <w:r>
        <w:rPr>
          <w:noProof/>
        </w:rPr>
      </w:r>
      <w:r>
        <w:rPr>
          <w:noProof/>
        </w:rPr>
        <w:fldChar w:fldCharType="separate"/>
      </w:r>
      <w:r>
        <w:rPr>
          <w:noProof/>
        </w:rPr>
        <w:t>199</w:t>
      </w:r>
      <w:r>
        <w:rPr>
          <w:noProof/>
        </w:rPr>
        <w:fldChar w:fldCharType="end"/>
      </w:r>
    </w:p>
    <w:p w14:paraId="55FE71AA" w14:textId="49A88E62" w:rsidR="00171BDA" w:rsidRDefault="00171BDA">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lang w:eastAsia="de-DE"/>
        </w:rPr>
        <w:t>OpenAPI document "TS28532_ProvMnS.yaml"</w:t>
      </w:r>
      <w:r>
        <w:rPr>
          <w:noProof/>
        </w:rPr>
        <w:tab/>
      </w:r>
      <w:r>
        <w:rPr>
          <w:noProof/>
        </w:rPr>
        <w:fldChar w:fldCharType="begin" w:fldLock="1"/>
      </w:r>
      <w:r>
        <w:rPr>
          <w:noProof/>
        </w:rPr>
        <w:instrText xml:space="preserve"> PAGEREF _Toc105505306 \h </w:instrText>
      </w:r>
      <w:r>
        <w:rPr>
          <w:noProof/>
        </w:rPr>
      </w:r>
      <w:r>
        <w:rPr>
          <w:noProof/>
        </w:rPr>
        <w:fldChar w:fldCharType="separate"/>
      </w:r>
      <w:r>
        <w:rPr>
          <w:noProof/>
        </w:rPr>
        <w:t>199</w:t>
      </w:r>
      <w:r>
        <w:rPr>
          <w:noProof/>
        </w:rPr>
        <w:fldChar w:fldCharType="end"/>
      </w:r>
    </w:p>
    <w:p w14:paraId="1D5B761B" w14:textId="4ADB3098" w:rsidR="00171BDA" w:rsidRDefault="00171BDA">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_Toc105505307 \h </w:instrText>
      </w:r>
      <w:r>
        <w:rPr>
          <w:noProof/>
        </w:rPr>
      </w:r>
      <w:r>
        <w:rPr>
          <w:noProof/>
        </w:rPr>
        <w:fldChar w:fldCharType="separate"/>
      </w:r>
      <w:r>
        <w:rPr>
          <w:noProof/>
        </w:rPr>
        <w:t>206</w:t>
      </w:r>
      <w:r>
        <w:rPr>
          <w:noProof/>
        </w:rPr>
        <w:fldChar w:fldCharType="end"/>
      </w:r>
    </w:p>
    <w:p w14:paraId="58CE9A23" w14:textId="1BDC529C" w:rsidR="00171BDA" w:rsidRDefault="00171BDA">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_Toc105505308 \h </w:instrText>
      </w:r>
      <w:r>
        <w:rPr>
          <w:noProof/>
        </w:rPr>
      </w:r>
      <w:r>
        <w:rPr>
          <w:noProof/>
        </w:rPr>
        <w:fldChar w:fldCharType="separate"/>
      </w:r>
      <w:r>
        <w:rPr>
          <w:noProof/>
        </w:rPr>
        <w:t>206</w:t>
      </w:r>
      <w:r>
        <w:rPr>
          <w:noProof/>
        </w:rPr>
        <w:fldChar w:fldCharType="end"/>
      </w:r>
    </w:p>
    <w:p w14:paraId="08FC10A0" w14:textId="3C006F6E" w:rsidR="00171BDA" w:rsidRDefault="00171BDA">
      <w:pPr>
        <w:pStyle w:val="TOC3"/>
        <w:rPr>
          <w:rFonts w:asciiTheme="minorHAnsi" w:eastAsiaTheme="minorEastAsia" w:hAnsiTheme="minorHAnsi" w:cstheme="minorBidi"/>
          <w:noProof/>
          <w:sz w:val="22"/>
          <w:szCs w:val="22"/>
          <w:lang w:eastAsia="en-GB"/>
        </w:rPr>
      </w:pPr>
      <w:r>
        <w:rPr>
          <w:noProof/>
          <w:lang w:eastAsia="de-DE"/>
        </w:rPr>
        <w:t>A.2.0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_Toc105505309 \h </w:instrText>
      </w:r>
      <w:r>
        <w:rPr>
          <w:noProof/>
        </w:rPr>
      </w:r>
      <w:r>
        <w:rPr>
          <w:noProof/>
        </w:rPr>
        <w:fldChar w:fldCharType="separate"/>
      </w:r>
      <w:r>
        <w:rPr>
          <w:noProof/>
        </w:rPr>
        <w:t>206</w:t>
      </w:r>
      <w:r>
        <w:rPr>
          <w:noProof/>
        </w:rPr>
        <w:fldChar w:fldCharType="end"/>
      </w:r>
    </w:p>
    <w:p w14:paraId="491690C8" w14:textId="25825D74" w:rsidR="00171BDA" w:rsidRDefault="00171BDA">
      <w:pPr>
        <w:pStyle w:val="TOC2"/>
        <w:rPr>
          <w:rFonts w:asciiTheme="minorHAnsi" w:eastAsiaTheme="minorEastAsia" w:hAnsiTheme="minorHAnsi" w:cstheme="minorBidi"/>
          <w:noProof/>
          <w:sz w:val="22"/>
          <w:szCs w:val="22"/>
          <w:lang w:eastAsia="en-GB"/>
        </w:rPr>
      </w:pPr>
      <w:r>
        <w:rPr>
          <w:noProof/>
          <w:lang w:eastAsia="de-DE"/>
        </w:rPr>
        <w:t>A.2.1</w:t>
      </w:r>
      <w:r>
        <w:rPr>
          <w:rFonts w:asciiTheme="minorHAnsi" w:eastAsiaTheme="minorEastAsia" w:hAnsiTheme="minorHAnsi" w:cstheme="minorBidi"/>
          <w:noProof/>
          <w:sz w:val="22"/>
          <w:szCs w:val="22"/>
          <w:lang w:eastAsia="en-GB"/>
        </w:rPr>
        <w:tab/>
      </w:r>
      <w:r>
        <w:rPr>
          <w:noProof/>
          <w:lang w:eastAsia="de-DE"/>
        </w:rPr>
        <w:t>OpenAPI document "TS28532_FaultMnS.yaml"</w:t>
      </w:r>
      <w:r>
        <w:rPr>
          <w:noProof/>
        </w:rPr>
        <w:tab/>
      </w:r>
      <w:r>
        <w:rPr>
          <w:noProof/>
        </w:rPr>
        <w:fldChar w:fldCharType="begin" w:fldLock="1"/>
      </w:r>
      <w:r>
        <w:rPr>
          <w:noProof/>
        </w:rPr>
        <w:instrText xml:space="preserve"> PAGEREF _Toc105505310 \h </w:instrText>
      </w:r>
      <w:r>
        <w:rPr>
          <w:noProof/>
        </w:rPr>
      </w:r>
      <w:r>
        <w:rPr>
          <w:noProof/>
        </w:rPr>
        <w:fldChar w:fldCharType="separate"/>
      </w:r>
      <w:r>
        <w:rPr>
          <w:noProof/>
        </w:rPr>
        <w:t>206</w:t>
      </w:r>
      <w:r>
        <w:rPr>
          <w:noProof/>
        </w:rPr>
        <w:fldChar w:fldCharType="end"/>
      </w:r>
    </w:p>
    <w:p w14:paraId="01BD2D84" w14:textId="5B64C876" w:rsidR="00171BDA" w:rsidRDefault="00171BDA">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_Toc105505311 \h </w:instrText>
      </w:r>
      <w:r>
        <w:rPr>
          <w:noProof/>
        </w:rPr>
      </w:r>
      <w:r>
        <w:rPr>
          <w:noProof/>
        </w:rPr>
        <w:fldChar w:fldCharType="separate"/>
      </w:r>
      <w:r>
        <w:rPr>
          <w:noProof/>
        </w:rPr>
        <w:t>220</w:t>
      </w:r>
      <w:r>
        <w:rPr>
          <w:noProof/>
        </w:rPr>
        <w:fldChar w:fldCharType="end"/>
      </w:r>
    </w:p>
    <w:p w14:paraId="5187C0CC" w14:textId="778A2883" w:rsidR="00171BDA" w:rsidRDefault="00171BDA">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lang w:eastAsia="de-DE"/>
        </w:rPr>
        <w:t>Void</w:t>
      </w:r>
      <w:r>
        <w:rPr>
          <w:noProof/>
        </w:rPr>
        <w:tab/>
      </w:r>
      <w:r>
        <w:rPr>
          <w:noProof/>
        </w:rPr>
        <w:fldChar w:fldCharType="begin" w:fldLock="1"/>
      </w:r>
      <w:r>
        <w:rPr>
          <w:noProof/>
        </w:rPr>
        <w:instrText xml:space="preserve"> PAGEREF _Toc105505312 \h </w:instrText>
      </w:r>
      <w:r>
        <w:rPr>
          <w:noProof/>
        </w:rPr>
      </w:r>
      <w:r>
        <w:rPr>
          <w:noProof/>
        </w:rPr>
        <w:fldChar w:fldCharType="separate"/>
      </w:r>
      <w:r>
        <w:rPr>
          <w:noProof/>
        </w:rPr>
        <w:t>220</w:t>
      </w:r>
      <w:r>
        <w:rPr>
          <w:noProof/>
        </w:rPr>
        <w:fldChar w:fldCharType="end"/>
      </w:r>
    </w:p>
    <w:p w14:paraId="5FFC3384" w14:textId="6D40559C" w:rsidR="00171BDA" w:rsidRDefault="00171BDA">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lang w:eastAsia="de-DE"/>
        </w:rPr>
        <w:t>Generic performance assurance management service</w:t>
      </w:r>
      <w:r>
        <w:rPr>
          <w:noProof/>
        </w:rPr>
        <w:tab/>
      </w:r>
      <w:r>
        <w:rPr>
          <w:noProof/>
        </w:rPr>
        <w:fldChar w:fldCharType="begin" w:fldLock="1"/>
      </w:r>
      <w:r>
        <w:rPr>
          <w:noProof/>
        </w:rPr>
        <w:instrText xml:space="preserve"> PAGEREF _Toc105505313 \h </w:instrText>
      </w:r>
      <w:r>
        <w:rPr>
          <w:noProof/>
        </w:rPr>
      </w:r>
      <w:r>
        <w:rPr>
          <w:noProof/>
        </w:rPr>
        <w:fldChar w:fldCharType="separate"/>
      </w:r>
      <w:r>
        <w:rPr>
          <w:noProof/>
        </w:rPr>
        <w:t>220</w:t>
      </w:r>
      <w:r>
        <w:rPr>
          <w:noProof/>
        </w:rPr>
        <w:fldChar w:fldCharType="end"/>
      </w:r>
    </w:p>
    <w:p w14:paraId="695144E3" w14:textId="632B54B7" w:rsidR="00171BDA" w:rsidRDefault="00171BDA">
      <w:pPr>
        <w:pStyle w:val="TOC2"/>
        <w:rPr>
          <w:rFonts w:asciiTheme="minorHAnsi" w:eastAsiaTheme="minorEastAsia" w:hAnsiTheme="minorHAnsi" w:cstheme="minorBidi"/>
          <w:noProof/>
          <w:sz w:val="22"/>
          <w:szCs w:val="22"/>
          <w:lang w:eastAsia="en-GB"/>
        </w:rPr>
      </w:pPr>
      <w:r>
        <w:rPr>
          <w:noProof/>
          <w:lang w:eastAsia="de-DE"/>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_Toc105505314 \h </w:instrText>
      </w:r>
      <w:r>
        <w:rPr>
          <w:noProof/>
        </w:rPr>
      </w:r>
      <w:r>
        <w:rPr>
          <w:noProof/>
        </w:rPr>
        <w:fldChar w:fldCharType="separate"/>
      </w:r>
      <w:r>
        <w:rPr>
          <w:noProof/>
        </w:rPr>
        <w:t>220</w:t>
      </w:r>
      <w:r>
        <w:rPr>
          <w:noProof/>
        </w:rPr>
        <w:fldChar w:fldCharType="end"/>
      </w:r>
    </w:p>
    <w:p w14:paraId="6DCCB4EB" w14:textId="6E6475CD" w:rsidR="00171BDA" w:rsidRDefault="00171BDA">
      <w:pPr>
        <w:pStyle w:val="TOC2"/>
        <w:rPr>
          <w:rFonts w:asciiTheme="minorHAnsi" w:eastAsiaTheme="minorEastAsia" w:hAnsiTheme="minorHAnsi" w:cstheme="minorBidi"/>
          <w:noProof/>
          <w:sz w:val="22"/>
          <w:szCs w:val="22"/>
          <w:lang w:eastAsia="en-GB"/>
        </w:rPr>
      </w:pPr>
      <w:r>
        <w:rPr>
          <w:noProof/>
          <w:lang w:eastAsia="de-DE"/>
        </w:rPr>
        <w:t>A.4.2</w:t>
      </w:r>
      <w:r>
        <w:rPr>
          <w:rFonts w:asciiTheme="minorHAnsi" w:eastAsiaTheme="minorEastAsia" w:hAnsiTheme="minorHAnsi" w:cstheme="minorBidi"/>
          <w:noProof/>
          <w:sz w:val="22"/>
          <w:szCs w:val="22"/>
          <w:lang w:eastAsia="en-GB"/>
        </w:rPr>
        <w:tab/>
      </w:r>
      <w:r>
        <w:rPr>
          <w:noProof/>
          <w:lang w:eastAsia="de-DE"/>
        </w:rPr>
        <w:t>OpenAPI document "TS28532_PerfMnS.yaml"</w:t>
      </w:r>
      <w:r>
        <w:rPr>
          <w:noProof/>
        </w:rPr>
        <w:tab/>
      </w:r>
      <w:r>
        <w:rPr>
          <w:noProof/>
        </w:rPr>
        <w:fldChar w:fldCharType="begin" w:fldLock="1"/>
      </w:r>
      <w:r>
        <w:rPr>
          <w:noProof/>
        </w:rPr>
        <w:instrText xml:space="preserve"> PAGEREF _Toc105505315 \h </w:instrText>
      </w:r>
      <w:r>
        <w:rPr>
          <w:noProof/>
        </w:rPr>
      </w:r>
      <w:r>
        <w:rPr>
          <w:noProof/>
        </w:rPr>
        <w:fldChar w:fldCharType="separate"/>
      </w:r>
      <w:r>
        <w:rPr>
          <w:noProof/>
        </w:rPr>
        <w:t>220</w:t>
      </w:r>
      <w:r>
        <w:rPr>
          <w:noProof/>
        </w:rPr>
        <w:fldChar w:fldCharType="end"/>
      </w:r>
    </w:p>
    <w:p w14:paraId="61459042" w14:textId="66273213" w:rsidR="00171BDA" w:rsidRDefault="00171BDA">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_Toc105505316 \h </w:instrText>
      </w:r>
      <w:r>
        <w:rPr>
          <w:noProof/>
        </w:rPr>
      </w:r>
      <w:r>
        <w:rPr>
          <w:noProof/>
        </w:rPr>
        <w:fldChar w:fldCharType="separate"/>
      </w:r>
      <w:r>
        <w:rPr>
          <w:noProof/>
        </w:rPr>
        <w:t>221</w:t>
      </w:r>
      <w:r>
        <w:rPr>
          <w:noProof/>
        </w:rPr>
        <w:fldChar w:fldCharType="end"/>
      </w:r>
    </w:p>
    <w:p w14:paraId="44BC1B9A" w14:textId="3CC2E087" w:rsidR="00171BDA" w:rsidRDefault="00171BDA">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Heartbeat</w:t>
      </w:r>
      <w:r>
        <w:rPr>
          <w:noProof/>
        </w:rPr>
        <w:tab/>
      </w:r>
      <w:r>
        <w:rPr>
          <w:noProof/>
        </w:rPr>
        <w:fldChar w:fldCharType="begin" w:fldLock="1"/>
      </w:r>
      <w:r>
        <w:rPr>
          <w:noProof/>
        </w:rPr>
        <w:instrText xml:space="preserve"> PAGEREF _Toc105505317 \h </w:instrText>
      </w:r>
      <w:r>
        <w:rPr>
          <w:noProof/>
        </w:rPr>
      </w:r>
      <w:r>
        <w:rPr>
          <w:noProof/>
        </w:rPr>
        <w:fldChar w:fldCharType="separate"/>
      </w:r>
      <w:r>
        <w:rPr>
          <w:noProof/>
        </w:rPr>
        <w:t>221</w:t>
      </w:r>
      <w:r>
        <w:rPr>
          <w:noProof/>
        </w:rPr>
        <w:fldChar w:fldCharType="end"/>
      </w:r>
    </w:p>
    <w:p w14:paraId="7F7BC4CC" w14:textId="2278F59F" w:rsidR="00171BDA" w:rsidRDefault="00171BDA">
      <w:pPr>
        <w:pStyle w:val="TOC3"/>
        <w:rPr>
          <w:rFonts w:asciiTheme="minorHAnsi" w:eastAsiaTheme="minorEastAsia" w:hAnsiTheme="minorHAnsi" w:cstheme="minorBidi"/>
          <w:noProof/>
          <w:sz w:val="22"/>
          <w:szCs w:val="22"/>
          <w:lang w:eastAsia="en-GB"/>
        </w:rPr>
      </w:pPr>
      <w:r>
        <w:rPr>
          <w:noProof/>
          <w:lang w:eastAsia="de-DE"/>
        </w:rPr>
        <w:t>A.5.0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_Toc105505318 \h </w:instrText>
      </w:r>
      <w:r>
        <w:rPr>
          <w:noProof/>
        </w:rPr>
      </w:r>
      <w:r>
        <w:rPr>
          <w:noProof/>
        </w:rPr>
        <w:fldChar w:fldCharType="separate"/>
      </w:r>
      <w:r>
        <w:rPr>
          <w:noProof/>
        </w:rPr>
        <w:t>221</w:t>
      </w:r>
      <w:r>
        <w:rPr>
          <w:noProof/>
        </w:rPr>
        <w:fldChar w:fldCharType="end"/>
      </w:r>
    </w:p>
    <w:p w14:paraId="4A39CEDA" w14:textId="28235F36" w:rsidR="00171BDA" w:rsidRDefault="00171BDA">
      <w:pPr>
        <w:pStyle w:val="TOC2"/>
        <w:rPr>
          <w:rFonts w:asciiTheme="minorHAnsi" w:eastAsiaTheme="minorEastAsia" w:hAnsiTheme="minorHAnsi" w:cstheme="minorBidi"/>
          <w:noProof/>
          <w:sz w:val="22"/>
          <w:szCs w:val="22"/>
          <w:lang w:eastAsia="en-GB"/>
        </w:rPr>
      </w:pPr>
      <w:r>
        <w:rPr>
          <w:noProof/>
          <w:lang w:eastAsia="de-DE"/>
        </w:rPr>
        <w:t>A.5.1</w:t>
      </w:r>
      <w:r>
        <w:rPr>
          <w:rFonts w:asciiTheme="minorHAnsi" w:eastAsiaTheme="minorEastAsia" w:hAnsiTheme="minorHAnsi" w:cstheme="minorBidi"/>
          <w:noProof/>
          <w:sz w:val="22"/>
          <w:szCs w:val="22"/>
          <w:lang w:eastAsia="en-GB"/>
        </w:rPr>
        <w:tab/>
      </w:r>
      <w:r>
        <w:rPr>
          <w:noProof/>
          <w:lang w:eastAsia="de-DE"/>
        </w:rPr>
        <w:t>OpenAPI document "TS28532_HeartbeatNtf.yaml"</w:t>
      </w:r>
      <w:r>
        <w:rPr>
          <w:noProof/>
        </w:rPr>
        <w:tab/>
      </w:r>
      <w:r>
        <w:rPr>
          <w:noProof/>
        </w:rPr>
        <w:fldChar w:fldCharType="begin" w:fldLock="1"/>
      </w:r>
      <w:r>
        <w:rPr>
          <w:noProof/>
        </w:rPr>
        <w:instrText xml:space="preserve"> PAGEREF _Toc105505319 \h </w:instrText>
      </w:r>
      <w:r>
        <w:rPr>
          <w:noProof/>
        </w:rPr>
      </w:r>
      <w:r>
        <w:rPr>
          <w:noProof/>
        </w:rPr>
        <w:fldChar w:fldCharType="separate"/>
      </w:r>
      <w:r>
        <w:rPr>
          <w:noProof/>
        </w:rPr>
        <w:t>221</w:t>
      </w:r>
      <w:r>
        <w:rPr>
          <w:noProof/>
        </w:rPr>
        <w:fldChar w:fldCharType="end"/>
      </w:r>
    </w:p>
    <w:p w14:paraId="26C16E11" w14:textId="1FCB8FF1" w:rsidR="00171BDA" w:rsidRDefault="00171BDA">
      <w:pPr>
        <w:pStyle w:val="TOC2"/>
        <w:rPr>
          <w:rFonts w:asciiTheme="minorHAnsi" w:eastAsiaTheme="minorEastAsia" w:hAnsiTheme="minorHAnsi" w:cstheme="minorBidi"/>
          <w:noProof/>
          <w:sz w:val="22"/>
          <w:szCs w:val="22"/>
          <w:lang w:eastAsia="en-GB"/>
        </w:rPr>
      </w:pPr>
      <w:r>
        <w:rPr>
          <w:noProof/>
          <w:lang w:eastAsia="de-DE"/>
        </w:rPr>
        <w:t>A.5.2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_Toc105505320 \h </w:instrText>
      </w:r>
      <w:r>
        <w:rPr>
          <w:noProof/>
        </w:rPr>
      </w:r>
      <w:r>
        <w:rPr>
          <w:noProof/>
        </w:rPr>
        <w:fldChar w:fldCharType="separate"/>
      </w:r>
      <w:r>
        <w:rPr>
          <w:noProof/>
        </w:rPr>
        <w:t>222</w:t>
      </w:r>
      <w:r>
        <w:rPr>
          <w:noProof/>
        </w:rPr>
        <w:fldChar w:fldCharType="end"/>
      </w:r>
    </w:p>
    <w:p w14:paraId="65A85917" w14:textId="5FEE16DC" w:rsidR="00171BDA" w:rsidRDefault="00171BDA">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lang w:eastAsia="de-DE"/>
        </w:rPr>
        <w:t>Streaming data reporting management service</w:t>
      </w:r>
      <w:r>
        <w:rPr>
          <w:noProof/>
        </w:rPr>
        <w:tab/>
      </w:r>
      <w:r>
        <w:rPr>
          <w:noProof/>
        </w:rPr>
        <w:fldChar w:fldCharType="begin" w:fldLock="1"/>
      </w:r>
      <w:r>
        <w:rPr>
          <w:noProof/>
        </w:rPr>
        <w:instrText xml:space="preserve"> PAGEREF _Toc105505321 \h </w:instrText>
      </w:r>
      <w:r>
        <w:rPr>
          <w:noProof/>
        </w:rPr>
      </w:r>
      <w:r>
        <w:rPr>
          <w:noProof/>
        </w:rPr>
        <w:fldChar w:fldCharType="separate"/>
      </w:r>
      <w:r>
        <w:rPr>
          <w:noProof/>
        </w:rPr>
        <w:t>222</w:t>
      </w:r>
      <w:r>
        <w:rPr>
          <w:noProof/>
        </w:rPr>
        <w:fldChar w:fldCharType="end"/>
      </w:r>
    </w:p>
    <w:p w14:paraId="066EBC2C" w14:textId="3B330A5C" w:rsidR="00171BDA" w:rsidRDefault="00171BDA">
      <w:pPr>
        <w:pStyle w:val="TOC2"/>
        <w:rPr>
          <w:rFonts w:asciiTheme="minorHAnsi" w:eastAsiaTheme="minorEastAsia" w:hAnsiTheme="minorHAnsi" w:cstheme="minorBidi"/>
          <w:noProof/>
          <w:sz w:val="22"/>
          <w:szCs w:val="22"/>
          <w:lang w:eastAsia="en-GB"/>
        </w:rPr>
      </w:pPr>
      <w:r>
        <w:rPr>
          <w:noProof/>
          <w:lang w:eastAsia="de-DE"/>
        </w:rPr>
        <w:t>A.6.1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_Toc105505322 \h </w:instrText>
      </w:r>
      <w:r>
        <w:rPr>
          <w:noProof/>
        </w:rPr>
      </w:r>
      <w:r>
        <w:rPr>
          <w:noProof/>
        </w:rPr>
        <w:fldChar w:fldCharType="separate"/>
      </w:r>
      <w:r>
        <w:rPr>
          <w:noProof/>
        </w:rPr>
        <w:t>222</w:t>
      </w:r>
      <w:r>
        <w:rPr>
          <w:noProof/>
        </w:rPr>
        <w:fldChar w:fldCharType="end"/>
      </w:r>
    </w:p>
    <w:p w14:paraId="61359E47" w14:textId="63A3804C" w:rsidR="00171BDA" w:rsidRDefault="00171BDA">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lang w:eastAsia="de-DE"/>
        </w:rPr>
        <w:t>OpenAPI document "TS28532_StreamingDataMnS.yaml"</w:t>
      </w:r>
      <w:r>
        <w:rPr>
          <w:noProof/>
        </w:rPr>
        <w:tab/>
      </w:r>
      <w:r>
        <w:rPr>
          <w:noProof/>
        </w:rPr>
        <w:fldChar w:fldCharType="begin" w:fldLock="1"/>
      </w:r>
      <w:r>
        <w:rPr>
          <w:noProof/>
        </w:rPr>
        <w:instrText xml:space="preserve"> PAGEREF _Toc105505323 \h </w:instrText>
      </w:r>
      <w:r>
        <w:rPr>
          <w:noProof/>
        </w:rPr>
      </w:r>
      <w:r>
        <w:rPr>
          <w:noProof/>
        </w:rPr>
        <w:fldChar w:fldCharType="separate"/>
      </w:r>
      <w:r>
        <w:rPr>
          <w:noProof/>
        </w:rPr>
        <w:t>222</w:t>
      </w:r>
      <w:r>
        <w:rPr>
          <w:noProof/>
        </w:rPr>
        <w:fldChar w:fldCharType="end"/>
      </w:r>
    </w:p>
    <w:p w14:paraId="6105EFC5" w14:textId="3EE2F445" w:rsidR="00171BDA" w:rsidRDefault="00171BDA">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lang w:eastAsia="de-DE"/>
        </w:rPr>
        <w:t>File data reporting management service</w:t>
      </w:r>
      <w:r>
        <w:rPr>
          <w:noProof/>
        </w:rPr>
        <w:tab/>
      </w:r>
      <w:r>
        <w:rPr>
          <w:noProof/>
        </w:rPr>
        <w:fldChar w:fldCharType="begin" w:fldLock="1"/>
      </w:r>
      <w:r>
        <w:rPr>
          <w:noProof/>
        </w:rPr>
        <w:instrText xml:space="preserve"> PAGEREF _Toc105505324 \h </w:instrText>
      </w:r>
      <w:r>
        <w:rPr>
          <w:noProof/>
        </w:rPr>
      </w:r>
      <w:r>
        <w:rPr>
          <w:noProof/>
        </w:rPr>
        <w:fldChar w:fldCharType="separate"/>
      </w:r>
      <w:r>
        <w:rPr>
          <w:noProof/>
        </w:rPr>
        <w:t>228</w:t>
      </w:r>
      <w:r>
        <w:rPr>
          <w:noProof/>
        </w:rPr>
        <w:fldChar w:fldCharType="end"/>
      </w:r>
    </w:p>
    <w:p w14:paraId="3BCC3A93" w14:textId="4A998158" w:rsidR="00171BDA" w:rsidRDefault="00171BDA">
      <w:pPr>
        <w:pStyle w:val="TOC2"/>
        <w:rPr>
          <w:rFonts w:asciiTheme="minorHAnsi" w:eastAsiaTheme="minorEastAsia" w:hAnsiTheme="minorHAnsi" w:cstheme="minorBidi"/>
          <w:noProof/>
          <w:sz w:val="22"/>
          <w:szCs w:val="22"/>
          <w:lang w:eastAsia="en-GB"/>
        </w:rPr>
      </w:pPr>
      <w:r>
        <w:rPr>
          <w:noProof/>
          <w:lang w:eastAsia="de-DE"/>
        </w:rPr>
        <w:t>A.7.1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_Toc105505325 \h </w:instrText>
      </w:r>
      <w:r>
        <w:rPr>
          <w:noProof/>
        </w:rPr>
      </w:r>
      <w:r>
        <w:rPr>
          <w:noProof/>
        </w:rPr>
        <w:fldChar w:fldCharType="separate"/>
      </w:r>
      <w:r>
        <w:rPr>
          <w:noProof/>
        </w:rPr>
        <w:t>228</w:t>
      </w:r>
      <w:r>
        <w:rPr>
          <w:noProof/>
        </w:rPr>
        <w:fldChar w:fldCharType="end"/>
      </w:r>
    </w:p>
    <w:p w14:paraId="24EFE35C" w14:textId="229E06FF" w:rsidR="00171BDA" w:rsidRDefault="00171BDA">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lang w:eastAsia="de-DE"/>
        </w:rPr>
        <w:t>OpenAPI document "TS 28532_FileDataReportingMnS.yaml"</w:t>
      </w:r>
      <w:r>
        <w:rPr>
          <w:noProof/>
        </w:rPr>
        <w:tab/>
      </w:r>
      <w:r>
        <w:rPr>
          <w:noProof/>
        </w:rPr>
        <w:fldChar w:fldCharType="begin" w:fldLock="1"/>
      </w:r>
      <w:r>
        <w:rPr>
          <w:noProof/>
        </w:rPr>
        <w:instrText xml:space="preserve"> PAGEREF _Toc105505326 \h </w:instrText>
      </w:r>
      <w:r>
        <w:rPr>
          <w:noProof/>
        </w:rPr>
      </w:r>
      <w:r>
        <w:rPr>
          <w:noProof/>
        </w:rPr>
        <w:fldChar w:fldCharType="separate"/>
      </w:r>
      <w:r>
        <w:rPr>
          <w:noProof/>
        </w:rPr>
        <w:t>228</w:t>
      </w:r>
      <w:r>
        <w:rPr>
          <w:noProof/>
        </w:rPr>
        <w:fldChar w:fldCharType="end"/>
      </w:r>
    </w:p>
    <w:p w14:paraId="21F1FE9D" w14:textId="77AED1E8" w:rsidR="00171BDA" w:rsidRDefault="00171BDA">
      <w:pPr>
        <w:pStyle w:val="TOC2"/>
        <w:rPr>
          <w:rFonts w:asciiTheme="minorHAnsi" w:eastAsiaTheme="minorEastAsia" w:hAnsiTheme="minorHAnsi" w:cstheme="minorBidi"/>
          <w:noProof/>
          <w:sz w:val="22"/>
          <w:szCs w:val="22"/>
          <w:lang w:eastAsia="en-GB"/>
        </w:rPr>
      </w:pPr>
      <w:r>
        <w:rPr>
          <w:noProof/>
        </w:rPr>
        <w:t>A.7.3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_Toc105505327 \h </w:instrText>
      </w:r>
      <w:r>
        <w:rPr>
          <w:noProof/>
        </w:rPr>
      </w:r>
      <w:r>
        <w:rPr>
          <w:noProof/>
        </w:rPr>
        <w:fldChar w:fldCharType="separate"/>
      </w:r>
      <w:r>
        <w:rPr>
          <w:noProof/>
        </w:rPr>
        <w:t>231</w:t>
      </w:r>
      <w:r>
        <w:rPr>
          <w:noProof/>
        </w:rPr>
        <w:fldChar w:fldCharType="end"/>
      </w:r>
    </w:p>
    <w:p w14:paraId="5BC19DBB" w14:textId="09C9D872" w:rsidR="00171BDA" w:rsidRDefault="00171BDA" w:rsidP="00171BDA">
      <w:pPr>
        <w:pStyle w:val="TOC8"/>
        <w:rPr>
          <w:rFonts w:asciiTheme="minorHAnsi" w:eastAsiaTheme="minorEastAsia" w:hAnsiTheme="minorHAnsi" w:cstheme="minorBidi"/>
          <w:b w:val="0"/>
          <w:noProof/>
          <w:szCs w:val="22"/>
          <w:lang w:eastAsia="en-GB"/>
        </w:rPr>
      </w:pPr>
      <w:r>
        <w:rPr>
          <w:noProof/>
        </w:rPr>
        <w:t xml:space="preserve">Annex B (Informative): </w:t>
      </w:r>
      <w:r w:rsidRPr="000444CB">
        <w:rPr>
          <w:rFonts w:cs="Arial"/>
          <w:noProof/>
        </w:rPr>
        <w:t>Guidelines for the integration of 3GPP MnS notifications with ONAP VES</w:t>
      </w:r>
      <w:r>
        <w:rPr>
          <w:noProof/>
        </w:rPr>
        <w:tab/>
      </w:r>
      <w:r>
        <w:rPr>
          <w:noProof/>
        </w:rPr>
        <w:fldChar w:fldCharType="begin" w:fldLock="1"/>
      </w:r>
      <w:r>
        <w:rPr>
          <w:noProof/>
        </w:rPr>
        <w:instrText xml:space="preserve"> PAGEREF _Toc105505328 \h </w:instrText>
      </w:r>
      <w:r>
        <w:rPr>
          <w:noProof/>
        </w:rPr>
      </w:r>
      <w:r>
        <w:rPr>
          <w:noProof/>
        </w:rPr>
        <w:fldChar w:fldCharType="separate"/>
      </w:r>
      <w:r>
        <w:rPr>
          <w:noProof/>
        </w:rPr>
        <w:t>232</w:t>
      </w:r>
      <w:r>
        <w:rPr>
          <w:noProof/>
        </w:rPr>
        <w:fldChar w:fldCharType="end"/>
      </w:r>
    </w:p>
    <w:p w14:paraId="2DCD00D3" w14:textId="0AC6E8DC" w:rsidR="00171BDA" w:rsidRDefault="00171BDA" w:rsidP="00171BDA">
      <w:pPr>
        <w:pStyle w:val="TOC8"/>
        <w:rPr>
          <w:rFonts w:asciiTheme="minorHAnsi" w:eastAsiaTheme="minorEastAsia" w:hAnsiTheme="minorHAnsi" w:cstheme="minorBidi"/>
          <w:b w:val="0"/>
          <w:noProof/>
          <w:szCs w:val="22"/>
          <w:lang w:eastAsia="en-GB"/>
        </w:rPr>
      </w:pPr>
      <w:r>
        <w:rPr>
          <w:noProof/>
          <w:lang w:eastAsia="zh-CN"/>
        </w:rPr>
        <w:t>Annex C (informative):</w:t>
      </w:r>
      <w:r>
        <w:rPr>
          <w:noProof/>
        </w:rPr>
        <w:t xml:space="preserve"> Change history</w:t>
      </w:r>
      <w:r>
        <w:rPr>
          <w:noProof/>
        </w:rPr>
        <w:tab/>
      </w:r>
      <w:r>
        <w:rPr>
          <w:noProof/>
        </w:rPr>
        <w:fldChar w:fldCharType="begin" w:fldLock="1"/>
      </w:r>
      <w:r>
        <w:rPr>
          <w:noProof/>
        </w:rPr>
        <w:instrText xml:space="preserve"> PAGEREF _Toc105505329 \h </w:instrText>
      </w:r>
      <w:r>
        <w:rPr>
          <w:noProof/>
        </w:rPr>
      </w:r>
      <w:r>
        <w:rPr>
          <w:noProof/>
        </w:rPr>
        <w:fldChar w:fldCharType="separate"/>
      </w:r>
      <w:r>
        <w:rPr>
          <w:noProof/>
        </w:rPr>
        <w:t>233</w:t>
      </w:r>
      <w:r>
        <w:rPr>
          <w:noProof/>
        </w:rPr>
        <w:fldChar w:fldCharType="end"/>
      </w:r>
    </w:p>
    <w:p w14:paraId="6FD0F529" w14:textId="2CA57C17"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05504679"/>
      <w:r w:rsidRPr="00215D3C">
        <w:lastRenderedPageBreak/>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05504680"/>
      <w:r w:rsidRPr="00215D3C">
        <w:lastRenderedPageBreak/>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05504681"/>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lastRenderedPageBreak/>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lastRenderedPageBreak/>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58279748" w:rsidR="00EC02EF" w:rsidRDefault="00EC02EF" w:rsidP="00FA2D12">
      <w:pPr>
        <w:pStyle w:val="EX"/>
      </w:pPr>
      <w:r>
        <w:t>[46]</w:t>
      </w:r>
      <w:r>
        <w:tab/>
        <w:t xml:space="preserve">3GPP SA5 FORGE OpenAPI definitions: </w:t>
      </w:r>
      <w:hyperlink r:id="rId11" w:history="1">
        <w:r w:rsidR="00851E6D" w:rsidRPr="006647B4">
          <w:rPr>
            <w:rStyle w:val="Hyperlink"/>
          </w:rPr>
          <w:t>https://forge.3gpp.org/rep/sa5/MnS/tree/Rel-16/OpenAPI</w:t>
        </w:r>
      </w:hyperlink>
      <w:r w:rsidR="00851E6D">
        <w:t>.</w:t>
      </w:r>
    </w:p>
    <w:p w14:paraId="54C54F4C" w14:textId="77777777" w:rsidR="00A35BBA" w:rsidRDefault="00A35BBA" w:rsidP="00A35BBA">
      <w:pPr>
        <w:pStyle w:val="EX"/>
      </w:pPr>
      <w:r>
        <w:t>[47]</w:t>
      </w:r>
      <w:r>
        <w:tab/>
        <w:t>3GPP TS 32.404: "</w:t>
      </w:r>
      <w:r w:rsidRPr="001008DF">
        <w:t>Performance Management (PM); Performance measurements; Definitions and template</w:t>
      </w:r>
      <w:r>
        <w:t>".</w:t>
      </w:r>
    </w:p>
    <w:p w14:paraId="5385150A" w14:textId="3DD3B44E" w:rsidR="004A768C" w:rsidRDefault="00A35BBA" w:rsidP="004A768C">
      <w:pPr>
        <w:pStyle w:val="EX"/>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33850C4E" w14:textId="0336D41C" w:rsidR="004A768C" w:rsidRDefault="004A768C" w:rsidP="004A768C">
      <w:pPr>
        <w:pStyle w:val="EX"/>
      </w:pPr>
      <w:r>
        <w:t>[49]</w:t>
      </w:r>
      <w:r>
        <w:tab/>
        <w:t>IETF RFC 8040: "RESTCONF protocol".</w:t>
      </w:r>
    </w:p>
    <w:p w14:paraId="1235E6DA" w14:textId="63D00822" w:rsidR="004A768C" w:rsidRPr="007E1E22" w:rsidRDefault="004A768C" w:rsidP="004A768C">
      <w:pPr>
        <w:pStyle w:val="EX"/>
        <w:rPr>
          <w:lang w:val="x-none" w:eastAsia="zh-CN"/>
        </w:rPr>
      </w:pPr>
      <w:r>
        <w:t>[50]</w:t>
      </w:r>
      <w:r>
        <w:tab/>
        <w:t>IETF RFC 7951: "</w:t>
      </w:r>
      <w:r w:rsidRPr="00B921EA">
        <w:t xml:space="preserve"> JSON Encoding of Data Modeled with YANG</w:t>
      </w:r>
      <w:r>
        <w:t>".</w:t>
      </w:r>
    </w:p>
    <w:p w14:paraId="10D842BD" w14:textId="77777777" w:rsidR="004A768C" w:rsidRPr="006732CB" w:rsidRDefault="004A768C" w:rsidP="00A35BBA">
      <w:pPr>
        <w:pStyle w:val="EX"/>
        <w:rPr>
          <w:lang w:val="x-none" w:eastAsia="zh-CN"/>
        </w:rPr>
      </w:pP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105504682"/>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05504683"/>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05504684"/>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05504685"/>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05504686"/>
      <w:r w:rsidRPr="00215D3C">
        <w:rPr>
          <w:lang w:eastAsia="zh-CN"/>
        </w:rPr>
        <w:lastRenderedPageBreak/>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05504687"/>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05504688"/>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05504689"/>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05504690"/>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05504691"/>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05504692"/>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05504693"/>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4F07FE41" w14:textId="77777777" w:rsidR="006A5594" w:rsidRPr="00215D3C" w:rsidRDefault="006A5594" w:rsidP="006A5594">
      <w:pPr>
        <w:pStyle w:val="Heading3"/>
        <w:rPr>
          <w:lang w:eastAsia="zh-CN"/>
        </w:rPr>
      </w:pPr>
      <w:bookmarkStart w:id="125" w:name="_Toc20494350"/>
      <w:bookmarkStart w:id="126" w:name="_Toc26975370"/>
      <w:bookmarkStart w:id="127" w:name="_Toc35856243"/>
      <w:bookmarkStart w:id="128" w:name="_Toc44001101"/>
      <w:bookmarkStart w:id="129" w:name="_Toc51580700"/>
      <w:bookmarkStart w:id="130" w:name="_Toc52355963"/>
      <w:bookmarkStart w:id="131" w:name="_Toc55227533"/>
      <w:bookmarkStart w:id="132" w:name="_Toc105504694"/>
      <w:r>
        <w:rPr>
          <w:lang w:eastAsia="zh-CN"/>
        </w:rPr>
        <w:t>11.1</w:t>
      </w:r>
      <w:r w:rsidRPr="00215D3C">
        <w:rPr>
          <w:lang w:eastAsia="zh-CN"/>
        </w:rPr>
        <w:t>.1</w:t>
      </w:r>
      <w:r w:rsidRPr="00215D3C">
        <w:rPr>
          <w:lang w:eastAsia="zh-CN"/>
        </w:rPr>
        <w:tab/>
        <w:t>Operations and notifications</w:t>
      </w:r>
      <w:bookmarkEnd w:id="125"/>
      <w:bookmarkEnd w:id="126"/>
      <w:bookmarkEnd w:id="127"/>
      <w:bookmarkEnd w:id="128"/>
      <w:bookmarkEnd w:id="129"/>
      <w:bookmarkEnd w:id="130"/>
      <w:bookmarkEnd w:id="131"/>
      <w:bookmarkEnd w:id="132"/>
    </w:p>
    <w:p w14:paraId="00B1DDD5" w14:textId="77777777" w:rsidR="006A5594" w:rsidRPr="00215D3C" w:rsidRDefault="006A5594" w:rsidP="006A5594">
      <w:pPr>
        <w:pStyle w:val="Heading4"/>
      </w:pPr>
      <w:bookmarkStart w:id="133" w:name="_Toc20494351"/>
      <w:bookmarkStart w:id="134" w:name="_Toc26975371"/>
      <w:bookmarkStart w:id="135" w:name="_Toc35856244"/>
      <w:bookmarkStart w:id="136" w:name="_Toc44001102"/>
      <w:bookmarkStart w:id="137" w:name="_Toc51580701"/>
      <w:bookmarkStart w:id="138" w:name="_Toc52355964"/>
      <w:bookmarkStart w:id="139" w:name="_Toc55227534"/>
      <w:bookmarkStart w:id="140" w:name="_Toc105504695"/>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3"/>
      <w:bookmarkEnd w:id="134"/>
      <w:bookmarkEnd w:id="135"/>
      <w:bookmarkEnd w:id="136"/>
      <w:bookmarkEnd w:id="137"/>
      <w:bookmarkEnd w:id="138"/>
      <w:bookmarkEnd w:id="139"/>
      <w:bookmarkEnd w:id="140"/>
    </w:p>
    <w:p w14:paraId="4297DC2A" w14:textId="77777777" w:rsidR="006A5594" w:rsidRPr="00215D3C" w:rsidRDefault="006A5594" w:rsidP="006A5594">
      <w:pPr>
        <w:pStyle w:val="Heading5"/>
      </w:pPr>
      <w:bookmarkStart w:id="141" w:name="_Toc20494352"/>
      <w:bookmarkStart w:id="142" w:name="_Toc26975372"/>
      <w:bookmarkStart w:id="143" w:name="_Toc35856245"/>
      <w:bookmarkStart w:id="144" w:name="_Toc44001103"/>
      <w:bookmarkStart w:id="145" w:name="_Toc51580702"/>
      <w:bookmarkStart w:id="146" w:name="_Toc52355965"/>
      <w:bookmarkStart w:id="147" w:name="_Toc55227535"/>
      <w:bookmarkStart w:id="148" w:name="_Toc105504696"/>
      <w:r>
        <w:t>11.1</w:t>
      </w:r>
      <w:r w:rsidRPr="00215D3C">
        <w:t>.</w:t>
      </w:r>
      <w:r w:rsidRPr="00215D3C">
        <w:rPr>
          <w:rFonts w:hint="eastAsia"/>
        </w:rPr>
        <w:t>1</w:t>
      </w:r>
      <w:r w:rsidRPr="00215D3C">
        <w:t>.1.1</w:t>
      </w:r>
      <w:r w:rsidRPr="00215D3C">
        <w:tab/>
        <w:t>Description</w:t>
      </w:r>
      <w:bookmarkEnd w:id="141"/>
      <w:bookmarkEnd w:id="142"/>
      <w:bookmarkEnd w:id="143"/>
      <w:bookmarkEnd w:id="144"/>
      <w:bookmarkEnd w:id="145"/>
      <w:bookmarkEnd w:id="146"/>
      <w:bookmarkEnd w:id="147"/>
      <w:bookmarkEnd w:id="148"/>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49" w:name="_Toc20494353"/>
      <w:bookmarkStart w:id="150" w:name="_Toc26975373"/>
      <w:bookmarkStart w:id="151" w:name="_Toc35856246"/>
      <w:bookmarkStart w:id="152" w:name="_Toc44001104"/>
      <w:bookmarkStart w:id="153" w:name="_Toc51580703"/>
      <w:bookmarkStart w:id="154" w:name="_Toc52355966"/>
      <w:bookmarkStart w:id="155" w:name="_Toc55227536"/>
      <w:bookmarkStart w:id="156" w:name="_Toc105504697"/>
      <w:r>
        <w:lastRenderedPageBreak/>
        <w:t>11.1</w:t>
      </w:r>
      <w:r w:rsidRPr="00215D3C">
        <w:t>.</w:t>
      </w:r>
      <w:r w:rsidRPr="00215D3C">
        <w:rPr>
          <w:rFonts w:hint="eastAsia"/>
        </w:rPr>
        <w:t>1</w:t>
      </w:r>
      <w:r w:rsidRPr="00215D3C">
        <w:t>.1.2</w:t>
      </w:r>
      <w:r w:rsidRPr="00215D3C">
        <w:tab/>
        <w:t>Input parameters</w:t>
      </w:r>
      <w:bookmarkEnd w:id="149"/>
      <w:bookmarkEnd w:id="150"/>
      <w:bookmarkEnd w:id="151"/>
      <w:bookmarkEnd w:id="152"/>
      <w:bookmarkEnd w:id="153"/>
      <w:bookmarkEnd w:id="154"/>
      <w:bookmarkEnd w:id="155"/>
      <w:bookmarkEnd w:id="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7" w:name="_Toc20494354"/>
      <w:bookmarkStart w:id="158" w:name="_Toc26975374"/>
      <w:bookmarkStart w:id="159" w:name="_Toc35856247"/>
      <w:bookmarkStart w:id="160" w:name="_Toc44001105"/>
      <w:bookmarkStart w:id="161" w:name="_Toc51580704"/>
      <w:bookmarkStart w:id="162" w:name="_Toc52355967"/>
      <w:bookmarkStart w:id="163" w:name="_Toc55227537"/>
      <w:bookmarkStart w:id="164" w:name="_Toc105504698"/>
      <w:r>
        <w:t>11.1</w:t>
      </w:r>
      <w:r w:rsidRPr="00215D3C">
        <w:t>.</w:t>
      </w:r>
      <w:r w:rsidRPr="00215D3C">
        <w:rPr>
          <w:rFonts w:hint="eastAsia"/>
          <w:lang w:eastAsia="zh-CN"/>
        </w:rPr>
        <w:t>1</w:t>
      </w:r>
      <w:r w:rsidRPr="00215D3C">
        <w:t>.1.3</w:t>
      </w:r>
      <w:r w:rsidRPr="00215D3C">
        <w:tab/>
        <w:t>Output parameters</w:t>
      </w:r>
      <w:bookmarkEnd w:id="157"/>
      <w:bookmarkEnd w:id="158"/>
      <w:bookmarkEnd w:id="159"/>
      <w:bookmarkEnd w:id="160"/>
      <w:bookmarkEnd w:id="161"/>
      <w:bookmarkEnd w:id="162"/>
      <w:bookmarkEnd w:id="163"/>
      <w:bookmarkEnd w:id="164"/>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5" w:name="_Toc20494355"/>
      <w:bookmarkStart w:id="166" w:name="_Toc26975375"/>
      <w:bookmarkStart w:id="167" w:name="_Toc35856248"/>
      <w:bookmarkStart w:id="168" w:name="_Toc44001106"/>
      <w:bookmarkStart w:id="169" w:name="_Toc51580705"/>
      <w:bookmarkStart w:id="170" w:name="_Toc52355968"/>
      <w:bookmarkStart w:id="171" w:name="_Toc55227538"/>
      <w:bookmarkStart w:id="172" w:name="_Toc105504699"/>
      <w:r>
        <w:t>11.1</w:t>
      </w:r>
      <w:r w:rsidRPr="00215D3C">
        <w:t>.</w:t>
      </w:r>
      <w:r w:rsidRPr="00215D3C">
        <w:rPr>
          <w:rFonts w:hint="eastAsia"/>
          <w:lang w:eastAsia="zh-CN"/>
        </w:rPr>
        <w:t>1</w:t>
      </w:r>
      <w:r w:rsidRPr="00215D3C">
        <w:t>.1.4</w:t>
      </w:r>
      <w:r w:rsidRPr="00215D3C">
        <w:tab/>
        <w:t>Results</w:t>
      </w:r>
      <w:bookmarkEnd w:id="165"/>
      <w:bookmarkEnd w:id="166"/>
      <w:bookmarkEnd w:id="167"/>
      <w:bookmarkEnd w:id="168"/>
      <w:bookmarkEnd w:id="169"/>
      <w:bookmarkEnd w:id="170"/>
      <w:bookmarkEnd w:id="171"/>
      <w:bookmarkEnd w:id="172"/>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3" w:name="_Toc20494356"/>
      <w:bookmarkStart w:id="174" w:name="_Toc26975376"/>
      <w:bookmarkStart w:id="175" w:name="_Toc35856249"/>
      <w:bookmarkStart w:id="176" w:name="_Toc44001107"/>
      <w:bookmarkStart w:id="177" w:name="_Toc51580706"/>
      <w:bookmarkStart w:id="178" w:name="_Toc52355969"/>
      <w:bookmarkStart w:id="179" w:name="_Toc55227539"/>
      <w:bookmarkStart w:id="180" w:name="_Toc105504700"/>
      <w:r>
        <w:lastRenderedPageBreak/>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3"/>
      <w:bookmarkEnd w:id="174"/>
      <w:bookmarkEnd w:id="175"/>
      <w:bookmarkEnd w:id="176"/>
      <w:bookmarkEnd w:id="177"/>
      <w:bookmarkEnd w:id="178"/>
      <w:bookmarkEnd w:id="179"/>
      <w:bookmarkEnd w:id="180"/>
    </w:p>
    <w:p w14:paraId="3DDA0370" w14:textId="77777777" w:rsidR="006A5594" w:rsidRPr="00215D3C" w:rsidRDefault="006A5594" w:rsidP="006A5594">
      <w:pPr>
        <w:pStyle w:val="Heading5"/>
      </w:pPr>
      <w:bookmarkStart w:id="181" w:name="_Toc20494357"/>
      <w:bookmarkStart w:id="182" w:name="_Toc26975377"/>
      <w:bookmarkStart w:id="183" w:name="_Toc35856250"/>
      <w:bookmarkStart w:id="184" w:name="_Toc44001108"/>
      <w:bookmarkStart w:id="185" w:name="_Toc51580707"/>
      <w:bookmarkStart w:id="186" w:name="_Toc52355970"/>
      <w:bookmarkStart w:id="187" w:name="_Toc55227540"/>
      <w:bookmarkStart w:id="188" w:name="_Toc105504701"/>
      <w:r>
        <w:t>11.1</w:t>
      </w:r>
      <w:r w:rsidRPr="00215D3C">
        <w:t>.</w:t>
      </w:r>
      <w:r w:rsidRPr="00215D3C">
        <w:rPr>
          <w:rFonts w:hint="eastAsia"/>
          <w:lang w:eastAsia="zh-CN"/>
        </w:rPr>
        <w:t>1</w:t>
      </w:r>
      <w:r w:rsidRPr="00215D3C">
        <w:t>.2.1</w:t>
      </w:r>
      <w:r w:rsidRPr="00215D3C">
        <w:tab/>
        <w:t>Definition</w:t>
      </w:r>
      <w:bookmarkEnd w:id="181"/>
      <w:bookmarkEnd w:id="182"/>
      <w:bookmarkEnd w:id="183"/>
      <w:bookmarkEnd w:id="184"/>
      <w:bookmarkEnd w:id="185"/>
      <w:bookmarkEnd w:id="186"/>
      <w:bookmarkEnd w:id="187"/>
      <w:bookmarkEnd w:id="188"/>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89" w:name="_Toc20494358"/>
      <w:bookmarkStart w:id="190" w:name="_Toc26975378"/>
      <w:bookmarkStart w:id="191" w:name="_Toc35856251"/>
      <w:bookmarkStart w:id="192" w:name="_Toc44001109"/>
      <w:bookmarkStart w:id="193" w:name="_Toc51580708"/>
      <w:bookmarkStart w:id="194" w:name="_Toc52355971"/>
      <w:bookmarkStart w:id="195" w:name="_Toc55227541"/>
      <w:bookmarkStart w:id="196" w:name="_Toc105504702"/>
      <w:r>
        <w:t>11.1</w:t>
      </w:r>
      <w:r w:rsidRPr="00215D3C">
        <w:t>.</w:t>
      </w:r>
      <w:r w:rsidRPr="00215D3C">
        <w:rPr>
          <w:rFonts w:hint="eastAsia"/>
          <w:lang w:eastAsia="zh-CN"/>
        </w:rPr>
        <w:t>1</w:t>
      </w:r>
      <w:r w:rsidRPr="00215D3C">
        <w:t>.2.2</w:t>
      </w:r>
      <w:r w:rsidRPr="00215D3C">
        <w:tab/>
        <w:t>Input Parameters</w:t>
      </w:r>
      <w:bookmarkEnd w:id="189"/>
      <w:bookmarkEnd w:id="190"/>
      <w:bookmarkEnd w:id="191"/>
      <w:bookmarkEnd w:id="192"/>
      <w:bookmarkEnd w:id="193"/>
      <w:bookmarkEnd w:id="194"/>
      <w:bookmarkEnd w:id="195"/>
      <w:bookmarkEnd w:id="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lastRenderedPageBreak/>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7" w:name="_Toc20494359"/>
      <w:bookmarkStart w:id="198" w:name="_Toc26975379"/>
      <w:bookmarkStart w:id="199" w:name="_Toc35856252"/>
      <w:bookmarkStart w:id="200" w:name="_Toc44001110"/>
      <w:bookmarkStart w:id="201" w:name="_Toc51580709"/>
      <w:bookmarkStart w:id="202" w:name="_Toc52355972"/>
      <w:bookmarkStart w:id="203" w:name="_Toc55227542"/>
      <w:bookmarkStart w:id="204" w:name="_Toc105504703"/>
      <w:r>
        <w:lastRenderedPageBreak/>
        <w:t>11.1</w:t>
      </w:r>
      <w:r w:rsidRPr="00215D3C">
        <w:t>.</w:t>
      </w:r>
      <w:r w:rsidRPr="00215D3C">
        <w:rPr>
          <w:rFonts w:hint="eastAsia"/>
          <w:lang w:eastAsia="zh-CN"/>
        </w:rPr>
        <w:t>1</w:t>
      </w:r>
      <w:r w:rsidRPr="00215D3C">
        <w:t>.2.3</w:t>
      </w:r>
      <w:r w:rsidRPr="00215D3C">
        <w:tab/>
        <w:t>Output Parameters</w:t>
      </w:r>
      <w:bookmarkEnd w:id="197"/>
      <w:bookmarkEnd w:id="198"/>
      <w:bookmarkEnd w:id="199"/>
      <w:bookmarkEnd w:id="200"/>
      <w:bookmarkEnd w:id="201"/>
      <w:bookmarkEnd w:id="202"/>
      <w:bookmarkEnd w:id="203"/>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5" w:name="_Toc20494360"/>
      <w:bookmarkStart w:id="206" w:name="_Toc26975380"/>
      <w:bookmarkStart w:id="207" w:name="_Toc35856253"/>
      <w:bookmarkStart w:id="208" w:name="_Toc44001111"/>
      <w:bookmarkStart w:id="209" w:name="_Toc51580710"/>
      <w:bookmarkStart w:id="210" w:name="_Toc52355973"/>
      <w:bookmarkStart w:id="211" w:name="_Toc55227543"/>
      <w:bookmarkStart w:id="212" w:name="_Toc105504704"/>
      <w:r>
        <w:t>11.1</w:t>
      </w:r>
      <w:r w:rsidRPr="00215D3C">
        <w:t>.</w:t>
      </w:r>
      <w:r w:rsidRPr="00215D3C">
        <w:rPr>
          <w:rFonts w:hint="eastAsia"/>
          <w:lang w:eastAsia="zh-CN"/>
        </w:rPr>
        <w:t>1</w:t>
      </w:r>
      <w:r w:rsidRPr="00215D3C">
        <w:t>.2.4</w:t>
      </w:r>
      <w:r w:rsidRPr="00215D3C">
        <w:tab/>
        <w:t>Results</w:t>
      </w:r>
      <w:bookmarkEnd w:id="205"/>
      <w:bookmarkEnd w:id="206"/>
      <w:bookmarkEnd w:id="207"/>
      <w:bookmarkEnd w:id="208"/>
      <w:bookmarkEnd w:id="209"/>
      <w:bookmarkEnd w:id="210"/>
      <w:bookmarkEnd w:id="211"/>
      <w:bookmarkEnd w:id="212"/>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3" w:name="_Toc20494361"/>
      <w:bookmarkStart w:id="214" w:name="_Toc26975381"/>
      <w:bookmarkStart w:id="215" w:name="_Toc35856254"/>
      <w:bookmarkStart w:id="216" w:name="_Toc44001112"/>
      <w:bookmarkStart w:id="217" w:name="_Toc51580711"/>
      <w:bookmarkStart w:id="218" w:name="_Toc52355974"/>
      <w:bookmarkStart w:id="219" w:name="_Toc55227544"/>
      <w:bookmarkStart w:id="220" w:name="_Toc105504705"/>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3"/>
      <w:bookmarkEnd w:id="214"/>
      <w:bookmarkEnd w:id="215"/>
      <w:bookmarkEnd w:id="216"/>
      <w:bookmarkEnd w:id="217"/>
      <w:bookmarkEnd w:id="218"/>
      <w:bookmarkEnd w:id="219"/>
      <w:bookmarkEnd w:id="220"/>
    </w:p>
    <w:p w14:paraId="4AB0B7DA" w14:textId="77777777" w:rsidR="006A5594" w:rsidRPr="00215D3C" w:rsidRDefault="006A5594" w:rsidP="006A5594">
      <w:pPr>
        <w:pStyle w:val="Heading5"/>
      </w:pPr>
      <w:bookmarkStart w:id="221" w:name="_Toc20494362"/>
      <w:bookmarkStart w:id="222" w:name="_Toc26975382"/>
      <w:bookmarkStart w:id="223" w:name="_Toc35856255"/>
      <w:bookmarkStart w:id="224" w:name="_Toc44001113"/>
      <w:bookmarkStart w:id="225" w:name="_Toc51580712"/>
      <w:bookmarkStart w:id="226" w:name="_Toc52355975"/>
      <w:bookmarkStart w:id="227" w:name="_Toc55227545"/>
      <w:bookmarkStart w:id="228" w:name="_Toc105504706"/>
      <w:r>
        <w:t>11.1</w:t>
      </w:r>
      <w:r w:rsidRPr="00215D3C">
        <w:t>.</w:t>
      </w:r>
      <w:r w:rsidRPr="00215D3C">
        <w:rPr>
          <w:rFonts w:hint="eastAsia"/>
          <w:lang w:eastAsia="zh-CN"/>
        </w:rPr>
        <w:t>1</w:t>
      </w:r>
      <w:r w:rsidRPr="00215D3C">
        <w:t>.3.1</w:t>
      </w:r>
      <w:r w:rsidRPr="00215D3C">
        <w:tab/>
        <w:t>Description</w:t>
      </w:r>
      <w:bookmarkEnd w:id="221"/>
      <w:bookmarkEnd w:id="222"/>
      <w:bookmarkEnd w:id="223"/>
      <w:bookmarkEnd w:id="224"/>
      <w:bookmarkEnd w:id="225"/>
      <w:bookmarkEnd w:id="226"/>
      <w:bookmarkEnd w:id="227"/>
      <w:bookmarkEnd w:id="228"/>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29" w:name="_Toc20494363"/>
      <w:bookmarkStart w:id="230" w:name="_Toc26975383"/>
      <w:bookmarkStart w:id="231" w:name="_Toc35856256"/>
      <w:bookmarkStart w:id="232" w:name="_Toc44001114"/>
      <w:bookmarkStart w:id="233" w:name="_Toc51580713"/>
      <w:bookmarkStart w:id="234" w:name="_Toc52355976"/>
      <w:bookmarkStart w:id="235" w:name="_Toc55227546"/>
      <w:bookmarkStart w:id="236" w:name="_Toc105504707"/>
      <w:r>
        <w:lastRenderedPageBreak/>
        <w:t>11.1</w:t>
      </w:r>
      <w:r w:rsidRPr="00215D3C">
        <w:t>.</w:t>
      </w:r>
      <w:r w:rsidRPr="00215D3C">
        <w:rPr>
          <w:rFonts w:hint="eastAsia"/>
          <w:lang w:eastAsia="zh-CN"/>
        </w:rPr>
        <w:t>1</w:t>
      </w:r>
      <w:r w:rsidRPr="00215D3C">
        <w:t>.3.2</w:t>
      </w:r>
      <w:r w:rsidRPr="00215D3C">
        <w:tab/>
        <w:t>Input parameters</w:t>
      </w:r>
      <w:bookmarkEnd w:id="229"/>
      <w:bookmarkEnd w:id="230"/>
      <w:bookmarkEnd w:id="231"/>
      <w:bookmarkEnd w:id="232"/>
      <w:bookmarkEnd w:id="233"/>
      <w:bookmarkEnd w:id="234"/>
      <w:bookmarkEnd w:id="235"/>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7" w:name="_Toc20494364"/>
      <w:bookmarkStart w:id="238" w:name="_Toc26975384"/>
      <w:bookmarkStart w:id="239" w:name="_Toc35856257"/>
      <w:bookmarkStart w:id="240" w:name="_Toc44001115"/>
      <w:bookmarkStart w:id="241" w:name="_Toc51580714"/>
      <w:bookmarkStart w:id="242" w:name="_Toc52355977"/>
      <w:bookmarkStart w:id="243" w:name="_Toc55227547"/>
      <w:bookmarkStart w:id="244" w:name="_Toc105504708"/>
      <w:r>
        <w:t>11.1</w:t>
      </w:r>
      <w:r w:rsidRPr="00215D3C">
        <w:t>.</w:t>
      </w:r>
      <w:r w:rsidRPr="00215D3C">
        <w:rPr>
          <w:rFonts w:hint="eastAsia"/>
          <w:lang w:eastAsia="zh-CN"/>
        </w:rPr>
        <w:t>1</w:t>
      </w:r>
      <w:r w:rsidRPr="00215D3C">
        <w:t>.3.3</w:t>
      </w:r>
      <w:r w:rsidRPr="00215D3C">
        <w:tab/>
        <w:t>Output parameters</w:t>
      </w:r>
      <w:bookmarkEnd w:id="237"/>
      <w:bookmarkEnd w:id="238"/>
      <w:bookmarkEnd w:id="239"/>
      <w:bookmarkEnd w:id="240"/>
      <w:bookmarkEnd w:id="241"/>
      <w:bookmarkEnd w:id="242"/>
      <w:bookmarkEnd w:id="243"/>
      <w:bookmarkEnd w:id="2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5" w:name="_Toc20494365"/>
      <w:bookmarkStart w:id="246" w:name="_Toc26975385"/>
      <w:bookmarkStart w:id="247" w:name="_Toc35856258"/>
      <w:bookmarkStart w:id="248" w:name="_Toc44001116"/>
      <w:bookmarkStart w:id="249" w:name="_Toc51580715"/>
      <w:bookmarkStart w:id="250" w:name="_Toc52355978"/>
      <w:bookmarkStart w:id="251" w:name="_Toc55227548"/>
      <w:bookmarkStart w:id="252" w:name="_Toc105504709"/>
      <w:r>
        <w:t>11.1</w:t>
      </w:r>
      <w:r w:rsidRPr="00215D3C">
        <w:t>.</w:t>
      </w:r>
      <w:r w:rsidRPr="00215D3C">
        <w:rPr>
          <w:rFonts w:hint="eastAsia"/>
          <w:lang w:eastAsia="zh-CN"/>
        </w:rPr>
        <w:t>1</w:t>
      </w:r>
      <w:r w:rsidRPr="00215D3C">
        <w:t>.3.4</w:t>
      </w:r>
      <w:r w:rsidRPr="00215D3C">
        <w:tab/>
        <w:t>Results</w:t>
      </w:r>
      <w:bookmarkEnd w:id="245"/>
      <w:bookmarkEnd w:id="246"/>
      <w:bookmarkEnd w:id="247"/>
      <w:bookmarkEnd w:id="248"/>
      <w:bookmarkEnd w:id="249"/>
      <w:bookmarkEnd w:id="250"/>
      <w:bookmarkEnd w:id="251"/>
      <w:bookmarkEnd w:id="252"/>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3" w:name="_Toc20494366"/>
      <w:bookmarkStart w:id="254" w:name="_Toc26975386"/>
      <w:bookmarkStart w:id="255" w:name="_Toc35856259"/>
      <w:bookmarkStart w:id="256" w:name="_Toc44001117"/>
      <w:bookmarkStart w:id="257" w:name="_Toc51580716"/>
      <w:bookmarkStart w:id="258" w:name="_Toc52355979"/>
      <w:bookmarkStart w:id="259" w:name="_Toc55227549"/>
      <w:bookmarkStart w:id="260" w:name="_Toc105504710"/>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3"/>
      <w:bookmarkEnd w:id="254"/>
      <w:bookmarkEnd w:id="255"/>
      <w:bookmarkEnd w:id="256"/>
      <w:bookmarkEnd w:id="257"/>
      <w:bookmarkEnd w:id="258"/>
      <w:bookmarkEnd w:id="259"/>
      <w:bookmarkEnd w:id="260"/>
    </w:p>
    <w:p w14:paraId="6BFDEE9E" w14:textId="77777777" w:rsidR="006A5594" w:rsidRPr="00215D3C" w:rsidRDefault="006A5594" w:rsidP="006A5594">
      <w:pPr>
        <w:pStyle w:val="Heading5"/>
      </w:pPr>
      <w:bookmarkStart w:id="261" w:name="_Toc20494367"/>
      <w:bookmarkStart w:id="262" w:name="_Toc26975387"/>
      <w:bookmarkStart w:id="263" w:name="_Toc35856260"/>
      <w:bookmarkStart w:id="264" w:name="_Toc44001118"/>
      <w:bookmarkStart w:id="265" w:name="_Toc51580717"/>
      <w:bookmarkStart w:id="266" w:name="_Toc52355980"/>
      <w:bookmarkStart w:id="267" w:name="_Toc55227550"/>
      <w:bookmarkStart w:id="268" w:name="_Toc105504711"/>
      <w:r>
        <w:t>11.1</w:t>
      </w:r>
      <w:r w:rsidRPr="00215D3C">
        <w:t>.</w:t>
      </w:r>
      <w:r w:rsidRPr="00215D3C">
        <w:rPr>
          <w:rFonts w:hint="eastAsia"/>
          <w:lang w:eastAsia="zh-CN"/>
        </w:rPr>
        <w:t>1</w:t>
      </w:r>
      <w:r w:rsidRPr="00215D3C">
        <w:t>.4.1</w:t>
      </w:r>
      <w:r w:rsidRPr="00215D3C">
        <w:tab/>
        <w:t>Description</w:t>
      </w:r>
      <w:bookmarkEnd w:id="261"/>
      <w:bookmarkEnd w:id="262"/>
      <w:bookmarkEnd w:id="263"/>
      <w:bookmarkEnd w:id="264"/>
      <w:bookmarkEnd w:id="265"/>
      <w:bookmarkEnd w:id="266"/>
      <w:bookmarkEnd w:id="267"/>
      <w:bookmarkEnd w:id="268"/>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69" w:name="_Toc20494368"/>
      <w:bookmarkStart w:id="270" w:name="_Toc26975388"/>
      <w:bookmarkStart w:id="271" w:name="_Toc35856261"/>
      <w:bookmarkStart w:id="272" w:name="_Toc44001119"/>
      <w:bookmarkStart w:id="273" w:name="_Toc51580718"/>
      <w:bookmarkStart w:id="274" w:name="_Toc52355981"/>
      <w:bookmarkStart w:id="275" w:name="_Toc55227551"/>
      <w:bookmarkStart w:id="276" w:name="_Toc105504712"/>
      <w:r>
        <w:t>11.1</w:t>
      </w:r>
      <w:r w:rsidRPr="00215D3C">
        <w:t>.</w:t>
      </w:r>
      <w:r w:rsidRPr="00215D3C">
        <w:rPr>
          <w:rFonts w:hint="eastAsia"/>
          <w:lang w:eastAsia="zh-CN"/>
        </w:rPr>
        <w:t>1</w:t>
      </w:r>
      <w:r w:rsidRPr="00215D3C">
        <w:t>.4.2</w:t>
      </w:r>
      <w:r w:rsidRPr="00215D3C">
        <w:tab/>
        <w:t>Input parameters</w:t>
      </w:r>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7" w:name="_Toc20494369"/>
      <w:bookmarkStart w:id="278" w:name="_Toc26975389"/>
      <w:bookmarkStart w:id="279" w:name="_Toc35856262"/>
      <w:bookmarkStart w:id="280" w:name="_Toc44001120"/>
      <w:bookmarkStart w:id="281" w:name="_Toc51580719"/>
      <w:bookmarkStart w:id="282" w:name="_Toc52355982"/>
      <w:bookmarkStart w:id="283" w:name="_Toc55227552"/>
      <w:bookmarkStart w:id="284" w:name="_Toc105504713"/>
      <w:r>
        <w:lastRenderedPageBreak/>
        <w:t>11.1</w:t>
      </w:r>
      <w:r w:rsidRPr="00215D3C">
        <w:t>.</w:t>
      </w:r>
      <w:r w:rsidRPr="00215D3C">
        <w:rPr>
          <w:rFonts w:hint="eastAsia"/>
          <w:lang w:eastAsia="zh-CN"/>
        </w:rPr>
        <w:t>1</w:t>
      </w:r>
      <w:r w:rsidRPr="00215D3C">
        <w:t>.4.3</w:t>
      </w:r>
      <w:r w:rsidRPr="00215D3C">
        <w:tab/>
        <w:t>Output parameters</w:t>
      </w:r>
      <w:bookmarkEnd w:id="277"/>
      <w:bookmarkEnd w:id="278"/>
      <w:bookmarkEnd w:id="279"/>
      <w:bookmarkEnd w:id="280"/>
      <w:bookmarkEnd w:id="281"/>
      <w:bookmarkEnd w:id="282"/>
      <w:bookmarkEnd w:id="283"/>
      <w:bookmarkEnd w:id="2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5" w:name="_Toc20494370"/>
      <w:bookmarkStart w:id="286" w:name="_Toc26975390"/>
      <w:bookmarkStart w:id="287" w:name="_Toc35856263"/>
      <w:bookmarkStart w:id="288" w:name="_Toc44001121"/>
      <w:bookmarkStart w:id="289" w:name="_Toc51580720"/>
      <w:bookmarkStart w:id="290" w:name="_Toc52355983"/>
      <w:bookmarkStart w:id="291" w:name="_Toc55227553"/>
      <w:bookmarkStart w:id="292" w:name="_Toc105504714"/>
      <w:r>
        <w:t>11.1</w:t>
      </w:r>
      <w:r w:rsidRPr="00215D3C">
        <w:t>.</w:t>
      </w:r>
      <w:r w:rsidRPr="00215D3C">
        <w:rPr>
          <w:rFonts w:hint="eastAsia"/>
          <w:lang w:eastAsia="zh-CN"/>
        </w:rPr>
        <w:t>1</w:t>
      </w:r>
      <w:r w:rsidRPr="00215D3C">
        <w:t>.4.4</w:t>
      </w:r>
      <w:r w:rsidRPr="00215D3C">
        <w:tab/>
        <w:t>Results</w:t>
      </w:r>
      <w:bookmarkEnd w:id="285"/>
      <w:bookmarkEnd w:id="286"/>
      <w:bookmarkEnd w:id="287"/>
      <w:bookmarkEnd w:id="288"/>
      <w:bookmarkEnd w:id="289"/>
      <w:bookmarkEnd w:id="290"/>
      <w:bookmarkEnd w:id="291"/>
      <w:bookmarkEnd w:id="292"/>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3" w:name="_Toc20494371"/>
      <w:bookmarkStart w:id="294" w:name="_Toc26975391"/>
      <w:bookmarkStart w:id="295" w:name="_Toc35856264"/>
      <w:bookmarkStart w:id="296" w:name="_Toc44001122"/>
      <w:bookmarkStart w:id="297" w:name="_Toc51580721"/>
      <w:bookmarkStart w:id="298" w:name="_Toc52355984"/>
      <w:bookmarkStart w:id="299" w:name="_Toc55227554"/>
      <w:bookmarkStart w:id="300" w:name="_Toc105504715"/>
      <w:r>
        <w:t>11.1</w:t>
      </w:r>
      <w:r w:rsidRPr="00215D3C">
        <w:t>.1.</w:t>
      </w:r>
      <w:r w:rsidRPr="00215D3C">
        <w:rPr>
          <w:rFonts w:hint="eastAsia"/>
          <w:lang w:eastAsia="zh-CN"/>
        </w:rPr>
        <w:t>5</w:t>
      </w:r>
      <w:r w:rsidRPr="00215D3C">
        <w:tab/>
      </w:r>
      <w:bookmarkEnd w:id="293"/>
      <w:bookmarkEnd w:id="294"/>
      <w:bookmarkEnd w:id="295"/>
      <w:r w:rsidR="00E438F9">
        <w:rPr>
          <w:rFonts w:ascii="Courier New" w:hAnsi="Courier New" w:cs="Courier New"/>
        </w:rPr>
        <w:t>Void</w:t>
      </w:r>
      <w:bookmarkEnd w:id="296"/>
      <w:bookmarkEnd w:id="297"/>
      <w:bookmarkEnd w:id="298"/>
      <w:bookmarkEnd w:id="299"/>
      <w:bookmarkEnd w:id="300"/>
    </w:p>
    <w:p w14:paraId="56AD8942" w14:textId="77777777" w:rsidR="006A5594" w:rsidRPr="00215D3C" w:rsidRDefault="006A5594" w:rsidP="006A5594">
      <w:pPr>
        <w:pStyle w:val="Heading4"/>
      </w:pPr>
      <w:bookmarkStart w:id="301" w:name="_Toc20494375"/>
      <w:bookmarkStart w:id="302" w:name="_Toc26975395"/>
      <w:bookmarkStart w:id="303" w:name="_Toc35856268"/>
      <w:bookmarkStart w:id="304" w:name="_Toc44001123"/>
      <w:bookmarkStart w:id="305" w:name="_Toc51580722"/>
      <w:bookmarkStart w:id="306" w:name="_Toc52355985"/>
      <w:bookmarkStart w:id="307" w:name="_Toc55227555"/>
      <w:bookmarkStart w:id="308" w:name="_Toc105504716"/>
      <w:r>
        <w:t>11.1</w:t>
      </w:r>
      <w:r w:rsidRPr="00215D3C">
        <w:t>.1.</w:t>
      </w:r>
      <w:r w:rsidRPr="00215D3C">
        <w:rPr>
          <w:rFonts w:hint="eastAsia"/>
          <w:lang w:eastAsia="zh-CN"/>
        </w:rPr>
        <w:t>6</w:t>
      </w:r>
      <w:r w:rsidRPr="00215D3C">
        <w:tab/>
      </w:r>
      <w:bookmarkEnd w:id="301"/>
      <w:bookmarkEnd w:id="302"/>
      <w:bookmarkEnd w:id="303"/>
      <w:r w:rsidR="00C23627">
        <w:rPr>
          <w:rFonts w:ascii="Courier New" w:hAnsi="Courier New" w:cs="Courier New"/>
        </w:rPr>
        <w:t>Void</w:t>
      </w:r>
      <w:bookmarkEnd w:id="304"/>
      <w:bookmarkEnd w:id="305"/>
      <w:bookmarkEnd w:id="306"/>
      <w:bookmarkEnd w:id="307"/>
      <w:bookmarkEnd w:id="308"/>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09" w:name="_Toc20494379"/>
      <w:bookmarkStart w:id="310" w:name="_Toc26975399"/>
      <w:bookmarkStart w:id="311" w:name="_Toc35856272"/>
      <w:bookmarkStart w:id="312" w:name="_Toc44001124"/>
      <w:bookmarkStart w:id="313" w:name="_Toc51580723"/>
      <w:bookmarkStart w:id="314" w:name="_Toc52355986"/>
      <w:bookmarkStart w:id="315" w:name="_Toc55227556"/>
      <w:bookmarkStart w:id="316" w:name="_Toc105504717"/>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09"/>
      <w:bookmarkEnd w:id="310"/>
      <w:bookmarkEnd w:id="311"/>
      <w:bookmarkEnd w:id="312"/>
      <w:bookmarkEnd w:id="313"/>
      <w:bookmarkEnd w:id="314"/>
      <w:bookmarkEnd w:id="315"/>
      <w:bookmarkEnd w:id="316"/>
    </w:p>
    <w:p w14:paraId="144C202D" w14:textId="77777777" w:rsidR="006A5594" w:rsidRDefault="006A5594" w:rsidP="006A5594">
      <w:pPr>
        <w:pStyle w:val="Heading5"/>
      </w:pPr>
      <w:bookmarkStart w:id="317" w:name="_Toc20494380"/>
      <w:bookmarkStart w:id="318" w:name="_Toc26975400"/>
      <w:bookmarkStart w:id="319" w:name="_Toc35856273"/>
      <w:bookmarkStart w:id="320" w:name="_Toc44001125"/>
      <w:bookmarkStart w:id="321" w:name="_Toc51580724"/>
      <w:bookmarkStart w:id="322" w:name="_Toc52355987"/>
      <w:bookmarkStart w:id="323" w:name="_Toc55227557"/>
      <w:bookmarkStart w:id="324" w:name="_Toc105504718"/>
      <w:r>
        <w:t>11.1.1.7.1</w:t>
      </w:r>
      <w:r>
        <w:tab/>
        <w:t>Definition</w:t>
      </w:r>
      <w:bookmarkEnd w:id="317"/>
      <w:bookmarkEnd w:id="318"/>
      <w:bookmarkEnd w:id="319"/>
      <w:bookmarkEnd w:id="320"/>
      <w:bookmarkEnd w:id="321"/>
      <w:bookmarkEnd w:id="322"/>
      <w:bookmarkEnd w:id="323"/>
      <w:bookmarkEnd w:id="324"/>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5" w:name="_Toc20494381"/>
      <w:bookmarkStart w:id="326" w:name="_Toc26975401"/>
      <w:bookmarkStart w:id="327" w:name="_Toc35856274"/>
      <w:bookmarkStart w:id="328" w:name="_Toc44001126"/>
      <w:bookmarkStart w:id="329" w:name="_Toc51580725"/>
      <w:bookmarkStart w:id="330" w:name="_Toc52355988"/>
      <w:bookmarkStart w:id="331" w:name="_Toc55227558"/>
      <w:bookmarkStart w:id="332" w:name="_Toc105504719"/>
      <w:r>
        <w:lastRenderedPageBreak/>
        <w:t>11.1.1.7.2</w:t>
      </w:r>
      <w:r>
        <w:tab/>
        <w:t>Input parameters</w:t>
      </w:r>
      <w:bookmarkEnd w:id="325"/>
      <w:bookmarkEnd w:id="326"/>
      <w:bookmarkEnd w:id="327"/>
      <w:bookmarkEnd w:id="328"/>
      <w:bookmarkEnd w:id="329"/>
      <w:bookmarkEnd w:id="330"/>
      <w:bookmarkEnd w:id="331"/>
      <w:bookmarkEnd w:id="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77777777" w:rsidR="006A5594" w:rsidRPr="004544E4" w:rsidRDefault="006A5594" w:rsidP="000516BC">
            <w:pPr>
              <w:pStyle w:val="TAL"/>
              <w:rPr>
                <w:szCs w:val="18"/>
              </w:rPr>
            </w:pPr>
            <w:r w:rsidRPr="00BB224E">
              <w:rPr>
                <w:szCs w:val="18"/>
              </w:rPr>
              <w:t xml:space="preserve">It </w:t>
            </w:r>
            <w:r w:rsidRPr="00A32054">
              <w:rPr>
                <w:szCs w:val="18"/>
              </w:rPr>
              <w:t>shall carry the ManagedEntity class name.</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140D36E3" w14:textId="77777777" w:rsidR="006A5594" w:rsidRPr="00A32054" w:rsidRDefault="006A5594" w:rsidP="000516BC">
            <w:pPr>
              <w:pStyle w:val="TAL"/>
              <w:rPr>
                <w:szCs w:val="18"/>
              </w:rPr>
            </w:pPr>
            <w:r w:rsidRPr="00BB224E">
              <w:rPr>
                <w:szCs w:val="18"/>
              </w:rPr>
              <w:t>It shall carry</w:t>
            </w:r>
          </w:p>
          <w:p w14:paraId="59FF52CB" w14:textId="77777777" w:rsidR="006A5594" w:rsidRPr="004544E4" w:rsidRDefault="006A5594" w:rsidP="000516BC">
            <w:pPr>
              <w:pStyle w:val="TAL"/>
              <w:rPr>
                <w:szCs w:val="18"/>
              </w:rPr>
            </w:pPr>
            <w:r w:rsidRPr="004544E4">
              <w:rPr>
                <w:szCs w:val="18"/>
              </w:rPr>
              <w:t>the DN of the ManagedEntitiy.</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77777777"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e specified by ITU-T[17] 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3" w:name="_Toc20494382"/>
      <w:bookmarkStart w:id="334" w:name="_Toc26975402"/>
      <w:bookmarkStart w:id="335" w:name="_Toc35856275"/>
      <w:bookmarkStart w:id="336" w:name="_Toc44001127"/>
      <w:bookmarkStart w:id="337" w:name="_Toc51580726"/>
      <w:bookmarkStart w:id="338" w:name="_Toc52355989"/>
      <w:bookmarkStart w:id="339" w:name="_Toc55227559"/>
      <w:bookmarkStart w:id="340" w:name="_Toc105504720"/>
      <w:r>
        <w:lastRenderedPageBreak/>
        <w:t>11.1.1.7.3</w:t>
      </w:r>
      <w:r>
        <w:tab/>
        <w:t>Triggering event</w:t>
      </w:r>
      <w:bookmarkEnd w:id="333"/>
      <w:bookmarkEnd w:id="334"/>
      <w:bookmarkEnd w:id="335"/>
      <w:bookmarkEnd w:id="336"/>
      <w:bookmarkEnd w:id="337"/>
      <w:bookmarkEnd w:id="338"/>
      <w:bookmarkEnd w:id="339"/>
      <w:bookmarkEnd w:id="340"/>
    </w:p>
    <w:p w14:paraId="121F8225" w14:textId="77777777" w:rsidR="006A5594" w:rsidRDefault="006A5594" w:rsidP="006A5594">
      <w:pPr>
        <w:pStyle w:val="Heading6"/>
      </w:pPr>
      <w:bookmarkStart w:id="341" w:name="_Toc20494383"/>
      <w:bookmarkStart w:id="342" w:name="_Toc26975403"/>
      <w:bookmarkStart w:id="343" w:name="_Toc35856276"/>
      <w:bookmarkStart w:id="344" w:name="_Toc44001128"/>
      <w:bookmarkStart w:id="345" w:name="_Toc51580727"/>
      <w:bookmarkStart w:id="346" w:name="_Toc52355990"/>
      <w:bookmarkStart w:id="347" w:name="_Toc55227560"/>
      <w:bookmarkStart w:id="348" w:name="_Toc105504721"/>
      <w:r>
        <w:t>11.1.1.7.3.1</w:t>
      </w:r>
      <w:r>
        <w:tab/>
        <w:t>From-state</w:t>
      </w:r>
      <w:bookmarkEnd w:id="341"/>
      <w:bookmarkEnd w:id="342"/>
      <w:bookmarkEnd w:id="343"/>
      <w:bookmarkEnd w:id="344"/>
      <w:bookmarkEnd w:id="345"/>
      <w:bookmarkEnd w:id="346"/>
      <w:bookmarkEnd w:id="347"/>
      <w:bookmarkEnd w:id="348"/>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49" w:name="_Toc20494384"/>
      <w:bookmarkStart w:id="350" w:name="_Toc26975404"/>
      <w:bookmarkStart w:id="351" w:name="_Toc35856277"/>
      <w:bookmarkStart w:id="352" w:name="_Toc44001129"/>
      <w:bookmarkStart w:id="353" w:name="_Toc51580728"/>
      <w:bookmarkStart w:id="354" w:name="_Toc52355991"/>
      <w:bookmarkStart w:id="355" w:name="_Toc55227561"/>
      <w:bookmarkStart w:id="356" w:name="_Toc105504722"/>
      <w:r>
        <w:t>11.1.1.7.3.2</w:t>
      </w:r>
      <w:r>
        <w:tab/>
        <w:t>To-state</w:t>
      </w:r>
      <w:bookmarkEnd w:id="349"/>
      <w:bookmarkEnd w:id="350"/>
      <w:bookmarkEnd w:id="351"/>
      <w:bookmarkEnd w:id="352"/>
      <w:bookmarkEnd w:id="353"/>
      <w:bookmarkEnd w:id="354"/>
      <w:bookmarkEnd w:id="355"/>
      <w:bookmarkEnd w:id="356"/>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7" w:name="_Toc20494385"/>
      <w:bookmarkStart w:id="358" w:name="_Toc26975405"/>
      <w:bookmarkStart w:id="359" w:name="_Toc35856278"/>
      <w:bookmarkStart w:id="360" w:name="_Toc44001130"/>
      <w:bookmarkStart w:id="361" w:name="_Toc51580729"/>
      <w:bookmarkStart w:id="362" w:name="_Toc52355992"/>
      <w:bookmarkStart w:id="363" w:name="_Toc55227562"/>
      <w:bookmarkStart w:id="364" w:name="_Toc105504723"/>
      <w:r>
        <w:t>11.1.</w:t>
      </w:r>
      <w:r>
        <w:rPr>
          <w:rFonts w:hint="eastAsia"/>
          <w:lang w:eastAsia="zh-CN"/>
        </w:rPr>
        <w:t>1</w:t>
      </w:r>
      <w:r>
        <w:t>.8</w:t>
      </w:r>
      <w:r>
        <w:tab/>
        <w:t xml:space="preserve">Notification </w:t>
      </w:r>
      <w:r w:rsidRPr="001D11CC">
        <w:rPr>
          <w:rFonts w:cs="Arial"/>
        </w:rPr>
        <w:t>notifyMOIDeletion</w:t>
      </w:r>
      <w:bookmarkEnd w:id="357"/>
      <w:bookmarkEnd w:id="358"/>
      <w:bookmarkEnd w:id="359"/>
      <w:bookmarkEnd w:id="360"/>
      <w:bookmarkEnd w:id="361"/>
      <w:bookmarkEnd w:id="362"/>
      <w:bookmarkEnd w:id="363"/>
      <w:bookmarkEnd w:id="364"/>
    </w:p>
    <w:p w14:paraId="554E76FB" w14:textId="77777777" w:rsidR="006A5594" w:rsidRPr="00CF2F3C" w:rsidRDefault="006A5594" w:rsidP="006A5594">
      <w:pPr>
        <w:pStyle w:val="Heading5"/>
      </w:pPr>
      <w:bookmarkStart w:id="365" w:name="_Toc20494386"/>
      <w:bookmarkStart w:id="366" w:name="_Toc26975406"/>
      <w:bookmarkStart w:id="367" w:name="_Toc35856279"/>
      <w:bookmarkStart w:id="368" w:name="_Toc44001131"/>
      <w:bookmarkStart w:id="369" w:name="_Toc51580730"/>
      <w:bookmarkStart w:id="370" w:name="_Toc52355993"/>
      <w:bookmarkStart w:id="371" w:name="_Toc55227563"/>
      <w:bookmarkStart w:id="372" w:name="_Toc105504724"/>
      <w:r>
        <w:t>11.1.1.8.1</w:t>
      </w:r>
      <w:r>
        <w:tab/>
        <w:t>Definition</w:t>
      </w:r>
      <w:bookmarkEnd w:id="365"/>
      <w:bookmarkEnd w:id="366"/>
      <w:bookmarkEnd w:id="367"/>
      <w:bookmarkEnd w:id="368"/>
      <w:bookmarkEnd w:id="369"/>
      <w:bookmarkEnd w:id="370"/>
      <w:bookmarkEnd w:id="371"/>
      <w:bookmarkEnd w:id="372"/>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3" w:name="_Toc20494387"/>
      <w:bookmarkStart w:id="374" w:name="_Toc26975407"/>
      <w:bookmarkStart w:id="375" w:name="_Toc35856280"/>
      <w:bookmarkStart w:id="376" w:name="_Toc44001132"/>
      <w:bookmarkStart w:id="377" w:name="_Toc51580731"/>
      <w:bookmarkStart w:id="378" w:name="_Toc52355994"/>
      <w:bookmarkStart w:id="379" w:name="_Toc55227564"/>
      <w:bookmarkStart w:id="380" w:name="_Toc105504725"/>
      <w:r>
        <w:lastRenderedPageBreak/>
        <w:t>11.1.1.8.2</w:t>
      </w:r>
      <w:r>
        <w:tab/>
        <w:t>Input parameters</w:t>
      </w:r>
      <w:bookmarkEnd w:id="373"/>
      <w:bookmarkEnd w:id="374"/>
      <w:bookmarkEnd w:id="375"/>
      <w:bookmarkEnd w:id="376"/>
      <w:bookmarkEnd w:id="377"/>
      <w:bookmarkEnd w:id="378"/>
      <w:bookmarkEnd w:id="379"/>
      <w:bookmarkEnd w:id="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77777777" w:rsidR="006A5594" w:rsidRPr="004544E4" w:rsidRDefault="006A5594" w:rsidP="000516BC">
            <w:pPr>
              <w:pStyle w:val="TAL"/>
              <w:rPr>
                <w:szCs w:val="18"/>
              </w:rPr>
            </w:pPr>
            <w:r w:rsidRPr="00BB224E">
              <w:rPr>
                <w:szCs w:val="18"/>
              </w:rPr>
              <w:t xml:space="preserve">It shall carry the </w:t>
            </w:r>
            <w:r w:rsidRPr="00A32054">
              <w:rPr>
                <w:szCs w:val="18"/>
              </w:rPr>
              <w:t>ManagedEntity class name.</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BF1594E" w14:textId="77777777" w:rsidR="006A5594" w:rsidRPr="00A32054" w:rsidRDefault="006A5594" w:rsidP="000516BC">
            <w:pPr>
              <w:pStyle w:val="TAL"/>
              <w:rPr>
                <w:szCs w:val="18"/>
              </w:rPr>
            </w:pPr>
            <w:r w:rsidRPr="00BB224E">
              <w:rPr>
                <w:szCs w:val="18"/>
              </w:rPr>
              <w:t>It shall carry</w:t>
            </w:r>
          </w:p>
          <w:p w14:paraId="74FBEE9B" w14:textId="77777777" w:rsidR="006A5594" w:rsidRPr="004544E4" w:rsidRDefault="006A5594" w:rsidP="000516BC">
            <w:pPr>
              <w:pStyle w:val="TAL"/>
              <w:rPr>
                <w:szCs w:val="18"/>
              </w:rPr>
            </w:pPr>
            <w:r w:rsidRPr="004544E4">
              <w:rPr>
                <w:szCs w:val="18"/>
              </w:rPr>
              <w:t>the DN of the ManagedEntitiy.</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77777777" w:rsidR="006A5594" w:rsidRPr="004544E4" w:rsidRDefault="006A5594" w:rsidP="000516BC">
            <w:pPr>
              <w:pStyle w:val="TAL"/>
              <w:rPr>
                <w:szCs w:val="18"/>
              </w:rPr>
            </w:pPr>
            <w:r w:rsidRPr="00BB224E">
              <w:rPr>
                <w:szCs w:val="18"/>
              </w:rPr>
              <w:t xml:space="preserve">The semantics of Generalised Time specified by ITU-T[17]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1" w:name="_Toc20494388"/>
      <w:bookmarkStart w:id="382" w:name="_Toc26975408"/>
      <w:bookmarkStart w:id="383" w:name="_Toc35856281"/>
      <w:bookmarkStart w:id="384" w:name="_Toc44001133"/>
      <w:bookmarkStart w:id="385" w:name="_Toc51580732"/>
      <w:bookmarkStart w:id="386" w:name="_Toc52355995"/>
      <w:bookmarkStart w:id="387" w:name="_Toc55227565"/>
      <w:bookmarkStart w:id="388" w:name="_Toc105504726"/>
      <w:r>
        <w:lastRenderedPageBreak/>
        <w:t>11.1.1.8.3</w:t>
      </w:r>
      <w:r>
        <w:tab/>
        <w:t>Triggering event</w:t>
      </w:r>
      <w:bookmarkEnd w:id="381"/>
      <w:bookmarkEnd w:id="382"/>
      <w:bookmarkEnd w:id="383"/>
      <w:bookmarkEnd w:id="384"/>
      <w:bookmarkEnd w:id="385"/>
      <w:bookmarkEnd w:id="386"/>
      <w:bookmarkEnd w:id="387"/>
      <w:bookmarkEnd w:id="388"/>
    </w:p>
    <w:p w14:paraId="0AC8FBE6" w14:textId="77777777" w:rsidR="006A5594" w:rsidRDefault="006A5594" w:rsidP="006A5594">
      <w:pPr>
        <w:pStyle w:val="Heading6"/>
      </w:pPr>
      <w:bookmarkStart w:id="389" w:name="_Toc20494389"/>
      <w:bookmarkStart w:id="390" w:name="_Toc26975409"/>
      <w:bookmarkStart w:id="391" w:name="_Toc35856282"/>
      <w:bookmarkStart w:id="392" w:name="_Toc44001134"/>
      <w:bookmarkStart w:id="393" w:name="_Toc51580733"/>
      <w:bookmarkStart w:id="394" w:name="_Toc52355996"/>
      <w:bookmarkStart w:id="395" w:name="_Toc55227566"/>
      <w:bookmarkStart w:id="396" w:name="_Toc105504727"/>
      <w:r>
        <w:t>11.1.1.8.3.1</w:t>
      </w:r>
      <w:r>
        <w:tab/>
        <w:t>From-state</w:t>
      </w:r>
      <w:bookmarkEnd w:id="389"/>
      <w:bookmarkEnd w:id="390"/>
      <w:bookmarkEnd w:id="391"/>
      <w:bookmarkEnd w:id="392"/>
      <w:bookmarkEnd w:id="393"/>
      <w:bookmarkEnd w:id="394"/>
      <w:bookmarkEnd w:id="395"/>
      <w:bookmarkEnd w:id="396"/>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7" w:name="_Toc20494390"/>
      <w:bookmarkStart w:id="398" w:name="_Toc26975410"/>
      <w:bookmarkStart w:id="399" w:name="_Toc35856283"/>
      <w:bookmarkStart w:id="400" w:name="_Toc44001135"/>
      <w:bookmarkStart w:id="401" w:name="_Toc51580734"/>
      <w:bookmarkStart w:id="402" w:name="_Toc52355997"/>
      <w:bookmarkStart w:id="403" w:name="_Toc55227567"/>
      <w:bookmarkStart w:id="404" w:name="_Toc105504728"/>
      <w:r>
        <w:t>11.1.1.8.3.2</w:t>
      </w:r>
      <w:r>
        <w:tab/>
        <w:t>To-state</w:t>
      </w:r>
      <w:bookmarkEnd w:id="397"/>
      <w:bookmarkEnd w:id="398"/>
      <w:bookmarkEnd w:id="399"/>
      <w:bookmarkEnd w:id="400"/>
      <w:bookmarkEnd w:id="401"/>
      <w:bookmarkEnd w:id="402"/>
      <w:bookmarkEnd w:id="403"/>
      <w:bookmarkEnd w:id="404"/>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5" w:name="_Toc20494391"/>
      <w:bookmarkStart w:id="406" w:name="_Toc26975411"/>
      <w:bookmarkStart w:id="407" w:name="_Toc35856284"/>
      <w:bookmarkStart w:id="408" w:name="_Toc44001136"/>
      <w:bookmarkStart w:id="409" w:name="_Toc51580735"/>
      <w:bookmarkStart w:id="410" w:name="_Toc52355998"/>
      <w:bookmarkStart w:id="411" w:name="_Toc55227568"/>
      <w:bookmarkStart w:id="412" w:name="_Toc105504729"/>
      <w:r>
        <w:t>11.1.</w:t>
      </w:r>
      <w:r>
        <w:rPr>
          <w:rFonts w:hint="eastAsia"/>
          <w:lang w:eastAsia="zh-CN"/>
        </w:rPr>
        <w:t>1</w:t>
      </w:r>
      <w:r>
        <w:t>.9</w:t>
      </w:r>
      <w:r>
        <w:tab/>
        <w:t xml:space="preserve">Notification </w:t>
      </w:r>
      <w:r w:rsidRPr="001D11CC">
        <w:rPr>
          <w:rFonts w:cs="Arial"/>
        </w:rPr>
        <w:t>notifyMOIAttributeValueChanges</w:t>
      </w:r>
      <w:bookmarkEnd w:id="405"/>
      <w:bookmarkEnd w:id="406"/>
      <w:bookmarkEnd w:id="407"/>
      <w:bookmarkEnd w:id="408"/>
      <w:bookmarkEnd w:id="409"/>
      <w:bookmarkEnd w:id="410"/>
      <w:bookmarkEnd w:id="411"/>
      <w:bookmarkEnd w:id="412"/>
    </w:p>
    <w:p w14:paraId="5576AB4C" w14:textId="77777777" w:rsidR="006A5594" w:rsidRPr="00CF2F3C" w:rsidRDefault="006A5594" w:rsidP="006A5594">
      <w:pPr>
        <w:pStyle w:val="Heading5"/>
      </w:pPr>
      <w:bookmarkStart w:id="413" w:name="_Toc20494392"/>
      <w:bookmarkStart w:id="414" w:name="_Toc26975412"/>
      <w:bookmarkStart w:id="415" w:name="_Toc35856285"/>
      <w:bookmarkStart w:id="416" w:name="_Toc44001137"/>
      <w:bookmarkStart w:id="417" w:name="_Toc51580736"/>
      <w:bookmarkStart w:id="418" w:name="_Toc52355999"/>
      <w:bookmarkStart w:id="419" w:name="_Toc55227569"/>
      <w:bookmarkStart w:id="420" w:name="_Toc105504730"/>
      <w:r>
        <w:t>11.1.1.9.1</w:t>
      </w:r>
      <w:r>
        <w:tab/>
        <w:t>Definition</w:t>
      </w:r>
      <w:bookmarkEnd w:id="413"/>
      <w:bookmarkEnd w:id="414"/>
      <w:bookmarkEnd w:id="415"/>
      <w:bookmarkEnd w:id="416"/>
      <w:bookmarkEnd w:id="417"/>
      <w:bookmarkEnd w:id="418"/>
      <w:bookmarkEnd w:id="419"/>
      <w:bookmarkEnd w:id="420"/>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1" w:name="_Toc20494393"/>
      <w:bookmarkStart w:id="422" w:name="_Toc26975413"/>
      <w:bookmarkStart w:id="423" w:name="_Toc35856286"/>
      <w:bookmarkStart w:id="424" w:name="_Toc44001138"/>
      <w:bookmarkStart w:id="425" w:name="_Toc51580737"/>
      <w:bookmarkStart w:id="426" w:name="_Toc52356000"/>
      <w:bookmarkStart w:id="427" w:name="_Toc55227570"/>
      <w:bookmarkStart w:id="428" w:name="_Toc105504731"/>
      <w:r>
        <w:lastRenderedPageBreak/>
        <w:t>11.1.1.9.2</w:t>
      </w:r>
      <w:r>
        <w:tab/>
        <w:t>Input parameters</w:t>
      </w:r>
      <w:bookmarkEnd w:id="421"/>
      <w:bookmarkEnd w:id="422"/>
      <w:bookmarkEnd w:id="423"/>
      <w:bookmarkEnd w:id="424"/>
      <w:bookmarkEnd w:id="425"/>
      <w:bookmarkEnd w:id="426"/>
      <w:bookmarkEnd w:id="427"/>
      <w:bookmarkEnd w:id="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7777777" w:rsidR="006A5594" w:rsidRPr="00A32054" w:rsidRDefault="006A5594" w:rsidP="000516BC">
            <w:pPr>
              <w:pStyle w:val="TAL"/>
              <w:rPr>
                <w:szCs w:val="18"/>
              </w:rPr>
            </w:pPr>
            <w:r w:rsidRPr="00BB224E">
              <w:rPr>
                <w:szCs w:val="18"/>
              </w:rPr>
              <w:t>It shall carry the ManagedEntity class name.</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49B08F71" w14:textId="77777777" w:rsidR="006A5594" w:rsidRPr="00A32054" w:rsidRDefault="006A5594" w:rsidP="000516BC">
            <w:pPr>
              <w:pStyle w:val="TAL"/>
              <w:rPr>
                <w:szCs w:val="18"/>
              </w:rPr>
            </w:pPr>
            <w:r w:rsidRPr="00BB224E">
              <w:rPr>
                <w:szCs w:val="18"/>
              </w:rPr>
              <w:t>It shall carry</w:t>
            </w:r>
          </w:p>
          <w:p w14:paraId="157BC0C3" w14:textId="77777777" w:rsidR="006A5594" w:rsidRPr="004544E4" w:rsidRDefault="006A5594" w:rsidP="000516BC">
            <w:pPr>
              <w:pStyle w:val="TAL"/>
              <w:rPr>
                <w:szCs w:val="18"/>
              </w:rPr>
            </w:pPr>
            <w:r w:rsidRPr="004544E4">
              <w:rPr>
                <w:szCs w:val="18"/>
              </w:rPr>
              <w:t>the DN of the ManagedEntitiy.</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77777777" w:rsidR="006A5594" w:rsidRPr="002B66C8" w:rsidRDefault="006A5594" w:rsidP="000516BC">
            <w:pPr>
              <w:pStyle w:val="TAL"/>
              <w:rPr>
                <w:szCs w:val="18"/>
              </w:rPr>
            </w:pPr>
            <w:r w:rsidRPr="00A32054">
              <w:rPr>
                <w:szCs w:val="18"/>
              </w:rPr>
              <w:t xml:space="preserve">The semantics of Generalised Time specified by </w:t>
            </w:r>
            <w:r w:rsidRPr="004544E4">
              <w:rPr>
                <w:szCs w:val="18"/>
              </w:rPr>
              <w:t>ITU-T[17] 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lastRenderedPageBreak/>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29" w:name="_Toc20494394"/>
      <w:bookmarkStart w:id="430" w:name="_Toc26975414"/>
      <w:bookmarkStart w:id="431" w:name="_Toc35856287"/>
      <w:bookmarkStart w:id="432" w:name="_Toc44001139"/>
      <w:bookmarkStart w:id="433" w:name="_Toc51580738"/>
      <w:bookmarkStart w:id="434" w:name="_Toc52356001"/>
      <w:bookmarkStart w:id="435" w:name="_Toc55227571"/>
      <w:bookmarkStart w:id="436" w:name="_Toc105504732"/>
      <w:r>
        <w:t>11.1.1.9.3</w:t>
      </w:r>
      <w:r>
        <w:tab/>
        <w:t>Triggering event</w:t>
      </w:r>
      <w:bookmarkEnd w:id="429"/>
      <w:bookmarkEnd w:id="430"/>
      <w:bookmarkEnd w:id="431"/>
      <w:bookmarkEnd w:id="432"/>
      <w:bookmarkEnd w:id="433"/>
      <w:bookmarkEnd w:id="434"/>
      <w:bookmarkEnd w:id="435"/>
      <w:bookmarkEnd w:id="436"/>
    </w:p>
    <w:p w14:paraId="1C022522" w14:textId="77777777" w:rsidR="006A5594" w:rsidRDefault="006A5594" w:rsidP="006A5594">
      <w:pPr>
        <w:pStyle w:val="Heading6"/>
      </w:pPr>
      <w:bookmarkStart w:id="437" w:name="_Toc20494395"/>
      <w:bookmarkStart w:id="438" w:name="_Toc26975415"/>
      <w:bookmarkStart w:id="439" w:name="_Toc35856288"/>
      <w:bookmarkStart w:id="440" w:name="_Toc44001140"/>
      <w:bookmarkStart w:id="441" w:name="_Toc51580739"/>
      <w:bookmarkStart w:id="442" w:name="_Toc52356002"/>
      <w:bookmarkStart w:id="443" w:name="_Toc55227572"/>
      <w:bookmarkStart w:id="444" w:name="_Toc105504733"/>
      <w:r>
        <w:t>11.1.1.9.3.1</w:t>
      </w:r>
      <w:r>
        <w:tab/>
        <w:t>From-state</w:t>
      </w:r>
      <w:bookmarkEnd w:id="437"/>
      <w:bookmarkEnd w:id="438"/>
      <w:bookmarkEnd w:id="439"/>
      <w:bookmarkEnd w:id="440"/>
      <w:bookmarkEnd w:id="441"/>
      <w:bookmarkEnd w:id="442"/>
      <w:bookmarkEnd w:id="443"/>
      <w:bookmarkEnd w:id="444"/>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5" w:name="_Toc20494396"/>
      <w:bookmarkStart w:id="446" w:name="_Toc26975416"/>
      <w:bookmarkStart w:id="447" w:name="_Toc35856289"/>
      <w:bookmarkStart w:id="448" w:name="_Toc44001141"/>
      <w:bookmarkStart w:id="449" w:name="_Toc51580740"/>
      <w:bookmarkStart w:id="450" w:name="_Toc52356003"/>
      <w:bookmarkStart w:id="451" w:name="_Toc55227573"/>
      <w:bookmarkStart w:id="452" w:name="_Toc105504734"/>
      <w:r>
        <w:t>11.1.1.9.3.2</w:t>
      </w:r>
      <w:r>
        <w:tab/>
        <w:t>To-state</w:t>
      </w:r>
      <w:bookmarkEnd w:id="445"/>
      <w:bookmarkEnd w:id="446"/>
      <w:bookmarkEnd w:id="447"/>
      <w:bookmarkEnd w:id="448"/>
      <w:bookmarkEnd w:id="449"/>
      <w:bookmarkEnd w:id="450"/>
      <w:bookmarkEnd w:id="451"/>
      <w:bookmarkEnd w:id="452"/>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3" w:name="_Toc26975417"/>
      <w:bookmarkStart w:id="454" w:name="_Toc35856290"/>
      <w:bookmarkStart w:id="455" w:name="_Toc44001142"/>
      <w:bookmarkStart w:id="456" w:name="_Toc51580741"/>
      <w:bookmarkStart w:id="457" w:name="_Toc52356004"/>
      <w:bookmarkStart w:id="458" w:name="_Toc55227574"/>
      <w:bookmarkStart w:id="459" w:name="_Toc105504735"/>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3"/>
      <w:bookmarkEnd w:id="454"/>
      <w:bookmarkEnd w:id="455"/>
      <w:bookmarkEnd w:id="456"/>
      <w:bookmarkEnd w:id="457"/>
      <w:bookmarkEnd w:id="458"/>
      <w:bookmarkEnd w:id="459"/>
    </w:p>
    <w:p w14:paraId="13FD6FD5" w14:textId="77777777" w:rsidR="00CD2024" w:rsidRDefault="00CD2024" w:rsidP="00CD2024">
      <w:pPr>
        <w:pStyle w:val="Heading5"/>
      </w:pPr>
      <w:bookmarkStart w:id="460" w:name="_Toc26975418"/>
      <w:bookmarkStart w:id="461" w:name="_Toc35856291"/>
      <w:bookmarkStart w:id="462" w:name="_Toc44001143"/>
      <w:bookmarkStart w:id="463" w:name="_Toc51580742"/>
      <w:bookmarkStart w:id="464" w:name="_Toc52356005"/>
      <w:bookmarkStart w:id="465" w:name="_Toc55227575"/>
      <w:bookmarkStart w:id="466" w:name="_Toc105504736"/>
      <w:r>
        <w:t>11.1.1.10.1</w:t>
      </w:r>
      <w:r>
        <w:tab/>
        <w:t>Definition</w:t>
      </w:r>
      <w:bookmarkEnd w:id="460"/>
      <w:bookmarkEnd w:id="461"/>
      <w:bookmarkEnd w:id="462"/>
      <w:bookmarkEnd w:id="463"/>
      <w:bookmarkEnd w:id="464"/>
      <w:bookmarkEnd w:id="465"/>
      <w:bookmarkEnd w:id="466"/>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7" w:name="_Toc26975419"/>
      <w:bookmarkStart w:id="468" w:name="_Toc35856292"/>
      <w:bookmarkStart w:id="469" w:name="_Toc44001144"/>
      <w:bookmarkStart w:id="470" w:name="_Toc51580743"/>
      <w:bookmarkStart w:id="471" w:name="_Toc52356006"/>
      <w:bookmarkStart w:id="472" w:name="_Toc55227576"/>
      <w:bookmarkStart w:id="473" w:name="_Toc105504737"/>
      <w:r>
        <w:lastRenderedPageBreak/>
        <w:t>11.1.1.10.2</w:t>
      </w:r>
      <w:r>
        <w:tab/>
        <w:t>Input parameters</w:t>
      </w:r>
      <w:bookmarkEnd w:id="467"/>
      <w:bookmarkEnd w:id="468"/>
      <w:bookmarkEnd w:id="469"/>
      <w:bookmarkEnd w:id="470"/>
      <w:bookmarkEnd w:id="471"/>
      <w:bookmarkEnd w:id="472"/>
      <w:bookmarkEnd w:id="4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77777777" w:rsidR="00CD2024" w:rsidRPr="009B1F2D" w:rsidRDefault="00CD2024" w:rsidP="00861F6E">
            <w:pPr>
              <w:pStyle w:val="TAL"/>
              <w:rPr>
                <w:szCs w:val="18"/>
              </w:rPr>
            </w:pPr>
            <w:r w:rsidRPr="005563DD">
              <w:rPr>
                <w:szCs w:val="18"/>
              </w:rPr>
              <w:t>It carries the IOC of an instance where an alert occurs.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77777777" w:rsidR="00CD2024" w:rsidRPr="009B1F2D" w:rsidRDefault="00CD2024" w:rsidP="00861F6E">
            <w:pPr>
              <w:pStyle w:val="TAL"/>
              <w:rPr>
                <w:szCs w:val="18"/>
              </w:rPr>
            </w:pPr>
            <w:r w:rsidRPr="005563DD">
              <w:rPr>
                <w:szCs w:val="18"/>
              </w:rPr>
              <w:t>It carries the DN of an instance where an alert occurs.</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77777777" w:rsidR="00CD2024" w:rsidRPr="00846C5C" w:rsidRDefault="00CD2024" w:rsidP="00861F6E">
            <w:pPr>
              <w:pStyle w:val="TAL"/>
              <w:rPr>
                <w:szCs w:val="18"/>
              </w:rPr>
            </w:pPr>
            <w:r w:rsidRPr="009B1F2D">
              <w:rPr>
                <w:szCs w:val="18"/>
              </w:rPr>
              <w:t>The semantics of Generalised Time specified by ITU-T [17]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4" w:name="_Toc44001145"/>
      <w:bookmarkStart w:id="475" w:name="_Toc51580744"/>
      <w:bookmarkStart w:id="476" w:name="_Toc52356007"/>
      <w:bookmarkStart w:id="477" w:name="_Toc55227577"/>
      <w:bookmarkStart w:id="478" w:name="_Toc105504738"/>
      <w:r>
        <w:t>11.1.</w:t>
      </w:r>
      <w:r>
        <w:rPr>
          <w:rFonts w:hint="eastAsia"/>
          <w:lang w:eastAsia="zh-CN"/>
        </w:rPr>
        <w:t>1</w:t>
      </w:r>
      <w:r>
        <w:rPr>
          <w:lang w:eastAsia="zh-CN"/>
        </w:rPr>
        <w:t>.</w:t>
      </w:r>
      <w:r>
        <w:t>11</w:t>
      </w:r>
      <w:r>
        <w:tab/>
        <w:t xml:space="preserve">Notification </w:t>
      </w:r>
      <w:r w:rsidRPr="001D11CC">
        <w:rPr>
          <w:rFonts w:cs="Arial"/>
        </w:rPr>
        <w:t>notifyMOIChanges</w:t>
      </w:r>
      <w:bookmarkEnd w:id="474"/>
      <w:bookmarkEnd w:id="475"/>
      <w:bookmarkEnd w:id="476"/>
      <w:bookmarkEnd w:id="477"/>
      <w:bookmarkEnd w:id="478"/>
    </w:p>
    <w:p w14:paraId="25280C4D" w14:textId="77777777" w:rsidR="006507C5" w:rsidRPr="00CF2F3C" w:rsidRDefault="006507C5" w:rsidP="006507C5">
      <w:pPr>
        <w:pStyle w:val="Heading5"/>
      </w:pPr>
      <w:bookmarkStart w:id="479" w:name="_Toc44001146"/>
      <w:bookmarkStart w:id="480" w:name="_Toc51580745"/>
      <w:bookmarkStart w:id="481" w:name="_Toc52356008"/>
      <w:bookmarkStart w:id="482" w:name="_Toc55227578"/>
      <w:bookmarkStart w:id="483" w:name="_Toc105504739"/>
      <w:r>
        <w:t>11.1.1.11.1</w:t>
      </w:r>
      <w:r>
        <w:tab/>
        <w:t>Definition</w:t>
      </w:r>
      <w:bookmarkEnd w:id="479"/>
      <w:bookmarkEnd w:id="480"/>
      <w:bookmarkEnd w:id="481"/>
      <w:bookmarkEnd w:id="482"/>
      <w:bookmarkEnd w:id="483"/>
    </w:p>
    <w:p w14:paraId="4F20093F" w14:textId="77777777" w:rsidR="008471AA" w:rsidRDefault="008471AA" w:rsidP="008471AA">
      <w:r>
        <w:t>This notification reports NRM updates to subscribed MnS consumers. It can report multiple NRM updates that happen at the same time. All possible NRM updates can be reported:</w:t>
      </w:r>
    </w:p>
    <w:p w14:paraId="6C659D03" w14:textId="77777777" w:rsidR="008471AA" w:rsidRDefault="008471AA" w:rsidP="008471AA">
      <w:pPr>
        <w:pStyle w:val="B10"/>
      </w:pPr>
      <w:r>
        <w:t>-</w:t>
      </w:r>
      <w:r>
        <w:tab/>
      </w:r>
      <w:r w:rsidRPr="00BF4F76">
        <w:t>Creation an</w:t>
      </w:r>
      <w:r>
        <w:t>d deletion of an object.</w:t>
      </w:r>
    </w:p>
    <w:p w14:paraId="40A7919F" w14:textId="7D2AC21C" w:rsidR="008471AA" w:rsidRDefault="008471AA" w:rsidP="006732CB">
      <w:pPr>
        <w:pStyle w:val="B10"/>
      </w:pPr>
      <w:r>
        <w:t>-</w:t>
      </w:r>
      <w:r>
        <w:tab/>
        <w:t>Creation and deletion of an attribute, attribute field, attribute element and attribute field element.</w:t>
      </w:r>
    </w:p>
    <w:p w14:paraId="778A482A" w14:textId="7D69D3CD" w:rsidR="008471AA" w:rsidRDefault="008471AA" w:rsidP="006732CB">
      <w:pPr>
        <w:pStyle w:val="B10"/>
      </w:pPr>
      <w:r>
        <w:t>-</w:t>
      </w:r>
      <w:r>
        <w:tab/>
        <w:t>Replacement of an attribute value, attribute field value, attribute element and attribute field element.</w:t>
      </w:r>
    </w:p>
    <w:p w14:paraId="0C6C9E52" w14:textId="4596D892" w:rsidR="006507C5" w:rsidRDefault="006507C5" w:rsidP="006507C5"/>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7DE3AE13" w14:textId="77777777" w:rsidR="008471AA" w:rsidRDefault="006507C5" w:rsidP="008471AA">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29A13E7" w14:textId="77777777" w:rsidR="008471AA" w:rsidRDefault="008471AA" w:rsidP="008471AA">
      <w:r>
        <w:t>In this clause the following definitions apply.</w:t>
      </w:r>
    </w:p>
    <w:p w14:paraId="0BFA4848" w14:textId="77777777" w:rsidR="008471AA" w:rsidRDefault="008471AA" w:rsidP="006732CB">
      <w:pPr>
        <w:pStyle w:val="B10"/>
      </w:pPr>
      <w:r>
        <w:t>simple type: A value defined by a simple type is a scalar.</w:t>
      </w:r>
    </w:p>
    <w:p w14:paraId="1BB3B0F3" w14:textId="77777777" w:rsidR="008471AA" w:rsidRDefault="008471AA" w:rsidP="006732CB">
      <w:pPr>
        <w:pStyle w:val="B10"/>
      </w:pPr>
      <w:r>
        <w:lastRenderedPageBreak/>
        <w:t>complex type: A value defined by a complex type is either a set of multiple (sub-)values (of the same simple or complex type), or a value containing one or more attribute fields.</w:t>
      </w:r>
    </w:p>
    <w:p w14:paraId="579815FE" w14:textId="77777777" w:rsidR="008471AA" w:rsidRDefault="008471AA" w:rsidP="006732CB">
      <w:pPr>
        <w:pStyle w:val="B10"/>
      </w:pPr>
      <w:r>
        <w:t>attribute: An information element composed of an attribute name and an attribute value.</w:t>
      </w:r>
    </w:p>
    <w:p w14:paraId="0090A890" w14:textId="77777777" w:rsidR="008471AA" w:rsidRDefault="008471AA" w:rsidP="006732CB">
      <w:pPr>
        <w:pStyle w:val="B10"/>
      </w:pPr>
      <w:r>
        <w:t>attribute name: The name of an attribute.</w:t>
      </w:r>
    </w:p>
    <w:p w14:paraId="489F5662" w14:textId="77777777" w:rsidR="008471AA" w:rsidRDefault="008471AA" w:rsidP="006732CB">
      <w:pPr>
        <w:pStyle w:val="B10"/>
      </w:pPr>
      <w:r>
        <w:t>attribute value: The value of an attribute. The value is defined by a simple type or a complex type.</w:t>
      </w:r>
    </w:p>
    <w:p w14:paraId="23C1BEAD" w14:textId="77777777" w:rsidR="008471AA" w:rsidRDefault="008471AA" w:rsidP="006732CB">
      <w:pPr>
        <w:pStyle w:val="B10"/>
      </w:pPr>
      <w:r>
        <w:t>attribute field: An attribute contained inside an (top-level) attribute. Attribute fields can contain attribute fields.</w:t>
      </w:r>
    </w:p>
    <w:p w14:paraId="5ABCC651" w14:textId="77777777" w:rsidR="008471AA" w:rsidRDefault="008471AA" w:rsidP="006732CB">
      <w:pPr>
        <w:pStyle w:val="B10"/>
      </w:pPr>
      <w:r>
        <w:t>attribute field name: The name of an attribute field.</w:t>
      </w:r>
    </w:p>
    <w:p w14:paraId="1710F89B" w14:textId="77777777" w:rsidR="008471AA" w:rsidRDefault="008471AA" w:rsidP="006732CB">
      <w:pPr>
        <w:pStyle w:val="B10"/>
      </w:pPr>
      <w:r>
        <w:t>attribute field value: The value of an attribute field. The value is defined by a simple type or a complex type.</w:t>
      </w:r>
    </w:p>
    <w:p w14:paraId="011E0A5C" w14:textId="77777777" w:rsidR="008471AA" w:rsidRDefault="008471AA" w:rsidP="006732CB">
      <w:pPr>
        <w:pStyle w:val="B10"/>
      </w:pPr>
      <w:r>
        <w:t>simple attribute: Attribute whose value is defined by a simple type.</w:t>
      </w:r>
    </w:p>
    <w:p w14:paraId="788019CD" w14:textId="77777777" w:rsidR="008471AA" w:rsidRDefault="008471AA" w:rsidP="006732CB">
      <w:pPr>
        <w:pStyle w:val="B10"/>
      </w:pPr>
      <w:r>
        <w:t>complex attribute: Attribute whose value is defined by a complex type.</w:t>
      </w:r>
    </w:p>
    <w:p w14:paraId="656AB805" w14:textId="77777777" w:rsidR="008471AA" w:rsidRDefault="008471AA" w:rsidP="006732CB">
      <w:pPr>
        <w:pStyle w:val="B10"/>
      </w:pPr>
      <w:r>
        <w:t>structured attribute: Special kind of complex attribute containing at least one attribute field, but usually multiple attribute fields with different data types.</w:t>
      </w:r>
    </w:p>
    <w:p w14:paraId="4A22886F" w14:textId="77777777" w:rsidR="008471AA" w:rsidRDefault="008471AA" w:rsidP="006732CB">
      <w:pPr>
        <w:pStyle w:val="B10"/>
      </w:pPr>
      <w:r>
        <w:t>multi-value attribute: Special kind of complex attribute with multiplicity greater than "1", i.e. an attribute whose value is composed of multiple (sub-)values (of the same simple or complex type).</w:t>
      </w:r>
    </w:p>
    <w:p w14:paraId="29D8E464" w14:textId="77777777" w:rsidR="008471AA" w:rsidRDefault="008471AA" w:rsidP="006732CB">
      <w:pPr>
        <w:pStyle w:val="B10"/>
      </w:pPr>
      <w:r>
        <w:t>attribute element: Single (sub-) value of the value of a multi-value attribute.</w:t>
      </w:r>
    </w:p>
    <w:p w14:paraId="0010D210" w14:textId="00BE908C" w:rsidR="006507C5" w:rsidRPr="00FA2D0D" w:rsidRDefault="008471AA" w:rsidP="006732CB">
      <w:pPr>
        <w:pStyle w:val="B10"/>
      </w:pPr>
      <w:r>
        <w:t>attribute field element: Single (sub-) value of the value of a multi-value attribute field.</w:t>
      </w:r>
    </w:p>
    <w:p w14:paraId="20577007" w14:textId="64F5C6AE" w:rsidR="006507C5" w:rsidRDefault="006507C5" w:rsidP="006507C5">
      <w:pPr>
        <w:pStyle w:val="Heading5"/>
      </w:pPr>
      <w:bookmarkStart w:id="484" w:name="_Toc44001147"/>
      <w:bookmarkStart w:id="485" w:name="_Toc51580746"/>
      <w:bookmarkStart w:id="486" w:name="_Toc52356009"/>
      <w:bookmarkStart w:id="487" w:name="_Toc55227579"/>
      <w:bookmarkStart w:id="488" w:name="_Toc105504740"/>
      <w:r>
        <w:lastRenderedPageBreak/>
        <w:t>11.1.1.11.2</w:t>
      </w:r>
      <w:r>
        <w:tab/>
        <w:t>Input parameters</w:t>
      </w:r>
      <w:bookmarkEnd w:id="484"/>
      <w:bookmarkEnd w:id="485"/>
      <w:bookmarkEnd w:id="486"/>
      <w:bookmarkEnd w:id="487"/>
      <w:bookmarkEnd w:id="4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lastRenderedPageBreak/>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69C56960" w:rsidR="006507C5" w:rsidRPr="002B66C8" w:rsidRDefault="00A26BD1" w:rsidP="008D20FE">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556888E7" w:rsidR="006507C5" w:rsidRPr="002B66C8" w:rsidRDefault="00A26BD1" w:rsidP="008D20FE">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2658D784" w:rsidR="006507C5" w:rsidRPr="001D11CC" w:rsidRDefault="006507C5" w:rsidP="008D20FE">
            <w:pPr>
              <w:pStyle w:val="TAL"/>
              <w:rPr>
                <w:rFonts w:cs="Arial"/>
                <w:szCs w:val="18"/>
              </w:rPr>
            </w:pPr>
            <w:r w:rsidRPr="001D11CC">
              <w:rPr>
                <w:rFonts w:cs="Arial"/>
                <w:szCs w:val="18"/>
              </w:rPr>
              <w:lastRenderedPageBreak/>
              <w:t>m</w:t>
            </w:r>
            <w:r w:rsidR="00A26BD1" w:rsidRPr="00A26BD1">
              <w:rPr>
                <w:rFonts w:cs="Arial"/>
                <w:szCs w:val="18"/>
              </w:rPr>
              <w:t>oi</w:t>
            </w:r>
            <w:r w:rsidRPr="001D11CC">
              <w:rPr>
                <w:rFonts w:cs="Arial"/>
                <w:szCs w:val="18"/>
              </w:rPr>
              <w:t>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4B7FB03C" w14:textId="77777777" w:rsidR="00A26BD1" w:rsidRDefault="00A26BD1" w:rsidP="008D20FE">
            <w:pPr>
              <w:pStyle w:val="TAL"/>
              <w:rPr>
                <w:szCs w:val="18"/>
              </w:rPr>
            </w:pPr>
            <w:r w:rsidRPr="00A26BD1">
              <w:rPr>
                <w:szCs w:val="18"/>
              </w:rPr>
              <w:t xml:space="preserve">  op (M),</w:t>
            </w:r>
          </w:p>
          <w:p w14:paraId="7CA5CABC" w14:textId="3E4DD8B7" w:rsidR="006507C5" w:rsidRPr="001E0433" w:rsidRDefault="006507C5" w:rsidP="008D20FE">
            <w:pPr>
              <w:pStyle w:val="TAL"/>
              <w:rPr>
                <w:szCs w:val="18"/>
              </w:rPr>
            </w:pPr>
            <w:r w:rsidRPr="001E0433">
              <w:rPr>
                <w:szCs w:val="18"/>
              </w:rPr>
              <w:t xml:space="preserve">  path (M),</w:t>
            </w:r>
          </w:p>
          <w:p w14:paraId="1A2396E4" w14:textId="684AF638" w:rsidR="00A26BD1" w:rsidRPr="00A26BD1" w:rsidRDefault="006507C5" w:rsidP="00A26BD1">
            <w:pPr>
              <w:pStyle w:val="TAL"/>
              <w:rPr>
                <w:szCs w:val="18"/>
              </w:rPr>
            </w:pPr>
            <w:r w:rsidRPr="006623B1">
              <w:rPr>
                <w:szCs w:val="18"/>
              </w:rPr>
              <w:t xml:space="preserve">  value (M)</w:t>
            </w:r>
            <w:r w:rsidR="00A26BD1">
              <w:t xml:space="preserve"> </w:t>
            </w:r>
            <w:r w:rsidR="00A26BD1" w:rsidRPr="00A26BD1">
              <w:rPr>
                <w:szCs w:val="18"/>
              </w:rPr>
              <w:t>,</w:t>
            </w:r>
          </w:p>
          <w:p w14:paraId="11EFFEF9" w14:textId="62607567" w:rsidR="006507C5" w:rsidRPr="006623B1" w:rsidRDefault="00A26BD1" w:rsidP="00A26BD1">
            <w:pPr>
              <w:pStyle w:val="TAL"/>
              <w:rPr>
                <w:szCs w:val="18"/>
              </w:rPr>
            </w:pPr>
            <w:r w:rsidRPr="00A26BD1">
              <w:rPr>
                <w:szCs w:val="18"/>
              </w:rPr>
              <w:t xml:space="preserve">  oldValue (O)</w:t>
            </w:r>
          </w:p>
          <w:p w14:paraId="3F1543A4" w14:textId="77777777" w:rsidR="006507C5" w:rsidRPr="00543433" w:rsidRDefault="006507C5" w:rsidP="008D20FE">
            <w:pPr>
              <w:pStyle w:val="TAL"/>
              <w:rPr>
                <w:szCs w:val="18"/>
              </w:rPr>
            </w:pPr>
            <w:r w:rsidRPr="00543433">
              <w:rPr>
                <w:szCs w:val="18"/>
              </w:rPr>
              <w:t>}</w:t>
            </w:r>
          </w:p>
        </w:tc>
        <w:tc>
          <w:tcPr>
            <w:tcW w:w="4706" w:type="dxa"/>
          </w:tcPr>
          <w:p w14:paraId="0C3546F6" w14:textId="77777777" w:rsidR="00A26BD1" w:rsidRPr="00A26BD1" w:rsidRDefault="00A26BD1" w:rsidP="00A26BD1">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72EFFC71" w14:textId="77777777" w:rsidR="00A26BD1" w:rsidRPr="00A26BD1" w:rsidRDefault="00A26BD1" w:rsidP="00A26BD1">
            <w:pPr>
              <w:pStyle w:val="TAL"/>
              <w:rPr>
                <w:rFonts w:cs="Arial"/>
                <w:szCs w:val="18"/>
              </w:rPr>
            </w:pPr>
          </w:p>
          <w:p w14:paraId="7BB47A47" w14:textId="77777777" w:rsidR="00A26BD1" w:rsidRPr="00A26BD1" w:rsidRDefault="00A26BD1" w:rsidP="00A26BD1">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55C3E01D" w14:textId="77777777" w:rsidR="00A26BD1" w:rsidRPr="00A26BD1" w:rsidRDefault="00A26BD1" w:rsidP="00A26BD1">
            <w:pPr>
              <w:pStyle w:val="TAL"/>
              <w:rPr>
                <w:rFonts w:cs="Arial"/>
                <w:szCs w:val="18"/>
              </w:rPr>
            </w:pPr>
          </w:p>
          <w:p w14:paraId="5679AF25" w14:textId="77777777" w:rsidR="00A26BD1" w:rsidRPr="00A26BD1" w:rsidRDefault="00A26BD1" w:rsidP="00A26BD1">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5410CE3" w14:textId="77777777" w:rsidR="00A26BD1" w:rsidRPr="00A26BD1" w:rsidRDefault="00A26BD1" w:rsidP="00A26BD1">
            <w:pPr>
              <w:pStyle w:val="TAL"/>
              <w:rPr>
                <w:rFonts w:cs="Arial"/>
                <w:szCs w:val="18"/>
              </w:rPr>
            </w:pPr>
          </w:p>
          <w:p w14:paraId="7B983043" w14:textId="77777777" w:rsidR="00A26BD1" w:rsidRPr="00A26BD1" w:rsidRDefault="00A26BD1" w:rsidP="00A26BD1">
            <w:pPr>
              <w:pStyle w:val="TAL"/>
              <w:rPr>
                <w:rFonts w:cs="Arial"/>
                <w:szCs w:val="18"/>
              </w:rPr>
            </w:pPr>
            <w:r w:rsidRPr="00A26BD1">
              <w:rPr>
                <w:rFonts w:cs="Arial"/>
                <w:szCs w:val="18"/>
              </w:rPr>
              <w:t>"add" shall be used for reporting the creation of an object, attribute, attribute field or multi-value attribute element.</w:t>
            </w:r>
          </w:p>
          <w:p w14:paraId="18806557" w14:textId="77777777" w:rsidR="00A26BD1" w:rsidRPr="00A26BD1" w:rsidRDefault="00A26BD1" w:rsidP="00A26BD1">
            <w:pPr>
              <w:pStyle w:val="TAL"/>
              <w:rPr>
                <w:rFonts w:cs="Arial"/>
                <w:szCs w:val="18"/>
              </w:rPr>
            </w:pPr>
          </w:p>
          <w:p w14:paraId="10BC7CC5" w14:textId="77777777" w:rsidR="00A26BD1" w:rsidRPr="00A26BD1" w:rsidRDefault="00A26BD1" w:rsidP="00A26BD1">
            <w:pPr>
              <w:pStyle w:val="TAL"/>
              <w:rPr>
                <w:rFonts w:cs="Arial"/>
                <w:szCs w:val="18"/>
              </w:rPr>
            </w:pPr>
            <w:r w:rsidRPr="00A26BD1">
              <w:rPr>
                <w:rFonts w:cs="Arial"/>
                <w:szCs w:val="18"/>
              </w:rPr>
              <w:t>"remove" shall be used for reporting the deletion of an object, attribute, attribute field or multi-value attribute element.</w:t>
            </w:r>
          </w:p>
          <w:p w14:paraId="2A0B53F4" w14:textId="77777777" w:rsidR="00A26BD1" w:rsidRPr="00A26BD1" w:rsidRDefault="00A26BD1" w:rsidP="00A26BD1">
            <w:pPr>
              <w:pStyle w:val="TAL"/>
              <w:rPr>
                <w:rFonts w:cs="Arial"/>
                <w:szCs w:val="18"/>
              </w:rPr>
            </w:pPr>
          </w:p>
          <w:p w14:paraId="0FA08EEF" w14:textId="77777777" w:rsidR="00A26BD1" w:rsidRPr="00A26BD1" w:rsidRDefault="00A26BD1" w:rsidP="00A26BD1">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1D9831C1" w14:textId="77777777" w:rsidR="00A26BD1" w:rsidRPr="00A26BD1" w:rsidRDefault="00A26BD1" w:rsidP="00A26BD1">
            <w:pPr>
              <w:pStyle w:val="TAL"/>
              <w:rPr>
                <w:rFonts w:cs="Arial"/>
                <w:szCs w:val="18"/>
              </w:rPr>
            </w:pPr>
          </w:p>
          <w:p w14:paraId="72B9852A" w14:textId="77777777" w:rsidR="00A26BD1" w:rsidRPr="00A26BD1" w:rsidRDefault="00A26BD1" w:rsidP="00A26BD1">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5236841C" w14:textId="77777777" w:rsidR="00A26BD1" w:rsidRPr="00A26BD1" w:rsidRDefault="00A26BD1" w:rsidP="00A26BD1">
            <w:pPr>
              <w:pStyle w:val="TAL"/>
              <w:rPr>
                <w:rFonts w:cs="Arial"/>
                <w:szCs w:val="18"/>
              </w:rPr>
            </w:pPr>
          </w:p>
          <w:p w14:paraId="1076F6B9" w14:textId="77777777" w:rsidR="00A26BD1" w:rsidRPr="00A26BD1" w:rsidRDefault="00A26BD1" w:rsidP="00A26BD1">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3EE3D4CC" w14:textId="77777777" w:rsidR="00A26BD1" w:rsidRPr="00A26BD1" w:rsidRDefault="00A26BD1" w:rsidP="00A26BD1">
            <w:pPr>
              <w:pStyle w:val="TAL"/>
              <w:rPr>
                <w:rFonts w:cs="Arial"/>
                <w:szCs w:val="18"/>
              </w:rPr>
            </w:pPr>
          </w:p>
          <w:p w14:paraId="45677BC9" w14:textId="77777777" w:rsidR="00A26BD1" w:rsidRPr="00A26BD1" w:rsidRDefault="00A26BD1" w:rsidP="00A26BD1">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2E04BA84" w14:textId="77777777" w:rsidR="00A26BD1" w:rsidRPr="00A26BD1" w:rsidRDefault="00A26BD1" w:rsidP="00A26BD1">
            <w:pPr>
              <w:pStyle w:val="TAL"/>
              <w:rPr>
                <w:rFonts w:cs="Arial"/>
                <w:szCs w:val="18"/>
              </w:rPr>
            </w:pPr>
          </w:p>
          <w:p w14:paraId="06743465" w14:textId="77777777" w:rsidR="00A26BD1" w:rsidRPr="00A26BD1" w:rsidRDefault="00A26BD1" w:rsidP="00A26BD1">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330AC362" w14:textId="77777777" w:rsidR="00A26BD1" w:rsidRPr="00A26BD1" w:rsidRDefault="00A26BD1" w:rsidP="00A26BD1">
            <w:pPr>
              <w:pStyle w:val="TAL"/>
              <w:rPr>
                <w:rFonts w:cs="Arial"/>
                <w:szCs w:val="18"/>
              </w:rPr>
            </w:pPr>
          </w:p>
          <w:p w14:paraId="3EF66563" w14:textId="77777777" w:rsidR="00A26BD1" w:rsidRPr="00A26BD1" w:rsidRDefault="00A26BD1" w:rsidP="00A26BD1">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0D9C5831" w14:textId="77777777" w:rsidR="00A26BD1" w:rsidRPr="00A26BD1" w:rsidRDefault="00A26BD1" w:rsidP="00A26BD1">
            <w:pPr>
              <w:pStyle w:val="TAL"/>
              <w:rPr>
                <w:rFonts w:cs="Arial"/>
                <w:szCs w:val="18"/>
              </w:rPr>
            </w:pPr>
          </w:p>
          <w:p w14:paraId="12B62BCF" w14:textId="4B5B5388" w:rsidR="006507C5" w:rsidRPr="001D11CC" w:rsidRDefault="00A26BD1" w:rsidP="006732CB">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89" w:name="_Toc20494397"/>
      <w:bookmarkStart w:id="490" w:name="_Toc26975420"/>
      <w:bookmarkStart w:id="491" w:name="_Toc35856293"/>
      <w:bookmarkStart w:id="492" w:name="_Toc44001148"/>
      <w:bookmarkStart w:id="493" w:name="_Toc51580747"/>
      <w:bookmarkStart w:id="494" w:name="_Toc52356010"/>
      <w:bookmarkStart w:id="495" w:name="_Toc55227580"/>
      <w:bookmarkStart w:id="496" w:name="_Toc105504741"/>
      <w:r>
        <w:t>11.1</w:t>
      </w:r>
      <w:r w:rsidRPr="00215D3C">
        <w:t>.</w:t>
      </w:r>
      <w:r w:rsidRPr="00215D3C">
        <w:rPr>
          <w:lang w:eastAsia="zh-CN"/>
        </w:rPr>
        <w:t>2</w:t>
      </w:r>
      <w:r w:rsidRPr="00215D3C">
        <w:tab/>
        <w:t>Managed Information</w:t>
      </w:r>
      <w:bookmarkEnd w:id="489"/>
      <w:bookmarkEnd w:id="490"/>
      <w:bookmarkEnd w:id="491"/>
      <w:bookmarkEnd w:id="492"/>
      <w:bookmarkEnd w:id="493"/>
      <w:bookmarkEnd w:id="494"/>
      <w:bookmarkEnd w:id="495"/>
      <w:bookmarkEnd w:id="496"/>
    </w:p>
    <w:p w14:paraId="6A561A9A" w14:textId="09A07475" w:rsidR="006A5594" w:rsidRPr="00215D3C" w:rsidRDefault="006A5594" w:rsidP="006A5594">
      <w:pPr>
        <w:pStyle w:val="Heading4"/>
      </w:pPr>
      <w:bookmarkStart w:id="497" w:name="_Toc20494398"/>
      <w:bookmarkStart w:id="498" w:name="_Toc26975421"/>
      <w:bookmarkStart w:id="499" w:name="_Toc35856294"/>
      <w:bookmarkStart w:id="500" w:name="_Toc44001149"/>
      <w:bookmarkStart w:id="501" w:name="_Toc51580748"/>
      <w:bookmarkStart w:id="502" w:name="_Toc52356011"/>
      <w:bookmarkStart w:id="503" w:name="_Toc55227581"/>
      <w:bookmarkStart w:id="504" w:name="_Toc105504742"/>
      <w:r>
        <w:t>11.1</w:t>
      </w:r>
      <w:r w:rsidRPr="00215D3C">
        <w:t>.2.1</w:t>
      </w:r>
      <w:r w:rsidRPr="00215D3C">
        <w:tab/>
      </w:r>
      <w:r w:rsidRPr="001D11CC">
        <w:rPr>
          <w:rFonts w:cs="Arial"/>
        </w:rPr>
        <w:t>ManagedEntity</w:t>
      </w:r>
      <w:bookmarkEnd w:id="497"/>
      <w:bookmarkEnd w:id="498"/>
      <w:bookmarkEnd w:id="499"/>
      <w:bookmarkEnd w:id="500"/>
      <w:bookmarkEnd w:id="501"/>
      <w:bookmarkEnd w:id="502"/>
      <w:bookmarkEnd w:id="503"/>
      <w:bookmarkEnd w:id="504"/>
    </w:p>
    <w:p w14:paraId="044787CD" w14:textId="77777777" w:rsidR="006A5594" w:rsidRPr="00215D3C" w:rsidRDefault="006A5594" w:rsidP="006A5594">
      <w:pPr>
        <w:pStyle w:val="Heading5"/>
      </w:pPr>
      <w:bookmarkStart w:id="505" w:name="_Toc20494399"/>
      <w:bookmarkStart w:id="506" w:name="_Toc26975422"/>
      <w:bookmarkStart w:id="507" w:name="_Toc35856295"/>
      <w:bookmarkStart w:id="508" w:name="_Toc44001150"/>
      <w:bookmarkStart w:id="509" w:name="_Toc51580749"/>
      <w:bookmarkStart w:id="510" w:name="_Toc52356012"/>
      <w:bookmarkStart w:id="511" w:name="_Toc55227582"/>
      <w:bookmarkStart w:id="512" w:name="_Toc105504743"/>
      <w:r>
        <w:t>11.1</w:t>
      </w:r>
      <w:r w:rsidRPr="00215D3C">
        <w:t>.</w:t>
      </w:r>
      <w:r w:rsidRPr="00215D3C">
        <w:rPr>
          <w:lang w:eastAsia="zh-CN"/>
        </w:rPr>
        <w:t>2</w:t>
      </w:r>
      <w:r w:rsidRPr="00215D3C">
        <w:t>.1.1</w:t>
      </w:r>
      <w:r w:rsidRPr="00215D3C">
        <w:tab/>
        <w:t>Definition</w:t>
      </w:r>
      <w:bookmarkEnd w:id="505"/>
      <w:bookmarkEnd w:id="506"/>
      <w:bookmarkEnd w:id="507"/>
      <w:bookmarkEnd w:id="508"/>
      <w:bookmarkEnd w:id="509"/>
      <w:bookmarkEnd w:id="510"/>
      <w:bookmarkEnd w:id="511"/>
      <w:bookmarkEnd w:id="512"/>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3" w:name="_Toc20494400"/>
      <w:bookmarkStart w:id="514" w:name="_Toc26975423"/>
      <w:bookmarkStart w:id="515" w:name="_Toc35856296"/>
      <w:bookmarkStart w:id="516" w:name="_Toc44001151"/>
      <w:bookmarkStart w:id="517" w:name="_Toc51580750"/>
      <w:bookmarkStart w:id="518" w:name="_Toc52356013"/>
      <w:bookmarkStart w:id="519" w:name="_Toc55227583"/>
      <w:bookmarkStart w:id="520" w:name="_Toc105504744"/>
      <w:r>
        <w:rPr>
          <w:lang w:eastAsia="zh-CN"/>
        </w:rPr>
        <w:t>11.2</w:t>
      </w:r>
      <w:r w:rsidRPr="00215D3C">
        <w:rPr>
          <w:lang w:eastAsia="zh-CN"/>
        </w:rPr>
        <w:tab/>
      </w:r>
      <w:r>
        <w:rPr>
          <w:lang w:eastAsia="zh-CN"/>
        </w:rPr>
        <w:t>Generic fault supervision management service</w:t>
      </w:r>
      <w:bookmarkEnd w:id="513"/>
      <w:bookmarkEnd w:id="514"/>
      <w:bookmarkEnd w:id="515"/>
      <w:bookmarkEnd w:id="516"/>
      <w:bookmarkEnd w:id="517"/>
      <w:bookmarkEnd w:id="518"/>
      <w:bookmarkEnd w:id="519"/>
      <w:bookmarkEnd w:id="520"/>
    </w:p>
    <w:p w14:paraId="6E416ECD" w14:textId="77777777" w:rsidR="006A5594" w:rsidRPr="00215D3C" w:rsidRDefault="006A5594" w:rsidP="006A5594">
      <w:pPr>
        <w:pStyle w:val="Heading3"/>
        <w:rPr>
          <w:lang w:eastAsia="zh-CN"/>
        </w:rPr>
      </w:pPr>
      <w:bookmarkStart w:id="521" w:name="_Toc20494401"/>
      <w:bookmarkStart w:id="522" w:name="_Toc26975424"/>
      <w:bookmarkStart w:id="523" w:name="_Toc35856297"/>
      <w:bookmarkStart w:id="524" w:name="_Toc44001152"/>
      <w:bookmarkStart w:id="525" w:name="_Toc51580751"/>
      <w:bookmarkStart w:id="526" w:name="_Toc52356014"/>
      <w:bookmarkStart w:id="527" w:name="_Toc55227584"/>
      <w:bookmarkStart w:id="528" w:name="_Toc105504745"/>
      <w:r>
        <w:rPr>
          <w:lang w:eastAsia="zh-CN"/>
        </w:rPr>
        <w:t>11.2</w:t>
      </w:r>
      <w:r w:rsidRPr="00215D3C">
        <w:rPr>
          <w:lang w:eastAsia="zh-CN"/>
        </w:rPr>
        <w:t>.1</w:t>
      </w:r>
      <w:r w:rsidRPr="00215D3C">
        <w:rPr>
          <w:lang w:eastAsia="zh-CN"/>
        </w:rPr>
        <w:tab/>
        <w:t>Operations and notifications</w:t>
      </w:r>
      <w:bookmarkEnd w:id="521"/>
      <w:bookmarkEnd w:id="522"/>
      <w:bookmarkEnd w:id="523"/>
      <w:bookmarkEnd w:id="524"/>
      <w:bookmarkEnd w:id="525"/>
      <w:bookmarkEnd w:id="526"/>
      <w:bookmarkEnd w:id="527"/>
      <w:bookmarkEnd w:id="528"/>
    </w:p>
    <w:p w14:paraId="5F449FD6" w14:textId="54092F12" w:rsidR="006A5594" w:rsidRPr="00215D3C" w:rsidRDefault="006A5594" w:rsidP="006A5594">
      <w:pPr>
        <w:pStyle w:val="Heading4"/>
      </w:pPr>
      <w:bookmarkStart w:id="529" w:name="_Toc20494402"/>
      <w:bookmarkStart w:id="530" w:name="_Toc26975425"/>
      <w:bookmarkStart w:id="531" w:name="_Toc35856298"/>
      <w:bookmarkStart w:id="532" w:name="_Toc44001153"/>
      <w:bookmarkStart w:id="533" w:name="_Toc51580752"/>
      <w:bookmarkStart w:id="534" w:name="_Toc52356015"/>
      <w:bookmarkStart w:id="535" w:name="_Toc55227585"/>
      <w:bookmarkStart w:id="536" w:name="_Toc105504746"/>
      <w:r>
        <w:t>11.2</w:t>
      </w:r>
      <w:r w:rsidRPr="00215D3C">
        <w:t>.1.1</w:t>
      </w:r>
      <w:r w:rsidRPr="00215D3C">
        <w:tab/>
      </w:r>
      <w:r w:rsidR="00B96F8E" w:rsidRPr="00B96F8E">
        <w:t>F</w:t>
      </w:r>
      <w:r w:rsidRPr="00215D3C">
        <w:t xml:space="preserve">ault supervision data </w:t>
      </w:r>
      <w:r w:rsidRPr="00215D3C">
        <w:rPr>
          <w:rFonts w:hint="eastAsia"/>
        </w:rPr>
        <w:t>report</w:t>
      </w:r>
      <w:bookmarkEnd w:id="529"/>
      <w:bookmarkEnd w:id="530"/>
      <w:bookmarkEnd w:id="531"/>
      <w:bookmarkEnd w:id="532"/>
      <w:bookmarkEnd w:id="533"/>
      <w:bookmarkEnd w:id="534"/>
      <w:bookmarkEnd w:id="535"/>
      <w:bookmarkEnd w:id="536"/>
    </w:p>
    <w:p w14:paraId="66B4CE33" w14:textId="77777777" w:rsidR="006A5594" w:rsidRPr="00215D3C" w:rsidRDefault="006A5594" w:rsidP="006A5594">
      <w:pPr>
        <w:pStyle w:val="Heading5"/>
      </w:pPr>
      <w:bookmarkStart w:id="537" w:name="_Toc20494403"/>
      <w:bookmarkStart w:id="538" w:name="_Toc26975426"/>
      <w:bookmarkStart w:id="539" w:name="_Toc35856299"/>
      <w:bookmarkStart w:id="540" w:name="_Toc44001154"/>
      <w:bookmarkStart w:id="541" w:name="_Toc51580753"/>
      <w:bookmarkStart w:id="542" w:name="_Toc52356016"/>
      <w:bookmarkStart w:id="543" w:name="_Toc55227586"/>
      <w:bookmarkStart w:id="544" w:name="_Toc105504747"/>
      <w:r>
        <w:t>11.2</w:t>
      </w:r>
      <w:r w:rsidRPr="00215D3C">
        <w:t>.1.1</w:t>
      </w:r>
      <w:r w:rsidRPr="00215D3C">
        <w:rPr>
          <w:rFonts w:hint="eastAsia"/>
        </w:rPr>
        <w:t>.</w:t>
      </w:r>
      <w:r w:rsidRPr="00215D3C">
        <w:t>1</w:t>
      </w:r>
      <w:r w:rsidRPr="00215D3C">
        <w:tab/>
      </w:r>
      <w:r w:rsidRPr="001D11CC">
        <w:rPr>
          <w:rFonts w:cs="Arial"/>
        </w:rPr>
        <w:t>subscribe</w:t>
      </w:r>
      <w:bookmarkEnd w:id="537"/>
      <w:bookmarkEnd w:id="538"/>
      <w:bookmarkEnd w:id="539"/>
      <w:bookmarkEnd w:id="540"/>
      <w:bookmarkEnd w:id="541"/>
      <w:bookmarkEnd w:id="542"/>
      <w:bookmarkEnd w:id="543"/>
      <w:bookmarkEnd w:id="544"/>
    </w:p>
    <w:p w14:paraId="4157653A" w14:textId="77777777" w:rsidR="006A5594" w:rsidRPr="00215D3C" w:rsidRDefault="006A5594" w:rsidP="006A5594">
      <w:pPr>
        <w:pStyle w:val="Heading6"/>
      </w:pPr>
      <w:bookmarkStart w:id="545" w:name="_Toc20494404"/>
      <w:bookmarkStart w:id="546" w:name="_Toc26975427"/>
      <w:bookmarkStart w:id="547" w:name="_Toc35856300"/>
      <w:bookmarkStart w:id="548" w:name="_Toc44001155"/>
      <w:bookmarkStart w:id="549" w:name="_Toc51580754"/>
      <w:bookmarkStart w:id="550" w:name="_Toc52356017"/>
      <w:bookmarkStart w:id="551" w:name="_Toc55227587"/>
      <w:bookmarkStart w:id="552" w:name="_Toc105504748"/>
      <w:r>
        <w:t>11.2</w:t>
      </w:r>
      <w:r w:rsidRPr="00215D3C">
        <w:t>.1.1.1.1</w:t>
      </w:r>
      <w:r w:rsidRPr="00215D3C">
        <w:tab/>
        <w:t>Definition</w:t>
      </w:r>
      <w:bookmarkEnd w:id="545"/>
      <w:bookmarkEnd w:id="546"/>
      <w:bookmarkEnd w:id="547"/>
      <w:bookmarkEnd w:id="548"/>
      <w:bookmarkEnd w:id="549"/>
      <w:bookmarkEnd w:id="550"/>
      <w:bookmarkEnd w:id="551"/>
      <w:bookmarkEnd w:id="552"/>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3" w:name="_Toc20494405"/>
      <w:bookmarkStart w:id="554" w:name="_Toc26975428"/>
      <w:bookmarkStart w:id="555" w:name="_Toc35856301"/>
      <w:bookmarkStart w:id="556" w:name="_Toc44001156"/>
      <w:bookmarkStart w:id="557" w:name="_Toc51580755"/>
      <w:bookmarkStart w:id="558" w:name="_Toc52356018"/>
      <w:bookmarkStart w:id="559" w:name="_Toc55227588"/>
      <w:bookmarkStart w:id="560" w:name="_Toc105504749"/>
      <w:r>
        <w:lastRenderedPageBreak/>
        <w:t>11.2</w:t>
      </w:r>
      <w:r w:rsidRPr="00215D3C">
        <w:t>.1</w:t>
      </w:r>
      <w:r w:rsidRPr="00215D3C">
        <w:lastRenderedPageBreak/>
        <w:t>.1.1.2</w:t>
      </w:r>
      <w:r w:rsidRPr="00215D3C">
        <w:tab/>
        <w:t xml:space="preserve">Input </w:t>
      </w:r>
      <w:bookmarkEnd w:id="553"/>
      <w:bookmarkEnd w:id="554"/>
      <w:bookmarkEnd w:id="555"/>
      <w:r w:rsidR="00643DFD">
        <w:t>p</w:t>
      </w:r>
      <w:r w:rsidR="00643DFD" w:rsidRPr="00215D3C">
        <w:t>arameters</w:t>
      </w:r>
      <w:bookmarkEnd w:id="556"/>
      <w:bookmarkEnd w:id="557"/>
      <w:bookmarkEnd w:id="558"/>
      <w:bookmarkEnd w:id="559"/>
      <w:bookmarkEnd w:id="5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1" w:name="_Toc20494406"/>
      <w:bookmarkStart w:id="562" w:name="_Toc26975429"/>
      <w:bookmarkStart w:id="563" w:name="_Toc35856302"/>
      <w:bookmarkStart w:id="564" w:name="_Toc44001157"/>
      <w:bookmarkStart w:id="565" w:name="_Toc51580756"/>
      <w:bookmarkStart w:id="566" w:name="_Toc52356019"/>
      <w:bookmarkStart w:id="567" w:name="_Toc55227589"/>
      <w:bookmarkStart w:id="568" w:name="_Toc105504750"/>
      <w:r>
        <w:t>11.2</w:t>
      </w:r>
      <w:r w:rsidRPr="00215D3C">
        <w:t>.1.1.1.3</w:t>
      </w:r>
      <w:r w:rsidRPr="00215D3C">
        <w:tab/>
        <w:t xml:space="preserve">Output </w:t>
      </w:r>
      <w:bookmarkEnd w:id="561"/>
      <w:bookmarkEnd w:id="562"/>
      <w:bookmarkEnd w:id="563"/>
      <w:r w:rsidR="000E3B70">
        <w:t>p</w:t>
      </w:r>
      <w:r w:rsidR="000E3B70" w:rsidRPr="00215D3C">
        <w:t>arameters</w:t>
      </w:r>
      <w:bookmarkEnd w:id="564"/>
      <w:bookmarkEnd w:id="565"/>
      <w:bookmarkEnd w:id="566"/>
      <w:bookmarkEnd w:id="567"/>
      <w:bookmarkEnd w:id="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69" w:name="_Toc20494407"/>
      <w:bookmarkStart w:id="570" w:name="_Toc26975430"/>
      <w:bookmarkStart w:id="571" w:name="_Toc35856303"/>
      <w:bookmarkStart w:id="572" w:name="_Toc44001158"/>
      <w:bookmarkStart w:id="573" w:name="_Toc51580757"/>
      <w:bookmarkStart w:id="574" w:name="_Toc52356020"/>
      <w:bookmarkStart w:id="575" w:name="_Toc55227590"/>
      <w:bookmarkStart w:id="576" w:name="_Toc105504751"/>
      <w:r>
        <w:t>11.2</w:t>
      </w:r>
      <w:r w:rsidRPr="00215D3C">
        <w:t>.1.1.1.</w:t>
      </w:r>
      <w:r w:rsidRPr="00215D3C">
        <w:rPr>
          <w:rFonts w:hint="eastAsia"/>
        </w:rPr>
        <w:t>4</w:t>
      </w:r>
      <w:r w:rsidRPr="00215D3C">
        <w:tab/>
        <w:t>Pre-condition</w:t>
      </w:r>
      <w:bookmarkEnd w:id="569"/>
      <w:bookmarkEnd w:id="570"/>
      <w:bookmarkEnd w:id="571"/>
      <w:bookmarkEnd w:id="572"/>
      <w:bookmarkEnd w:id="573"/>
      <w:bookmarkEnd w:id="574"/>
      <w:bookmarkEnd w:id="575"/>
      <w:bookmarkEnd w:id="576"/>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7" w:name="_Toc20494408"/>
      <w:bookmarkStart w:id="578" w:name="_Toc26975431"/>
      <w:bookmarkStart w:id="579" w:name="_Toc35856304"/>
      <w:bookmarkStart w:id="580" w:name="_Toc44001159"/>
      <w:bookmarkStart w:id="581" w:name="_Toc51580758"/>
      <w:bookmarkStart w:id="582" w:name="_Toc52356021"/>
      <w:bookmarkStart w:id="583" w:name="_Toc55227591"/>
      <w:bookmarkStart w:id="584" w:name="_Toc105504752"/>
      <w:r>
        <w:t>11.2</w:t>
      </w:r>
      <w:r w:rsidRPr="00215D3C">
        <w:t>.1.1.1.</w:t>
      </w:r>
      <w:r w:rsidRPr="00215D3C">
        <w:rPr>
          <w:rFonts w:hint="eastAsia"/>
        </w:rPr>
        <w:t>5</w:t>
      </w:r>
      <w:r w:rsidRPr="00215D3C">
        <w:tab/>
        <w:t>Post-condition</w:t>
      </w:r>
      <w:bookmarkEnd w:id="577"/>
      <w:bookmarkEnd w:id="578"/>
      <w:bookmarkEnd w:id="579"/>
      <w:bookmarkEnd w:id="580"/>
      <w:bookmarkEnd w:id="581"/>
      <w:bookmarkEnd w:id="582"/>
      <w:bookmarkEnd w:id="583"/>
      <w:bookmarkEnd w:id="584"/>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lastRenderedPageBreak/>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5" w:name="_Toc20494409"/>
      <w:bookmarkStart w:id="586" w:name="_Toc26975432"/>
      <w:bookmarkStart w:id="587" w:name="_Toc35856305"/>
      <w:bookmarkStart w:id="588" w:name="_Toc44001160"/>
      <w:bookmarkStart w:id="589" w:name="_Toc51580759"/>
      <w:bookmarkStart w:id="590" w:name="_Toc52356022"/>
      <w:bookmarkStart w:id="591" w:name="_Toc55227592"/>
      <w:bookmarkStart w:id="592" w:name="_Toc105504753"/>
      <w:r>
        <w:t>11.2</w:t>
      </w:r>
      <w:r w:rsidRPr="00215D3C">
        <w:t>.1.1.1.</w:t>
      </w:r>
      <w:r w:rsidRPr="00215D3C">
        <w:rPr>
          <w:rFonts w:hint="eastAsia"/>
        </w:rPr>
        <w:t>6</w:t>
      </w:r>
      <w:r w:rsidRPr="00215D3C">
        <w:tab/>
        <w:t>Exceptions</w:t>
      </w:r>
      <w:bookmarkEnd w:id="585"/>
      <w:bookmarkEnd w:id="586"/>
      <w:bookmarkEnd w:id="587"/>
      <w:bookmarkEnd w:id="588"/>
      <w:bookmarkEnd w:id="589"/>
      <w:bookmarkEnd w:id="590"/>
      <w:bookmarkEnd w:id="591"/>
      <w:bookmarkEnd w:id="5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032FAE3B" w:rsidR="006A5594" w:rsidRPr="00215D3C" w:rsidRDefault="006A5594" w:rsidP="006A5594">
      <w:pPr>
        <w:pStyle w:val="Heading5"/>
      </w:pPr>
      <w:bookmarkStart w:id="593" w:name="_Toc20494410"/>
      <w:bookmarkStart w:id="594" w:name="_Toc26975433"/>
      <w:bookmarkStart w:id="595" w:name="_Toc35856306"/>
      <w:bookmarkStart w:id="596" w:name="_Toc44001161"/>
      <w:bookmarkStart w:id="597" w:name="_Toc51580760"/>
      <w:bookmarkStart w:id="598" w:name="_Toc52356023"/>
      <w:bookmarkStart w:id="599" w:name="_Toc55227593"/>
      <w:bookmarkStart w:id="600" w:name="_Toc105504754"/>
      <w:r>
        <w:t>11.2</w:t>
      </w:r>
      <w:r w:rsidRPr="00215D3C">
        <w:t>.1.1.2</w:t>
      </w:r>
      <w:r w:rsidRPr="00215D3C">
        <w:tab/>
      </w:r>
      <w:r w:rsidRPr="001D11CC">
        <w:rPr>
          <w:rFonts w:cs="Arial"/>
        </w:rPr>
        <w:t>unsubscribe</w:t>
      </w:r>
      <w:bookmarkEnd w:id="593"/>
      <w:bookmarkEnd w:id="594"/>
      <w:bookmarkEnd w:id="595"/>
      <w:bookmarkEnd w:id="596"/>
      <w:bookmarkEnd w:id="597"/>
      <w:bookmarkEnd w:id="598"/>
      <w:bookmarkEnd w:id="599"/>
      <w:bookmarkEnd w:id="600"/>
    </w:p>
    <w:p w14:paraId="70856FE3" w14:textId="77777777" w:rsidR="006A5594" w:rsidRPr="00215D3C" w:rsidRDefault="006A5594" w:rsidP="006A5594">
      <w:pPr>
        <w:pStyle w:val="Heading6"/>
      </w:pPr>
      <w:bookmarkStart w:id="601" w:name="_Toc20494411"/>
      <w:bookmarkStart w:id="602" w:name="_Toc26975434"/>
      <w:bookmarkStart w:id="603" w:name="_Toc35856307"/>
      <w:bookmarkStart w:id="604" w:name="_Toc44001162"/>
      <w:bookmarkStart w:id="605" w:name="_Toc51580761"/>
      <w:bookmarkStart w:id="606" w:name="_Toc52356024"/>
      <w:bookmarkStart w:id="607" w:name="_Toc55227594"/>
      <w:bookmarkStart w:id="608" w:name="_Toc105504755"/>
      <w:r>
        <w:t>11.2</w:t>
      </w:r>
      <w:r w:rsidRPr="00215D3C">
        <w:t>.1.1.2.1</w:t>
      </w:r>
      <w:r w:rsidRPr="00215D3C">
        <w:tab/>
        <w:t>Definition</w:t>
      </w:r>
      <w:bookmarkEnd w:id="601"/>
      <w:bookmarkEnd w:id="602"/>
      <w:bookmarkEnd w:id="603"/>
      <w:bookmarkEnd w:id="604"/>
      <w:bookmarkEnd w:id="605"/>
      <w:bookmarkEnd w:id="606"/>
      <w:bookmarkEnd w:id="607"/>
      <w:bookmarkEnd w:id="608"/>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09" w:name="_Toc20494412"/>
      <w:bookmarkStart w:id="610" w:name="_Toc26975435"/>
      <w:bookmarkStart w:id="611" w:name="_Toc35856308"/>
      <w:bookmarkStart w:id="612" w:name="_Toc44001163"/>
      <w:bookmarkStart w:id="613" w:name="_Toc51580762"/>
      <w:bookmarkStart w:id="614" w:name="_Toc52356025"/>
      <w:bookmarkStart w:id="615" w:name="_Toc55227595"/>
      <w:bookmarkStart w:id="616" w:name="_Toc105504756"/>
      <w:r>
        <w:t>11.2</w:t>
      </w:r>
      <w:r w:rsidRPr="00215D3C">
        <w:t>.1.1.2.2</w:t>
      </w:r>
      <w:r w:rsidRPr="00215D3C">
        <w:tab/>
        <w:t xml:space="preserve">Input </w:t>
      </w:r>
      <w:r w:rsidR="000E3B70">
        <w:t>p</w:t>
      </w:r>
      <w:r w:rsidRPr="00215D3C">
        <w:t>arameters</w:t>
      </w:r>
      <w:bookmarkEnd w:id="609"/>
      <w:bookmarkEnd w:id="610"/>
      <w:bookmarkEnd w:id="611"/>
      <w:bookmarkEnd w:id="612"/>
      <w:bookmarkEnd w:id="613"/>
      <w:bookmarkEnd w:id="614"/>
      <w:bookmarkEnd w:id="615"/>
      <w:bookmarkEnd w:id="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7" w:name="_Toc20494413"/>
      <w:bookmarkStart w:id="618" w:name="_Toc26975436"/>
      <w:bookmarkStart w:id="619" w:name="_Toc35856309"/>
      <w:bookmarkStart w:id="620" w:name="_Toc44001164"/>
      <w:bookmarkStart w:id="621" w:name="_Toc51580763"/>
      <w:bookmarkStart w:id="622" w:name="_Toc52356026"/>
      <w:bookmarkStart w:id="623" w:name="_Toc55227596"/>
      <w:bookmarkStart w:id="624" w:name="_Toc105504757"/>
      <w:r>
        <w:t>11.2</w:t>
      </w:r>
      <w:r w:rsidRPr="00215D3C">
        <w:t>.1.1.2.3</w:t>
      </w:r>
      <w:r w:rsidRPr="00215D3C">
        <w:tab/>
        <w:t xml:space="preserve">Output </w:t>
      </w:r>
      <w:r w:rsidR="000E3B70">
        <w:t>p</w:t>
      </w:r>
      <w:r w:rsidRPr="00215D3C">
        <w:t>arameters</w:t>
      </w:r>
      <w:bookmarkEnd w:id="617"/>
      <w:bookmarkEnd w:id="618"/>
      <w:bookmarkEnd w:id="619"/>
      <w:bookmarkEnd w:id="620"/>
      <w:bookmarkEnd w:id="621"/>
      <w:bookmarkEnd w:id="622"/>
      <w:bookmarkEnd w:id="623"/>
      <w:bookmarkEnd w:id="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5" w:name="_Toc20494414"/>
      <w:bookmarkStart w:id="626" w:name="_Toc26975437"/>
      <w:bookmarkStart w:id="627" w:name="_Toc35856310"/>
      <w:bookmarkStart w:id="628" w:name="_Toc44001165"/>
      <w:bookmarkStart w:id="629" w:name="_Toc51580764"/>
      <w:bookmarkStart w:id="630" w:name="_Toc52356027"/>
      <w:bookmarkStart w:id="631" w:name="_Toc55227597"/>
      <w:bookmarkStart w:id="632" w:name="_Toc105504758"/>
      <w:r>
        <w:lastRenderedPageBreak/>
        <w:t>11.2</w:t>
      </w:r>
      <w:r w:rsidRPr="00215D3C">
        <w:t>.1.1.2.4</w:t>
      </w:r>
      <w:r w:rsidRPr="00215D3C">
        <w:tab/>
        <w:t>Pre-condition</w:t>
      </w:r>
      <w:bookmarkEnd w:id="625"/>
      <w:bookmarkEnd w:id="626"/>
      <w:bookmarkEnd w:id="627"/>
      <w:bookmarkEnd w:id="628"/>
      <w:bookmarkEnd w:id="629"/>
      <w:bookmarkEnd w:id="630"/>
      <w:bookmarkEnd w:id="631"/>
      <w:bookmarkEnd w:id="632"/>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3" w:name="_Toc20494415"/>
      <w:bookmarkStart w:id="634" w:name="_Toc26975438"/>
      <w:bookmarkStart w:id="635" w:name="_Toc35856311"/>
      <w:bookmarkStart w:id="636" w:name="_Toc44001166"/>
      <w:bookmarkStart w:id="637" w:name="_Toc51580765"/>
      <w:bookmarkStart w:id="638" w:name="_Toc52356028"/>
      <w:bookmarkStart w:id="639" w:name="_Toc55227598"/>
      <w:bookmarkStart w:id="640" w:name="_Toc105504759"/>
      <w:r>
        <w:t>11.2</w:t>
      </w:r>
      <w:r w:rsidRPr="00215D3C">
        <w:t>.1.1.2.5</w:t>
      </w:r>
      <w:r w:rsidRPr="00215D3C">
        <w:tab/>
        <w:t>Post-condition</w:t>
      </w:r>
      <w:bookmarkEnd w:id="633"/>
      <w:bookmarkEnd w:id="634"/>
      <w:bookmarkEnd w:id="635"/>
      <w:bookmarkEnd w:id="636"/>
      <w:bookmarkEnd w:id="637"/>
      <w:bookmarkEnd w:id="638"/>
      <w:bookmarkEnd w:id="639"/>
      <w:bookmarkEnd w:id="640"/>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1" w:name="_Toc20494416"/>
      <w:bookmarkStart w:id="642" w:name="_Toc26975439"/>
      <w:bookmarkStart w:id="643" w:name="_Toc35856312"/>
      <w:bookmarkStart w:id="644" w:name="_Toc44001167"/>
      <w:bookmarkStart w:id="645" w:name="_Toc51580766"/>
      <w:bookmarkStart w:id="646" w:name="_Toc52356029"/>
      <w:bookmarkStart w:id="647" w:name="_Toc55227599"/>
      <w:bookmarkStart w:id="648" w:name="_Toc105504760"/>
      <w:r>
        <w:t>11.2</w:t>
      </w:r>
      <w:r w:rsidRPr="00215D3C">
        <w:t>.1.1.2.</w:t>
      </w:r>
      <w:r w:rsidRPr="00215D3C">
        <w:rPr>
          <w:rFonts w:hint="eastAsia"/>
        </w:rPr>
        <w:t>6</w:t>
      </w:r>
      <w:r w:rsidRPr="00215D3C">
        <w:tab/>
        <w:t>Exceptions</w:t>
      </w:r>
      <w:bookmarkEnd w:id="641"/>
      <w:bookmarkEnd w:id="642"/>
      <w:bookmarkEnd w:id="643"/>
      <w:bookmarkEnd w:id="644"/>
      <w:bookmarkEnd w:id="645"/>
      <w:bookmarkEnd w:id="646"/>
      <w:bookmarkEnd w:id="647"/>
      <w:bookmarkEnd w:id="6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5CBB9F4A" w:rsidR="006A5594" w:rsidRPr="00215D3C" w:rsidRDefault="006A5594" w:rsidP="006A5594">
      <w:pPr>
        <w:pStyle w:val="Heading5"/>
      </w:pPr>
      <w:bookmarkStart w:id="649" w:name="_Toc20494417"/>
      <w:bookmarkStart w:id="650" w:name="_Toc26975440"/>
      <w:bookmarkStart w:id="651" w:name="_Toc35856313"/>
      <w:bookmarkStart w:id="652" w:name="_Toc44001168"/>
      <w:bookmarkStart w:id="653" w:name="_Toc51580767"/>
      <w:bookmarkStart w:id="654" w:name="_Toc52356030"/>
      <w:bookmarkStart w:id="655" w:name="_Toc55227600"/>
      <w:bookmarkStart w:id="656" w:name="_Toc105504761"/>
      <w:r>
        <w:t>11.2</w:t>
      </w:r>
      <w:r w:rsidRPr="00215D3C">
        <w:t>.1.1.3</w:t>
      </w:r>
      <w:r w:rsidRPr="00215D3C">
        <w:tab/>
      </w:r>
      <w:r w:rsidRPr="001D11CC">
        <w:rPr>
          <w:rFonts w:cs="Arial"/>
        </w:rPr>
        <w:t>getAlarmList</w:t>
      </w:r>
      <w:bookmarkEnd w:id="649"/>
      <w:bookmarkEnd w:id="650"/>
      <w:bookmarkEnd w:id="651"/>
      <w:bookmarkEnd w:id="652"/>
      <w:bookmarkEnd w:id="653"/>
      <w:bookmarkEnd w:id="654"/>
      <w:bookmarkEnd w:id="655"/>
      <w:bookmarkEnd w:id="656"/>
    </w:p>
    <w:p w14:paraId="135CCD01" w14:textId="77777777" w:rsidR="006A5594" w:rsidRPr="00215D3C" w:rsidRDefault="006A5594" w:rsidP="006A5594">
      <w:pPr>
        <w:pStyle w:val="Heading6"/>
      </w:pPr>
      <w:bookmarkStart w:id="657" w:name="_Toc20494418"/>
      <w:bookmarkStart w:id="658" w:name="_Toc26975441"/>
      <w:bookmarkStart w:id="659" w:name="_Toc35856314"/>
      <w:bookmarkStart w:id="660" w:name="_Toc44001169"/>
      <w:bookmarkStart w:id="661" w:name="_Toc51580768"/>
      <w:bookmarkStart w:id="662" w:name="_Toc52356031"/>
      <w:bookmarkStart w:id="663" w:name="_Toc55227601"/>
      <w:bookmarkStart w:id="664" w:name="_Toc105504762"/>
      <w:r>
        <w:t>11.2</w:t>
      </w:r>
      <w:r w:rsidRPr="00215D3C">
        <w:t>.1.1.3.1</w:t>
      </w:r>
      <w:r w:rsidRPr="00215D3C">
        <w:tab/>
        <w:t>Definition</w:t>
      </w:r>
      <w:bookmarkEnd w:id="657"/>
      <w:bookmarkEnd w:id="658"/>
      <w:bookmarkEnd w:id="659"/>
      <w:bookmarkEnd w:id="660"/>
      <w:bookmarkEnd w:id="661"/>
      <w:bookmarkEnd w:id="662"/>
      <w:bookmarkEnd w:id="663"/>
      <w:bookmarkEnd w:id="664"/>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5" w:name="_Toc20494419"/>
      <w:bookmarkStart w:id="666" w:name="_Toc26975442"/>
      <w:bookmarkStart w:id="667" w:name="_Toc35856315"/>
      <w:bookmarkStart w:id="668" w:name="_Toc44001170"/>
      <w:bookmarkStart w:id="669" w:name="_Toc51580769"/>
      <w:bookmarkStart w:id="670" w:name="_Toc52356032"/>
      <w:bookmarkStart w:id="671" w:name="_Toc55227602"/>
      <w:bookmarkStart w:id="672" w:name="_Toc105504763"/>
      <w:r>
        <w:lastRenderedPageBreak/>
        <w:t>11.2</w:t>
      </w:r>
      <w:r w:rsidRPr="00215D3C">
        <w:t>.1.1.3.2</w:t>
      </w:r>
      <w:r w:rsidRPr="00215D3C">
        <w:tab/>
        <w:t xml:space="preserve">Input </w:t>
      </w:r>
      <w:r w:rsidR="000E3B70">
        <w:t>p</w:t>
      </w:r>
      <w:r w:rsidRPr="00215D3C">
        <w:t>arameters</w:t>
      </w:r>
      <w:bookmarkEnd w:id="665"/>
      <w:bookmarkEnd w:id="666"/>
      <w:bookmarkEnd w:id="667"/>
      <w:bookmarkEnd w:id="668"/>
      <w:bookmarkEnd w:id="669"/>
      <w:bookmarkEnd w:id="670"/>
      <w:bookmarkEnd w:id="671"/>
      <w:bookmarkEnd w:id="6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3" w:name="_Toc20494420"/>
      <w:bookmarkStart w:id="674" w:name="_Toc26975443"/>
      <w:bookmarkStart w:id="675" w:name="_Toc35856316"/>
      <w:bookmarkStart w:id="676" w:name="_Toc44001171"/>
      <w:bookmarkStart w:id="677" w:name="_Toc51580770"/>
      <w:bookmarkStart w:id="678" w:name="_Toc52356033"/>
      <w:bookmarkStart w:id="679" w:name="_Toc55227603"/>
      <w:bookmarkStart w:id="680" w:name="_Toc105504764"/>
      <w:r>
        <w:lastRenderedPageBreak/>
        <w:t>11.2</w:t>
      </w:r>
      <w:r w:rsidRPr="00215D3C">
        <w:t>.1.1.3.3</w:t>
      </w:r>
      <w:r w:rsidRPr="00215D3C">
        <w:tab/>
        <w:t xml:space="preserve">Output </w:t>
      </w:r>
      <w:r w:rsidR="000E3B70">
        <w:t>p</w:t>
      </w:r>
      <w:r w:rsidRPr="00215D3C">
        <w:t>arameters</w:t>
      </w:r>
      <w:bookmarkEnd w:id="673"/>
      <w:bookmarkEnd w:id="674"/>
      <w:bookmarkEnd w:id="675"/>
      <w:bookmarkEnd w:id="676"/>
      <w:bookmarkEnd w:id="677"/>
      <w:bookmarkEnd w:id="678"/>
      <w:bookmarkEnd w:id="679"/>
      <w:bookmarkEnd w:id="680"/>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lastRenderedPageBreak/>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lastRenderedPageBreak/>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1" w:name="_Toc20494421"/>
      <w:bookmarkStart w:id="682" w:name="_Toc26975444"/>
      <w:bookmarkStart w:id="683" w:name="_Toc35856317"/>
      <w:bookmarkStart w:id="684" w:name="_Toc44001172"/>
      <w:bookmarkStart w:id="685" w:name="_Toc51580771"/>
      <w:bookmarkStart w:id="686" w:name="_Toc52356034"/>
      <w:bookmarkStart w:id="687" w:name="_Toc55227604"/>
      <w:bookmarkStart w:id="688" w:name="_Toc105504765"/>
      <w:r>
        <w:t>11.2</w:t>
      </w:r>
      <w:r w:rsidRPr="00215D3C">
        <w:t>.1.1.3.4</w:t>
      </w:r>
      <w:r w:rsidRPr="00215D3C">
        <w:tab/>
        <w:t xml:space="preserve">Exceptions and </w:t>
      </w:r>
      <w:bookmarkEnd w:id="681"/>
      <w:bookmarkEnd w:id="682"/>
      <w:bookmarkEnd w:id="683"/>
      <w:r w:rsidR="00EA2838">
        <w:t>c</w:t>
      </w:r>
      <w:r w:rsidR="00EA2838" w:rsidRPr="00215D3C">
        <w:t>onstraints</w:t>
      </w:r>
      <w:bookmarkEnd w:id="684"/>
      <w:bookmarkEnd w:id="685"/>
      <w:bookmarkEnd w:id="686"/>
      <w:bookmarkEnd w:id="687"/>
      <w:bookmarkEnd w:id="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89" w:name="_Toc20494422"/>
      <w:bookmarkStart w:id="690" w:name="_Toc26975445"/>
      <w:bookmarkStart w:id="691" w:name="_Toc35856318"/>
      <w:bookmarkStart w:id="692" w:name="_Toc44001173"/>
      <w:bookmarkStart w:id="693" w:name="_Toc51580772"/>
      <w:bookmarkStart w:id="694" w:name="_Toc52356035"/>
      <w:bookmarkStart w:id="695" w:name="_Toc55227605"/>
      <w:bookmarkStart w:id="696" w:name="_Toc105504766"/>
      <w:r>
        <w:t>11.2</w:t>
      </w:r>
      <w:r w:rsidRPr="00215D3C">
        <w:t>.1.1.</w:t>
      </w:r>
      <w:r w:rsidRPr="00215D3C">
        <w:rPr>
          <w:rFonts w:hint="eastAsia"/>
        </w:rPr>
        <w:t>4</w:t>
      </w:r>
      <w:r w:rsidRPr="00215D3C">
        <w:tab/>
      </w:r>
      <w:r w:rsidRPr="001D11CC">
        <w:rPr>
          <w:rFonts w:cs="Arial"/>
        </w:rPr>
        <w:t>notifyNewAlarm</w:t>
      </w:r>
      <w:bookmarkEnd w:id="689"/>
      <w:bookmarkEnd w:id="690"/>
      <w:bookmarkEnd w:id="691"/>
      <w:bookmarkEnd w:id="692"/>
      <w:bookmarkEnd w:id="693"/>
      <w:bookmarkEnd w:id="694"/>
      <w:bookmarkEnd w:id="695"/>
      <w:bookmarkEnd w:id="696"/>
    </w:p>
    <w:p w14:paraId="33D50163" w14:textId="77777777" w:rsidR="006A5594" w:rsidRPr="00215D3C" w:rsidRDefault="006A5594" w:rsidP="006A5594">
      <w:pPr>
        <w:pStyle w:val="Heading6"/>
      </w:pPr>
      <w:bookmarkStart w:id="697" w:name="_Toc20494423"/>
      <w:bookmarkStart w:id="698" w:name="_Toc26975446"/>
      <w:bookmarkStart w:id="699" w:name="_Toc35856319"/>
      <w:bookmarkStart w:id="700" w:name="_Toc44001174"/>
      <w:bookmarkStart w:id="701" w:name="_Toc51580773"/>
      <w:bookmarkStart w:id="702" w:name="_Toc52356036"/>
      <w:bookmarkStart w:id="703" w:name="_Toc55227606"/>
      <w:bookmarkStart w:id="704" w:name="_Toc105504767"/>
      <w:r>
        <w:t>11.2</w:t>
      </w:r>
      <w:r w:rsidRPr="00215D3C">
        <w:t>.1.1.</w:t>
      </w:r>
      <w:r w:rsidRPr="00215D3C">
        <w:rPr>
          <w:rFonts w:hint="eastAsia"/>
        </w:rPr>
        <w:t>4</w:t>
      </w:r>
      <w:r w:rsidRPr="00215D3C">
        <w:t>.1</w:t>
      </w:r>
      <w:r w:rsidRPr="00215D3C">
        <w:tab/>
        <w:t>Definition</w:t>
      </w:r>
      <w:bookmarkEnd w:id="697"/>
      <w:bookmarkEnd w:id="698"/>
      <w:bookmarkEnd w:id="699"/>
      <w:bookmarkEnd w:id="700"/>
      <w:bookmarkEnd w:id="701"/>
      <w:bookmarkEnd w:id="702"/>
      <w:bookmarkEnd w:id="703"/>
      <w:bookmarkEnd w:id="704"/>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5" w:name="_Toc20494424"/>
      <w:bookmarkStart w:id="706" w:name="_Toc26975447"/>
      <w:bookmarkStart w:id="707" w:name="_Toc35856320"/>
      <w:bookmarkStart w:id="708" w:name="_Toc44001175"/>
      <w:bookmarkStart w:id="709" w:name="_Toc51580774"/>
      <w:bookmarkStart w:id="710" w:name="_Toc52356037"/>
      <w:bookmarkStart w:id="711" w:name="_Toc55227607"/>
      <w:bookmarkStart w:id="712" w:name="_Toc105504768"/>
      <w:r>
        <w:t>11.2</w:t>
      </w:r>
      <w:r w:rsidRPr="00215D3C">
        <w:t>.1.1.</w:t>
      </w:r>
      <w:r w:rsidRPr="00215D3C">
        <w:rPr>
          <w:rFonts w:hint="eastAsia"/>
        </w:rPr>
        <w:t>4</w:t>
      </w:r>
      <w:r w:rsidRPr="00215D3C">
        <w:t>.2</w:t>
      </w:r>
      <w:r w:rsidRPr="00215D3C">
        <w:tab/>
        <w:t xml:space="preserve">Input </w:t>
      </w:r>
      <w:bookmarkEnd w:id="705"/>
      <w:bookmarkEnd w:id="706"/>
      <w:bookmarkEnd w:id="707"/>
      <w:r w:rsidR="00EA2838">
        <w:t>p</w:t>
      </w:r>
      <w:r w:rsidR="00EA2838" w:rsidRPr="00215D3C">
        <w:t>arameters</w:t>
      </w:r>
      <w:bookmarkEnd w:id="708"/>
      <w:bookmarkEnd w:id="709"/>
      <w:bookmarkEnd w:id="710"/>
      <w:bookmarkEnd w:id="711"/>
      <w:bookmarkEnd w:id="712"/>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3" w:name="_Toc44001176"/>
      <w:bookmarkStart w:id="714" w:name="_Toc51580775"/>
      <w:bookmarkStart w:id="715" w:name="_Toc52356038"/>
      <w:bookmarkStart w:id="716" w:name="_Toc55227608"/>
    </w:p>
    <w:p w14:paraId="29044959" w14:textId="42A02B30" w:rsidR="00372330" w:rsidRPr="00215D3C" w:rsidRDefault="00372330" w:rsidP="00372330">
      <w:pPr>
        <w:pStyle w:val="Heading6"/>
      </w:pPr>
      <w:bookmarkStart w:id="717" w:name="_Toc105504769"/>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non-security alarms</w:t>
      </w:r>
      <w:bookmarkEnd w:id="713"/>
      <w:bookmarkEnd w:id="714"/>
      <w:bookmarkEnd w:id="715"/>
      <w:bookmarkEnd w:id="716"/>
      <w:bookmarkEnd w:id="717"/>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8" w:name="_Toc20494425"/>
      <w:bookmarkStart w:id="719" w:name="_Toc26975448"/>
      <w:bookmarkStart w:id="720" w:name="_Toc35856321"/>
      <w:bookmarkStart w:id="721" w:name="_Toc44001177"/>
      <w:bookmarkStart w:id="722" w:name="_Toc51580776"/>
      <w:bookmarkStart w:id="723" w:name="_Toc52356039"/>
      <w:bookmarkStart w:id="724" w:name="_Toc55227609"/>
      <w:bookmarkStart w:id="725" w:name="_Toc105504770"/>
      <w:r>
        <w:t>11.2</w:t>
      </w:r>
      <w:r w:rsidRPr="00215D3C">
        <w:t>.1.1.</w:t>
      </w:r>
      <w:r w:rsidRPr="00215D3C">
        <w:rPr>
          <w:rFonts w:hint="eastAsia"/>
        </w:rPr>
        <w:t>4</w:t>
      </w:r>
      <w:r w:rsidRPr="00215D3C">
        <w:t>.3</w:t>
      </w:r>
      <w:r w:rsidRPr="00215D3C">
        <w:tab/>
        <w:t>Triggering event</w:t>
      </w:r>
      <w:bookmarkEnd w:id="718"/>
      <w:bookmarkEnd w:id="719"/>
      <w:bookmarkEnd w:id="720"/>
      <w:bookmarkEnd w:id="721"/>
      <w:bookmarkEnd w:id="722"/>
      <w:bookmarkEnd w:id="723"/>
      <w:bookmarkEnd w:id="724"/>
      <w:bookmarkEnd w:id="725"/>
    </w:p>
    <w:p w14:paraId="643EEE6E" w14:textId="77777777" w:rsidR="006A5594" w:rsidRPr="00215D3C" w:rsidRDefault="006A5594" w:rsidP="006A5594">
      <w:pPr>
        <w:pStyle w:val="Heading7"/>
      </w:pPr>
      <w:bookmarkStart w:id="726" w:name="_Toc20494426"/>
      <w:bookmarkStart w:id="727" w:name="_Toc26975449"/>
      <w:bookmarkStart w:id="728" w:name="_Toc35856322"/>
      <w:bookmarkStart w:id="729" w:name="_Toc44001178"/>
      <w:bookmarkStart w:id="730" w:name="_Toc51580777"/>
      <w:bookmarkStart w:id="731" w:name="_Toc52356040"/>
      <w:bookmarkStart w:id="732" w:name="_Toc55227610"/>
      <w:bookmarkStart w:id="733" w:name="_Toc105504771"/>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6"/>
      <w:bookmarkEnd w:id="727"/>
      <w:bookmarkEnd w:id="728"/>
      <w:bookmarkEnd w:id="729"/>
      <w:bookmarkEnd w:id="730"/>
      <w:bookmarkEnd w:id="731"/>
      <w:bookmarkEnd w:id="732"/>
      <w:bookmarkEnd w:id="733"/>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4" w:name="_Toc20494427"/>
      <w:bookmarkStart w:id="735" w:name="_Toc26975450"/>
      <w:bookmarkStart w:id="736" w:name="_Toc35856323"/>
      <w:bookmarkStart w:id="737" w:name="_Toc44001179"/>
      <w:bookmarkStart w:id="738" w:name="_Toc51580778"/>
      <w:bookmarkStart w:id="739" w:name="_Toc52356041"/>
      <w:bookmarkStart w:id="740" w:name="_Toc55227611"/>
      <w:bookmarkStart w:id="741" w:name="_Toc105504772"/>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4"/>
      <w:bookmarkEnd w:id="735"/>
      <w:bookmarkEnd w:id="736"/>
      <w:bookmarkEnd w:id="737"/>
      <w:bookmarkEnd w:id="738"/>
      <w:bookmarkEnd w:id="739"/>
      <w:bookmarkEnd w:id="740"/>
      <w:bookmarkEnd w:id="741"/>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2" w:name="_Toc20494428"/>
      <w:bookmarkStart w:id="743" w:name="_Toc26975451"/>
      <w:bookmarkStart w:id="744" w:name="_Toc35856324"/>
      <w:bookmarkStart w:id="745" w:name="_Toc44001180"/>
      <w:bookmarkStart w:id="746" w:name="_Toc51580779"/>
      <w:bookmarkStart w:id="747" w:name="_Toc52356042"/>
      <w:bookmarkStart w:id="748" w:name="_Toc55227612"/>
      <w:bookmarkStart w:id="749" w:name="_Toc105504773"/>
      <w:r>
        <w:t>11.2</w:t>
      </w:r>
      <w:r w:rsidRPr="00215D3C">
        <w:t>.1.1.</w:t>
      </w:r>
      <w:r w:rsidRPr="00215D3C">
        <w:rPr>
          <w:rFonts w:hint="eastAsia"/>
        </w:rPr>
        <w:t>5</w:t>
      </w:r>
      <w:r w:rsidRPr="00215D3C">
        <w:tab/>
      </w:r>
      <w:r w:rsidRPr="001D11CC">
        <w:rPr>
          <w:rFonts w:cs="Arial"/>
        </w:rPr>
        <w:t>notifyChangedAlarm</w:t>
      </w:r>
      <w:bookmarkEnd w:id="742"/>
      <w:bookmarkEnd w:id="743"/>
      <w:bookmarkEnd w:id="744"/>
      <w:bookmarkEnd w:id="745"/>
      <w:bookmarkEnd w:id="746"/>
      <w:bookmarkEnd w:id="747"/>
      <w:bookmarkEnd w:id="748"/>
      <w:bookmarkEnd w:id="749"/>
    </w:p>
    <w:p w14:paraId="150D6F25" w14:textId="77777777" w:rsidR="006A5594" w:rsidRPr="00215D3C" w:rsidRDefault="006A5594" w:rsidP="006A5594">
      <w:pPr>
        <w:pStyle w:val="Heading6"/>
      </w:pPr>
      <w:bookmarkStart w:id="750" w:name="_Toc20494429"/>
      <w:bookmarkStart w:id="751" w:name="_Toc26975452"/>
      <w:bookmarkStart w:id="752" w:name="_Toc35856325"/>
      <w:bookmarkStart w:id="753" w:name="_Toc44001181"/>
      <w:bookmarkStart w:id="754" w:name="_Toc51580780"/>
      <w:bookmarkStart w:id="755" w:name="_Toc52356043"/>
      <w:bookmarkStart w:id="756" w:name="_Toc55227613"/>
      <w:bookmarkStart w:id="757" w:name="_Toc105504774"/>
      <w:r>
        <w:t>11.2</w:t>
      </w:r>
      <w:r w:rsidRPr="00215D3C">
        <w:t>.1.1.</w:t>
      </w:r>
      <w:r w:rsidRPr="00215D3C">
        <w:rPr>
          <w:rFonts w:hint="eastAsia"/>
        </w:rPr>
        <w:t>5</w:t>
      </w:r>
      <w:r w:rsidRPr="00215D3C">
        <w:t>.1</w:t>
      </w:r>
      <w:r w:rsidRPr="00215D3C">
        <w:tab/>
        <w:t>Definition</w:t>
      </w:r>
      <w:bookmarkEnd w:id="750"/>
      <w:bookmarkEnd w:id="751"/>
      <w:bookmarkEnd w:id="752"/>
      <w:bookmarkEnd w:id="753"/>
      <w:bookmarkEnd w:id="754"/>
      <w:bookmarkEnd w:id="755"/>
      <w:bookmarkEnd w:id="756"/>
      <w:bookmarkEnd w:id="757"/>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8" w:name="_Toc20494430"/>
      <w:bookmarkStart w:id="759" w:name="_Toc26975453"/>
      <w:bookmarkStart w:id="760" w:name="_Toc35856326"/>
      <w:bookmarkStart w:id="761" w:name="_Toc44001182"/>
      <w:bookmarkStart w:id="762" w:name="_Toc51580781"/>
      <w:bookmarkStart w:id="763" w:name="_Toc52356044"/>
      <w:bookmarkStart w:id="764" w:name="_Toc55227614"/>
      <w:bookmarkStart w:id="765" w:name="_Toc105504775"/>
      <w:r>
        <w:t>11.2</w:t>
      </w:r>
      <w:r w:rsidRPr="00215D3C">
        <w:t>.1.1.</w:t>
      </w:r>
      <w:r w:rsidRPr="00215D3C">
        <w:rPr>
          <w:rFonts w:hint="eastAsia"/>
        </w:rPr>
        <w:t>5</w:t>
      </w:r>
      <w:r w:rsidRPr="00215D3C">
        <w:t>.2</w:t>
      </w:r>
      <w:r w:rsidRPr="00215D3C">
        <w:tab/>
        <w:t xml:space="preserve">Input </w:t>
      </w:r>
      <w:bookmarkEnd w:id="758"/>
      <w:bookmarkEnd w:id="759"/>
      <w:bookmarkEnd w:id="760"/>
      <w:r w:rsidR="00BD6C66">
        <w:t>p</w:t>
      </w:r>
      <w:r w:rsidR="00BD6C66" w:rsidRPr="00215D3C">
        <w:t>arameters</w:t>
      </w:r>
      <w:bookmarkEnd w:id="761"/>
      <w:bookmarkEnd w:id="762"/>
      <w:bookmarkEnd w:id="763"/>
      <w:bookmarkEnd w:id="764"/>
      <w:bookmarkEnd w:id="7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6" w:name="_Toc20494431"/>
      <w:bookmarkStart w:id="767" w:name="_Toc26975454"/>
      <w:bookmarkStart w:id="768" w:name="_Toc35856327"/>
      <w:bookmarkStart w:id="769" w:name="_Toc44001183"/>
      <w:bookmarkStart w:id="770" w:name="_Toc51580782"/>
      <w:bookmarkStart w:id="771" w:name="_Toc52356045"/>
      <w:bookmarkStart w:id="772" w:name="_Toc55227615"/>
      <w:bookmarkStart w:id="773" w:name="_Toc105504776"/>
      <w:r>
        <w:t>11.2</w:t>
      </w:r>
      <w:r w:rsidRPr="00215D3C">
        <w:t>.1.1.</w:t>
      </w:r>
      <w:r w:rsidRPr="00215D3C">
        <w:rPr>
          <w:rFonts w:hint="eastAsia"/>
        </w:rPr>
        <w:t>5</w:t>
      </w:r>
      <w:r w:rsidRPr="00215D3C">
        <w:t>.3</w:t>
      </w:r>
      <w:r w:rsidRPr="00215D3C">
        <w:tab/>
        <w:t>Triggering event</w:t>
      </w:r>
      <w:bookmarkEnd w:id="766"/>
      <w:bookmarkEnd w:id="767"/>
      <w:bookmarkEnd w:id="768"/>
      <w:bookmarkEnd w:id="769"/>
      <w:bookmarkEnd w:id="770"/>
      <w:bookmarkEnd w:id="771"/>
      <w:bookmarkEnd w:id="772"/>
      <w:bookmarkEnd w:id="773"/>
    </w:p>
    <w:p w14:paraId="0DBA8BA0" w14:textId="77777777" w:rsidR="006A5594" w:rsidRPr="00215D3C" w:rsidRDefault="006A5594" w:rsidP="006A5594">
      <w:pPr>
        <w:pStyle w:val="Heading7"/>
      </w:pPr>
      <w:bookmarkStart w:id="774" w:name="_Toc20494432"/>
      <w:bookmarkStart w:id="775" w:name="_Toc26975455"/>
      <w:bookmarkStart w:id="776" w:name="_Toc35856328"/>
      <w:bookmarkStart w:id="777" w:name="_Toc44001184"/>
      <w:bookmarkStart w:id="778" w:name="_Toc51580783"/>
      <w:bookmarkStart w:id="779" w:name="_Toc52356046"/>
      <w:bookmarkStart w:id="780" w:name="_Toc55227616"/>
      <w:bookmarkStart w:id="781" w:name="_Toc105504777"/>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4"/>
      <w:bookmarkEnd w:id="775"/>
      <w:bookmarkEnd w:id="776"/>
      <w:bookmarkEnd w:id="777"/>
      <w:bookmarkEnd w:id="778"/>
      <w:bookmarkEnd w:id="779"/>
      <w:bookmarkEnd w:id="780"/>
      <w:bookmarkEnd w:id="781"/>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2" w:name="_Toc20494433"/>
      <w:bookmarkStart w:id="783" w:name="_Toc26975456"/>
      <w:bookmarkStart w:id="784" w:name="_Toc35856329"/>
      <w:bookmarkStart w:id="785" w:name="_Toc44001185"/>
      <w:bookmarkStart w:id="786" w:name="_Toc51580784"/>
      <w:bookmarkStart w:id="787" w:name="_Toc52356047"/>
      <w:bookmarkStart w:id="788" w:name="_Toc55227617"/>
      <w:bookmarkStart w:id="789" w:name="_Toc105504778"/>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2"/>
      <w:bookmarkEnd w:id="783"/>
      <w:bookmarkEnd w:id="784"/>
      <w:bookmarkEnd w:id="785"/>
      <w:bookmarkEnd w:id="786"/>
      <w:bookmarkEnd w:id="787"/>
      <w:bookmarkEnd w:id="788"/>
      <w:bookmarkEnd w:id="789"/>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0" w:name="_Toc20494434"/>
      <w:bookmarkStart w:id="791" w:name="_Toc26975457"/>
      <w:bookmarkStart w:id="792" w:name="_Toc35856330"/>
      <w:bookmarkStart w:id="793" w:name="_Toc44001186"/>
      <w:bookmarkStart w:id="794" w:name="_Toc51580785"/>
      <w:bookmarkStart w:id="795" w:name="_Toc52356048"/>
      <w:bookmarkStart w:id="796" w:name="_Toc55227618"/>
      <w:bookmarkStart w:id="797" w:name="_Toc105504779"/>
      <w:r>
        <w:t>11.2</w:t>
      </w:r>
      <w:r w:rsidRPr="00215D3C">
        <w:t>.1.1.</w:t>
      </w:r>
      <w:r w:rsidRPr="00215D3C">
        <w:rPr>
          <w:rFonts w:hint="eastAsia"/>
        </w:rPr>
        <w:t>6</w:t>
      </w:r>
      <w:r w:rsidRPr="00215D3C">
        <w:tab/>
      </w:r>
      <w:r w:rsidRPr="001D11CC">
        <w:rPr>
          <w:rFonts w:cs="Arial"/>
        </w:rPr>
        <w:t>notifyAlarmListRebuilt</w:t>
      </w:r>
      <w:bookmarkEnd w:id="790"/>
      <w:bookmarkEnd w:id="791"/>
      <w:bookmarkEnd w:id="792"/>
      <w:bookmarkEnd w:id="793"/>
      <w:bookmarkEnd w:id="794"/>
      <w:bookmarkEnd w:id="795"/>
      <w:bookmarkEnd w:id="796"/>
      <w:bookmarkEnd w:id="797"/>
    </w:p>
    <w:p w14:paraId="79E4DE10" w14:textId="77777777" w:rsidR="006A5594" w:rsidRPr="00215D3C" w:rsidRDefault="006A5594" w:rsidP="006A5594">
      <w:pPr>
        <w:pStyle w:val="Heading6"/>
      </w:pPr>
      <w:bookmarkStart w:id="798" w:name="_Toc20494435"/>
      <w:bookmarkStart w:id="799" w:name="_Toc26975458"/>
      <w:bookmarkStart w:id="800" w:name="_Toc35856331"/>
      <w:bookmarkStart w:id="801" w:name="_Toc44001187"/>
      <w:bookmarkStart w:id="802" w:name="_Toc51580786"/>
      <w:bookmarkStart w:id="803" w:name="_Toc52356049"/>
      <w:bookmarkStart w:id="804" w:name="_Toc55227619"/>
      <w:bookmarkStart w:id="805" w:name="_Toc105504780"/>
      <w:r>
        <w:t>11.2</w:t>
      </w:r>
      <w:r w:rsidRPr="00215D3C">
        <w:t>.1.1.</w:t>
      </w:r>
      <w:r w:rsidRPr="00215D3C">
        <w:rPr>
          <w:rFonts w:hint="eastAsia"/>
        </w:rPr>
        <w:t>6</w:t>
      </w:r>
      <w:r w:rsidRPr="00215D3C">
        <w:t>.1</w:t>
      </w:r>
      <w:r w:rsidRPr="00215D3C">
        <w:tab/>
        <w:t>Definition</w:t>
      </w:r>
      <w:bookmarkEnd w:id="798"/>
      <w:bookmarkEnd w:id="799"/>
      <w:bookmarkEnd w:id="800"/>
      <w:bookmarkEnd w:id="801"/>
      <w:bookmarkEnd w:id="802"/>
      <w:bookmarkEnd w:id="803"/>
      <w:bookmarkEnd w:id="804"/>
      <w:bookmarkEnd w:id="805"/>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6" w:name="_Toc20494436"/>
      <w:bookmarkStart w:id="807" w:name="_Toc26975459"/>
      <w:bookmarkStart w:id="808" w:name="_Toc35856332"/>
      <w:bookmarkStart w:id="809" w:name="_Toc44001188"/>
      <w:bookmarkStart w:id="810" w:name="_Toc51580787"/>
      <w:bookmarkStart w:id="811" w:name="_Toc52356050"/>
      <w:bookmarkStart w:id="812" w:name="_Toc55227620"/>
      <w:bookmarkStart w:id="813" w:name="_Toc105504781"/>
      <w:r>
        <w:t>11.2</w:t>
      </w:r>
      <w:r w:rsidRPr="00215D3C">
        <w:t>.1.1.</w:t>
      </w:r>
      <w:r w:rsidRPr="00215D3C">
        <w:rPr>
          <w:rFonts w:hint="eastAsia"/>
        </w:rPr>
        <w:t>6</w:t>
      </w:r>
      <w:r w:rsidRPr="00215D3C">
        <w:t>.2</w:t>
      </w:r>
      <w:r w:rsidRPr="00215D3C">
        <w:tab/>
        <w:t xml:space="preserve">Input </w:t>
      </w:r>
      <w:bookmarkEnd w:id="806"/>
      <w:bookmarkEnd w:id="807"/>
      <w:bookmarkEnd w:id="808"/>
      <w:r w:rsidR="00D769CA">
        <w:t>p</w:t>
      </w:r>
      <w:r w:rsidR="00D769CA" w:rsidRPr="00215D3C">
        <w:t>arameters</w:t>
      </w:r>
      <w:bookmarkEnd w:id="809"/>
      <w:bookmarkEnd w:id="810"/>
      <w:bookmarkEnd w:id="811"/>
      <w:bookmarkEnd w:id="812"/>
      <w:bookmarkEnd w:id="8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4" w:name="_Toc20494437"/>
      <w:bookmarkStart w:id="815" w:name="_Toc26975460"/>
      <w:bookmarkStart w:id="816" w:name="_Toc35856333"/>
      <w:bookmarkStart w:id="817" w:name="_Toc44001189"/>
      <w:bookmarkStart w:id="818" w:name="_Toc51580788"/>
      <w:bookmarkStart w:id="819" w:name="_Toc52356051"/>
      <w:bookmarkStart w:id="820" w:name="_Toc55227621"/>
      <w:bookmarkStart w:id="821" w:name="_Toc105504782"/>
      <w:r>
        <w:lastRenderedPageBreak/>
        <w:t>11.2</w:t>
      </w:r>
      <w:r w:rsidRPr="00215D3C">
        <w:t>.1.1.</w:t>
      </w:r>
      <w:r w:rsidRPr="00215D3C">
        <w:rPr>
          <w:rFonts w:hint="eastAsia"/>
        </w:rPr>
        <w:t>6</w:t>
      </w:r>
      <w:r w:rsidRPr="00215D3C">
        <w:t>.3</w:t>
      </w:r>
      <w:r w:rsidRPr="00215D3C">
        <w:tab/>
      </w:r>
      <w:r w:rsidRPr="00215D3C">
        <w:rPr>
          <w:rFonts w:hint="eastAsia"/>
        </w:rPr>
        <w:t>Triggering event</w:t>
      </w:r>
      <w:bookmarkEnd w:id="814"/>
      <w:bookmarkEnd w:id="815"/>
      <w:bookmarkEnd w:id="816"/>
      <w:bookmarkEnd w:id="817"/>
      <w:bookmarkEnd w:id="818"/>
      <w:bookmarkEnd w:id="819"/>
      <w:bookmarkEnd w:id="820"/>
      <w:bookmarkEnd w:id="821"/>
    </w:p>
    <w:p w14:paraId="0B0E18F8" w14:textId="77777777" w:rsidR="006A5594" w:rsidRPr="00215D3C" w:rsidRDefault="006A5594" w:rsidP="006A5594">
      <w:pPr>
        <w:pStyle w:val="Heading7"/>
        <w:rPr>
          <w:lang w:eastAsia="zh-CN"/>
        </w:rPr>
      </w:pPr>
      <w:bookmarkStart w:id="822" w:name="_Toc20494438"/>
      <w:bookmarkStart w:id="823" w:name="_Toc26975461"/>
      <w:bookmarkStart w:id="824" w:name="_Toc35856334"/>
      <w:bookmarkStart w:id="825" w:name="_Toc44001190"/>
      <w:bookmarkStart w:id="826" w:name="_Toc51580789"/>
      <w:bookmarkStart w:id="827" w:name="_Toc52356052"/>
      <w:bookmarkStart w:id="828" w:name="_Toc55227622"/>
      <w:bookmarkStart w:id="829" w:name="_Toc105504783"/>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2"/>
      <w:bookmarkEnd w:id="823"/>
      <w:bookmarkEnd w:id="824"/>
      <w:bookmarkEnd w:id="825"/>
      <w:bookmarkEnd w:id="826"/>
      <w:bookmarkEnd w:id="827"/>
      <w:bookmarkEnd w:id="828"/>
      <w:bookmarkEnd w:id="829"/>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0" w:name="_Toc20494439"/>
      <w:bookmarkStart w:id="831" w:name="_Toc26975462"/>
      <w:bookmarkStart w:id="832" w:name="_Toc35856335"/>
      <w:bookmarkStart w:id="833" w:name="_Toc44001191"/>
      <w:bookmarkStart w:id="834" w:name="_Toc51580790"/>
      <w:bookmarkStart w:id="835" w:name="_Toc52356053"/>
      <w:bookmarkStart w:id="836" w:name="_Toc55227623"/>
    </w:p>
    <w:p w14:paraId="2790D850" w14:textId="77777777" w:rsidR="006A5594" w:rsidRPr="00215D3C" w:rsidRDefault="006A5594" w:rsidP="006A5594">
      <w:pPr>
        <w:pStyle w:val="Heading7"/>
        <w:rPr>
          <w:lang w:eastAsia="zh-CN"/>
        </w:rPr>
      </w:pPr>
      <w:bookmarkStart w:id="837" w:name="_Toc105504784"/>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0"/>
      <w:bookmarkEnd w:id="831"/>
      <w:bookmarkEnd w:id="832"/>
      <w:bookmarkEnd w:id="833"/>
      <w:bookmarkEnd w:id="834"/>
      <w:bookmarkEnd w:id="835"/>
      <w:bookmarkEnd w:id="836"/>
      <w:bookmarkEnd w:id="837"/>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8" w:name="_Toc20494440"/>
      <w:bookmarkStart w:id="839" w:name="_Toc26975463"/>
      <w:bookmarkStart w:id="840" w:name="_Toc35856336"/>
      <w:bookmarkStart w:id="841" w:name="_Toc44001192"/>
      <w:bookmarkStart w:id="842" w:name="_Toc51580791"/>
      <w:bookmarkStart w:id="843" w:name="_Toc52356054"/>
      <w:bookmarkStart w:id="844" w:name="_Toc55227624"/>
      <w:bookmarkStart w:id="845" w:name="_Toc105504785"/>
      <w:r>
        <w:t>11.2</w:t>
      </w:r>
      <w:r w:rsidRPr="00215D3C">
        <w:t>.1.1.</w:t>
      </w:r>
      <w:r w:rsidRPr="00215D3C">
        <w:rPr>
          <w:rFonts w:hint="eastAsia"/>
        </w:rPr>
        <w:t>7</w:t>
      </w:r>
      <w:r w:rsidRPr="00215D3C">
        <w:tab/>
      </w:r>
      <w:r w:rsidRPr="001D11CC">
        <w:rPr>
          <w:rFonts w:cs="Arial"/>
        </w:rPr>
        <w:t>notifyCorrelatedNotificationChanged</w:t>
      </w:r>
      <w:bookmarkEnd w:id="838"/>
      <w:bookmarkEnd w:id="839"/>
      <w:bookmarkEnd w:id="840"/>
      <w:bookmarkEnd w:id="841"/>
      <w:bookmarkEnd w:id="842"/>
      <w:bookmarkEnd w:id="843"/>
      <w:bookmarkEnd w:id="844"/>
      <w:bookmarkEnd w:id="845"/>
    </w:p>
    <w:p w14:paraId="01D0BCAA" w14:textId="77777777" w:rsidR="006A5594" w:rsidRPr="00215D3C" w:rsidRDefault="006A5594" w:rsidP="006A5594">
      <w:pPr>
        <w:pStyle w:val="Heading6"/>
      </w:pPr>
      <w:bookmarkStart w:id="846" w:name="_Toc20494441"/>
      <w:bookmarkStart w:id="847" w:name="_Toc26975464"/>
      <w:bookmarkStart w:id="848" w:name="_Toc35856337"/>
      <w:bookmarkStart w:id="849" w:name="_Toc44001193"/>
      <w:bookmarkStart w:id="850" w:name="_Toc51580792"/>
      <w:bookmarkStart w:id="851" w:name="_Toc52356055"/>
      <w:bookmarkStart w:id="852" w:name="_Toc55227625"/>
      <w:bookmarkStart w:id="853" w:name="_Toc105504786"/>
      <w:r>
        <w:t>11.2</w:t>
      </w:r>
      <w:r w:rsidRPr="00215D3C">
        <w:t>.1.1.</w:t>
      </w:r>
      <w:r w:rsidRPr="00215D3C">
        <w:rPr>
          <w:rFonts w:hint="eastAsia"/>
        </w:rPr>
        <w:t>7</w:t>
      </w:r>
      <w:r w:rsidRPr="00215D3C">
        <w:t>.1</w:t>
      </w:r>
      <w:r w:rsidRPr="00215D3C">
        <w:tab/>
        <w:t>Definition</w:t>
      </w:r>
      <w:bookmarkEnd w:id="846"/>
      <w:bookmarkEnd w:id="847"/>
      <w:bookmarkEnd w:id="848"/>
      <w:bookmarkEnd w:id="849"/>
      <w:bookmarkEnd w:id="850"/>
      <w:bookmarkEnd w:id="851"/>
      <w:bookmarkEnd w:id="852"/>
      <w:bookmarkEnd w:id="853"/>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4" w:name="_Toc20494442"/>
      <w:bookmarkStart w:id="855" w:name="_Toc26975465"/>
      <w:bookmarkStart w:id="856" w:name="_Toc35856338"/>
      <w:bookmarkStart w:id="857" w:name="_Toc44001194"/>
      <w:bookmarkStart w:id="858" w:name="_Toc51580793"/>
      <w:bookmarkStart w:id="859" w:name="_Toc52356056"/>
      <w:bookmarkStart w:id="860" w:name="_Toc55227626"/>
      <w:bookmarkStart w:id="861" w:name="_Toc105504787"/>
      <w:r>
        <w:t>11.2</w:t>
      </w:r>
      <w:r w:rsidRPr="00215D3C">
        <w:t>.1.1.</w:t>
      </w:r>
      <w:r w:rsidRPr="00215D3C">
        <w:rPr>
          <w:rFonts w:hint="eastAsia"/>
        </w:rPr>
        <w:t>7</w:t>
      </w:r>
      <w:r w:rsidRPr="00215D3C">
        <w:t>.2</w:t>
      </w:r>
      <w:r w:rsidRPr="00215D3C">
        <w:tab/>
        <w:t xml:space="preserve">Input </w:t>
      </w:r>
      <w:bookmarkEnd w:id="854"/>
      <w:bookmarkEnd w:id="855"/>
      <w:bookmarkEnd w:id="856"/>
      <w:r w:rsidR="00442303">
        <w:t>p</w:t>
      </w:r>
      <w:r w:rsidR="00442303" w:rsidRPr="00215D3C">
        <w:t>arameters</w:t>
      </w:r>
      <w:bookmarkEnd w:id="857"/>
      <w:bookmarkEnd w:id="858"/>
      <w:bookmarkEnd w:id="859"/>
      <w:bookmarkEnd w:id="860"/>
      <w:bookmarkEnd w:id="8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2" w:name="_Toc20494443"/>
      <w:bookmarkStart w:id="863" w:name="_Toc26975466"/>
      <w:bookmarkStart w:id="864" w:name="_Toc35856339"/>
      <w:bookmarkStart w:id="865" w:name="_Toc44001195"/>
      <w:bookmarkStart w:id="866" w:name="_Toc51580794"/>
      <w:bookmarkStart w:id="867" w:name="_Toc52356057"/>
      <w:bookmarkStart w:id="868" w:name="_Toc55227627"/>
      <w:bookmarkStart w:id="869" w:name="_Toc105504788"/>
      <w:r>
        <w:t>11.2</w:t>
      </w:r>
      <w:r w:rsidRPr="00215D3C">
        <w:t>.1.1.</w:t>
      </w:r>
      <w:r w:rsidRPr="00215D3C">
        <w:rPr>
          <w:rFonts w:hint="eastAsia"/>
        </w:rPr>
        <w:t>7</w:t>
      </w:r>
      <w:r w:rsidRPr="00215D3C">
        <w:t>.3</w:t>
      </w:r>
      <w:r w:rsidRPr="00215D3C">
        <w:tab/>
        <w:t>Triggering event</w:t>
      </w:r>
      <w:bookmarkEnd w:id="862"/>
      <w:bookmarkEnd w:id="863"/>
      <w:bookmarkEnd w:id="864"/>
      <w:bookmarkEnd w:id="865"/>
      <w:bookmarkEnd w:id="866"/>
      <w:bookmarkEnd w:id="867"/>
      <w:bookmarkEnd w:id="868"/>
      <w:bookmarkEnd w:id="869"/>
    </w:p>
    <w:p w14:paraId="404CDC89" w14:textId="77777777" w:rsidR="006A5594" w:rsidRPr="00215D3C" w:rsidRDefault="006A5594" w:rsidP="006A5594">
      <w:pPr>
        <w:pStyle w:val="Heading7"/>
      </w:pPr>
      <w:bookmarkStart w:id="870" w:name="_Toc20494444"/>
      <w:bookmarkStart w:id="871" w:name="_Toc26975467"/>
      <w:bookmarkStart w:id="872" w:name="_Toc35856340"/>
      <w:bookmarkStart w:id="873" w:name="_Toc44001196"/>
      <w:bookmarkStart w:id="874" w:name="_Toc51580795"/>
      <w:bookmarkStart w:id="875" w:name="_Toc52356058"/>
      <w:bookmarkStart w:id="876" w:name="_Toc55227628"/>
      <w:bookmarkStart w:id="877" w:name="_Toc105504789"/>
      <w:r>
        <w:t>11.2</w:t>
      </w:r>
      <w:r w:rsidRPr="00215D3C">
        <w:t>.1.1</w:t>
      </w:r>
      <w:r w:rsidRPr="00215D3C">
        <w:rPr>
          <w:rFonts w:hint="eastAsia"/>
        </w:rPr>
        <w:t>.7</w:t>
      </w:r>
      <w:r w:rsidRPr="00215D3C">
        <w:t>.3.1</w:t>
      </w:r>
      <w:r w:rsidRPr="00215D3C">
        <w:tab/>
        <w:t>From-state</w:t>
      </w:r>
      <w:bookmarkEnd w:id="870"/>
      <w:bookmarkEnd w:id="871"/>
      <w:bookmarkEnd w:id="872"/>
      <w:bookmarkEnd w:id="873"/>
      <w:bookmarkEnd w:id="874"/>
      <w:bookmarkEnd w:id="875"/>
      <w:bookmarkEnd w:id="876"/>
      <w:bookmarkEnd w:id="877"/>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8" w:name="_Toc20494445"/>
      <w:bookmarkStart w:id="879" w:name="_Toc26975468"/>
      <w:bookmarkStart w:id="880" w:name="_Toc35856341"/>
      <w:bookmarkStart w:id="881" w:name="_Toc44001197"/>
      <w:bookmarkStart w:id="882" w:name="_Toc51580796"/>
      <w:bookmarkStart w:id="883" w:name="_Toc52356059"/>
      <w:bookmarkStart w:id="884" w:name="_Toc55227629"/>
      <w:bookmarkStart w:id="885" w:name="_Toc105504790"/>
      <w:r>
        <w:lastRenderedPageBreak/>
        <w:t>11.2</w:t>
      </w:r>
      <w:r w:rsidRPr="00215D3C">
        <w:t>.1.1</w:t>
      </w:r>
      <w:r w:rsidRPr="00215D3C">
        <w:rPr>
          <w:rFonts w:hint="eastAsia"/>
        </w:rPr>
        <w:t>.7</w:t>
      </w:r>
      <w:r w:rsidRPr="00215D3C">
        <w:t>.3.2</w:t>
      </w:r>
      <w:r w:rsidRPr="00215D3C">
        <w:tab/>
        <w:t>To-state</w:t>
      </w:r>
      <w:bookmarkEnd w:id="878"/>
      <w:bookmarkEnd w:id="879"/>
      <w:bookmarkEnd w:id="880"/>
      <w:bookmarkEnd w:id="881"/>
      <w:bookmarkEnd w:id="882"/>
      <w:bookmarkEnd w:id="883"/>
      <w:bookmarkEnd w:id="884"/>
      <w:bookmarkEnd w:id="885"/>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6" w:name="_Toc20494446"/>
      <w:bookmarkStart w:id="887" w:name="_Toc26975469"/>
      <w:bookmarkStart w:id="888" w:name="_Toc35856342"/>
      <w:bookmarkStart w:id="889" w:name="_Toc44001198"/>
      <w:bookmarkStart w:id="890" w:name="_Toc51580797"/>
      <w:bookmarkStart w:id="891" w:name="_Toc52356060"/>
      <w:bookmarkStart w:id="892" w:name="_Toc55227630"/>
      <w:bookmarkStart w:id="893" w:name="_Toc105504791"/>
      <w:r>
        <w:t>11.2.1.1.8</w:t>
      </w:r>
      <w:r>
        <w:tab/>
        <w:t>getAlarmCount</w:t>
      </w:r>
      <w:bookmarkEnd w:id="886"/>
      <w:bookmarkEnd w:id="887"/>
      <w:bookmarkEnd w:id="888"/>
      <w:bookmarkEnd w:id="889"/>
      <w:bookmarkEnd w:id="890"/>
      <w:bookmarkEnd w:id="891"/>
      <w:bookmarkEnd w:id="892"/>
      <w:bookmarkEnd w:id="893"/>
    </w:p>
    <w:p w14:paraId="41FBA56D" w14:textId="77777777" w:rsidR="006A5594" w:rsidRDefault="006A5594" w:rsidP="006A5594">
      <w:pPr>
        <w:pStyle w:val="Heading6"/>
      </w:pPr>
      <w:bookmarkStart w:id="894" w:name="_Toc20494447"/>
      <w:bookmarkStart w:id="895" w:name="_Toc26975470"/>
      <w:bookmarkStart w:id="896" w:name="_Toc35856343"/>
      <w:bookmarkStart w:id="897" w:name="_Toc44001199"/>
      <w:bookmarkStart w:id="898" w:name="_Toc51580798"/>
      <w:bookmarkStart w:id="899" w:name="_Toc52356061"/>
      <w:bookmarkStart w:id="900" w:name="_Toc55227631"/>
      <w:bookmarkStart w:id="901" w:name="_Toc105504792"/>
      <w:r>
        <w:t>11.2.1.1.8.1</w:t>
      </w:r>
      <w:r>
        <w:tab/>
        <w:t>Definition</w:t>
      </w:r>
      <w:bookmarkEnd w:id="894"/>
      <w:bookmarkEnd w:id="895"/>
      <w:bookmarkEnd w:id="896"/>
      <w:bookmarkEnd w:id="897"/>
      <w:bookmarkEnd w:id="898"/>
      <w:bookmarkEnd w:id="899"/>
      <w:bookmarkEnd w:id="900"/>
      <w:bookmarkEnd w:id="901"/>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2" w:name="_Toc20494448"/>
      <w:bookmarkStart w:id="903" w:name="_Toc26975471"/>
      <w:bookmarkStart w:id="904" w:name="_Toc35856344"/>
      <w:bookmarkStart w:id="905" w:name="_Toc44001200"/>
      <w:bookmarkStart w:id="906" w:name="_Toc51580799"/>
      <w:bookmarkStart w:id="907" w:name="_Toc52356062"/>
      <w:bookmarkStart w:id="908" w:name="_Toc55227632"/>
      <w:bookmarkStart w:id="909" w:name="_Toc105504793"/>
      <w:r>
        <w:t>11.2.1.1.8.2</w:t>
      </w:r>
      <w:r>
        <w:tab/>
        <w:t xml:space="preserve">Input </w:t>
      </w:r>
      <w:bookmarkEnd w:id="902"/>
      <w:bookmarkEnd w:id="903"/>
      <w:bookmarkEnd w:id="904"/>
      <w:r w:rsidR="007F78D8">
        <w:t>parameters</w:t>
      </w:r>
      <w:bookmarkEnd w:id="905"/>
      <w:bookmarkEnd w:id="906"/>
      <w:bookmarkEnd w:id="907"/>
      <w:bookmarkEnd w:id="908"/>
      <w:bookmarkEnd w:id="9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0" w:name="_Toc20494449"/>
      <w:bookmarkStart w:id="911" w:name="_Toc26975472"/>
      <w:bookmarkStart w:id="912" w:name="_Toc35856345"/>
      <w:bookmarkStart w:id="913" w:name="_Toc44001201"/>
      <w:bookmarkStart w:id="914" w:name="_Toc51580800"/>
      <w:bookmarkStart w:id="915" w:name="_Toc52356063"/>
      <w:bookmarkStart w:id="916" w:name="_Toc55227633"/>
      <w:bookmarkStart w:id="917" w:name="_Toc105504794"/>
      <w:r>
        <w:lastRenderedPageBreak/>
        <w:t>11.2.1.1.8.3</w:t>
      </w:r>
      <w:r>
        <w:tab/>
        <w:t xml:space="preserve">Output </w:t>
      </w:r>
      <w:bookmarkEnd w:id="910"/>
      <w:bookmarkEnd w:id="911"/>
      <w:bookmarkEnd w:id="912"/>
      <w:r w:rsidR="007F78D8">
        <w:t>parameters</w:t>
      </w:r>
      <w:bookmarkEnd w:id="913"/>
      <w:bookmarkEnd w:id="914"/>
      <w:bookmarkEnd w:id="915"/>
      <w:bookmarkEnd w:id="916"/>
      <w:bookmarkEnd w:id="9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8" w:name="_Toc20494450"/>
      <w:bookmarkStart w:id="919" w:name="_Toc26975473"/>
      <w:bookmarkStart w:id="920" w:name="_Toc35856346"/>
      <w:bookmarkStart w:id="921" w:name="_Toc44001202"/>
      <w:bookmarkStart w:id="922" w:name="_Toc51580801"/>
      <w:bookmarkStart w:id="923" w:name="_Toc52356064"/>
      <w:bookmarkStart w:id="924" w:name="_Toc55227634"/>
      <w:bookmarkStart w:id="925" w:name="_Toc105504795"/>
      <w:r>
        <w:t>11.2.1.1.8.4</w:t>
      </w:r>
      <w:r>
        <w:tab/>
        <w:t>Pre-condition</w:t>
      </w:r>
      <w:bookmarkEnd w:id="918"/>
      <w:bookmarkEnd w:id="919"/>
      <w:bookmarkEnd w:id="920"/>
      <w:bookmarkEnd w:id="921"/>
      <w:bookmarkEnd w:id="922"/>
      <w:bookmarkEnd w:id="923"/>
      <w:bookmarkEnd w:id="924"/>
      <w:bookmarkEnd w:id="925"/>
    </w:p>
    <w:p w14:paraId="3D2F21C9" w14:textId="77777777" w:rsidR="006A5594" w:rsidRDefault="006A5594" w:rsidP="006A5594">
      <w:r>
        <w:t>There are no pre-conditions.</w:t>
      </w:r>
    </w:p>
    <w:p w14:paraId="542FF568" w14:textId="77777777" w:rsidR="006A5594" w:rsidRDefault="006A5594" w:rsidP="006A5594">
      <w:pPr>
        <w:pStyle w:val="Heading6"/>
      </w:pPr>
      <w:bookmarkStart w:id="926" w:name="_Toc20494451"/>
      <w:bookmarkStart w:id="927" w:name="_Toc26975474"/>
      <w:bookmarkStart w:id="928" w:name="_Toc35856347"/>
      <w:bookmarkStart w:id="929" w:name="_Toc44001203"/>
      <w:bookmarkStart w:id="930" w:name="_Toc51580802"/>
      <w:bookmarkStart w:id="931" w:name="_Toc52356065"/>
      <w:bookmarkStart w:id="932" w:name="_Toc55227635"/>
      <w:bookmarkStart w:id="933" w:name="_Toc105504796"/>
      <w:r>
        <w:t>11.2.1.1.8.5</w:t>
      </w:r>
      <w:r>
        <w:tab/>
        <w:t>Post-condition</w:t>
      </w:r>
      <w:bookmarkEnd w:id="926"/>
      <w:bookmarkEnd w:id="927"/>
      <w:bookmarkEnd w:id="928"/>
      <w:bookmarkEnd w:id="929"/>
      <w:bookmarkEnd w:id="930"/>
      <w:bookmarkEnd w:id="931"/>
      <w:bookmarkEnd w:id="932"/>
      <w:bookmarkEnd w:id="933"/>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4" w:name="_Toc20494452"/>
      <w:bookmarkStart w:id="935" w:name="_Toc26975475"/>
      <w:bookmarkStart w:id="936" w:name="_Toc35856348"/>
      <w:bookmarkStart w:id="937" w:name="_Toc44001204"/>
      <w:bookmarkStart w:id="938" w:name="_Toc51580803"/>
      <w:bookmarkStart w:id="939" w:name="_Toc52356066"/>
      <w:bookmarkStart w:id="940" w:name="_Toc55227636"/>
      <w:bookmarkStart w:id="941" w:name="_Toc105504797"/>
      <w:r>
        <w:t>11.2.1.1.8.6</w:t>
      </w:r>
      <w:r>
        <w:tab/>
        <w:t>Exceptions</w:t>
      </w:r>
      <w:bookmarkEnd w:id="934"/>
      <w:bookmarkEnd w:id="935"/>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2" w:name="_Toc26975476"/>
      <w:bookmarkStart w:id="943" w:name="_Toc35856349"/>
      <w:bookmarkStart w:id="944" w:name="_Toc44001205"/>
      <w:bookmarkStart w:id="945" w:name="_Toc51580804"/>
      <w:bookmarkStart w:id="946" w:name="_Toc52356067"/>
      <w:bookmarkStart w:id="947" w:name="_Toc55227637"/>
      <w:bookmarkStart w:id="948" w:name="_Toc105504798"/>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2"/>
      <w:bookmarkEnd w:id="943"/>
      <w:bookmarkEnd w:id="944"/>
      <w:bookmarkEnd w:id="945"/>
      <w:bookmarkEnd w:id="946"/>
      <w:bookmarkEnd w:id="947"/>
      <w:bookmarkEnd w:id="948"/>
    </w:p>
    <w:p w14:paraId="38DE97C2" w14:textId="77777777" w:rsidR="00F27E3D" w:rsidRDefault="00F27E3D" w:rsidP="00F27E3D">
      <w:pPr>
        <w:pStyle w:val="Heading6"/>
        <w:rPr>
          <w:lang w:eastAsia="zh-CN"/>
        </w:rPr>
      </w:pPr>
      <w:bookmarkStart w:id="949" w:name="_Toc26975477"/>
      <w:bookmarkStart w:id="950" w:name="_Toc35856350"/>
      <w:bookmarkStart w:id="951" w:name="_Toc44001206"/>
      <w:bookmarkStart w:id="952" w:name="_Toc51580805"/>
      <w:bookmarkStart w:id="953" w:name="_Toc52356068"/>
      <w:bookmarkStart w:id="954" w:name="_Toc55227638"/>
      <w:bookmarkStart w:id="955" w:name="_Toc105504799"/>
      <w:r>
        <w:rPr>
          <w:lang w:eastAsia="zh-CN"/>
        </w:rPr>
        <w:t>11.2.1.1.9.1</w:t>
      </w:r>
      <w:r>
        <w:rPr>
          <w:lang w:eastAsia="zh-CN"/>
        </w:rPr>
        <w:tab/>
        <w:t>Definition</w:t>
      </w:r>
      <w:bookmarkEnd w:id="949"/>
      <w:bookmarkEnd w:id="950"/>
      <w:bookmarkEnd w:id="951"/>
      <w:bookmarkEnd w:id="952"/>
      <w:bookmarkEnd w:id="953"/>
      <w:bookmarkEnd w:id="954"/>
      <w:bookmarkEnd w:id="955"/>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6" w:name="_Toc26975478"/>
      <w:bookmarkStart w:id="957" w:name="_Toc35856351"/>
      <w:bookmarkStart w:id="958" w:name="_Toc44001207"/>
      <w:bookmarkStart w:id="959" w:name="_Toc51580806"/>
      <w:bookmarkStart w:id="960" w:name="_Toc52356069"/>
      <w:bookmarkStart w:id="961" w:name="_Toc55227639"/>
      <w:bookmarkStart w:id="962" w:name="_Toc105504800"/>
      <w:r>
        <w:rPr>
          <w:rFonts w:hint="eastAsia"/>
          <w:lang w:eastAsia="zh-CN"/>
        </w:rPr>
        <w:lastRenderedPageBreak/>
        <w:t>1</w:t>
      </w:r>
      <w:r>
        <w:rPr>
          <w:lang w:eastAsia="zh-CN"/>
        </w:rPr>
        <w:t>1.2.1.1.9.2</w:t>
      </w:r>
      <w:r>
        <w:rPr>
          <w:lang w:eastAsia="zh-CN"/>
        </w:rPr>
        <w:tab/>
        <w:t xml:space="preserve">Input </w:t>
      </w:r>
      <w:bookmarkEnd w:id="956"/>
      <w:bookmarkEnd w:id="957"/>
      <w:r w:rsidR="007F78D8">
        <w:rPr>
          <w:lang w:eastAsia="zh-CN"/>
        </w:rPr>
        <w:t>parameters</w:t>
      </w:r>
      <w:bookmarkEnd w:id="958"/>
      <w:bookmarkEnd w:id="959"/>
      <w:bookmarkEnd w:id="960"/>
      <w:bookmarkEnd w:id="961"/>
      <w:bookmarkEnd w:id="9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3" w:name="_Toc26975479"/>
      <w:bookmarkStart w:id="964" w:name="_Toc35856352"/>
      <w:bookmarkStart w:id="965" w:name="_Toc44001208"/>
      <w:bookmarkStart w:id="966" w:name="_Toc51580807"/>
      <w:bookmarkStart w:id="967" w:name="_Toc52356070"/>
      <w:bookmarkStart w:id="968" w:name="_Toc55227640"/>
      <w:bookmarkStart w:id="969" w:name="_Toc105504801"/>
      <w:r>
        <w:rPr>
          <w:rFonts w:hint="eastAsia"/>
          <w:lang w:eastAsia="zh-CN"/>
        </w:rPr>
        <w:t>1</w:t>
      </w:r>
      <w:r>
        <w:rPr>
          <w:lang w:eastAsia="zh-CN"/>
        </w:rPr>
        <w:t>1.2.1.1.9.3</w:t>
      </w:r>
      <w:r>
        <w:rPr>
          <w:lang w:eastAsia="zh-CN"/>
        </w:rPr>
        <w:tab/>
        <w:t>Output Parameters</w:t>
      </w:r>
      <w:bookmarkEnd w:id="963"/>
      <w:bookmarkEnd w:id="964"/>
      <w:bookmarkEnd w:id="965"/>
      <w:bookmarkEnd w:id="966"/>
      <w:bookmarkEnd w:id="967"/>
      <w:bookmarkEnd w:id="968"/>
      <w:bookmarkEnd w:id="9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0" w:name="_Toc20494453"/>
      <w:bookmarkStart w:id="971" w:name="_Toc26975480"/>
      <w:bookmarkStart w:id="972" w:name="_Toc35856353"/>
      <w:bookmarkStart w:id="973" w:name="_Toc44001209"/>
      <w:bookmarkStart w:id="974" w:name="_Toc51580808"/>
      <w:bookmarkStart w:id="975" w:name="_Toc52356071"/>
      <w:bookmarkStart w:id="976" w:name="_Toc55227641"/>
      <w:bookmarkStart w:id="977" w:name="_Toc105504802"/>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0"/>
      <w:bookmarkEnd w:id="971"/>
      <w:bookmarkEnd w:id="972"/>
      <w:bookmarkEnd w:id="973"/>
      <w:bookmarkEnd w:id="974"/>
      <w:bookmarkEnd w:id="975"/>
      <w:bookmarkEnd w:id="976"/>
      <w:bookmarkEnd w:id="977"/>
    </w:p>
    <w:p w14:paraId="74261DE7" w14:textId="77777777" w:rsidR="006A5594" w:rsidRPr="00215D3C" w:rsidRDefault="006A5594" w:rsidP="006A5594">
      <w:pPr>
        <w:pStyle w:val="Heading5"/>
      </w:pPr>
      <w:bookmarkStart w:id="978" w:name="_Toc20494454"/>
      <w:bookmarkStart w:id="979" w:name="_Toc26975481"/>
      <w:bookmarkStart w:id="980" w:name="_Toc35856354"/>
      <w:bookmarkStart w:id="981" w:name="_Toc44001210"/>
      <w:bookmarkStart w:id="982" w:name="_Toc51580809"/>
      <w:bookmarkStart w:id="983" w:name="_Toc52356072"/>
      <w:bookmarkStart w:id="984" w:name="_Toc55227642"/>
      <w:bookmarkStart w:id="985" w:name="_Toc105504803"/>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8"/>
      <w:bookmarkEnd w:id="979"/>
      <w:bookmarkEnd w:id="980"/>
      <w:bookmarkEnd w:id="981"/>
      <w:bookmarkEnd w:id="982"/>
      <w:bookmarkEnd w:id="983"/>
      <w:bookmarkEnd w:id="984"/>
      <w:bookmarkEnd w:id="985"/>
    </w:p>
    <w:p w14:paraId="7556143C" w14:textId="77777777" w:rsidR="006A5594" w:rsidRPr="00215D3C" w:rsidRDefault="006A5594" w:rsidP="006A5594">
      <w:pPr>
        <w:pStyle w:val="Heading6"/>
      </w:pPr>
      <w:bookmarkStart w:id="986" w:name="_Toc20494455"/>
      <w:bookmarkStart w:id="987" w:name="_Toc26975482"/>
      <w:bookmarkStart w:id="988" w:name="_Toc35856355"/>
      <w:bookmarkStart w:id="989" w:name="_Toc44001211"/>
      <w:bookmarkStart w:id="990" w:name="_Toc51580810"/>
      <w:bookmarkStart w:id="991" w:name="_Toc52356073"/>
      <w:bookmarkStart w:id="992" w:name="_Toc55227643"/>
      <w:bookmarkStart w:id="993" w:name="_Toc105504804"/>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6"/>
      <w:bookmarkEnd w:id="987"/>
      <w:bookmarkEnd w:id="988"/>
      <w:bookmarkEnd w:id="989"/>
      <w:bookmarkEnd w:id="990"/>
      <w:bookmarkEnd w:id="991"/>
      <w:bookmarkEnd w:id="992"/>
      <w:bookmarkEnd w:id="993"/>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4" w:name="_Toc20494456"/>
      <w:bookmarkStart w:id="995" w:name="_Toc26975483"/>
      <w:bookmarkStart w:id="996" w:name="_Toc35856356"/>
      <w:bookmarkStart w:id="997" w:name="_Toc44001212"/>
      <w:bookmarkStart w:id="998" w:name="_Toc51580811"/>
      <w:bookmarkStart w:id="999" w:name="_Toc52356074"/>
      <w:bookmarkStart w:id="1000" w:name="_Toc55227644"/>
      <w:bookmarkStart w:id="1001" w:name="_Toc105504805"/>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4"/>
      <w:bookmarkEnd w:id="995"/>
      <w:bookmarkEnd w:id="996"/>
      <w:r w:rsidR="009150EA">
        <w:t>p</w:t>
      </w:r>
      <w:r w:rsidR="009150EA" w:rsidRPr="00215D3C">
        <w:t>arameters</w:t>
      </w:r>
      <w:bookmarkEnd w:id="997"/>
      <w:bookmarkEnd w:id="998"/>
      <w:bookmarkEnd w:id="999"/>
      <w:bookmarkEnd w:id="1000"/>
      <w:bookmarkEnd w:id="10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2" w:name="_Toc20494457"/>
      <w:bookmarkStart w:id="1003" w:name="_Toc26975484"/>
      <w:bookmarkStart w:id="1004" w:name="_Toc35856357"/>
      <w:bookmarkStart w:id="1005" w:name="_Toc44001213"/>
      <w:bookmarkStart w:id="1006" w:name="_Toc51580812"/>
      <w:bookmarkStart w:id="1007" w:name="_Toc52356075"/>
      <w:bookmarkStart w:id="1008" w:name="_Toc55227645"/>
      <w:bookmarkStart w:id="1009" w:name="_Toc105504806"/>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2"/>
      <w:bookmarkEnd w:id="1003"/>
      <w:bookmarkEnd w:id="1004"/>
      <w:r w:rsidR="00900EDB">
        <w:t>p</w:t>
      </w:r>
      <w:r w:rsidR="00900EDB" w:rsidRPr="00215D3C">
        <w:t>arameters</w:t>
      </w:r>
      <w:bookmarkEnd w:id="1005"/>
      <w:bookmarkEnd w:id="1006"/>
      <w:bookmarkEnd w:id="1007"/>
      <w:bookmarkEnd w:id="1008"/>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0" w:name="_Toc20494458"/>
      <w:bookmarkStart w:id="1011" w:name="_Toc26975485"/>
      <w:bookmarkStart w:id="1012" w:name="_Toc35856358"/>
      <w:bookmarkStart w:id="1013" w:name="_Toc44001214"/>
      <w:bookmarkStart w:id="1014" w:name="_Toc51580813"/>
      <w:bookmarkStart w:id="1015" w:name="_Toc52356076"/>
      <w:bookmarkStart w:id="1016" w:name="_Toc55227646"/>
      <w:bookmarkStart w:id="1017" w:name="_Toc105504807"/>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0"/>
      <w:bookmarkEnd w:id="1011"/>
      <w:bookmarkEnd w:id="1012"/>
      <w:r w:rsidR="00EF1893">
        <w:t>c</w:t>
      </w:r>
      <w:r w:rsidR="00EF1893" w:rsidRPr="00215D3C">
        <w:t>onstraints</w:t>
      </w:r>
      <w:bookmarkEnd w:id="1013"/>
      <w:bookmarkEnd w:id="1014"/>
      <w:bookmarkEnd w:id="1015"/>
      <w:bookmarkEnd w:id="1016"/>
      <w:bookmarkEnd w:id="10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0D86D5B5" w:rsidR="006A5594" w:rsidRPr="00215D3C" w:rsidRDefault="006A5594" w:rsidP="006A5594">
      <w:pPr>
        <w:pStyle w:val="Heading5"/>
      </w:pPr>
      <w:bookmarkStart w:id="1018" w:name="_Toc20494459"/>
      <w:bookmarkStart w:id="1019" w:name="_Toc26975486"/>
      <w:bookmarkStart w:id="1020" w:name="_Toc35856359"/>
      <w:bookmarkStart w:id="1021" w:name="_Toc44001215"/>
      <w:bookmarkStart w:id="1022" w:name="_Toc51580814"/>
      <w:bookmarkStart w:id="1023" w:name="_Toc52356077"/>
      <w:bookmarkStart w:id="1024" w:name="_Toc55227647"/>
      <w:bookmarkStart w:id="1025" w:name="_Toc105504808"/>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18"/>
      <w:bookmarkEnd w:id="1019"/>
      <w:bookmarkEnd w:id="1020"/>
      <w:bookmarkEnd w:id="1021"/>
      <w:bookmarkEnd w:id="1022"/>
      <w:bookmarkEnd w:id="1023"/>
      <w:bookmarkEnd w:id="1024"/>
      <w:bookmarkEnd w:id="1025"/>
    </w:p>
    <w:p w14:paraId="076161F0" w14:textId="77777777" w:rsidR="006A5594" w:rsidRPr="00215D3C" w:rsidRDefault="006A5594" w:rsidP="006A5594">
      <w:pPr>
        <w:pStyle w:val="Heading6"/>
      </w:pPr>
      <w:bookmarkStart w:id="1026" w:name="_Toc20494460"/>
      <w:bookmarkStart w:id="1027" w:name="_Toc26975487"/>
      <w:bookmarkStart w:id="1028" w:name="_Toc35856360"/>
      <w:bookmarkStart w:id="1029" w:name="_Toc44001216"/>
      <w:bookmarkStart w:id="1030" w:name="_Toc51580815"/>
      <w:bookmarkStart w:id="1031" w:name="_Toc52356078"/>
      <w:bookmarkStart w:id="1032" w:name="_Toc55227648"/>
      <w:bookmarkStart w:id="1033" w:name="_Toc105504809"/>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6"/>
      <w:bookmarkEnd w:id="1027"/>
      <w:bookmarkEnd w:id="1028"/>
      <w:bookmarkEnd w:id="1029"/>
      <w:bookmarkEnd w:id="1030"/>
      <w:bookmarkEnd w:id="1031"/>
      <w:bookmarkEnd w:id="1032"/>
      <w:bookmarkEnd w:id="1033"/>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4" w:name="_Toc20494461"/>
      <w:bookmarkStart w:id="1035" w:name="_Toc26975488"/>
      <w:bookmarkStart w:id="1036" w:name="_Toc35856361"/>
      <w:bookmarkStart w:id="1037" w:name="_Toc44001217"/>
      <w:bookmarkStart w:id="1038" w:name="_Toc51580816"/>
      <w:bookmarkStart w:id="1039" w:name="_Toc52356079"/>
      <w:bookmarkStart w:id="1040" w:name="_Toc55227649"/>
      <w:bookmarkStart w:id="1041" w:name="_Toc105504810"/>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4"/>
      <w:bookmarkEnd w:id="1035"/>
      <w:bookmarkEnd w:id="1036"/>
      <w:r w:rsidR="00EF1893">
        <w:t>p</w:t>
      </w:r>
      <w:r w:rsidR="00EF1893" w:rsidRPr="00215D3C">
        <w:t>arameters</w:t>
      </w:r>
      <w:bookmarkEnd w:id="1037"/>
      <w:bookmarkEnd w:id="1038"/>
      <w:bookmarkEnd w:id="1039"/>
      <w:bookmarkEnd w:id="1040"/>
      <w:bookmarkEnd w:id="1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2" w:name="_Toc20494462"/>
      <w:bookmarkStart w:id="1043" w:name="_Toc26975489"/>
      <w:bookmarkStart w:id="1044" w:name="_Toc35856362"/>
      <w:bookmarkStart w:id="1045" w:name="_Toc44001218"/>
      <w:bookmarkStart w:id="1046" w:name="_Toc51580817"/>
      <w:bookmarkStart w:id="1047" w:name="_Toc52356080"/>
      <w:bookmarkStart w:id="1048" w:name="_Toc55227650"/>
      <w:bookmarkStart w:id="1049" w:name="_Toc105504811"/>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2"/>
      <w:bookmarkEnd w:id="1043"/>
      <w:bookmarkEnd w:id="1044"/>
      <w:r w:rsidR="007A0CEF">
        <w:t>p</w:t>
      </w:r>
      <w:r w:rsidR="007A0CEF" w:rsidRPr="00215D3C">
        <w:t>arameters</w:t>
      </w:r>
      <w:bookmarkEnd w:id="1045"/>
      <w:bookmarkEnd w:id="1046"/>
      <w:bookmarkEnd w:id="1047"/>
      <w:bookmarkEnd w:id="1048"/>
      <w:bookmarkEnd w:id="1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0" w:name="_Toc20494463"/>
      <w:bookmarkStart w:id="1051" w:name="_Toc26975490"/>
      <w:bookmarkStart w:id="1052" w:name="_Toc35856363"/>
      <w:bookmarkStart w:id="1053" w:name="_Toc44001219"/>
      <w:bookmarkStart w:id="1054" w:name="_Toc51580818"/>
      <w:bookmarkStart w:id="1055" w:name="_Toc52356081"/>
      <w:bookmarkStart w:id="1056" w:name="_Toc55227651"/>
      <w:bookmarkStart w:id="1057" w:name="_Toc105504812"/>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0"/>
      <w:bookmarkEnd w:id="1051"/>
      <w:bookmarkEnd w:id="1052"/>
      <w:bookmarkEnd w:id="1053"/>
      <w:bookmarkEnd w:id="1054"/>
      <w:bookmarkEnd w:id="1055"/>
      <w:bookmarkEnd w:id="1056"/>
      <w:bookmarkEnd w:id="10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8" w:name="_Toc20494464"/>
      <w:bookmarkStart w:id="1059" w:name="_Toc26975491"/>
      <w:bookmarkStart w:id="1060" w:name="_Toc35856364"/>
      <w:bookmarkStart w:id="1061" w:name="_Toc44001220"/>
      <w:bookmarkStart w:id="1062" w:name="_Toc51580819"/>
      <w:bookmarkStart w:id="1063" w:name="_Toc52356082"/>
      <w:bookmarkStart w:id="1064" w:name="_Toc55227652"/>
      <w:bookmarkStart w:id="1065" w:name="_Toc105504813"/>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8"/>
      <w:bookmarkEnd w:id="1059"/>
      <w:bookmarkEnd w:id="1060"/>
      <w:bookmarkEnd w:id="1061"/>
      <w:bookmarkEnd w:id="1062"/>
      <w:bookmarkEnd w:id="1063"/>
      <w:bookmarkEnd w:id="1064"/>
      <w:bookmarkEnd w:id="1065"/>
    </w:p>
    <w:p w14:paraId="45DDFA81" w14:textId="77777777" w:rsidR="006A5594" w:rsidRPr="00215D3C" w:rsidRDefault="006A5594" w:rsidP="006A5594">
      <w:pPr>
        <w:pStyle w:val="Heading6"/>
      </w:pPr>
      <w:bookmarkStart w:id="1066" w:name="_Toc20494465"/>
      <w:bookmarkStart w:id="1067" w:name="_Toc26975492"/>
      <w:bookmarkStart w:id="1068" w:name="_Toc35856365"/>
      <w:bookmarkStart w:id="1069" w:name="_Toc44001221"/>
      <w:bookmarkStart w:id="1070" w:name="_Toc51580820"/>
      <w:bookmarkStart w:id="1071" w:name="_Toc52356083"/>
      <w:bookmarkStart w:id="1072" w:name="_Toc55227653"/>
      <w:bookmarkStart w:id="1073" w:name="_Toc105504814"/>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6"/>
      <w:bookmarkEnd w:id="1067"/>
      <w:bookmarkEnd w:id="1068"/>
      <w:bookmarkEnd w:id="1069"/>
      <w:bookmarkEnd w:id="1070"/>
      <w:bookmarkEnd w:id="1071"/>
      <w:bookmarkEnd w:id="1072"/>
      <w:bookmarkEnd w:id="1073"/>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4" w:name="_Toc20494466"/>
      <w:bookmarkStart w:id="1075" w:name="_Toc26975493"/>
      <w:bookmarkStart w:id="1076" w:name="_Toc35856366"/>
      <w:bookmarkStart w:id="1077" w:name="_Toc44001222"/>
      <w:bookmarkStart w:id="1078" w:name="_Toc51580821"/>
      <w:bookmarkStart w:id="1079" w:name="_Toc52356084"/>
      <w:bookmarkStart w:id="1080" w:name="_Toc55227654"/>
      <w:bookmarkStart w:id="1081" w:name="_Toc105504815"/>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4"/>
      <w:bookmarkEnd w:id="1075"/>
      <w:bookmarkEnd w:id="1076"/>
      <w:r w:rsidR="009C7E1B">
        <w:t>p</w:t>
      </w:r>
      <w:r w:rsidR="009C7E1B" w:rsidRPr="00215D3C">
        <w:t>arameters</w:t>
      </w:r>
      <w:bookmarkEnd w:id="1077"/>
      <w:bookmarkEnd w:id="1078"/>
      <w:bookmarkEnd w:id="1079"/>
      <w:bookmarkEnd w:id="1080"/>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2" w:name="_Toc20494467"/>
      <w:bookmarkStart w:id="1083" w:name="_Toc26975494"/>
      <w:bookmarkStart w:id="1084" w:name="_Toc35856367"/>
      <w:bookmarkStart w:id="1085" w:name="_Toc44001223"/>
      <w:bookmarkStart w:id="1086" w:name="_Toc51580822"/>
      <w:bookmarkStart w:id="1087" w:name="_Toc52356085"/>
      <w:bookmarkStart w:id="1088" w:name="_Toc55227655"/>
      <w:bookmarkStart w:id="1089" w:name="_Toc105504816"/>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2"/>
      <w:bookmarkEnd w:id="1083"/>
      <w:bookmarkEnd w:id="1084"/>
      <w:r w:rsidR="009C7E1B">
        <w:t>p</w:t>
      </w:r>
      <w:r w:rsidR="009C7E1B" w:rsidRPr="00215D3C">
        <w:t>arameters</w:t>
      </w:r>
      <w:bookmarkEnd w:id="1085"/>
      <w:bookmarkEnd w:id="1086"/>
      <w:bookmarkEnd w:id="1087"/>
      <w:bookmarkEnd w:id="1088"/>
      <w:bookmarkEnd w:id="10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0" w:name="_Toc20494468"/>
      <w:bookmarkStart w:id="1091" w:name="_Toc26975495"/>
      <w:bookmarkStart w:id="1092" w:name="_Toc35856368"/>
      <w:bookmarkStart w:id="1093" w:name="_Toc44001224"/>
      <w:bookmarkStart w:id="1094" w:name="_Toc51580823"/>
      <w:bookmarkStart w:id="1095" w:name="_Toc52356086"/>
      <w:bookmarkStart w:id="1096" w:name="_Toc55227656"/>
      <w:bookmarkStart w:id="1097" w:name="_Toc105504817"/>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0"/>
      <w:bookmarkEnd w:id="1091"/>
      <w:bookmarkEnd w:id="1092"/>
      <w:r w:rsidR="009C7E1B">
        <w:t>c</w:t>
      </w:r>
      <w:r w:rsidR="009C7E1B" w:rsidRPr="00215D3C">
        <w:t>onstraints</w:t>
      </w:r>
      <w:bookmarkEnd w:id="1093"/>
      <w:bookmarkEnd w:id="1094"/>
      <w:bookmarkEnd w:id="1095"/>
      <w:bookmarkEnd w:id="1096"/>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8" w:name="_Toc20494469"/>
      <w:bookmarkStart w:id="1099" w:name="_Toc26975496"/>
      <w:bookmarkStart w:id="1100" w:name="_Toc35856369"/>
      <w:bookmarkStart w:id="1101" w:name="_Toc44001225"/>
      <w:bookmarkStart w:id="1102" w:name="_Toc51580824"/>
      <w:bookmarkStart w:id="1103" w:name="_Toc52356087"/>
      <w:bookmarkStart w:id="1104" w:name="_Toc55227657"/>
      <w:bookmarkStart w:id="1105" w:name="_Toc105504818"/>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8"/>
      <w:bookmarkEnd w:id="1099"/>
      <w:bookmarkEnd w:id="1100"/>
      <w:bookmarkEnd w:id="1101"/>
      <w:bookmarkEnd w:id="1102"/>
      <w:bookmarkEnd w:id="1103"/>
      <w:bookmarkEnd w:id="1104"/>
      <w:bookmarkEnd w:id="1105"/>
    </w:p>
    <w:p w14:paraId="361B4911" w14:textId="77777777" w:rsidR="006A5594" w:rsidRPr="00215D3C" w:rsidRDefault="006A5594" w:rsidP="006A5594">
      <w:pPr>
        <w:pStyle w:val="Heading6"/>
      </w:pPr>
      <w:bookmarkStart w:id="1106" w:name="_Toc20494470"/>
      <w:bookmarkStart w:id="1107" w:name="_Toc26975497"/>
      <w:bookmarkStart w:id="1108" w:name="_Toc35856370"/>
      <w:bookmarkStart w:id="1109" w:name="_Toc44001226"/>
      <w:bookmarkStart w:id="1110" w:name="_Toc51580825"/>
      <w:bookmarkStart w:id="1111" w:name="_Toc52356088"/>
      <w:bookmarkStart w:id="1112" w:name="_Toc55227658"/>
      <w:bookmarkStart w:id="1113" w:name="_Toc105504819"/>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6"/>
      <w:bookmarkEnd w:id="1107"/>
      <w:bookmarkEnd w:id="1108"/>
      <w:bookmarkEnd w:id="1109"/>
      <w:bookmarkEnd w:id="1110"/>
      <w:bookmarkEnd w:id="1111"/>
      <w:bookmarkEnd w:id="1112"/>
      <w:bookmarkEnd w:id="1113"/>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4" w:name="_Toc20494471"/>
      <w:bookmarkStart w:id="1115" w:name="_Toc26975498"/>
      <w:bookmarkStart w:id="1116" w:name="_Toc35856371"/>
      <w:bookmarkStart w:id="1117" w:name="_Toc44001227"/>
      <w:bookmarkStart w:id="1118" w:name="_Toc51580826"/>
      <w:bookmarkStart w:id="1119" w:name="_Toc52356089"/>
      <w:bookmarkStart w:id="1120" w:name="_Toc55227659"/>
      <w:bookmarkStart w:id="1121" w:name="_Toc105504820"/>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4"/>
      <w:bookmarkEnd w:id="1115"/>
      <w:bookmarkEnd w:id="1116"/>
      <w:r w:rsidR="009C7E1B">
        <w:t>p</w:t>
      </w:r>
      <w:r w:rsidR="009C7E1B" w:rsidRPr="00215D3C">
        <w:t>arameters</w:t>
      </w:r>
      <w:bookmarkEnd w:id="1117"/>
      <w:bookmarkEnd w:id="1118"/>
      <w:bookmarkEnd w:id="1119"/>
      <w:bookmarkEnd w:id="1120"/>
      <w:bookmarkEnd w:id="1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2" w:name="_Toc20494472"/>
      <w:bookmarkStart w:id="1123" w:name="_Toc26975499"/>
      <w:bookmarkStart w:id="1124" w:name="_Toc35856372"/>
      <w:bookmarkStart w:id="1125" w:name="_Toc44001228"/>
      <w:bookmarkStart w:id="1126" w:name="_Toc51580827"/>
      <w:bookmarkStart w:id="1127" w:name="_Toc52356090"/>
      <w:bookmarkStart w:id="1128" w:name="_Toc55227660"/>
      <w:bookmarkStart w:id="1129" w:name="_Toc105504821"/>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2"/>
      <w:bookmarkEnd w:id="1123"/>
      <w:bookmarkEnd w:id="1124"/>
      <w:bookmarkEnd w:id="1125"/>
      <w:bookmarkEnd w:id="1126"/>
      <w:bookmarkEnd w:id="1127"/>
      <w:bookmarkEnd w:id="1128"/>
      <w:bookmarkEnd w:id="1129"/>
    </w:p>
    <w:p w14:paraId="55DA079B" w14:textId="77777777" w:rsidR="006A5594" w:rsidRPr="00215D3C" w:rsidRDefault="006A5594" w:rsidP="006A5594">
      <w:pPr>
        <w:pStyle w:val="Heading7"/>
        <w:rPr>
          <w:lang w:eastAsia="zh-CN"/>
        </w:rPr>
      </w:pPr>
      <w:bookmarkStart w:id="1130" w:name="_Toc20494473"/>
      <w:bookmarkStart w:id="1131" w:name="_Toc26975500"/>
      <w:bookmarkStart w:id="1132" w:name="_Toc35856373"/>
      <w:bookmarkStart w:id="1133" w:name="_Toc44001229"/>
      <w:bookmarkStart w:id="1134" w:name="_Toc51580828"/>
      <w:bookmarkStart w:id="1135" w:name="_Toc52356091"/>
      <w:bookmarkStart w:id="1136" w:name="_Toc55227661"/>
      <w:bookmarkStart w:id="1137" w:name="_Toc105504822"/>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0"/>
      <w:bookmarkEnd w:id="1131"/>
      <w:bookmarkEnd w:id="1132"/>
      <w:bookmarkEnd w:id="1133"/>
      <w:bookmarkEnd w:id="1134"/>
      <w:bookmarkEnd w:id="1135"/>
      <w:bookmarkEnd w:id="1136"/>
      <w:bookmarkEnd w:id="1137"/>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8" w:name="_Toc20494474"/>
      <w:bookmarkStart w:id="1139" w:name="_Toc26975501"/>
      <w:bookmarkStart w:id="1140" w:name="_Toc35856374"/>
      <w:bookmarkStart w:id="1141" w:name="_Toc44001230"/>
      <w:bookmarkStart w:id="1142" w:name="_Toc51580829"/>
      <w:bookmarkStart w:id="1143" w:name="_Toc52356092"/>
      <w:bookmarkStart w:id="1144" w:name="_Toc55227662"/>
      <w:bookmarkStart w:id="1145" w:name="_Toc105504823"/>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8"/>
      <w:bookmarkEnd w:id="1139"/>
      <w:bookmarkEnd w:id="1140"/>
      <w:bookmarkEnd w:id="1141"/>
      <w:bookmarkEnd w:id="1142"/>
      <w:bookmarkEnd w:id="1143"/>
      <w:bookmarkEnd w:id="1144"/>
      <w:bookmarkEnd w:id="1145"/>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6" w:name="_Toc20494475"/>
      <w:bookmarkStart w:id="1147" w:name="_Toc26975502"/>
      <w:bookmarkStart w:id="1148" w:name="_Toc35856375"/>
      <w:bookmarkStart w:id="1149" w:name="_Toc44001231"/>
      <w:bookmarkStart w:id="1150" w:name="_Toc51580830"/>
      <w:bookmarkStart w:id="1151" w:name="_Toc52356093"/>
      <w:bookmarkStart w:id="1152" w:name="_Toc55227663"/>
      <w:bookmarkStart w:id="1153" w:name="_Toc105504824"/>
      <w:r>
        <w:lastRenderedPageBreak/>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6"/>
      <w:bookmarkEnd w:id="1147"/>
      <w:bookmarkEnd w:id="1148"/>
      <w:bookmarkEnd w:id="1149"/>
      <w:bookmarkEnd w:id="1150"/>
      <w:bookmarkEnd w:id="1151"/>
      <w:bookmarkEnd w:id="1152"/>
      <w:bookmarkEnd w:id="1153"/>
    </w:p>
    <w:p w14:paraId="0AD8245D" w14:textId="77777777" w:rsidR="006A5594" w:rsidRPr="00215D3C" w:rsidRDefault="006A5594" w:rsidP="006A5594">
      <w:pPr>
        <w:pStyle w:val="Heading6"/>
      </w:pPr>
      <w:bookmarkStart w:id="1154" w:name="_Toc20494476"/>
      <w:bookmarkStart w:id="1155" w:name="_Toc26975503"/>
      <w:bookmarkStart w:id="1156" w:name="_Toc35856376"/>
      <w:bookmarkStart w:id="1157" w:name="_Toc44001232"/>
      <w:bookmarkStart w:id="1158" w:name="_Toc51580831"/>
      <w:bookmarkStart w:id="1159" w:name="_Toc52356094"/>
      <w:bookmarkStart w:id="1160" w:name="_Toc55227664"/>
      <w:bookmarkStart w:id="1161" w:name="_Toc105504825"/>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4"/>
      <w:bookmarkEnd w:id="1155"/>
      <w:bookmarkEnd w:id="1156"/>
      <w:bookmarkEnd w:id="1157"/>
      <w:bookmarkEnd w:id="1158"/>
      <w:bookmarkEnd w:id="1159"/>
      <w:bookmarkEnd w:id="1160"/>
      <w:bookmarkEnd w:id="1161"/>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2" w:name="_Toc20494477"/>
      <w:bookmarkStart w:id="1163" w:name="_Toc26975504"/>
      <w:bookmarkStart w:id="1164" w:name="_Toc35856377"/>
      <w:bookmarkStart w:id="1165" w:name="_Toc44001233"/>
      <w:bookmarkStart w:id="1166" w:name="_Toc51580832"/>
      <w:bookmarkStart w:id="1167" w:name="_Toc52356095"/>
      <w:bookmarkStart w:id="1168" w:name="_Toc55227665"/>
      <w:bookmarkStart w:id="1169" w:name="_Toc105504826"/>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2"/>
      <w:bookmarkEnd w:id="1163"/>
      <w:bookmarkEnd w:id="1164"/>
      <w:r w:rsidR="0052370E">
        <w:t>p</w:t>
      </w:r>
      <w:r w:rsidR="0052370E" w:rsidRPr="00215D3C">
        <w:t>arameters</w:t>
      </w:r>
      <w:bookmarkEnd w:id="1165"/>
      <w:bookmarkEnd w:id="1166"/>
      <w:bookmarkEnd w:id="1167"/>
      <w:bookmarkEnd w:id="1168"/>
      <w:bookmarkEnd w:id="1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0" w:name="_Toc20494478"/>
      <w:bookmarkStart w:id="1171" w:name="_Toc26975505"/>
      <w:bookmarkStart w:id="1172" w:name="_Toc35856378"/>
      <w:bookmarkStart w:id="1173" w:name="_Toc44001234"/>
      <w:bookmarkStart w:id="1174" w:name="_Toc51580833"/>
      <w:bookmarkStart w:id="1175" w:name="_Toc52356096"/>
      <w:bookmarkStart w:id="1176" w:name="_Toc55227666"/>
      <w:bookmarkStart w:id="1177" w:name="_Toc105504827"/>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0"/>
      <w:bookmarkEnd w:id="1171"/>
      <w:bookmarkEnd w:id="1172"/>
      <w:bookmarkEnd w:id="1173"/>
      <w:bookmarkEnd w:id="1174"/>
      <w:bookmarkEnd w:id="1175"/>
      <w:bookmarkEnd w:id="1176"/>
      <w:bookmarkEnd w:id="1177"/>
    </w:p>
    <w:p w14:paraId="2C977889" w14:textId="77777777" w:rsidR="006A5594" w:rsidRPr="00215D3C" w:rsidRDefault="006A5594" w:rsidP="006A5594">
      <w:pPr>
        <w:pStyle w:val="Heading7"/>
        <w:rPr>
          <w:lang w:eastAsia="zh-CN"/>
        </w:rPr>
      </w:pPr>
      <w:bookmarkStart w:id="1178" w:name="_Toc20494479"/>
      <w:bookmarkStart w:id="1179" w:name="_Toc26975506"/>
      <w:bookmarkStart w:id="1180" w:name="_Toc35856379"/>
      <w:bookmarkStart w:id="1181" w:name="_Toc44001235"/>
      <w:bookmarkStart w:id="1182" w:name="_Toc51580834"/>
      <w:bookmarkStart w:id="1183" w:name="_Toc52356097"/>
      <w:bookmarkStart w:id="1184" w:name="_Toc55227667"/>
      <w:bookmarkStart w:id="1185" w:name="_Toc105504828"/>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8"/>
      <w:bookmarkEnd w:id="1179"/>
      <w:bookmarkEnd w:id="1180"/>
      <w:bookmarkEnd w:id="1181"/>
      <w:bookmarkEnd w:id="1182"/>
      <w:bookmarkEnd w:id="1183"/>
      <w:bookmarkEnd w:id="1184"/>
      <w:bookmarkEnd w:id="1185"/>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6" w:name="_Toc20494480"/>
      <w:bookmarkStart w:id="1187" w:name="_Toc26975507"/>
      <w:bookmarkStart w:id="1188" w:name="_Toc35856380"/>
      <w:bookmarkStart w:id="1189" w:name="_Toc44001236"/>
      <w:bookmarkStart w:id="1190" w:name="_Toc51580835"/>
      <w:bookmarkStart w:id="1191" w:name="_Toc52356098"/>
      <w:bookmarkStart w:id="1192" w:name="_Toc55227668"/>
      <w:bookmarkStart w:id="1193" w:name="_Toc105504829"/>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6"/>
      <w:bookmarkEnd w:id="1187"/>
      <w:bookmarkEnd w:id="1188"/>
      <w:bookmarkEnd w:id="1189"/>
      <w:bookmarkEnd w:id="1190"/>
      <w:bookmarkEnd w:id="1191"/>
      <w:bookmarkEnd w:id="1192"/>
      <w:bookmarkEnd w:id="1193"/>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4" w:name="_Toc26975508"/>
      <w:bookmarkStart w:id="1195" w:name="_Toc35856381"/>
      <w:bookmarkStart w:id="1196" w:name="_Toc44001237"/>
      <w:bookmarkStart w:id="1197" w:name="_Toc51580836"/>
      <w:bookmarkStart w:id="1198" w:name="_Toc52356099"/>
      <w:bookmarkStart w:id="1199" w:name="_Toc55227669"/>
      <w:bookmarkStart w:id="1200" w:name="_Toc105504830"/>
      <w:r>
        <w:rPr>
          <w:rFonts w:hint="eastAsia"/>
          <w:lang w:eastAsia="zh-CN"/>
        </w:rPr>
        <w:t>1</w:t>
      </w:r>
      <w:r>
        <w:rPr>
          <w:lang w:eastAsia="zh-CN"/>
        </w:rPr>
        <w:t>1.2.1.2.6</w:t>
      </w:r>
      <w:r>
        <w:rPr>
          <w:lang w:eastAsia="zh-CN"/>
        </w:rPr>
        <w:tab/>
      </w:r>
      <w:r w:rsidRPr="001D11CC">
        <w:rPr>
          <w:rFonts w:cs="Arial"/>
        </w:rPr>
        <w:t>notifyComments</w:t>
      </w:r>
      <w:bookmarkEnd w:id="1194"/>
      <w:bookmarkEnd w:id="1195"/>
      <w:bookmarkEnd w:id="1196"/>
      <w:bookmarkEnd w:id="1197"/>
      <w:bookmarkEnd w:id="1198"/>
      <w:bookmarkEnd w:id="1199"/>
      <w:bookmarkEnd w:id="1200"/>
    </w:p>
    <w:p w14:paraId="6853997E" w14:textId="77777777" w:rsidR="001E3F3B" w:rsidRDefault="001E3F3B" w:rsidP="001E3F3B">
      <w:pPr>
        <w:pStyle w:val="Heading6"/>
        <w:rPr>
          <w:lang w:eastAsia="zh-CN"/>
        </w:rPr>
      </w:pPr>
      <w:bookmarkStart w:id="1201" w:name="_Toc26975509"/>
      <w:bookmarkStart w:id="1202" w:name="_Toc35856382"/>
      <w:bookmarkStart w:id="1203" w:name="_Toc44001238"/>
      <w:bookmarkStart w:id="1204" w:name="_Toc51580837"/>
      <w:bookmarkStart w:id="1205" w:name="_Toc52356100"/>
      <w:bookmarkStart w:id="1206" w:name="_Toc55227670"/>
      <w:bookmarkStart w:id="1207" w:name="_Toc105504831"/>
      <w:r>
        <w:rPr>
          <w:lang w:eastAsia="zh-CN"/>
        </w:rPr>
        <w:t>11.2.1.2.6.1</w:t>
      </w:r>
      <w:r>
        <w:rPr>
          <w:lang w:eastAsia="zh-CN"/>
        </w:rPr>
        <w:tab/>
        <w:t>Definition</w:t>
      </w:r>
      <w:bookmarkEnd w:id="1201"/>
      <w:bookmarkEnd w:id="1202"/>
      <w:bookmarkEnd w:id="1203"/>
      <w:bookmarkEnd w:id="1204"/>
      <w:bookmarkEnd w:id="1205"/>
      <w:bookmarkEnd w:id="1206"/>
      <w:bookmarkEnd w:id="1207"/>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lastRenderedPageBreak/>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8" w:name="_Toc26975510"/>
      <w:bookmarkStart w:id="1209" w:name="_Toc35856383"/>
      <w:bookmarkStart w:id="1210" w:name="_Toc44001239"/>
      <w:bookmarkStart w:id="1211" w:name="_Toc51580838"/>
      <w:bookmarkStart w:id="1212" w:name="_Toc52356101"/>
      <w:bookmarkStart w:id="1213" w:name="_Toc55227671"/>
      <w:bookmarkStart w:id="1214" w:name="_Toc105504832"/>
      <w:r>
        <w:rPr>
          <w:rFonts w:hint="eastAsia"/>
          <w:lang w:eastAsia="zh-CN"/>
        </w:rPr>
        <w:t>1</w:t>
      </w:r>
      <w:r>
        <w:rPr>
          <w:lang w:eastAsia="zh-CN"/>
        </w:rPr>
        <w:t>1.2.1.2.6.2</w:t>
      </w:r>
      <w:r>
        <w:rPr>
          <w:lang w:eastAsia="zh-CN"/>
        </w:rPr>
        <w:tab/>
        <w:t xml:space="preserve">Input </w:t>
      </w:r>
      <w:bookmarkEnd w:id="1208"/>
      <w:bookmarkEnd w:id="1209"/>
      <w:r w:rsidR="00813C6F">
        <w:rPr>
          <w:lang w:eastAsia="zh-CN"/>
        </w:rPr>
        <w:t>parameters</w:t>
      </w:r>
      <w:bookmarkEnd w:id="1210"/>
      <w:bookmarkEnd w:id="1211"/>
      <w:bookmarkEnd w:id="1212"/>
      <w:bookmarkEnd w:id="1213"/>
      <w:bookmarkEnd w:id="1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5" w:name="_Toc26975511"/>
      <w:bookmarkStart w:id="1216" w:name="_Toc35856384"/>
      <w:bookmarkStart w:id="1217" w:name="_Toc44001240"/>
      <w:bookmarkStart w:id="1218" w:name="_Toc51580839"/>
      <w:bookmarkStart w:id="1219" w:name="_Toc52356102"/>
      <w:bookmarkStart w:id="1220" w:name="_Toc55227672"/>
      <w:bookmarkStart w:id="1221" w:name="_Toc105504833"/>
      <w:r>
        <w:rPr>
          <w:rFonts w:hint="eastAsia"/>
          <w:lang w:eastAsia="zh-CN"/>
        </w:rPr>
        <w:t>1</w:t>
      </w:r>
      <w:r>
        <w:rPr>
          <w:lang w:eastAsia="zh-CN"/>
        </w:rPr>
        <w:t>1.2.1.2.6.3</w:t>
      </w:r>
      <w:r>
        <w:rPr>
          <w:lang w:eastAsia="zh-CN"/>
        </w:rPr>
        <w:tab/>
        <w:t>Trigger event</w:t>
      </w:r>
      <w:bookmarkEnd w:id="1215"/>
      <w:bookmarkEnd w:id="1216"/>
      <w:bookmarkEnd w:id="1217"/>
      <w:bookmarkEnd w:id="1218"/>
      <w:bookmarkEnd w:id="1219"/>
      <w:bookmarkEnd w:id="1220"/>
      <w:bookmarkEnd w:id="1221"/>
    </w:p>
    <w:p w14:paraId="5EDCC237" w14:textId="77777777" w:rsidR="001E3F3B" w:rsidRDefault="001E3F3B" w:rsidP="001E3F3B">
      <w:pPr>
        <w:pStyle w:val="Heading7"/>
        <w:rPr>
          <w:lang w:eastAsia="zh-CN"/>
        </w:rPr>
      </w:pPr>
      <w:bookmarkStart w:id="1222" w:name="_Toc26975512"/>
      <w:bookmarkStart w:id="1223" w:name="_Toc35856385"/>
      <w:bookmarkStart w:id="1224" w:name="_Toc44001241"/>
      <w:bookmarkStart w:id="1225" w:name="_Toc51580840"/>
      <w:bookmarkStart w:id="1226" w:name="_Toc52356103"/>
      <w:bookmarkStart w:id="1227" w:name="_Toc55227673"/>
      <w:bookmarkStart w:id="1228" w:name="_Toc105504834"/>
      <w:r>
        <w:rPr>
          <w:rFonts w:hint="eastAsia"/>
          <w:lang w:eastAsia="zh-CN"/>
        </w:rPr>
        <w:t>1</w:t>
      </w:r>
      <w:r>
        <w:rPr>
          <w:lang w:eastAsia="zh-CN"/>
        </w:rPr>
        <w:t>1.2.1.2.6.3.1</w:t>
      </w:r>
      <w:r>
        <w:rPr>
          <w:lang w:eastAsia="zh-CN"/>
        </w:rPr>
        <w:tab/>
        <w:t>From-state</w:t>
      </w:r>
      <w:bookmarkEnd w:id="1222"/>
      <w:bookmarkEnd w:id="1223"/>
      <w:bookmarkEnd w:id="1224"/>
      <w:bookmarkEnd w:id="1225"/>
      <w:bookmarkEnd w:id="1226"/>
      <w:bookmarkEnd w:id="1227"/>
      <w:bookmarkEnd w:id="1228"/>
    </w:p>
    <w:p w14:paraId="5613ABE5" w14:textId="77777777" w:rsidR="001E3F3B" w:rsidRDefault="001E3F3B" w:rsidP="001E3F3B">
      <w:r>
        <w:rPr>
          <w:rFonts w:ascii="Courier New" w:hAnsi="Courier New"/>
        </w:rPr>
        <w:t>commentedByServiceprovider OR commentedByServiceprovider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29" w:name="_Hlk19198830"/>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229"/>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0" w:name="_Toc26975513"/>
      <w:bookmarkStart w:id="1231" w:name="_Toc35856386"/>
      <w:bookmarkStart w:id="1232" w:name="_Toc44001242"/>
      <w:bookmarkStart w:id="1233" w:name="_Toc51580841"/>
      <w:bookmarkStart w:id="1234" w:name="_Toc52356104"/>
      <w:bookmarkStart w:id="1235" w:name="_Toc55227674"/>
      <w:bookmarkStart w:id="1236" w:name="_Toc105504835"/>
      <w:r>
        <w:rPr>
          <w:lang w:eastAsia="zh-CN"/>
        </w:rPr>
        <w:t>11.2.1.2.6.3.2</w:t>
      </w:r>
      <w:r>
        <w:rPr>
          <w:lang w:eastAsia="zh-CN"/>
        </w:rPr>
        <w:tab/>
        <w:t>To-state</w:t>
      </w:r>
      <w:bookmarkEnd w:id="1230"/>
      <w:bookmarkEnd w:id="1231"/>
      <w:bookmarkEnd w:id="1232"/>
      <w:bookmarkEnd w:id="1233"/>
      <w:bookmarkEnd w:id="1234"/>
      <w:bookmarkEnd w:id="1235"/>
      <w:bookmarkEnd w:id="1236"/>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7" w:name="_Toc26975514"/>
      <w:bookmarkStart w:id="1238" w:name="_Toc35856387"/>
      <w:bookmarkStart w:id="1239" w:name="_Toc44001243"/>
      <w:bookmarkStart w:id="1240" w:name="_Toc51580842"/>
      <w:bookmarkStart w:id="1241" w:name="_Toc52356105"/>
      <w:bookmarkStart w:id="1242" w:name="_Toc55227675"/>
    </w:p>
    <w:p w14:paraId="746DCC45" w14:textId="77777777" w:rsidR="001E3F3B" w:rsidRDefault="001E3F3B" w:rsidP="001E3F3B">
      <w:pPr>
        <w:pStyle w:val="Heading5"/>
        <w:rPr>
          <w:sz w:val="18"/>
          <w:szCs w:val="18"/>
          <w:lang w:eastAsia="zh-CN"/>
        </w:rPr>
      </w:pPr>
      <w:bookmarkStart w:id="1243" w:name="_Toc105504836"/>
      <w:r>
        <w:rPr>
          <w:rFonts w:hint="eastAsia"/>
          <w:lang w:eastAsia="zh-CN"/>
        </w:rPr>
        <w:t>1</w:t>
      </w:r>
      <w:r>
        <w:rPr>
          <w:lang w:eastAsia="zh-CN"/>
        </w:rPr>
        <w:t>1.2.1.2.7</w:t>
      </w:r>
      <w:r>
        <w:rPr>
          <w:lang w:eastAsia="zh-CN"/>
        </w:rPr>
        <w:tab/>
      </w:r>
      <w:r w:rsidRPr="001D11CC">
        <w:rPr>
          <w:rFonts w:cs="Arial"/>
        </w:rPr>
        <w:t>notifyPotentialFaultyAlarmList</w:t>
      </w:r>
      <w:bookmarkEnd w:id="1237"/>
      <w:bookmarkEnd w:id="1238"/>
      <w:bookmarkEnd w:id="1239"/>
      <w:bookmarkEnd w:id="1240"/>
      <w:bookmarkEnd w:id="1241"/>
      <w:bookmarkEnd w:id="1242"/>
      <w:bookmarkEnd w:id="1243"/>
    </w:p>
    <w:p w14:paraId="3342773E" w14:textId="77777777" w:rsidR="001E3F3B" w:rsidRDefault="001E3F3B" w:rsidP="001E3F3B">
      <w:pPr>
        <w:pStyle w:val="Heading6"/>
        <w:rPr>
          <w:lang w:eastAsia="zh-CN"/>
        </w:rPr>
      </w:pPr>
      <w:bookmarkStart w:id="1244" w:name="_Toc26975515"/>
      <w:bookmarkStart w:id="1245" w:name="_Toc35856388"/>
      <w:bookmarkStart w:id="1246" w:name="_Toc44001244"/>
      <w:bookmarkStart w:id="1247" w:name="_Toc51580843"/>
      <w:bookmarkStart w:id="1248" w:name="_Toc52356106"/>
      <w:bookmarkStart w:id="1249" w:name="_Toc55227676"/>
      <w:bookmarkStart w:id="1250" w:name="_Toc105504837"/>
      <w:r>
        <w:rPr>
          <w:lang w:eastAsia="zh-CN"/>
        </w:rPr>
        <w:t>11.2.1.2.7.1</w:t>
      </w:r>
      <w:r>
        <w:rPr>
          <w:lang w:eastAsia="zh-CN"/>
        </w:rPr>
        <w:tab/>
        <w:t>Definition</w:t>
      </w:r>
      <w:bookmarkEnd w:id="1244"/>
      <w:bookmarkEnd w:id="1245"/>
      <w:bookmarkEnd w:id="1246"/>
      <w:bookmarkEnd w:id="1247"/>
      <w:bookmarkEnd w:id="1248"/>
      <w:bookmarkEnd w:id="1249"/>
      <w:bookmarkEnd w:id="1250"/>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lastRenderedPageBreak/>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1" w:name="_Toc26975516"/>
      <w:bookmarkStart w:id="1252" w:name="_Toc35856389"/>
      <w:bookmarkStart w:id="1253" w:name="_Toc44001245"/>
      <w:bookmarkStart w:id="1254" w:name="_Toc51580844"/>
      <w:bookmarkStart w:id="1255" w:name="_Toc52356107"/>
      <w:bookmarkStart w:id="1256" w:name="_Toc55227677"/>
      <w:bookmarkStart w:id="1257" w:name="_Toc105504838"/>
      <w:r>
        <w:rPr>
          <w:rFonts w:hint="eastAsia"/>
          <w:lang w:eastAsia="zh-CN"/>
        </w:rPr>
        <w:t>1</w:t>
      </w:r>
      <w:r>
        <w:rPr>
          <w:lang w:eastAsia="zh-CN"/>
        </w:rPr>
        <w:t>1.2.1.2.7.2</w:t>
      </w:r>
      <w:r>
        <w:rPr>
          <w:lang w:eastAsia="zh-CN"/>
        </w:rPr>
        <w:tab/>
        <w:t xml:space="preserve">Input </w:t>
      </w:r>
      <w:bookmarkEnd w:id="1251"/>
      <w:bookmarkEnd w:id="1252"/>
      <w:r w:rsidR="00B46084">
        <w:rPr>
          <w:lang w:eastAsia="zh-CN"/>
        </w:rPr>
        <w:t>parameters</w:t>
      </w:r>
      <w:bookmarkEnd w:id="1253"/>
      <w:bookmarkEnd w:id="1254"/>
      <w:bookmarkEnd w:id="1255"/>
      <w:bookmarkEnd w:id="1256"/>
      <w:bookmarkEnd w:id="1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8" w:name="OLE_LINK2"/>
            <w:bookmarkStart w:id="1259" w:name="OLE_LINK3"/>
            <w:r>
              <w:rPr>
                <w:rFonts w:cs="Arial" w:hint="eastAsia"/>
                <w:lang w:eastAsia="zh-CN"/>
              </w:rPr>
              <w:t>serviceprovider</w:t>
            </w:r>
            <w:bookmarkEnd w:id="1258"/>
            <w:bookmarkEnd w:id="1259"/>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0" w:name="_Toc26975517"/>
      <w:bookmarkStart w:id="1261" w:name="_Toc35856390"/>
      <w:bookmarkStart w:id="1262" w:name="_Toc44001246"/>
      <w:bookmarkStart w:id="1263" w:name="_Toc51580845"/>
      <w:bookmarkStart w:id="1264" w:name="_Toc52356108"/>
      <w:bookmarkStart w:id="1265" w:name="_Toc55227678"/>
      <w:bookmarkStart w:id="1266" w:name="_Toc105504839"/>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0"/>
      <w:bookmarkEnd w:id="1261"/>
      <w:bookmarkEnd w:id="1262"/>
      <w:bookmarkEnd w:id="1263"/>
      <w:bookmarkEnd w:id="1264"/>
      <w:bookmarkEnd w:id="1265"/>
      <w:bookmarkEnd w:id="1266"/>
    </w:p>
    <w:p w14:paraId="24924AE8" w14:textId="77777777" w:rsidR="001E3F3B" w:rsidRDefault="001E3F3B" w:rsidP="001E3F3B">
      <w:pPr>
        <w:pStyle w:val="Heading7"/>
        <w:rPr>
          <w:lang w:eastAsia="zh-CN"/>
        </w:rPr>
      </w:pPr>
      <w:bookmarkStart w:id="1267" w:name="_Toc26975518"/>
      <w:bookmarkStart w:id="1268" w:name="_Toc35856391"/>
      <w:bookmarkStart w:id="1269" w:name="_Toc44001247"/>
      <w:bookmarkStart w:id="1270" w:name="_Toc51580846"/>
      <w:bookmarkStart w:id="1271" w:name="_Toc52356109"/>
      <w:bookmarkStart w:id="1272" w:name="_Toc55227679"/>
      <w:bookmarkStart w:id="1273" w:name="_Toc105504840"/>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7"/>
      <w:bookmarkEnd w:id="1268"/>
      <w:bookmarkEnd w:id="1269"/>
      <w:bookmarkEnd w:id="1270"/>
      <w:bookmarkEnd w:id="1271"/>
      <w:bookmarkEnd w:id="1272"/>
      <w:bookmarkEnd w:id="1273"/>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4" w:name="_Toc26975519"/>
      <w:bookmarkStart w:id="1275" w:name="_Toc35856392"/>
      <w:bookmarkStart w:id="1276" w:name="_Toc44001248"/>
      <w:bookmarkStart w:id="1277" w:name="_Toc51580847"/>
      <w:bookmarkStart w:id="1278" w:name="_Toc52356110"/>
      <w:bookmarkStart w:id="1279" w:name="_Toc55227680"/>
      <w:bookmarkStart w:id="1280" w:name="_Toc105504841"/>
      <w:r>
        <w:rPr>
          <w:lang w:eastAsia="zh-CN"/>
        </w:rPr>
        <w:t>11.2.1.2.</w:t>
      </w:r>
      <w:r w:rsidR="00FD3602">
        <w:rPr>
          <w:lang w:eastAsia="zh-CN"/>
        </w:rPr>
        <w:t>7</w:t>
      </w:r>
      <w:r>
        <w:rPr>
          <w:lang w:eastAsia="zh-CN"/>
        </w:rPr>
        <w:t>.3.2</w:t>
      </w:r>
      <w:r>
        <w:rPr>
          <w:lang w:eastAsia="zh-CN"/>
        </w:rPr>
        <w:tab/>
        <w:t>To-state</w:t>
      </w:r>
      <w:bookmarkEnd w:id="1274"/>
      <w:bookmarkEnd w:id="1275"/>
      <w:bookmarkEnd w:id="1276"/>
      <w:bookmarkEnd w:id="1277"/>
      <w:bookmarkEnd w:id="1278"/>
      <w:bookmarkEnd w:id="1279"/>
      <w:bookmarkEnd w:id="1280"/>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1" w:name="_Toc26975520"/>
      <w:bookmarkStart w:id="1282" w:name="_Toc35856393"/>
      <w:bookmarkStart w:id="1283" w:name="_Toc44001249"/>
      <w:bookmarkStart w:id="1284" w:name="_Toc51580848"/>
      <w:bookmarkStart w:id="1285" w:name="_Toc52356111"/>
      <w:bookmarkStart w:id="1286" w:name="_Toc55227681"/>
      <w:bookmarkStart w:id="1287" w:name="_Toc105504842"/>
      <w:r>
        <w:rPr>
          <w:rFonts w:hint="eastAsia"/>
          <w:lang w:eastAsia="zh-CN"/>
        </w:rPr>
        <w:lastRenderedPageBreak/>
        <w:t>1</w:t>
      </w:r>
      <w:r>
        <w:rPr>
          <w:lang w:eastAsia="zh-CN"/>
        </w:rPr>
        <w:t>1.2.1.2.</w:t>
      </w:r>
      <w:r w:rsidR="00FD3602">
        <w:rPr>
          <w:lang w:eastAsia="zh-CN"/>
        </w:rPr>
        <w:t>8</w:t>
      </w:r>
      <w:r>
        <w:rPr>
          <w:lang w:eastAsia="zh-CN"/>
        </w:rPr>
        <w:tab/>
      </w:r>
      <w:r w:rsidRPr="001D11CC">
        <w:rPr>
          <w:rFonts w:cs="Arial"/>
        </w:rPr>
        <w:t>notifyChangedAlarmGeneral</w:t>
      </w:r>
      <w:bookmarkEnd w:id="1281"/>
      <w:bookmarkEnd w:id="1282"/>
      <w:bookmarkEnd w:id="1283"/>
      <w:bookmarkEnd w:id="1284"/>
      <w:bookmarkEnd w:id="1285"/>
      <w:bookmarkEnd w:id="1286"/>
      <w:bookmarkEnd w:id="1287"/>
    </w:p>
    <w:p w14:paraId="57AB045E" w14:textId="77777777" w:rsidR="001E3F3B" w:rsidRDefault="001E3F3B" w:rsidP="001E3F3B">
      <w:pPr>
        <w:pStyle w:val="Heading6"/>
        <w:rPr>
          <w:lang w:eastAsia="zh-CN"/>
        </w:rPr>
      </w:pPr>
      <w:bookmarkStart w:id="1288" w:name="_Toc26975521"/>
      <w:bookmarkStart w:id="1289" w:name="_Toc35856394"/>
      <w:bookmarkStart w:id="1290" w:name="_Toc44001250"/>
      <w:bookmarkStart w:id="1291" w:name="_Toc51580849"/>
      <w:bookmarkStart w:id="1292" w:name="_Toc52356112"/>
      <w:bookmarkStart w:id="1293" w:name="_Toc55227682"/>
      <w:bookmarkStart w:id="1294" w:name="_Toc105504843"/>
      <w:r>
        <w:rPr>
          <w:lang w:eastAsia="zh-CN"/>
        </w:rPr>
        <w:t>11.2.1.2.</w:t>
      </w:r>
      <w:r w:rsidR="00FD3602">
        <w:rPr>
          <w:lang w:eastAsia="zh-CN"/>
        </w:rPr>
        <w:t>8</w:t>
      </w:r>
      <w:r>
        <w:rPr>
          <w:lang w:eastAsia="zh-CN"/>
        </w:rPr>
        <w:t>.1</w:t>
      </w:r>
      <w:r>
        <w:rPr>
          <w:lang w:eastAsia="zh-CN"/>
        </w:rPr>
        <w:tab/>
        <w:t>Definition</w:t>
      </w:r>
      <w:bookmarkEnd w:id="1288"/>
      <w:bookmarkEnd w:id="1289"/>
      <w:bookmarkEnd w:id="1290"/>
      <w:bookmarkEnd w:id="1291"/>
      <w:bookmarkEnd w:id="1292"/>
      <w:bookmarkEnd w:id="1293"/>
      <w:bookmarkEnd w:id="1294"/>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5" w:name="_Toc26975522"/>
      <w:bookmarkStart w:id="1296" w:name="_Toc35856395"/>
      <w:bookmarkStart w:id="1297" w:name="_Toc44001251"/>
      <w:bookmarkStart w:id="1298" w:name="_Toc51580850"/>
      <w:bookmarkStart w:id="1299" w:name="_Toc52356113"/>
      <w:bookmarkStart w:id="1300" w:name="_Toc55227683"/>
      <w:bookmarkStart w:id="1301" w:name="_Toc105504844"/>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5"/>
      <w:bookmarkEnd w:id="1296"/>
      <w:r w:rsidR="00EA150C">
        <w:rPr>
          <w:lang w:eastAsia="zh-CN"/>
        </w:rPr>
        <w:t>parameters for notifications related to non-security alarms</w:t>
      </w:r>
      <w:bookmarkEnd w:id="1297"/>
      <w:bookmarkEnd w:id="1298"/>
      <w:bookmarkEnd w:id="1299"/>
      <w:bookmarkEnd w:id="1300"/>
      <w:bookmarkEnd w:id="1301"/>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2" w:name="_Toc26975523"/>
      <w:bookmarkStart w:id="1303" w:name="_Toc35856396"/>
      <w:bookmarkStart w:id="1304" w:name="_Toc44001252"/>
      <w:bookmarkStart w:id="1305" w:name="_Toc51580851"/>
      <w:bookmarkStart w:id="1306" w:name="_Toc52356114"/>
      <w:bookmarkStart w:id="1307" w:name="_Toc55227684"/>
      <w:bookmarkStart w:id="1308" w:name="_Toc105504845"/>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2"/>
      <w:bookmarkEnd w:id="1303"/>
      <w:bookmarkEnd w:id="1304"/>
      <w:bookmarkEnd w:id="1305"/>
      <w:bookmarkEnd w:id="1306"/>
      <w:bookmarkEnd w:id="1307"/>
      <w:bookmarkEnd w:id="1308"/>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09" w:name="_Toc26975524"/>
      <w:bookmarkStart w:id="1310" w:name="_Toc35856397"/>
      <w:bookmarkStart w:id="1311" w:name="_Toc44001253"/>
      <w:bookmarkStart w:id="1312" w:name="_Toc51580852"/>
      <w:bookmarkStart w:id="1313" w:name="_Toc52356115"/>
      <w:bookmarkStart w:id="1314" w:name="_Toc55227685"/>
      <w:bookmarkStart w:id="1315" w:name="_Toc105504846"/>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09"/>
      <w:bookmarkEnd w:id="1310"/>
      <w:bookmarkEnd w:id="1311"/>
      <w:bookmarkEnd w:id="1312"/>
      <w:bookmarkEnd w:id="1313"/>
      <w:bookmarkEnd w:id="1314"/>
      <w:bookmarkEnd w:id="1315"/>
    </w:p>
    <w:p w14:paraId="55D69A34" w14:textId="77777777" w:rsidR="001E3F3B" w:rsidRDefault="001E3F3B" w:rsidP="001E3F3B">
      <w:pPr>
        <w:pStyle w:val="Heading7"/>
        <w:rPr>
          <w:lang w:eastAsia="zh-CN"/>
        </w:rPr>
      </w:pPr>
      <w:bookmarkStart w:id="1316" w:name="_Toc26975525"/>
      <w:bookmarkStart w:id="1317" w:name="_Toc35856398"/>
      <w:bookmarkStart w:id="1318" w:name="_Toc44001254"/>
      <w:bookmarkStart w:id="1319" w:name="_Toc51580853"/>
      <w:bookmarkStart w:id="1320" w:name="_Toc52356116"/>
      <w:bookmarkStart w:id="1321" w:name="_Toc55227686"/>
      <w:bookmarkStart w:id="1322" w:name="_Toc105504847"/>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6"/>
      <w:bookmarkEnd w:id="1317"/>
      <w:bookmarkEnd w:id="1318"/>
      <w:bookmarkEnd w:id="1319"/>
      <w:bookmarkEnd w:id="1320"/>
      <w:bookmarkEnd w:id="1321"/>
      <w:bookmarkEnd w:id="1322"/>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3" w:name="_Toc20494481"/>
      <w:bookmarkStart w:id="1324" w:name="_Toc26975526"/>
      <w:bookmarkStart w:id="1325" w:name="_Toc35856399"/>
      <w:bookmarkStart w:id="1326" w:name="_Toc44001255"/>
      <w:bookmarkStart w:id="1327" w:name="_Toc51580854"/>
      <w:bookmarkStart w:id="1328" w:name="_Toc52356117"/>
      <w:bookmarkStart w:id="1329" w:name="_Toc55227687"/>
      <w:bookmarkStart w:id="1330" w:name="_Toc105504848"/>
      <w:r>
        <w:rPr>
          <w:lang w:eastAsia="zh-CN"/>
        </w:rPr>
        <w:lastRenderedPageBreak/>
        <w:t>11.2</w:t>
      </w:r>
      <w:r w:rsidRPr="00215D3C">
        <w:rPr>
          <w:lang w:eastAsia="zh-CN"/>
        </w:rPr>
        <w:t>.2</w:t>
      </w:r>
      <w:r w:rsidRPr="00215D3C">
        <w:rPr>
          <w:lang w:eastAsia="zh-CN"/>
        </w:rPr>
        <w:tab/>
        <w:t>Managed information</w:t>
      </w:r>
      <w:bookmarkEnd w:id="1323"/>
      <w:bookmarkEnd w:id="1324"/>
      <w:bookmarkEnd w:id="1325"/>
      <w:bookmarkEnd w:id="1326"/>
      <w:bookmarkEnd w:id="1327"/>
      <w:bookmarkEnd w:id="1328"/>
      <w:bookmarkEnd w:id="1329"/>
      <w:bookmarkEnd w:id="1330"/>
    </w:p>
    <w:p w14:paraId="18A7017A" w14:textId="77777777" w:rsidR="006A5594" w:rsidRPr="00215D3C" w:rsidRDefault="006A5594" w:rsidP="006A5594">
      <w:pPr>
        <w:pStyle w:val="Heading4"/>
      </w:pPr>
      <w:bookmarkStart w:id="1331" w:name="_Toc20494482"/>
      <w:bookmarkStart w:id="1332" w:name="_Toc26975527"/>
      <w:bookmarkStart w:id="1333" w:name="_Toc35856400"/>
      <w:bookmarkStart w:id="1334" w:name="_Toc44001256"/>
      <w:bookmarkStart w:id="1335" w:name="_Toc51580855"/>
      <w:bookmarkStart w:id="1336" w:name="_Toc52356118"/>
      <w:bookmarkStart w:id="1337" w:name="_Toc55227688"/>
      <w:bookmarkStart w:id="1338" w:name="_Toc105504849"/>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1"/>
      <w:bookmarkEnd w:id="1332"/>
      <w:bookmarkEnd w:id="1333"/>
      <w:bookmarkEnd w:id="1334"/>
      <w:bookmarkEnd w:id="1335"/>
      <w:bookmarkEnd w:id="1336"/>
      <w:bookmarkEnd w:id="1337"/>
      <w:bookmarkEnd w:id="1338"/>
    </w:p>
    <w:p w14:paraId="59F06E26" w14:textId="77777777" w:rsidR="006A5594" w:rsidRPr="00215D3C" w:rsidRDefault="006A5594" w:rsidP="006A5594">
      <w:pPr>
        <w:pStyle w:val="Heading5"/>
      </w:pPr>
      <w:bookmarkStart w:id="1339" w:name="_Toc20494483"/>
      <w:bookmarkStart w:id="1340" w:name="_Toc26975528"/>
      <w:bookmarkStart w:id="1341" w:name="_Toc35856401"/>
      <w:bookmarkStart w:id="1342" w:name="_Toc44001257"/>
      <w:bookmarkStart w:id="1343" w:name="_Toc51580856"/>
      <w:bookmarkStart w:id="1344" w:name="_Toc52356119"/>
      <w:bookmarkStart w:id="1345" w:name="_Toc55227689"/>
      <w:bookmarkStart w:id="1346" w:name="_Toc105504850"/>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39"/>
      <w:bookmarkEnd w:id="1340"/>
      <w:bookmarkEnd w:id="1341"/>
      <w:bookmarkEnd w:id="1342"/>
      <w:bookmarkEnd w:id="1343"/>
      <w:bookmarkEnd w:id="1344"/>
      <w:bookmarkEnd w:id="1345"/>
      <w:bookmarkEnd w:id="1346"/>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7" w:name="_Toc20494484"/>
      <w:bookmarkStart w:id="1348" w:name="_Toc26975529"/>
      <w:bookmarkStart w:id="1349" w:name="_Toc35856402"/>
      <w:bookmarkStart w:id="1350" w:name="_Toc44001258"/>
      <w:bookmarkStart w:id="1351" w:name="_Toc51580857"/>
      <w:bookmarkStart w:id="1352" w:name="_Toc52356120"/>
      <w:bookmarkStart w:id="1353" w:name="_Toc55227690"/>
      <w:bookmarkStart w:id="1354" w:name="_Toc105504851"/>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7"/>
      <w:bookmarkEnd w:id="1348"/>
      <w:bookmarkEnd w:id="1349"/>
      <w:bookmarkEnd w:id="1350"/>
      <w:bookmarkEnd w:id="1351"/>
      <w:bookmarkEnd w:id="1352"/>
      <w:bookmarkEnd w:id="1353"/>
      <w:bookmarkEnd w:id="1354"/>
    </w:p>
    <w:p w14:paraId="4957A186" w14:textId="77777777" w:rsidR="006A5594" w:rsidRPr="00215D3C" w:rsidRDefault="006A5594" w:rsidP="006A5594">
      <w:pPr>
        <w:pStyle w:val="Heading6"/>
      </w:pPr>
      <w:bookmarkStart w:id="1355" w:name="_Toc20494485"/>
      <w:bookmarkStart w:id="1356" w:name="_Toc26975530"/>
      <w:bookmarkStart w:id="1357" w:name="_Toc35856403"/>
      <w:bookmarkStart w:id="1358" w:name="_Toc44001259"/>
      <w:bookmarkStart w:id="1359" w:name="_Toc51580858"/>
      <w:bookmarkStart w:id="1360" w:name="_Toc52356121"/>
      <w:bookmarkStart w:id="1361" w:name="_Toc55227691"/>
      <w:bookmarkStart w:id="1362" w:name="_Toc105504852"/>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5"/>
      <w:bookmarkEnd w:id="1356"/>
      <w:bookmarkEnd w:id="1357"/>
      <w:bookmarkEnd w:id="1358"/>
      <w:bookmarkEnd w:id="1359"/>
      <w:bookmarkEnd w:id="1360"/>
      <w:bookmarkEnd w:id="1361"/>
      <w:bookmarkEnd w:id="1362"/>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 xml:space="preserve">classes (i.e. IOCs, SupportIOCs). The intent is to identify the information required for the Fault management service implementation of its operations and notification emission. This </w:t>
      </w:r>
      <w:r w:rsidRPr="00215D3C">
        <w:lastRenderedPageBreak/>
        <w:t>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3" w:name="_Toc20494486"/>
      <w:bookmarkStart w:id="1364" w:name="_Toc26975531"/>
      <w:bookmarkStart w:id="1365" w:name="_Toc35856404"/>
      <w:bookmarkStart w:id="1366" w:name="_Toc44001260"/>
      <w:bookmarkStart w:id="1367" w:name="_Toc51580859"/>
      <w:bookmarkStart w:id="1368" w:name="_Toc52356122"/>
      <w:bookmarkStart w:id="1369" w:name="_Toc55227692"/>
      <w:bookmarkStart w:id="1370" w:name="_Toc105504853"/>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3"/>
      <w:bookmarkEnd w:id="1364"/>
      <w:bookmarkEnd w:id="1365"/>
      <w:bookmarkEnd w:id="1366"/>
      <w:bookmarkEnd w:id="1367"/>
      <w:bookmarkEnd w:id="1368"/>
      <w:bookmarkEnd w:id="1369"/>
      <w:bookmarkEnd w:id="1370"/>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90pt" o:ole="">
            <v:imagedata r:id="rId12" o:title=""/>
          </v:shape>
          <o:OLEObject Type="Embed" ProgID="VisioViewer.Viewer.1" ShapeID="_x0000_i1025" DrawAspect="Content" ObjectID="_1716887319" r:id="rId13"/>
        </w:object>
      </w:r>
    </w:p>
    <w:p w14:paraId="15C39BF7" w14:textId="77777777" w:rsidR="006A5594" w:rsidRPr="00215D3C" w:rsidRDefault="006A5594" w:rsidP="006A5594">
      <w:pPr>
        <w:pStyle w:val="Heading5"/>
      </w:pPr>
      <w:bookmarkStart w:id="1371" w:name="_Toc20494487"/>
      <w:bookmarkStart w:id="1372" w:name="_Toc26975532"/>
      <w:bookmarkStart w:id="1373" w:name="_Toc35856405"/>
      <w:bookmarkStart w:id="1374" w:name="_Toc44001261"/>
      <w:bookmarkStart w:id="1375" w:name="_Toc51580860"/>
      <w:bookmarkStart w:id="1376" w:name="_Toc52356123"/>
      <w:bookmarkStart w:id="1377" w:name="_Toc55227693"/>
      <w:bookmarkStart w:id="1378" w:name="_Toc105504854"/>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1"/>
      <w:bookmarkEnd w:id="1372"/>
      <w:bookmarkEnd w:id="1373"/>
      <w:bookmarkEnd w:id="1374"/>
      <w:bookmarkEnd w:id="1375"/>
      <w:bookmarkEnd w:id="1376"/>
      <w:bookmarkEnd w:id="1377"/>
      <w:bookmarkEnd w:id="1378"/>
    </w:p>
    <w:p w14:paraId="0C4316FE" w14:textId="77777777" w:rsidR="006A5594" w:rsidRPr="00215D3C" w:rsidRDefault="006A5594" w:rsidP="006A5594">
      <w:pPr>
        <w:pStyle w:val="Heading6"/>
      </w:pPr>
      <w:bookmarkStart w:id="1379" w:name="_Toc20494488"/>
      <w:bookmarkStart w:id="1380" w:name="_Toc26975533"/>
      <w:bookmarkStart w:id="1381" w:name="_Toc35856406"/>
      <w:bookmarkStart w:id="1382" w:name="_Toc44001262"/>
      <w:bookmarkStart w:id="1383" w:name="_Toc51580861"/>
      <w:bookmarkStart w:id="1384" w:name="_Toc52356124"/>
      <w:bookmarkStart w:id="1385" w:name="_Toc55227694"/>
      <w:bookmarkStart w:id="1386" w:name="_Toc105504855"/>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79"/>
      <w:bookmarkEnd w:id="1380"/>
      <w:bookmarkEnd w:id="1381"/>
      <w:bookmarkEnd w:id="1382"/>
      <w:bookmarkEnd w:id="1383"/>
      <w:bookmarkEnd w:id="1384"/>
      <w:bookmarkEnd w:id="1385"/>
      <w:bookmarkEnd w:id="1386"/>
    </w:p>
    <w:p w14:paraId="04D5D3F6" w14:textId="77777777" w:rsidR="006A5594" w:rsidRPr="00215D3C" w:rsidRDefault="006A5594" w:rsidP="006A5594">
      <w:pPr>
        <w:pStyle w:val="Heading7"/>
      </w:pPr>
      <w:bookmarkStart w:id="1387" w:name="_Toc20494489"/>
      <w:bookmarkStart w:id="1388" w:name="_Toc26975534"/>
      <w:bookmarkStart w:id="1389" w:name="_Toc35856407"/>
      <w:bookmarkStart w:id="1390" w:name="_Toc44001263"/>
      <w:bookmarkStart w:id="1391" w:name="_Toc51580862"/>
      <w:bookmarkStart w:id="1392" w:name="_Toc52356125"/>
      <w:bookmarkStart w:id="1393" w:name="_Toc55227695"/>
      <w:bookmarkStart w:id="1394" w:name="_Toc105504856"/>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7"/>
      <w:bookmarkEnd w:id="1388"/>
      <w:bookmarkEnd w:id="1389"/>
      <w:bookmarkEnd w:id="1390"/>
      <w:bookmarkEnd w:id="1391"/>
      <w:bookmarkEnd w:id="1392"/>
      <w:bookmarkEnd w:id="1393"/>
      <w:bookmarkEnd w:id="1394"/>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5" w:name="_Toc20494490"/>
      <w:bookmarkStart w:id="1396" w:name="_Toc26975535"/>
      <w:bookmarkStart w:id="1397" w:name="_Toc35856408"/>
      <w:bookmarkStart w:id="1398" w:name="_Toc44001264"/>
      <w:bookmarkStart w:id="1399" w:name="_Toc51580863"/>
      <w:bookmarkStart w:id="1400" w:name="_Toc52356126"/>
      <w:bookmarkStart w:id="1401" w:name="_Toc55227696"/>
      <w:bookmarkStart w:id="1402" w:name="_Toc105504857"/>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5"/>
      <w:bookmarkEnd w:id="1396"/>
      <w:bookmarkEnd w:id="1397"/>
      <w:bookmarkEnd w:id="1398"/>
      <w:bookmarkEnd w:id="1399"/>
      <w:bookmarkEnd w:id="1400"/>
      <w:bookmarkEnd w:id="1401"/>
      <w:bookmarkEnd w:id="1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3" w:name="_Toc20494491"/>
      <w:bookmarkStart w:id="1404" w:name="_Toc26975536"/>
      <w:bookmarkStart w:id="1405" w:name="_Toc35856409"/>
      <w:bookmarkStart w:id="1406" w:name="_Toc44001265"/>
      <w:bookmarkStart w:id="1407" w:name="_Toc51580864"/>
      <w:bookmarkStart w:id="1408" w:name="_Toc52356127"/>
      <w:bookmarkStart w:id="1409" w:name="_Toc55227697"/>
      <w:bookmarkStart w:id="1410" w:name="_Toc105504858"/>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3"/>
      <w:bookmarkEnd w:id="1404"/>
      <w:bookmarkEnd w:id="1405"/>
      <w:bookmarkEnd w:id="1406"/>
      <w:bookmarkEnd w:id="1407"/>
      <w:bookmarkEnd w:id="1408"/>
      <w:bookmarkEnd w:id="1409"/>
      <w:bookmarkEnd w:id="1410"/>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lastRenderedPageBreak/>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lastRenderedPageBreak/>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1" w:name="_Toc20494492"/>
      <w:bookmarkStart w:id="1412" w:name="_Toc26975537"/>
      <w:bookmarkStart w:id="1413" w:name="_Toc35856410"/>
      <w:bookmarkStart w:id="1414" w:name="_Toc44001266"/>
      <w:bookmarkStart w:id="1415" w:name="_Toc51580865"/>
      <w:bookmarkStart w:id="1416" w:name="_Toc52356128"/>
      <w:bookmarkStart w:id="1417" w:name="_Toc55227698"/>
      <w:bookmarkStart w:id="1418" w:name="_Toc105504859"/>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1"/>
      <w:bookmarkEnd w:id="1412"/>
      <w:bookmarkEnd w:id="1413"/>
      <w:bookmarkEnd w:id="1414"/>
      <w:bookmarkEnd w:id="1415"/>
      <w:bookmarkEnd w:id="1416"/>
      <w:bookmarkEnd w:id="1417"/>
      <w:bookmarkEnd w:id="1418"/>
    </w:p>
    <w:p w14:paraId="6551BB21" w14:textId="77777777" w:rsidR="006A5594" w:rsidRPr="00215D3C" w:rsidRDefault="006A5594" w:rsidP="006A5594">
      <w:pPr>
        <w:pStyle w:val="Heading7"/>
      </w:pPr>
      <w:bookmarkStart w:id="1419" w:name="_Toc20494493"/>
      <w:bookmarkStart w:id="1420" w:name="_Toc26975538"/>
      <w:bookmarkStart w:id="1421" w:name="_Toc35856411"/>
      <w:bookmarkStart w:id="1422" w:name="_Toc44001267"/>
      <w:bookmarkStart w:id="1423" w:name="_Toc51580866"/>
      <w:bookmarkStart w:id="1424" w:name="_Toc52356129"/>
      <w:bookmarkStart w:id="1425" w:name="_Toc55227699"/>
      <w:bookmarkStart w:id="1426" w:name="_Toc105504860"/>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19"/>
      <w:bookmarkEnd w:id="1420"/>
      <w:bookmarkEnd w:id="1421"/>
      <w:bookmarkEnd w:id="1422"/>
      <w:bookmarkEnd w:id="1423"/>
      <w:bookmarkEnd w:id="1424"/>
      <w:bookmarkEnd w:id="1425"/>
      <w:bookmarkEnd w:id="1426"/>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7" w:name="_Toc20494494"/>
      <w:bookmarkStart w:id="1428" w:name="_Toc26975539"/>
      <w:bookmarkStart w:id="1429" w:name="_Toc35856412"/>
      <w:bookmarkStart w:id="1430" w:name="_Toc44001268"/>
      <w:bookmarkStart w:id="1431" w:name="_Toc51580867"/>
      <w:bookmarkStart w:id="1432" w:name="_Toc52356130"/>
      <w:bookmarkStart w:id="1433" w:name="_Toc55227700"/>
      <w:bookmarkStart w:id="1434" w:name="_Toc105504861"/>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7"/>
      <w:bookmarkEnd w:id="1428"/>
      <w:bookmarkEnd w:id="1429"/>
      <w:bookmarkEnd w:id="1430"/>
      <w:bookmarkEnd w:id="1431"/>
      <w:bookmarkEnd w:id="1432"/>
      <w:bookmarkEnd w:id="1433"/>
      <w:bookmarkEnd w:id="1434"/>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5" w:name="_Toc20494495"/>
      <w:bookmarkStart w:id="1436" w:name="_Toc26975540"/>
      <w:bookmarkStart w:id="1437" w:name="_Toc35856413"/>
      <w:bookmarkStart w:id="1438" w:name="_Toc44001269"/>
      <w:bookmarkStart w:id="1439" w:name="_Toc51580868"/>
      <w:bookmarkStart w:id="1440" w:name="_Toc52356131"/>
      <w:bookmarkStart w:id="1441" w:name="_Toc55227701"/>
      <w:bookmarkStart w:id="1442" w:name="_Toc105504862"/>
      <w:r>
        <w:lastRenderedPageBreak/>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5"/>
      <w:bookmarkEnd w:id="1436"/>
      <w:bookmarkEnd w:id="1437"/>
      <w:bookmarkEnd w:id="1438"/>
      <w:bookmarkEnd w:id="1439"/>
      <w:bookmarkEnd w:id="1440"/>
      <w:bookmarkEnd w:id="1441"/>
      <w:bookmarkEnd w:id="1442"/>
    </w:p>
    <w:p w14:paraId="22D1D507" w14:textId="77777777" w:rsidR="006A5594" w:rsidRPr="00215D3C" w:rsidRDefault="006A5594" w:rsidP="006A5594">
      <w:pPr>
        <w:pStyle w:val="Heading7"/>
      </w:pPr>
      <w:bookmarkStart w:id="1443" w:name="_Toc20494496"/>
      <w:bookmarkStart w:id="1444" w:name="_Toc26975541"/>
      <w:bookmarkStart w:id="1445" w:name="_Toc35856414"/>
      <w:bookmarkStart w:id="1446" w:name="_Toc44001270"/>
      <w:bookmarkStart w:id="1447" w:name="_Toc51580869"/>
      <w:bookmarkStart w:id="1448" w:name="_Toc52356132"/>
      <w:bookmarkStart w:id="1449" w:name="_Toc55227702"/>
      <w:bookmarkStart w:id="1450" w:name="_Toc105504863"/>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3"/>
      <w:bookmarkEnd w:id="1444"/>
      <w:bookmarkEnd w:id="1445"/>
      <w:bookmarkEnd w:id="1446"/>
      <w:bookmarkEnd w:id="1447"/>
      <w:bookmarkEnd w:id="1448"/>
      <w:bookmarkEnd w:id="1449"/>
      <w:bookmarkEnd w:id="1450"/>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1" w:name="_Toc20494497"/>
      <w:bookmarkStart w:id="1452" w:name="_Toc26975542"/>
      <w:bookmarkStart w:id="1453" w:name="_Toc35856415"/>
      <w:bookmarkStart w:id="1454" w:name="_Toc44001271"/>
      <w:bookmarkStart w:id="1455" w:name="_Toc51580870"/>
      <w:bookmarkStart w:id="1456" w:name="_Toc52356133"/>
      <w:bookmarkStart w:id="1457" w:name="_Toc55227703"/>
      <w:bookmarkStart w:id="1458" w:name="_Toc105504864"/>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1"/>
      <w:bookmarkEnd w:id="1452"/>
      <w:bookmarkEnd w:id="1453"/>
      <w:bookmarkEnd w:id="1454"/>
      <w:bookmarkEnd w:id="1455"/>
      <w:bookmarkEnd w:id="1456"/>
      <w:bookmarkEnd w:id="1457"/>
      <w:bookmarkEnd w:id="1458"/>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59" w:name="_Toc20494498"/>
      <w:bookmarkStart w:id="1460" w:name="_Toc26975543"/>
      <w:bookmarkStart w:id="1461" w:name="_Toc35856416"/>
      <w:bookmarkStart w:id="1462" w:name="_Toc44001272"/>
      <w:bookmarkStart w:id="1463" w:name="_Toc51580871"/>
      <w:bookmarkStart w:id="1464" w:name="_Toc52356134"/>
      <w:bookmarkStart w:id="1465" w:name="_Toc55227704"/>
      <w:bookmarkStart w:id="1466" w:name="_Toc105504865"/>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59"/>
      <w:bookmarkEnd w:id="1460"/>
      <w:bookmarkEnd w:id="1461"/>
      <w:bookmarkEnd w:id="1462"/>
      <w:bookmarkEnd w:id="1463"/>
      <w:bookmarkEnd w:id="1464"/>
      <w:bookmarkEnd w:id="1465"/>
      <w:bookmarkEnd w:id="14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7" w:name="_Toc20494499"/>
      <w:bookmarkStart w:id="1468" w:name="_Toc26975544"/>
      <w:bookmarkStart w:id="1469" w:name="_Toc35856417"/>
      <w:bookmarkStart w:id="1470" w:name="_Toc44001273"/>
      <w:bookmarkStart w:id="1471" w:name="_Toc51580872"/>
      <w:bookmarkStart w:id="1472" w:name="_Toc52356135"/>
      <w:bookmarkStart w:id="1473" w:name="_Toc55227705"/>
      <w:bookmarkStart w:id="1474" w:name="_Toc105504866"/>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7"/>
      <w:bookmarkEnd w:id="1468"/>
      <w:bookmarkEnd w:id="1469"/>
      <w:bookmarkEnd w:id="1470"/>
      <w:bookmarkEnd w:id="1471"/>
      <w:bookmarkEnd w:id="1472"/>
      <w:bookmarkEnd w:id="1473"/>
      <w:bookmarkEnd w:id="1474"/>
    </w:p>
    <w:p w14:paraId="10A406A3" w14:textId="77777777" w:rsidR="006A5594" w:rsidRPr="00215D3C" w:rsidRDefault="006A5594" w:rsidP="006A5594">
      <w:pPr>
        <w:pStyle w:val="Heading7"/>
      </w:pPr>
      <w:bookmarkStart w:id="1475" w:name="_Toc20494500"/>
      <w:bookmarkStart w:id="1476" w:name="_Toc26975545"/>
      <w:bookmarkStart w:id="1477" w:name="_Toc35856418"/>
      <w:bookmarkStart w:id="1478" w:name="_Toc44001274"/>
      <w:bookmarkStart w:id="1479" w:name="_Toc51580873"/>
      <w:bookmarkStart w:id="1480" w:name="_Toc52356136"/>
      <w:bookmarkStart w:id="1481" w:name="_Toc55227706"/>
      <w:bookmarkStart w:id="1482" w:name="_Toc105504867"/>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5"/>
      <w:bookmarkEnd w:id="1476"/>
      <w:bookmarkEnd w:id="1477"/>
      <w:bookmarkEnd w:id="1478"/>
      <w:bookmarkEnd w:id="1479"/>
      <w:bookmarkEnd w:id="1480"/>
      <w:bookmarkEnd w:id="1481"/>
      <w:bookmarkEnd w:id="1482"/>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3" w:name="_Toc20494501"/>
      <w:bookmarkStart w:id="1484" w:name="_Toc26975546"/>
      <w:bookmarkStart w:id="1485" w:name="_Toc35856419"/>
      <w:bookmarkStart w:id="1486" w:name="_Toc44001275"/>
      <w:bookmarkStart w:id="1487" w:name="_Toc51580874"/>
      <w:bookmarkStart w:id="1488" w:name="_Toc52356137"/>
      <w:bookmarkStart w:id="1489" w:name="_Toc55227707"/>
      <w:bookmarkStart w:id="1490" w:name="_Toc105504868"/>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3"/>
      <w:bookmarkEnd w:id="1484"/>
      <w:bookmarkEnd w:id="1485"/>
      <w:bookmarkEnd w:id="1486"/>
      <w:bookmarkEnd w:id="1487"/>
      <w:bookmarkEnd w:id="1488"/>
      <w:bookmarkEnd w:id="1489"/>
      <w:bookmarkEnd w:id="14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1" w:name="_Toc20494502"/>
      <w:bookmarkStart w:id="1492" w:name="_Toc26975547"/>
      <w:bookmarkStart w:id="1493" w:name="_Toc35856420"/>
      <w:bookmarkStart w:id="1494" w:name="_Toc44001276"/>
      <w:bookmarkStart w:id="1495" w:name="_Toc51580875"/>
      <w:bookmarkStart w:id="1496" w:name="_Toc52356138"/>
      <w:bookmarkStart w:id="1497" w:name="_Toc55227708"/>
      <w:bookmarkStart w:id="1498" w:name="_Toc105504869"/>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1"/>
      <w:bookmarkEnd w:id="1492"/>
      <w:bookmarkEnd w:id="1493"/>
      <w:bookmarkEnd w:id="1494"/>
      <w:bookmarkEnd w:id="1495"/>
      <w:bookmarkEnd w:id="1496"/>
      <w:bookmarkEnd w:id="1497"/>
      <w:bookmarkEnd w:id="1498"/>
    </w:p>
    <w:p w14:paraId="5A2B1CF4" w14:textId="77777777" w:rsidR="006A5594" w:rsidRPr="00215D3C" w:rsidRDefault="006A5594" w:rsidP="006A5594">
      <w:pPr>
        <w:pStyle w:val="Heading7"/>
      </w:pPr>
      <w:bookmarkStart w:id="1499" w:name="_Toc20494503"/>
      <w:bookmarkStart w:id="1500" w:name="_Toc26975548"/>
      <w:bookmarkStart w:id="1501" w:name="_Toc35856421"/>
      <w:bookmarkStart w:id="1502" w:name="_Toc44001277"/>
      <w:bookmarkStart w:id="1503" w:name="_Toc51580876"/>
      <w:bookmarkStart w:id="1504" w:name="_Toc52356139"/>
      <w:bookmarkStart w:id="1505" w:name="_Toc55227709"/>
      <w:bookmarkStart w:id="1506" w:name="_Toc105504870"/>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499"/>
      <w:bookmarkEnd w:id="1500"/>
      <w:bookmarkEnd w:id="1501"/>
      <w:bookmarkEnd w:id="1502"/>
      <w:bookmarkEnd w:id="1503"/>
      <w:bookmarkEnd w:id="1504"/>
      <w:bookmarkEnd w:id="1505"/>
      <w:bookmarkEnd w:id="1506"/>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7" w:name="_Toc20494504"/>
      <w:bookmarkStart w:id="1508" w:name="_Toc26975549"/>
      <w:bookmarkStart w:id="1509" w:name="_Toc35856422"/>
      <w:bookmarkStart w:id="1510" w:name="_Toc44001278"/>
      <w:bookmarkStart w:id="1511" w:name="_Toc51580877"/>
      <w:bookmarkStart w:id="1512" w:name="_Toc52356140"/>
      <w:bookmarkStart w:id="1513" w:name="_Toc55227710"/>
      <w:bookmarkStart w:id="1514" w:name="_Toc105504871"/>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7"/>
      <w:bookmarkEnd w:id="1508"/>
      <w:bookmarkEnd w:id="1509"/>
      <w:bookmarkEnd w:id="1510"/>
      <w:bookmarkEnd w:id="1511"/>
      <w:bookmarkEnd w:id="1512"/>
      <w:bookmarkEnd w:id="1513"/>
      <w:bookmarkEnd w:id="15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5" w:name="_Toc20494505"/>
      <w:bookmarkStart w:id="1516" w:name="_Toc26975550"/>
      <w:bookmarkStart w:id="1517" w:name="_Toc35856423"/>
      <w:bookmarkStart w:id="1518" w:name="_Toc44001279"/>
      <w:bookmarkStart w:id="1519" w:name="_Toc51580878"/>
      <w:bookmarkStart w:id="1520" w:name="_Toc52356141"/>
      <w:bookmarkStart w:id="1521" w:name="_Toc55227711"/>
      <w:bookmarkStart w:id="1522" w:name="_Toc105504872"/>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5"/>
      <w:bookmarkEnd w:id="1516"/>
      <w:bookmarkEnd w:id="1517"/>
      <w:bookmarkEnd w:id="1518"/>
      <w:bookmarkEnd w:id="1519"/>
      <w:bookmarkEnd w:id="1520"/>
      <w:bookmarkEnd w:id="1521"/>
      <w:bookmarkEnd w:id="1522"/>
    </w:p>
    <w:p w14:paraId="24D04E43" w14:textId="77777777" w:rsidR="006A5594" w:rsidRPr="00215D3C" w:rsidRDefault="006A5594" w:rsidP="006A5594">
      <w:pPr>
        <w:pStyle w:val="Heading7"/>
      </w:pPr>
      <w:bookmarkStart w:id="1523" w:name="_Toc20494506"/>
      <w:bookmarkStart w:id="1524" w:name="_Toc26975551"/>
      <w:bookmarkStart w:id="1525" w:name="_Toc35856424"/>
      <w:bookmarkStart w:id="1526" w:name="_Toc44001280"/>
      <w:bookmarkStart w:id="1527" w:name="_Toc51580879"/>
      <w:bookmarkStart w:id="1528" w:name="_Toc52356142"/>
      <w:bookmarkStart w:id="1529" w:name="_Toc55227712"/>
      <w:bookmarkStart w:id="1530" w:name="_Toc105504873"/>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3"/>
      <w:bookmarkEnd w:id="1524"/>
      <w:bookmarkEnd w:id="1525"/>
      <w:bookmarkEnd w:id="1526"/>
      <w:bookmarkEnd w:id="1527"/>
      <w:bookmarkEnd w:id="1528"/>
      <w:bookmarkEnd w:id="1529"/>
      <w:bookmarkEnd w:id="1530"/>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1" w:name="_Toc20494507"/>
      <w:bookmarkStart w:id="1532" w:name="_Toc26975552"/>
      <w:bookmarkStart w:id="1533" w:name="_Toc35856425"/>
      <w:bookmarkStart w:id="1534" w:name="_Toc44001281"/>
      <w:bookmarkStart w:id="1535" w:name="_Toc51580880"/>
      <w:bookmarkStart w:id="1536" w:name="_Toc52356143"/>
      <w:bookmarkStart w:id="1537" w:name="_Toc55227713"/>
      <w:bookmarkStart w:id="1538" w:name="_Toc105504874"/>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1"/>
      <w:bookmarkEnd w:id="1532"/>
      <w:bookmarkEnd w:id="1533"/>
      <w:bookmarkEnd w:id="1534"/>
      <w:bookmarkEnd w:id="1535"/>
      <w:bookmarkEnd w:id="1536"/>
      <w:bookmarkEnd w:id="1537"/>
      <w:bookmarkEnd w:id="1538"/>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39" w:name="_Toc20494508"/>
      <w:bookmarkStart w:id="1540" w:name="_Toc26975553"/>
      <w:bookmarkStart w:id="1541" w:name="_Toc35856426"/>
      <w:bookmarkStart w:id="1542" w:name="_Toc44001282"/>
      <w:bookmarkStart w:id="1543" w:name="_Toc51580881"/>
      <w:bookmarkStart w:id="1544" w:name="_Toc52356144"/>
      <w:bookmarkStart w:id="1545" w:name="_Toc55227714"/>
      <w:bookmarkStart w:id="1546" w:name="_Toc105504875"/>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39"/>
      <w:bookmarkEnd w:id="1540"/>
      <w:bookmarkEnd w:id="1541"/>
      <w:bookmarkEnd w:id="1542"/>
      <w:bookmarkEnd w:id="1543"/>
      <w:bookmarkEnd w:id="1544"/>
      <w:bookmarkEnd w:id="1545"/>
      <w:bookmarkEnd w:id="1546"/>
    </w:p>
    <w:p w14:paraId="4C84B5DA" w14:textId="77777777" w:rsidR="006A5594" w:rsidRPr="00215D3C" w:rsidRDefault="006A5594" w:rsidP="006A5594">
      <w:pPr>
        <w:pStyle w:val="Heading6"/>
      </w:pPr>
      <w:bookmarkStart w:id="1547" w:name="_Toc20494509"/>
      <w:bookmarkStart w:id="1548" w:name="_Toc26975554"/>
      <w:bookmarkStart w:id="1549" w:name="_Toc35856427"/>
      <w:bookmarkStart w:id="1550" w:name="_Toc44001283"/>
      <w:bookmarkStart w:id="1551" w:name="_Toc51580882"/>
      <w:bookmarkStart w:id="1552" w:name="_Toc52356145"/>
      <w:bookmarkStart w:id="1553" w:name="_Toc55227715"/>
      <w:bookmarkStart w:id="1554" w:name="_Toc105504876"/>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7"/>
      <w:bookmarkEnd w:id="1548"/>
      <w:bookmarkEnd w:id="1549"/>
      <w:bookmarkEnd w:id="1550"/>
      <w:bookmarkEnd w:id="1551"/>
      <w:bookmarkEnd w:id="1552"/>
      <w:bookmarkEnd w:id="1553"/>
      <w:bookmarkEnd w:id="1554"/>
    </w:p>
    <w:p w14:paraId="1A4157CC" w14:textId="77777777" w:rsidR="006A5594" w:rsidRPr="00215D3C" w:rsidRDefault="006A5594" w:rsidP="006A5594">
      <w:pPr>
        <w:pStyle w:val="Heading7"/>
      </w:pPr>
      <w:bookmarkStart w:id="1555" w:name="_Toc20494510"/>
      <w:bookmarkStart w:id="1556" w:name="_Toc26975555"/>
      <w:bookmarkStart w:id="1557" w:name="_Toc35856428"/>
      <w:bookmarkStart w:id="1558" w:name="_Toc44001284"/>
      <w:bookmarkStart w:id="1559" w:name="_Toc51580883"/>
      <w:bookmarkStart w:id="1560" w:name="_Toc52356146"/>
      <w:bookmarkStart w:id="1561" w:name="_Toc55227716"/>
      <w:bookmarkStart w:id="1562" w:name="_Toc105504877"/>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5"/>
      <w:bookmarkEnd w:id="1556"/>
      <w:bookmarkEnd w:id="1557"/>
      <w:bookmarkEnd w:id="1558"/>
      <w:bookmarkEnd w:id="1559"/>
      <w:bookmarkEnd w:id="1560"/>
      <w:bookmarkEnd w:id="1561"/>
      <w:bookmarkEnd w:id="1562"/>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3" w:name="_Toc20494511"/>
      <w:bookmarkStart w:id="1564" w:name="_Toc26975556"/>
      <w:bookmarkStart w:id="1565" w:name="_Toc35856429"/>
      <w:bookmarkStart w:id="1566" w:name="_Toc44001285"/>
      <w:bookmarkStart w:id="1567" w:name="_Toc51580884"/>
      <w:bookmarkStart w:id="1568" w:name="_Toc52356147"/>
      <w:bookmarkStart w:id="1569" w:name="_Toc55227717"/>
      <w:bookmarkStart w:id="1570" w:name="_Toc105504878"/>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3"/>
      <w:bookmarkEnd w:id="1564"/>
      <w:bookmarkEnd w:id="1565"/>
      <w:bookmarkEnd w:id="1566"/>
      <w:bookmarkEnd w:id="1567"/>
      <w:bookmarkEnd w:id="1568"/>
      <w:bookmarkEnd w:id="1569"/>
      <w:bookmarkEnd w:id="1570"/>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1" w:name="_Toc20494512"/>
      <w:bookmarkStart w:id="1572" w:name="_Toc26975557"/>
      <w:bookmarkStart w:id="1573" w:name="_Toc35856430"/>
      <w:bookmarkStart w:id="1574" w:name="_Toc44001286"/>
      <w:bookmarkStart w:id="1575" w:name="_Toc51580885"/>
      <w:bookmarkStart w:id="1576" w:name="_Toc52356148"/>
      <w:bookmarkStart w:id="1577" w:name="_Toc55227718"/>
      <w:bookmarkStart w:id="1578" w:name="_Toc105504879"/>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1"/>
      <w:bookmarkEnd w:id="1572"/>
      <w:bookmarkEnd w:id="1573"/>
      <w:bookmarkEnd w:id="1574"/>
      <w:bookmarkEnd w:id="1575"/>
      <w:bookmarkEnd w:id="1576"/>
      <w:bookmarkEnd w:id="1577"/>
      <w:bookmarkEnd w:id="1578"/>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79" w:name="_Toc20494513"/>
      <w:bookmarkStart w:id="1580" w:name="_Toc26975558"/>
      <w:bookmarkStart w:id="1581" w:name="_Toc35856431"/>
      <w:bookmarkStart w:id="1582" w:name="_Toc44001287"/>
      <w:bookmarkStart w:id="1583" w:name="_Toc51580886"/>
      <w:bookmarkStart w:id="1584" w:name="_Toc52356149"/>
      <w:bookmarkStart w:id="1585" w:name="_Toc55227719"/>
      <w:bookmarkStart w:id="1586" w:name="_Toc105504880"/>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79"/>
      <w:bookmarkEnd w:id="1580"/>
      <w:bookmarkEnd w:id="1581"/>
      <w:bookmarkEnd w:id="1582"/>
      <w:bookmarkEnd w:id="1583"/>
      <w:bookmarkEnd w:id="1584"/>
      <w:bookmarkEnd w:id="1585"/>
      <w:bookmarkEnd w:id="1586"/>
    </w:p>
    <w:p w14:paraId="18EAC9EC" w14:textId="77777777" w:rsidR="006A5594" w:rsidRPr="00215D3C" w:rsidRDefault="006A5594" w:rsidP="006A5594">
      <w:pPr>
        <w:pStyle w:val="Heading7"/>
      </w:pPr>
      <w:bookmarkStart w:id="1587" w:name="_Toc20494514"/>
      <w:bookmarkStart w:id="1588" w:name="_Toc26975559"/>
      <w:bookmarkStart w:id="1589" w:name="_Toc35856432"/>
      <w:bookmarkStart w:id="1590" w:name="_Toc44001288"/>
      <w:bookmarkStart w:id="1591" w:name="_Toc51580887"/>
      <w:bookmarkStart w:id="1592" w:name="_Toc52356150"/>
      <w:bookmarkStart w:id="1593" w:name="_Toc55227720"/>
      <w:bookmarkStart w:id="1594" w:name="_Toc105504881"/>
      <w:r>
        <w:t>11.2</w:t>
      </w:r>
      <w:r w:rsidRPr="00215D3C">
        <w:t>.</w:t>
      </w:r>
      <w:r w:rsidRPr="00215D3C">
        <w:rPr>
          <w:rFonts w:hint="eastAsia"/>
        </w:rPr>
        <w:t>2.</w:t>
      </w:r>
      <w:r w:rsidRPr="00215D3C">
        <w:t>1.4.2.1</w:t>
      </w:r>
      <w:r w:rsidRPr="00215D3C">
        <w:tab/>
        <w:t>Definition</w:t>
      </w:r>
      <w:bookmarkEnd w:id="1587"/>
      <w:bookmarkEnd w:id="1588"/>
      <w:bookmarkEnd w:id="1589"/>
      <w:bookmarkEnd w:id="1590"/>
      <w:bookmarkEnd w:id="1591"/>
      <w:bookmarkEnd w:id="1592"/>
      <w:bookmarkEnd w:id="1593"/>
      <w:bookmarkEnd w:id="1594"/>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5" w:name="_Toc20494515"/>
      <w:bookmarkStart w:id="1596" w:name="_Toc26975560"/>
      <w:bookmarkStart w:id="1597" w:name="_Toc35856433"/>
      <w:bookmarkStart w:id="1598" w:name="_Toc44001289"/>
      <w:bookmarkStart w:id="1599" w:name="_Toc51580888"/>
      <w:bookmarkStart w:id="1600" w:name="_Toc52356151"/>
      <w:bookmarkStart w:id="1601" w:name="_Toc55227721"/>
      <w:bookmarkStart w:id="1602" w:name="_Toc105504882"/>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5"/>
      <w:bookmarkEnd w:id="1596"/>
      <w:bookmarkEnd w:id="1597"/>
      <w:bookmarkEnd w:id="1598"/>
      <w:bookmarkEnd w:id="1599"/>
      <w:bookmarkEnd w:id="1600"/>
      <w:bookmarkEnd w:id="1601"/>
      <w:bookmarkEnd w:id="16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3" w:name="_Toc20494516"/>
      <w:bookmarkStart w:id="1604" w:name="_Toc26975561"/>
      <w:bookmarkStart w:id="1605" w:name="_Toc35856434"/>
      <w:bookmarkStart w:id="1606" w:name="_Toc44001290"/>
      <w:bookmarkStart w:id="1607" w:name="_Toc51580889"/>
      <w:bookmarkStart w:id="1608" w:name="_Toc52356152"/>
      <w:bookmarkStart w:id="1609" w:name="_Toc55227722"/>
      <w:bookmarkStart w:id="1610" w:name="_Toc105504883"/>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3"/>
      <w:bookmarkEnd w:id="1604"/>
      <w:bookmarkEnd w:id="1605"/>
      <w:bookmarkEnd w:id="1606"/>
      <w:bookmarkEnd w:id="1607"/>
      <w:bookmarkEnd w:id="1608"/>
      <w:bookmarkEnd w:id="1609"/>
      <w:bookmarkEnd w:id="16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1" w:name="_Toc20494517"/>
      <w:bookmarkStart w:id="1612" w:name="_Toc26975562"/>
      <w:bookmarkStart w:id="1613" w:name="_Toc35856435"/>
      <w:bookmarkStart w:id="1614" w:name="_Toc44001291"/>
      <w:bookmarkStart w:id="1615" w:name="_Toc51580890"/>
      <w:bookmarkStart w:id="1616" w:name="_Toc52356153"/>
      <w:bookmarkStart w:id="1617" w:name="_Toc55227723"/>
      <w:bookmarkStart w:id="1618" w:name="_Toc105504884"/>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1"/>
      <w:bookmarkEnd w:id="1612"/>
      <w:bookmarkEnd w:id="1613"/>
      <w:bookmarkEnd w:id="1614"/>
      <w:bookmarkEnd w:id="1615"/>
      <w:bookmarkEnd w:id="1616"/>
      <w:bookmarkEnd w:id="1617"/>
      <w:bookmarkEnd w:id="1618"/>
    </w:p>
    <w:p w14:paraId="43AC9FFB" w14:textId="77777777" w:rsidR="006A5594" w:rsidRPr="00215D3C" w:rsidRDefault="006A5594" w:rsidP="006A5594">
      <w:pPr>
        <w:pStyle w:val="Heading7"/>
      </w:pPr>
      <w:bookmarkStart w:id="1619" w:name="_Toc20494518"/>
      <w:bookmarkStart w:id="1620" w:name="_Toc26975563"/>
      <w:bookmarkStart w:id="1621" w:name="_Toc35856436"/>
      <w:bookmarkStart w:id="1622" w:name="_Toc44001292"/>
      <w:bookmarkStart w:id="1623" w:name="_Toc51580891"/>
      <w:bookmarkStart w:id="1624" w:name="_Toc52356154"/>
      <w:bookmarkStart w:id="1625" w:name="_Toc55227724"/>
      <w:bookmarkStart w:id="1626" w:name="_Toc105504885"/>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19"/>
      <w:bookmarkEnd w:id="1620"/>
      <w:bookmarkEnd w:id="1621"/>
      <w:bookmarkEnd w:id="1622"/>
      <w:bookmarkEnd w:id="1623"/>
      <w:bookmarkEnd w:id="1624"/>
      <w:bookmarkEnd w:id="1625"/>
      <w:bookmarkEnd w:id="1626"/>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7" w:name="_Toc20494519"/>
      <w:bookmarkStart w:id="1628" w:name="_Toc26975564"/>
      <w:bookmarkStart w:id="1629" w:name="_Toc35856437"/>
      <w:bookmarkStart w:id="1630" w:name="_Toc44001293"/>
      <w:bookmarkStart w:id="1631" w:name="_Toc51580892"/>
      <w:bookmarkStart w:id="1632" w:name="_Toc52356155"/>
      <w:bookmarkStart w:id="1633" w:name="_Toc55227725"/>
      <w:bookmarkStart w:id="1634" w:name="_Toc105504886"/>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7"/>
      <w:bookmarkEnd w:id="1628"/>
      <w:bookmarkEnd w:id="1629"/>
      <w:bookmarkEnd w:id="1630"/>
      <w:bookmarkEnd w:id="1631"/>
      <w:bookmarkEnd w:id="1632"/>
      <w:bookmarkEnd w:id="1633"/>
      <w:bookmarkEnd w:id="16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5" w:name="_Toc20494520"/>
      <w:bookmarkStart w:id="1636" w:name="_Toc26975565"/>
      <w:bookmarkStart w:id="1637" w:name="_Toc35856438"/>
      <w:bookmarkStart w:id="1638" w:name="_Toc44001294"/>
      <w:bookmarkStart w:id="1639" w:name="_Toc51580893"/>
      <w:bookmarkStart w:id="1640" w:name="_Toc52356156"/>
      <w:bookmarkStart w:id="1641" w:name="_Toc55227726"/>
      <w:bookmarkStart w:id="1642" w:name="_Toc105504887"/>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5"/>
      <w:bookmarkEnd w:id="1636"/>
      <w:bookmarkEnd w:id="1637"/>
      <w:bookmarkEnd w:id="1638"/>
      <w:bookmarkEnd w:id="1639"/>
      <w:bookmarkEnd w:id="1640"/>
      <w:bookmarkEnd w:id="1641"/>
      <w:bookmarkEnd w:id="1642"/>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3" w:name="_Toc20494521"/>
      <w:bookmarkStart w:id="1644" w:name="_Toc26975566"/>
      <w:bookmarkStart w:id="1645" w:name="_Toc35856439"/>
      <w:bookmarkStart w:id="1646" w:name="_Toc44001295"/>
      <w:bookmarkStart w:id="1647" w:name="_Toc51580894"/>
      <w:bookmarkStart w:id="1648" w:name="_Toc52356157"/>
      <w:bookmarkStart w:id="1649" w:name="_Toc55227727"/>
      <w:bookmarkStart w:id="1650" w:name="_Toc105504888"/>
      <w:r>
        <w:t>11.2</w:t>
      </w:r>
      <w:r w:rsidRPr="00215D3C">
        <w:t>.</w:t>
      </w:r>
      <w:r w:rsidRPr="00215D3C">
        <w:rPr>
          <w:rFonts w:hint="eastAsia"/>
        </w:rPr>
        <w:t>2.</w:t>
      </w:r>
      <w:r w:rsidRPr="00215D3C">
        <w:t>1.4.4</w:t>
      </w:r>
      <w:r w:rsidRPr="00215D3C">
        <w:tab/>
        <w:t>relation-AlarmInformation-CorrelatedNotification (M)</w:t>
      </w:r>
      <w:bookmarkEnd w:id="1643"/>
      <w:bookmarkEnd w:id="1644"/>
      <w:bookmarkEnd w:id="1645"/>
      <w:bookmarkEnd w:id="1646"/>
      <w:bookmarkEnd w:id="1647"/>
      <w:bookmarkEnd w:id="1648"/>
      <w:bookmarkEnd w:id="1649"/>
      <w:bookmarkEnd w:id="1650"/>
    </w:p>
    <w:p w14:paraId="14F9CFEA" w14:textId="77777777" w:rsidR="006A5594" w:rsidRPr="00215D3C" w:rsidRDefault="006A5594" w:rsidP="006A5594">
      <w:pPr>
        <w:pStyle w:val="Heading7"/>
      </w:pPr>
      <w:bookmarkStart w:id="1651" w:name="_Toc20494522"/>
      <w:bookmarkStart w:id="1652" w:name="_Toc26975567"/>
      <w:bookmarkStart w:id="1653" w:name="_Toc35856440"/>
      <w:bookmarkStart w:id="1654" w:name="_Toc44001296"/>
      <w:bookmarkStart w:id="1655" w:name="_Toc51580895"/>
      <w:bookmarkStart w:id="1656" w:name="_Toc52356158"/>
      <w:bookmarkStart w:id="1657" w:name="_Toc55227728"/>
      <w:bookmarkStart w:id="1658" w:name="_Toc105504889"/>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1"/>
      <w:bookmarkEnd w:id="1652"/>
      <w:bookmarkEnd w:id="1653"/>
      <w:bookmarkEnd w:id="1654"/>
      <w:bookmarkEnd w:id="1655"/>
      <w:bookmarkEnd w:id="1656"/>
      <w:bookmarkEnd w:id="1657"/>
      <w:bookmarkEnd w:id="1658"/>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59" w:name="_Toc20494523"/>
      <w:bookmarkStart w:id="1660" w:name="_Toc26975568"/>
      <w:bookmarkStart w:id="1661" w:name="_Toc35856441"/>
      <w:bookmarkStart w:id="1662" w:name="_Toc44001297"/>
      <w:bookmarkStart w:id="1663" w:name="_Toc51580896"/>
      <w:bookmarkStart w:id="1664" w:name="_Toc52356159"/>
      <w:bookmarkStart w:id="1665" w:name="_Toc55227729"/>
      <w:bookmarkStart w:id="1666" w:name="_Toc105504890"/>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1659"/>
      <w:bookmarkEnd w:id="1660"/>
      <w:bookmarkEnd w:id="1661"/>
      <w:bookmarkEnd w:id="1662"/>
      <w:bookmarkEnd w:id="1663"/>
      <w:bookmarkEnd w:id="1664"/>
      <w:bookmarkEnd w:id="1665"/>
      <w:bookmarkEnd w:id="16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7" w:name="_Toc20494524"/>
      <w:bookmarkStart w:id="1668" w:name="_Toc26975569"/>
      <w:bookmarkStart w:id="1669" w:name="_Toc35856442"/>
      <w:bookmarkStart w:id="1670" w:name="_Toc44001298"/>
      <w:bookmarkStart w:id="1671" w:name="_Toc51580897"/>
      <w:bookmarkStart w:id="1672" w:name="_Toc52356160"/>
      <w:bookmarkStart w:id="1673" w:name="_Toc55227730"/>
      <w:bookmarkStart w:id="1674" w:name="_Toc105504891"/>
      <w:r>
        <w:t>11.</w:t>
      </w:r>
      <w:r w:rsidRPr="00215D3C">
        <w:rPr>
          <w:rFonts w:hint="eastAsia"/>
        </w:rPr>
        <w:t>2</w:t>
      </w:r>
      <w:r w:rsidRPr="00215D3C">
        <w:t>.</w:t>
      </w:r>
      <w:r w:rsidRPr="00215D3C">
        <w:rPr>
          <w:rFonts w:hint="eastAsia"/>
        </w:rPr>
        <w:t>1</w:t>
      </w:r>
      <w:r w:rsidRPr="00215D3C">
        <w:t>.4.4.3</w:t>
      </w:r>
      <w:r w:rsidRPr="00215D3C">
        <w:tab/>
        <w:t>Constraint</w:t>
      </w:r>
      <w:bookmarkEnd w:id="1667"/>
      <w:bookmarkEnd w:id="1668"/>
      <w:bookmarkEnd w:id="1669"/>
      <w:bookmarkEnd w:id="1670"/>
      <w:bookmarkEnd w:id="1671"/>
      <w:bookmarkEnd w:id="1672"/>
      <w:bookmarkEnd w:id="1673"/>
      <w:bookmarkEnd w:id="1674"/>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5" w:name="_Toc20494525"/>
      <w:bookmarkStart w:id="1676" w:name="_Toc26975570"/>
      <w:bookmarkStart w:id="1677" w:name="_Toc35856443"/>
      <w:bookmarkStart w:id="1678" w:name="_Toc44001299"/>
      <w:bookmarkStart w:id="1679" w:name="_Toc51580898"/>
      <w:bookmarkStart w:id="1680" w:name="_Toc52356161"/>
      <w:bookmarkStart w:id="1681" w:name="_Toc55227731"/>
      <w:bookmarkStart w:id="1682" w:name="_Toc105504892"/>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5"/>
      <w:bookmarkEnd w:id="1676"/>
      <w:bookmarkEnd w:id="1677"/>
      <w:bookmarkEnd w:id="1678"/>
      <w:bookmarkEnd w:id="1679"/>
      <w:bookmarkEnd w:id="1680"/>
      <w:bookmarkEnd w:id="1681"/>
      <w:bookmarkEnd w:id="1682"/>
    </w:p>
    <w:p w14:paraId="5D637314" w14:textId="77777777" w:rsidR="006A5594" w:rsidRPr="00215D3C" w:rsidRDefault="006A5594" w:rsidP="006A5594">
      <w:pPr>
        <w:pStyle w:val="Heading7"/>
      </w:pPr>
      <w:bookmarkStart w:id="1683" w:name="_Toc20494526"/>
      <w:bookmarkStart w:id="1684" w:name="_Toc26975571"/>
      <w:bookmarkStart w:id="1685" w:name="_Toc35856444"/>
      <w:bookmarkStart w:id="1686" w:name="_Toc44001300"/>
      <w:bookmarkStart w:id="1687" w:name="_Toc51580899"/>
      <w:bookmarkStart w:id="1688" w:name="_Toc52356162"/>
      <w:bookmarkStart w:id="1689" w:name="_Toc55227732"/>
      <w:bookmarkStart w:id="1690" w:name="_Toc105504893"/>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3"/>
      <w:bookmarkEnd w:id="1684"/>
      <w:bookmarkEnd w:id="1685"/>
      <w:bookmarkEnd w:id="1686"/>
      <w:bookmarkEnd w:id="1687"/>
      <w:bookmarkEnd w:id="1688"/>
      <w:bookmarkEnd w:id="1689"/>
      <w:bookmarkEnd w:id="1690"/>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1" w:name="_Toc20494527"/>
      <w:bookmarkStart w:id="1692" w:name="_Toc26975572"/>
      <w:bookmarkStart w:id="1693" w:name="_Toc35856445"/>
      <w:bookmarkStart w:id="1694" w:name="_Toc44001301"/>
      <w:bookmarkStart w:id="1695" w:name="_Toc51580900"/>
      <w:bookmarkStart w:id="1696" w:name="_Toc52356163"/>
      <w:bookmarkStart w:id="1697" w:name="_Toc55227733"/>
      <w:bookmarkStart w:id="1698" w:name="_Toc105504894"/>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1"/>
      <w:bookmarkEnd w:id="1692"/>
      <w:bookmarkEnd w:id="1693"/>
      <w:bookmarkEnd w:id="1694"/>
      <w:bookmarkEnd w:id="1695"/>
      <w:bookmarkEnd w:id="1696"/>
      <w:bookmarkEnd w:id="1697"/>
      <w:bookmarkEnd w:id="16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699" w:name="_Toc20494528"/>
      <w:bookmarkStart w:id="1700" w:name="_Toc26975573"/>
      <w:bookmarkStart w:id="1701" w:name="_Toc35856446"/>
      <w:bookmarkStart w:id="1702" w:name="_Toc44001302"/>
      <w:bookmarkStart w:id="1703" w:name="_Toc51580901"/>
      <w:bookmarkStart w:id="1704" w:name="_Toc52356164"/>
      <w:bookmarkStart w:id="1705" w:name="_Toc55227734"/>
      <w:bookmarkStart w:id="1706" w:name="_Toc105504895"/>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699"/>
      <w:bookmarkEnd w:id="1700"/>
      <w:bookmarkEnd w:id="1701"/>
      <w:bookmarkEnd w:id="1702"/>
      <w:bookmarkEnd w:id="1703"/>
      <w:bookmarkEnd w:id="1704"/>
      <w:bookmarkEnd w:id="1705"/>
      <w:bookmarkEnd w:id="1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7" w:name="_Toc20494529"/>
      <w:bookmarkStart w:id="1708" w:name="_Toc26975574"/>
      <w:bookmarkStart w:id="1709" w:name="_Toc35856447"/>
      <w:bookmarkStart w:id="1710" w:name="_Toc44001303"/>
      <w:bookmarkStart w:id="1711" w:name="_Toc51580902"/>
      <w:bookmarkStart w:id="1712" w:name="_Toc52356165"/>
      <w:bookmarkStart w:id="1713" w:name="_Toc55227735"/>
      <w:bookmarkStart w:id="1714" w:name="_Toc105504896"/>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7"/>
      <w:bookmarkEnd w:id="1708"/>
      <w:bookmarkEnd w:id="1709"/>
      <w:bookmarkEnd w:id="1710"/>
      <w:bookmarkEnd w:id="1711"/>
      <w:bookmarkEnd w:id="1712"/>
      <w:bookmarkEnd w:id="1713"/>
      <w:bookmarkEnd w:id="1714"/>
    </w:p>
    <w:p w14:paraId="05D32116" w14:textId="77777777" w:rsidR="006A5594" w:rsidRPr="00215D3C" w:rsidRDefault="006A5594" w:rsidP="006A5594">
      <w:pPr>
        <w:pStyle w:val="Heading7"/>
      </w:pPr>
      <w:bookmarkStart w:id="1715" w:name="_Toc20494530"/>
      <w:bookmarkStart w:id="1716" w:name="_Toc26975575"/>
      <w:bookmarkStart w:id="1717" w:name="_Toc35856448"/>
      <w:bookmarkStart w:id="1718" w:name="_Toc44001304"/>
      <w:bookmarkStart w:id="1719" w:name="_Toc51580903"/>
      <w:bookmarkStart w:id="1720" w:name="_Toc52356166"/>
      <w:bookmarkStart w:id="1721" w:name="_Toc55227736"/>
      <w:bookmarkStart w:id="1722" w:name="_Toc105504897"/>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5"/>
      <w:bookmarkEnd w:id="1716"/>
      <w:bookmarkEnd w:id="1717"/>
      <w:bookmarkEnd w:id="1718"/>
      <w:bookmarkEnd w:id="1719"/>
      <w:bookmarkEnd w:id="1720"/>
      <w:bookmarkEnd w:id="1721"/>
      <w:bookmarkEnd w:id="1722"/>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3" w:name="_Toc20494531"/>
      <w:bookmarkStart w:id="1724" w:name="_Toc26975576"/>
      <w:bookmarkStart w:id="1725" w:name="_Toc35856449"/>
      <w:bookmarkStart w:id="1726" w:name="_Toc44001305"/>
      <w:bookmarkStart w:id="1727" w:name="_Toc51580904"/>
      <w:bookmarkStart w:id="1728" w:name="_Toc52356167"/>
      <w:bookmarkStart w:id="1729" w:name="_Toc55227737"/>
      <w:bookmarkStart w:id="1730" w:name="_Toc105504898"/>
      <w:r>
        <w:t>11.2</w:t>
      </w:r>
      <w:r w:rsidRPr="00215D3C">
        <w:t>.2.1.4.6.2</w:t>
      </w:r>
      <w:r w:rsidRPr="00215D3C">
        <w:tab/>
        <w:t>Role</w:t>
      </w:r>
      <w:bookmarkEnd w:id="1723"/>
      <w:bookmarkEnd w:id="1724"/>
      <w:bookmarkEnd w:id="1725"/>
      <w:bookmarkEnd w:id="1726"/>
      <w:bookmarkEnd w:id="1727"/>
      <w:bookmarkEnd w:id="1728"/>
      <w:bookmarkEnd w:id="1729"/>
      <w:bookmarkEnd w:id="1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1" w:name="_Toc20494532"/>
      <w:bookmarkStart w:id="1732" w:name="_Toc26975577"/>
      <w:bookmarkStart w:id="1733" w:name="_Toc35856450"/>
      <w:bookmarkStart w:id="1734" w:name="_Toc44001306"/>
      <w:bookmarkStart w:id="1735" w:name="_Toc51580905"/>
      <w:bookmarkStart w:id="1736" w:name="_Toc52356168"/>
      <w:bookmarkStart w:id="1737" w:name="_Toc55227738"/>
      <w:bookmarkStart w:id="1738" w:name="_Toc105504899"/>
      <w:r>
        <w:t>11.2</w:t>
      </w:r>
      <w:r w:rsidRPr="00215D3C">
        <w:t>.2.1.4.6.3</w:t>
      </w:r>
      <w:r w:rsidRPr="00215D3C">
        <w:tab/>
        <w:t>Constraint</w:t>
      </w:r>
      <w:bookmarkEnd w:id="1731"/>
      <w:bookmarkEnd w:id="1732"/>
      <w:bookmarkEnd w:id="1733"/>
      <w:bookmarkEnd w:id="1734"/>
      <w:bookmarkEnd w:id="1735"/>
      <w:bookmarkEnd w:id="1736"/>
      <w:bookmarkEnd w:id="1737"/>
      <w:bookmarkEnd w:id="17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39" w:name="_Toc20494533"/>
      <w:bookmarkStart w:id="1740" w:name="_Toc26975578"/>
      <w:bookmarkStart w:id="1741" w:name="_Toc35856451"/>
      <w:bookmarkStart w:id="1742" w:name="_Toc44001307"/>
      <w:bookmarkStart w:id="1743" w:name="_Toc51580906"/>
      <w:bookmarkStart w:id="1744" w:name="_Toc52356169"/>
      <w:bookmarkStart w:id="1745" w:name="_Toc55227739"/>
      <w:bookmarkStart w:id="1746" w:name="_Toc105504900"/>
      <w:r>
        <w:lastRenderedPageBreak/>
        <w:t>11.2</w:t>
      </w:r>
      <w:r w:rsidRPr="00215D3C">
        <w:t>.2.1.5</w:t>
      </w:r>
      <w:r w:rsidRPr="00215D3C">
        <w:tab/>
        <w:t>Information attribute definition</w:t>
      </w:r>
      <w:bookmarkEnd w:id="1739"/>
      <w:bookmarkEnd w:id="1740"/>
      <w:bookmarkEnd w:id="1741"/>
      <w:bookmarkEnd w:id="1742"/>
      <w:bookmarkEnd w:id="1743"/>
      <w:bookmarkEnd w:id="1744"/>
      <w:bookmarkEnd w:id="1745"/>
      <w:bookmarkEnd w:id="1746"/>
    </w:p>
    <w:p w14:paraId="0E760EF4" w14:textId="77777777" w:rsidR="006A5594" w:rsidRPr="00215D3C" w:rsidRDefault="006A5594" w:rsidP="006A5594">
      <w:pPr>
        <w:pStyle w:val="Heading6"/>
      </w:pPr>
      <w:bookmarkStart w:id="1747" w:name="_Toc20494534"/>
      <w:bookmarkStart w:id="1748" w:name="_Toc26975579"/>
      <w:bookmarkStart w:id="1749" w:name="_Toc35856452"/>
      <w:bookmarkStart w:id="1750" w:name="_Toc44001308"/>
      <w:bookmarkStart w:id="1751" w:name="_Toc51580907"/>
      <w:bookmarkStart w:id="1752" w:name="_Toc52356170"/>
      <w:bookmarkStart w:id="1753" w:name="_Toc55227740"/>
      <w:bookmarkStart w:id="1754" w:name="_Toc105504901"/>
      <w:r>
        <w:t>11.2</w:t>
      </w:r>
      <w:r w:rsidRPr="00215D3C">
        <w:t>.2.1.5.1</w:t>
      </w:r>
      <w:r w:rsidRPr="00215D3C">
        <w:tab/>
        <w:t>Definition and legal values</w:t>
      </w:r>
      <w:bookmarkEnd w:id="1747"/>
      <w:bookmarkEnd w:id="1748"/>
      <w:bookmarkEnd w:id="1749"/>
      <w:bookmarkEnd w:id="1750"/>
      <w:bookmarkEnd w:id="1751"/>
      <w:bookmarkEnd w:id="1752"/>
      <w:bookmarkEnd w:id="1753"/>
      <w:bookmarkEnd w:id="1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lastRenderedPageBreak/>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lastRenderedPageBreak/>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lastRenderedPageBreak/>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5" w:name="_Toc20494535"/>
      <w:bookmarkStart w:id="1756" w:name="_Toc26975580"/>
      <w:bookmarkStart w:id="1757" w:name="_Toc35856453"/>
      <w:bookmarkStart w:id="1758" w:name="_Toc44001309"/>
      <w:bookmarkStart w:id="1759" w:name="_Toc51580908"/>
      <w:bookmarkStart w:id="1760" w:name="_Toc52356171"/>
      <w:bookmarkStart w:id="1761" w:name="_Toc55227741"/>
      <w:bookmarkStart w:id="1762" w:name="_Toc105504902"/>
      <w:r>
        <w:t>11.2</w:t>
      </w:r>
      <w:r w:rsidRPr="00215D3C">
        <w:t>.2.1.5.2</w:t>
      </w:r>
      <w:r w:rsidRPr="00215D3C">
        <w:tab/>
        <w:t>Constraints</w:t>
      </w:r>
      <w:bookmarkEnd w:id="1755"/>
      <w:bookmarkEnd w:id="1756"/>
      <w:bookmarkEnd w:id="1757"/>
      <w:bookmarkEnd w:id="1758"/>
      <w:bookmarkEnd w:id="1759"/>
      <w:bookmarkEnd w:id="1760"/>
      <w:bookmarkEnd w:id="1761"/>
      <w:bookmarkEnd w:id="1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3" w:name="_Toc20494536"/>
      <w:bookmarkStart w:id="1764" w:name="_Toc26975581"/>
      <w:bookmarkStart w:id="1765" w:name="_Toc35856454"/>
      <w:bookmarkStart w:id="1766" w:name="_Toc44001310"/>
      <w:bookmarkStart w:id="1767" w:name="_Toc51580909"/>
      <w:bookmarkStart w:id="1768" w:name="_Toc52356172"/>
      <w:bookmarkStart w:id="1769" w:name="_Toc55227742"/>
      <w:bookmarkStart w:id="1770" w:name="_Toc105504903"/>
      <w:r>
        <w:lastRenderedPageBreak/>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3"/>
      <w:bookmarkEnd w:id="1764"/>
      <w:bookmarkEnd w:id="1765"/>
      <w:bookmarkEnd w:id="1766"/>
      <w:bookmarkEnd w:id="1767"/>
      <w:bookmarkEnd w:id="1768"/>
      <w:bookmarkEnd w:id="1769"/>
      <w:bookmarkEnd w:id="1770"/>
    </w:p>
    <w:p w14:paraId="3BCE4F51" w14:textId="77777777" w:rsidR="006A5594" w:rsidRPr="00215D3C" w:rsidRDefault="006A5594" w:rsidP="006A5594">
      <w:pPr>
        <w:pStyle w:val="Heading5"/>
      </w:pPr>
      <w:bookmarkStart w:id="1771" w:name="_Toc20494537"/>
      <w:bookmarkStart w:id="1772" w:name="_Toc26975582"/>
      <w:bookmarkStart w:id="1773" w:name="_Toc35856455"/>
      <w:bookmarkStart w:id="1774" w:name="_Toc44001311"/>
      <w:bookmarkStart w:id="1775" w:name="_Toc51580910"/>
      <w:bookmarkStart w:id="1776" w:name="_Toc52356173"/>
      <w:bookmarkStart w:id="1777" w:name="_Toc55227743"/>
      <w:bookmarkStart w:id="1778" w:name="_Toc105504904"/>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1"/>
      <w:bookmarkEnd w:id="1772"/>
      <w:bookmarkEnd w:id="1773"/>
      <w:bookmarkEnd w:id="1774"/>
      <w:bookmarkEnd w:id="1775"/>
      <w:bookmarkEnd w:id="1776"/>
      <w:bookmarkEnd w:id="1777"/>
      <w:bookmarkEnd w:id="1778"/>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79" w:name="_Toc20494538"/>
      <w:bookmarkStart w:id="1780" w:name="_Toc26975583"/>
      <w:bookmarkStart w:id="1781" w:name="_Toc35856456"/>
      <w:bookmarkStart w:id="1782" w:name="_Toc44001312"/>
      <w:bookmarkStart w:id="1783" w:name="_Toc51580911"/>
      <w:bookmarkStart w:id="1784" w:name="_Toc52356174"/>
      <w:bookmarkStart w:id="1785" w:name="_Toc55227744"/>
      <w:bookmarkStart w:id="1786" w:name="_Toc105504905"/>
      <w:r>
        <w:t>11.2</w:t>
      </w:r>
      <w:r w:rsidRPr="00215D3C">
        <w:t>.2.2.2</w:t>
      </w:r>
      <w:r w:rsidRPr="00215D3C">
        <w:tab/>
        <w:t>Class Diagram</w:t>
      </w:r>
      <w:bookmarkEnd w:id="1779"/>
      <w:bookmarkEnd w:id="1780"/>
      <w:bookmarkEnd w:id="1781"/>
      <w:bookmarkEnd w:id="1782"/>
      <w:bookmarkEnd w:id="1783"/>
      <w:bookmarkEnd w:id="1784"/>
      <w:bookmarkEnd w:id="1785"/>
      <w:bookmarkEnd w:id="1786"/>
    </w:p>
    <w:p w14:paraId="2F63DF5B" w14:textId="77777777" w:rsidR="006A5594" w:rsidRPr="00215D3C" w:rsidRDefault="006A5594" w:rsidP="006A5594">
      <w:pPr>
        <w:pStyle w:val="Heading6"/>
      </w:pPr>
      <w:bookmarkStart w:id="1787" w:name="_Toc20494539"/>
      <w:bookmarkStart w:id="1788" w:name="_Toc26975584"/>
      <w:bookmarkStart w:id="1789" w:name="_Toc35856457"/>
      <w:bookmarkStart w:id="1790" w:name="_Toc44001313"/>
      <w:bookmarkStart w:id="1791" w:name="_Toc51580912"/>
      <w:bookmarkStart w:id="1792" w:name="_Toc52356175"/>
      <w:bookmarkStart w:id="1793" w:name="_Toc55227745"/>
      <w:bookmarkStart w:id="1794" w:name="_Toc105504906"/>
      <w:r>
        <w:t>11.2</w:t>
      </w:r>
      <w:r w:rsidRPr="00215D3C">
        <w:t>.2.2.2.1</w:t>
      </w:r>
      <w:r w:rsidRPr="00215D3C">
        <w:tab/>
        <w:t>Attributes and relationships</w:t>
      </w:r>
      <w:bookmarkEnd w:id="1787"/>
      <w:bookmarkEnd w:id="1788"/>
      <w:bookmarkEnd w:id="1789"/>
      <w:bookmarkEnd w:id="1790"/>
      <w:bookmarkEnd w:id="1791"/>
      <w:bookmarkEnd w:id="1792"/>
      <w:bookmarkEnd w:id="1793"/>
      <w:bookmarkEnd w:id="1794"/>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5" w:name="_Toc20494540"/>
      <w:bookmarkStart w:id="1796" w:name="_Toc26975585"/>
      <w:bookmarkStart w:id="1797" w:name="_Toc35856458"/>
      <w:bookmarkStart w:id="1798" w:name="_Toc44001314"/>
      <w:bookmarkStart w:id="1799" w:name="_Toc51580913"/>
      <w:bookmarkStart w:id="1800" w:name="_Toc52356176"/>
      <w:bookmarkStart w:id="1801" w:name="_Toc55227746"/>
      <w:bookmarkStart w:id="1802" w:name="_Toc105504907"/>
      <w:r>
        <w:t>11.2</w:t>
      </w:r>
      <w:r w:rsidRPr="00215D3C">
        <w:t>.2.2.2.2</w:t>
      </w:r>
      <w:r w:rsidRPr="00215D3C">
        <w:tab/>
        <w:t>Inheritance</w:t>
      </w:r>
      <w:bookmarkEnd w:id="1795"/>
      <w:bookmarkEnd w:id="1796"/>
      <w:bookmarkEnd w:id="1797"/>
      <w:bookmarkEnd w:id="1798"/>
      <w:bookmarkEnd w:id="1799"/>
      <w:bookmarkEnd w:id="1800"/>
      <w:bookmarkEnd w:id="1801"/>
      <w:bookmarkEnd w:id="1802"/>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3" w:name="_Toc20494541"/>
      <w:bookmarkStart w:id="1804" w:name="_Toc26975586"/>
      <w:bookmarkStart w:id="1805" w:name="_Toc35856459"/>
      <w:bookmarkStart w:id="1806" w:name="_Toc44001315"/>
      <w:bookmarkStart w:id="1807" w:name="_Toc51580914"/>
      <w:bookmarkStart w:id="1808" w:name="_Toc52356177"/>
      <w:bookmarkStart w:id="1809" w:name="_Toc55227747"/>
      <w:bookmarkStart w:id="1810" w:name="_Toc105504908"/>
      <w:r>
        <w:lastRenderedPageBreak/>
        <w:t>11.2</w:t>
      </w:r>
      <w:r w:rsidRPr="00215D3C">
        <w:t>.2.2.3</w:t>
      </w:r>
      <w:r w:rsidRPr="00215D3C">
        <w:tab/>
        <w:t>Information object classes definition</w:t>
      </w:r>
      <w:bookmarkEnd w:id="1803"/>
      <w:bookmarkEnd w:id="1804"/>
      <w:bookmarkEnd w:id="1805"/>
      <w:bookmarkEnd w:id="1806"/>
      <w:bookmarkEnd w:id="1807"/>
      <w:bookmarkEnd w:id="1808"/>
      <w:bookmarkEnd w:id="1809"/>
      <w:bookmarkEnd w:id="1810"/>
    </w:p>
    <w:p w14:paraId="400C0183" w14:textId="77777777" w:rsidR="006A5594" w:rsidRPr="00215D3C" w:rsidRDefault="006A5594" w:rsidP="006A5594">
      <w:pPr>
        <w:pStyle w:val="Heading6"/>
      </w:pPr>
      <w:bookmarkStart w:id="1811" w:name="_Toc20494542"/>
      <w:bookmarkStart w:id="1812" w:name="_Toc26975587"/>
      <w:bookmarkStart w:id="1813" w:name="_Toc35856460"/>
      <w:bookmarkStart w:id="1814" w:name="_Toc44001316"/>
      <w:bookmarkStart w:id="1815" w:name="_Toc51580915"/>
      <w:bookmarkStart w:id="1816" w:name="_Toc52356178"/>
      <w:bookmarkStart w:id="1817" w:name="_Toc55227748"/>
      <w:bookmarkStart w:id="1818" w:name="_Toc105504909"/>
      <w:r>
        <w:t>11.2</w:t>
      </w:r>
      <w:r w:rsidRPr="00215D3C">
        <w:t>.2.2.3.1</w:t>
      </w:r>
      <w:r w:rsidRPr="00215D3C">
        <w:tab/>
      </w:r>
      <w:r w:rsidRPr="00913BC8">
        <w:rPr>
          <w:rFonts w:ascii="Courier New" w:hAnsi="Courier New" w:cs="Courier New"/>
        </w:rPr>
        <w:t>NtfSubscriber</w:t>
      </w:r>
      <w:bookmarkEnd w:id="1811"/>
      <w:bookmarkEnd w:id="1812"/>
      <w:bookmarkEnd w:id="1813"/>
      <w:bookmarkEnd w:id="1814"/>
      <w:bookmarkEnd w:id="1815"/>
      <w:bookmarkEnd w:id="1816"/>
      <w:bookmarkEnd w:id="1817"/>
      <w:bookmarkEnd w:id="1818"/>
    </w:p>
    <w:p w14:paraId="27A2C3E6" w14:textId="77777777" w:rsidR="006A5594" w:rsidRPr="00215D3C" w:rsidRDefault="006A5594" w:rsidP="006A5594">
      <w:pPr>
        <w:pStyle w:val="Heading7"/>
      </w:pPr>
      <w:bookmarkStart w:id="1819" w:name="_Toc20494543"/>
      <w:bookmarkStart w:id="1820" w:name="_Toc26975588"/>
      <w:bookmarkStart w:id="1821" w:name="_Toc35856461"/>
      <w:bookmarkStart w:id="1822" w:name="_Toc44001317"/>
      <w:bookmarkStart w:id="1823" w:name="_Toc51580916"/>
      <w:bookmarkStart w:id="1824" w:name="_Toc52356179"/>
      <w:bookmarkStart w:id="1825" w:name="_Toc55227749"/>
      <w:bookmarkStart w:id="1826" w:name="_Toc105504910"/>
      <w:r>
        <w:t>11.2</w:t>
      </w:r>
      <w:r w:rsidRPr="00215D3C">
        <w:t>.2.2.3.1.1</w:t>
      </w:r>
      <w:r w:rsidRPr="00215D3C">
        <w:tab/>
        <w:t>Definition</w:t>
      </w:r>
      <w:bookmarkEnd w:id="1819"/>
      <w:bookmarkEnd w:id="1820"/>
      <w:bookmarkEnd w:id="1821"/>
      <w:bookmarkEnd w:id="1822"/>
      <w:bookmarkEnd w:id="1823"/>
      <w:bookmarkEnd w:id="1824"/>
      <w:bookmarkEnd w:id="1825"/>
      <w:bookmarkEnd w:id="1826"/>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7" w:name="_Toc20494544"/>
      <w:bookmarkStart w:id="1828" w:name="_Toc26975589"/>
      <w:bookmarkStart w:id="1829" w:name="_Toc35856462"/>
      <w:bookmarkStart w:id="1830" w:name="_Toc44001318"/>
      <w:bookmarkStart w:id="1831" w:name="_Toc51580917"/>
      <w:bookmarkStart w:id="1832" w:name="_Toc52356180"/>
      <w:bookmarkStart w:id="1833" w:name="_Toc55227750"/>
      <w:bookmarkStart w:id="1834" w:name="_Toc105504911"/>
      <w:r>
        <w:t>11.2</w:t>
      </w:r>
      <w:r w:rsidRPr="00215D3C">
        <w:t>.2.2.3.1.2</w:t>
      </w:r>
      <w:r w:rsidRPr="00215D3C">
        <w:tab/>
        <w:t>Attributes</w:t>
      </w:r>
      <w:bookmarkEnd w:id="1827"/>
      <w:bookmarkEnd w:id="1828"/>
      <w:bookmarkEnd w:id="1829"/>
      <w:bookmarkEnd w:id="1830"/>
      <w:bookmarkEnd w:id="1831"/>
      <w:bookmarkEnd w:id="1832"/>
      <w:bookmarkEnd w:id="1833"/>
      <w:bookmarkEnd w:id="18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5" w:name="_Toc20494545"/>
      <w:bookmarkStart w:id="1836" w:name="_Toc26975590"/>
      <w:bookmarkStart w:id="1837" w:name="_Toc35856463"/>
      <w:bookmarkStart w:id="1838" w:name="_Toc44001319"/>
      <w:bookmarkStart w:id="1839" w:name="_Toc51580918"/>
      <w:bookmarkStart w:id="1840" w:name="_Toc52356181"/>
      <w:bookmarkStart w:id="1841" w:name="_Toc55227751"/>
      <w:bookmarkStart w:id="1842" w:name="_Toc105504912"/>
      <w:r>
        <w:t>11.2</w:t>
      </w:r>
      <w:r w:rsidRPr="00215D3C">
        <w:t>.2.2.3.2</w:t>
      </w:r>
      <w:r w:rsidRPr="00215D3C">
        <w:tab/>
        <w:t>NtfSubscription</w:t>
      </w:r>
      <w:bookmarkEnd w:id="1835"/>
      <w:bookmarkEnd w:id="1836"/>
      <w:bookmarkEnd w:id="1837"/>
      <w:bookmarkEnd w:id="1838"/>
      <w:bookmarkEnd w:id="1839"/>
      <w:bookmarkEnd w:id="1840"/>
      <w:bookmarkEnd w:id="1841"/>
      <w:bookmarkEnd w:id="1842"/>
    </w:p>
    <w:p w14:paraId="59A9E065" w14:textId="77777777" w:rsidR="006A5594" w:rsidRPr="00215D3C" w:rsidRDefault="006A5594" w:rsidP="006A5594">
      <w:pPr>
        <w:pStyle w:val="Heading7"/>
      </w:pPr>
      <w:bookmarkStart w:id="1843" w:name="_Toc20494546"/>
      <w:bookmarkStart w:id="1844" w:name="_Toc26975591"/>
      <w:bookmarkStart w:id="1845" w:name="_Toc35856464"/>
      <w:bookmarkStart w:id="1846" w:name="_Toc44001320"/>
      <w:bookmarkStart w:id="1847" w:name="_Toc51580919"/>
      <w:bookmarkStart w:id="1848" w:name="_Toc52356182"/>
      <w:bookmarkStart w:id="1849" w:name="_Toc55227752"/>
      <w:bookmarkStart w:id="1850" w:name="_Toc105504913"/>
      <w:r>
        <w:t>11.2</w:t>
      </w:r>
      <w:r w:rsidRPr="00215D3C">
        <w:t>.2.2.3.2.1</w:t>
      </w:r>
      <w:r w:rsidRPr="00215D3C">
        <w:tab/>
        <w:t>Definition</w:t>
      </w:r>
      <w:bookmarkEnd w:id="1843"/>
      <w:bookmarkEnd w:id="1844"/>
      <w:bookmarkEnd w:id="1845"/>
      <w:bookmarkEnd w:id="1846"/>
      <w:bookmarkEnd w:id="1847"/>
      <w:bookmarkEnd w:id="1848"/>
      <w:bookmarkEnd w:id="1849"/>
      <w:bookmarkEnd w:id="1850"/>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1" w:name="_Toc20494547"/>
      <w:bookmarkStart w:id="1852" w:name="_Toc26975592"/>
      <w:bookmarkStart w:id="1853" w:name="_Toc35856465"/>
      <w:bookmarkStart w:id="1854" w:name="_Toc44001321"/>
      <w:bookmarkStart w:id="1855" w:name="_Toc51580920"/>
      <w:bookmarkStart w:id="1856" w:name="_Toc52356183"/>
      <w:bookmarkStart w:id="1857" w:name="_Toc55227753"/>
      <w:bookmarkStart w:id="1858" w:name="_Toc105504914"/>
      <w:r>
        <w:t>11.2</w:t>
      </w:r>
      <w:r w:rsidRPr="00215D3C">
        <w:t>.2.2.3.2.2</w:t>
      </w:r>
      <w:r w:rsidRPr="00215D3C">
        <w:tab/>
        <w:t>Attributes</w:t>
      </w:r>
      <w:bookmarkEnd w:id="1851"/>
      <w:bookmarkEnd w:id="1852"/>
      <w:bookmarkEnd w:id="1853"/>
      <w:bookmarkEnd w:id="1854"/>
      <w:bookmarkEnd w:id="1855"/>
      <w:bookmarkEnd w:id="1856"/>
      <w:bookmarkEnd w:id="1857"/>
      <w:bookmarkEnd w:id="18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59" w:name="_Toc20494548"/>
      <w:bookmarkStart w:id="1860" w:name="_Toc26975593"/>
      <w:bookmarkStart w:id="1861" w:name="_Toc35856466"/>
      <w:bookmarkStart w:id="1862" w:name="_Toc44001322"/>
      <w:bookmarkStart w:id="1863" w:name="_Toc51580921"/>
      <w:bookmarkStart w:id="1864" w:name="_Toc52356184"/>
      <w:bookmarkStart w:id="1865" w:name="_Toc55227754"/>
      <w:bookmarkStart w:id="1866" w:name="_Toc105504915"/>
      <w:r>
        <w:t>11.2</w:t>
      </w:r>
      <w:r w:rsidRPr="00215D3C">
        <w:t>.2.2.3.2.3</w:t>
      </w:r>
      <w:r w:rsidRPr="00215D3C">
        <w:tab/>
      </w:r>
      <w:r>
        <w:t>Void</w:t>
      </w:r>
      <w:bookmarkEnd w:id="1859"/>
      <w:bookmarkEnd w:id="1860"/>
      <w:bookmarkEnd w:id="1861"/>
      <w:bookmarkEnd w:id="1862"/>
      <w:bookmarkEnd w:id="1863"/>
      <w:bookmarkEnd w:id="1864"/>
      <w:bookmarkEnd w:id="1865"/>
      <w:bookmarkEnd w:id="1866"/>
    </w:p>
    <w:p w14:paraId="47A9B73A" w14:textId="77777777" w:rsidR="006A5594" w:rsidRPr="00215D3C" w:rsidRDefault="006A5594" w:rsidP="006A5594">
      <w:pPr>
        <w:pStyle w:val="Heading6"/>
      </w:pPr>
      <w:bookmarkStart w:id="1867" w:name="_Toc20494549"/>
      <w:bookmarkStart w:id="1868" w:name="_Toc26975594"/>
      <w:bookmarkStart w:id="1869" w:name="_Toc35856467"/>
      <w:bookmarkStart w:id="1870" w:name="_Toc44001323"/>
      <w:bookmarkStart w:id="1871" w:name="_Toc51580922"/>
      <w:bookmarkStart w:id="1872" w:name="_Toc52356185"/>
      <w:bookmarkStart w:id="1873" w:name="_Toc55227755"/>
      <w:bookmarkStart w:id="1874" w:name="_Toc105504916"/>
      <w:r>
        <w:t>11.2</w:t>
      </w:r>
      <w:r w:rsidRPr="00215D3C">
        <w:t>.2.2.3.3</w:t>
      </w:r>
      <w:r w:rsidRPr="00215D3C">
        <w:tab/>
        <w:t>NotificationIRP</w:t>
      </w:r>
      <w:bookmarkEnd w:id="1867"/>
      <w:bookmarkEnd w:id="1868"/>
      <w:bookmarkEnd w:id="1869"/>
      <w:bookmarkEnd w:id="1870"/>
      <w:bookmarkEnd w:id="1871"/>
      <w:bookmarkEnd w:id="1872"/>
      <w:bookmarkEnd w:id="1873"/>
      <w:bookmarkEnd w:id="1874"/>
    </w:p>
    <w:p w14:paraId="54E6FB7E" w14:textId="77777777" w:rsidR="006A5594" w:rsidRPr="00215D3C" w:rsidRDefault="006A5594" w:rsidP="006A5594">
      <w:pPr>
        <w:pStyle w:val="Heading7"/>
      </w:pPr>
      <w:bookmarkStart w:id="1875" w:name="_Toc20494550"/>
      <w:bookmarkStart w:id="1876" w:name="_Toc26975595"/>
      <w:bookmarkStart w:id="1877" w:name="_Toc35856468"/>
      <w:bookmarkStart w:id="1878" w:name="_Toc44001324"/>
      <w:bookmarkStart w:id="1879" w:name="_Toc51580923"/>
      <w:bookmarkStart w:id="1880" w:name="_Toc52356186"/>
      <w:bookmarkStart w:id="1881" w:name="_Toc55227756"/>
      <w:bookmarkStart w:id="1882" w:name="_Toc105504917"/>
      <w:r>
        <w:t>11.2</w:t>
      </w:r>
      <w:r w:rsidRPr="00215D3C">
        <w:t>.2.2.3.3.1</w:t>
      </w:r>
      <w:r w:rsidRPr="00215D3C">
        <w:tab/>
        <w:t>Definition</w:t>
      </w:r>
      <w:bookmarkEnd w:id="1875"/>
      <w:bookmarkEnd w:id="1876"/>
      <w:bookmarkEnd w:id="1877"/>
      <w:bookmarkEnd w:id="1878"/>
      <w:bookmarkEnd w:id="1879"/>
      <w:bookmarkEnd w:id="1880"/>
      <w:bookmarkEnd w:id="1881"/>
      <w:bookmarkEnd w:id="1882"/>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3" w:name="_Toc20494551"/>
      <w:bookmarkStart w:id="1884" w:name="_Toc26975596"/>
      <w:bookmarkStart w:id="1885" w:name="_Toc35856469"/>
      <w:bookmarkStart w:id="1886" w:name="_Toc44001325"/>
      <w:bookmarkStart w:id="1887" w:name="_Toc51580924"/>
      <w:bookmarkStart w:id="1888" w:name="_Toc52356187"/>
      <w:bookmarkStart w:id="1889" w:name="_Toc55227757"/>
      <w:bookmarkStart w:id="1890" w:name="_Toc105504918"/>
      <w:r>
        <w:lastRenderedPageBreak/>
        <w:t>11.2</w:t>
      </w:r>
      <w:r w:rsidRPr="00215D3C">
        <w:t>.2.2.4</w:t>
      </w:r>
      <w:r w:rsidRPr="00215D3C">
        <w:tab/>
        <w:t>Information relationship definition</w:t>
      </w:r>
      <w:r w:rsidRPr="00215D3C">
        <w:rPr>
          <w:lang w:eastAsia="zh-CN"/>
        </w:rPr>
        <w:t>s</w:t>
      </w:r>
      <w:bookmarkEnd w:id="1883"/>
      <w:bookmarkEnd w:id="1884"/>
      <w:bookmarkEnd w:id="1885"/>
      <w:bookmarkEnd w:id="1886"/>
      <w:bookmarkEnd w:id="1887"/>
      <w:bookmarkEnd w:id="1888"/>
      <w:bookmarkEnd w:id="1889"/>
      <w:bookmarkEnd w:id="1890"/>
    </w:p>
    <w:p w14:paraId="7BE9D4F7" w14:textId="77777777" w:rsidR="006A5594" w:rsidRPr="00215D3C" w:rsidRDefault="006A5594" w:rsidP="006A5594">
      <w:pPr>
        <w:pStyle w:val="Heading6"/>
      </w:pPr>
      <w:bookmarkStart w:id="1891" w:name="_Toc20494552"/>
      <w:bookmarkStart w:id="1892" w:name="_Toc26975597"/>
      <w:bookmarkStart w:id="1893" w:name="_Toc35856470"/>
      <w:bookmarkStart w:id="1894" w:name="_Toc44001326"/>
      <w:bookmarkStart w:id="1895" w:name="_Toc51580925"/>
      <w:bookmarkStart w:id="1896" w:name="_Toc52356188"/>
      <w:bookmarkStart w:id="1897" w:name="_Toc55227758"/>
      <w:bookmarkStart w:id="1898" w:name="_Toc105504919"/>
      <w:r>
        <w:t>11.2</w:t>
      </w:r>
      <w:r w:rsidRPr="00215D3C">
        <w:t>.2.2.4.1</w:t>
      </w:r>
      <w:r w:rsidRPr="00215D3C">
        <w:tab/>
        <w:t>relation-ntfSubscriber-ntfSubscription (M)</w:t>
      </w:r>
      <w:bookmarkEnd w:id="1891"/>
      <w:bookmarkEnd w:id="1892"/>
      <w:bookmarkEnd w:id="1893"/>
      <w:bookmarkEnd w:id="1894"/>
      <w:bookmarkEnd w:id="1895"/>
      <w:bookmarkEnd w:id="1896"/>
      <w:bookmarkEnd w:id="1897"/>
      <w:bookmarkEnd w:id="1898"/>
    </w:p>
    <w:p w14:paraId="549BF0A1" w14:textId="77777777" w:rsidR="006A5594" w:rsidRPr="00215D3C" w:rsidRDefault="006A5594" w:rsidP="006A5594">
      <w:pPr>
        <w:pStyle w:val="Heading7"/>
      </w:pPr>
      <w:bookmarkStart w:id="1899" w:name="_Toc20494553"/>
      <w:bookmarkStart w:id="1900" w:name="_Toc26975598"/>
      <w:bookmarkStart w:id="1901" w:name="_Toc35856471"/>
      <w:bookmarkStart w:id="1902" w:name="_Toc44001327"/>
      <w:bookmarkStart w:id="1903" w:name="_Toc51580926"/>
      <w:bookmarkStart w:id="1904" w:name="_Toc52356189"/>
      <w:bookmarkStart w:id="1905" w:name="_Toc55227759"/>
      <w:bookmarkStart w:id="1906" w:name="_Toc105504920"/>
      <w:r>
        <w:t>11.2</w:t>
      </w:r>
      <w:r w:rsidRPr="00215D3C">
        <w:t>.2.2.4.1.1</w:t>
      </w:r>
      <w:r w:rsidRPr="00215D3C">
        <w:tab/>
        <w:t>Definition</w:t>
      </w:r>
      <w:bookmarkEnd w:id="1899"/>
      <w:bookmarkEnd w:id="1900"/>
      <w:bookmarkEnd w:id="1901"/>
      <w:bookmarkEnd w:id="1902"/>
      <w:bookmarkEnd w:id="1903"/>
      <w:bookmarkEnd w:id="1904"/>
      <w:bookmarkEnd w:id="1905"/>
      <w:bookmarkEnd w:id="1906"/>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7" w:name="_Toc20494554"/>
      <w:bookmarkStart w:id="1908" w:name="_Toc26975599"/>
      <w:bookmarkStart w:id="1909" w:name="_Toc35856472"/>
      <w:bookmarkStart w:id="1910" w:name="_Toc44001328"/>
      <w:bookmarkStart w:id="1911" w:name="_Toc51580927"/>
      <w:bookmarkStart w:id="1912" w:name="_Toc52356190"/>
      <w:bookmarkStart w:id="1913" w:name="_Toc55227760"/>
      <w:bookmarkStart w:id="1914" w:name="_Toc105504921"/>
      <w:r>
        <w:t>11.2</w:t>
      </w:r>
      <w:r w:rsidRPr="00215D3C">
        <w:t>.2.2.4.1.2</w:t>
      </w:r>
      <w:r w:rsidRPr="00215D3C">
        <w:tab/>
        <w:t>Roles</w:t>
      </w:r>
      <w:bookmarkEnd w:id="1907"/>
      <w:bookmarkEnd w:id="1908"/>
      <w:bookmarkEnd w:id="1909"/>
      <w:bookmarkEnd w:id="1910"/>
      <w:bookmarkEnd w:id="1911"/>
      <w:bookmarkEnd w:id="1912"/>
      <w:bookmarkEnd w:id="1913"/>
      <w:bookmarkEnd w:id="1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5" w:name="_Toc20494555"/>
      <w:bookmarkStart w:id="1916" w:name="_Toc26975600"/>
      <w:bookmarkStart w:id="1917" w:name="_Toc35856473"/>
      <w:bookmarkStart w:id="1918" w:name="_Toc44001329"/>
      <w:bookmarkStart w:id="1919" w:name="_Toc51580928"/>
      <w:bookmarkStart w:id="1920" w:name="_Toc52356191"/>
      <w:bookmarkStart w:id="1921" w:name="_Toc55227761"/>
      <w:bookmarkStart w:id="1922" w:name="_Toc105504922"/>
      <w:r>
        <w:t>11.2</w:t>
      </w:r>
      <w:r w:rsidRPr="00215D3C">
        <w:t>.2.2.4.1.3</w:t>
      </w:r>
      <w:r w:rsidRPr="00215D3C">
        <w:tab/>
        <w:t>Constraints</w:t>
      </w:r>
      <w:bookmarkEnd w:id="1915"/>
      <w:bookmarkEnd w:id="1916"/>
      <w:bookmarkEnd w:id="1917"/>
      <w:bookmarkEnd w:id="1918"/>
      <w:bookmarkEnd w:id="1919"/>
      <w:bookmarkEnd w:id="1920"/>
      <w:bookmarkEnd w:id="1921"/>
      <w:bookmarkEnd w:id="19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3" w:name="_Toc20494556"/>
      <w:bookmarkStart w:id="1924" w:name="_Toc26975601"/>
      <w:bookmarkStart w:id="1925" w:name="_Toc35856474"/>
      <w:bookmarkStart w:id="1926" w:name="_Toc44001330"/>
      <w:bookmarkStart w:id="1927" w:name="_Toc51580929"/>
      <w:bookmarkStart w:id="1928" w:name="_Toc52356192"/>
      <w:bookmarkStart w:id="1929" w:name="_Toc55227762"/>
      <w:bookmarkStart w:id="1930" w:name="_Toc105504923"/>
      <w:r>
        <w:t>11.2</w:t>
      </w:r>
      <w:r w:rsidRPr="00215D3C">
        <w:t>.2.2.4.2</w:t>
      </w:r>
      <w:r w:rsidRPr="00215D3C">
        <w:tab/>
        <w:t>relation-ntfIRP-ntfSubscriber (M)</w:t>
      </w:r>
      <w:bookmarkEnd w:id="1923"/>
      <w:bookmarkEnd w:id="1924"/>
      <w:bookmarkEnd w:id="1925"/>
      <w:bookmarkEnd w:id="1926"/>
      <w:bookmarkEnd w:id="1927"/>
      <w:bookmarkEnd w:id="1928"/>
      <w:bookmarkEnd w:id="1929"/>
      <w:bookmarkEnd w:id="1930"/>
    </w:p>
    <w:p w14:paraId="56DBBDD1" w14:textId="77777777" w:rsidR="006A5594" w:rsidRPr="00215D3C" w:rsidRDefault="006A5594" w:rsidP="006A5594">
      <w:pPr>
        <w:pStyle w:val="Heading7"/>
      </w:pPr>
      <w:bookmarkStart w:id="1931" w:name="_Toc20494557"/>
      <w:bookmarkStart w:id="1932" w:name="_Toc26975602"/>
      <w:bookmarkStart w:id="1933" w:name="_Toc35856475"/>
      <w:bookmarkStart w:id="1934" w:name="_Toc44001331"/>
      <w:bookmarkStart w:id="1935" w:name="_Toc51580930"/>
      <w:bookmarkStart w:id="1936" w:name="_Toc52356193"/>
      <w:bookmarkStart w:id="1937" w:name="_Toc55227763"/>
      <w:bookmarkStart w:id="1938" w:name="_Toc105504924"/>
      <w:r>
        <w:t>11.2</w:t>
      </w:r>
      <w:r w:rsidRPr="00215D3C">
        <w:t>.2.2.4.2.1</w:t>
      </w:r>
      <w:r w:rsidRPr="00215D3C">
        <w:tab/>
        <w:t>Definition</w:t>
      </w:r>
      <w:bookmarkEnd w:id="1931"/>
      <w:bookmarkEnd w:id="1932"/>
      <w:bookmarkEnd w:id="1933"/>
      <w:bookmarkEnd w:id="1934"/>
      <w:bookmarkEnd w:id="1935"/>
      <w:bookmarkEnd w:id="1936"/>
      <w:bookmarkEnd w:id="1937"/>
      <w:bookmarkEnd w:id="1938"/>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39" w:name="_Toc20494558"/>
      <w:bookmarkStart w:id="1940" w:name="_Toc26975603"/>
      <w:bookmarkStart w:id="1941" w:name="_Toc35856476"/>
      <w:bookmarkStart w:id="1942" w:name="_Toc44001332"/>
      <w:bookmarkStart w:id="1943" w:name="_Toc51580931"/>
      <w:bookmarkStart w:id="1944" w:name="_Toc52356194"/>
      <w:bookmarkStart w:id="1945" w:name="_Toc55227764"/>
      <w:bookmarkStart w:id="1946" w:name="_Toc105504925"/>
      <w:r>
        <w:t>11.2</w:t>
      </w:r>
      <w:r w:rsidRPr="00215D3C">
        <w:t>.2.2.4.2.2</w:t>
      </w:r>
      <w:r w:rsidRPr="00215D3C">
        <w:tab/>
        <w:t>Roles</w:t>
      </w:r>
      <w:bookmarkEnd w:id="1939"/>
      <w:bookmarkEnd w:id="1940"/>
      <w:bookmarkEnd w:id="1941"/>
      <w:bookmarkEnd w:id="1942"/>
      <w:bookmarkEnd w:id="1943"/>
      <w:bookmarkEnd w:id="1944"/>
      <w:bookmarkEnd w:id="1945"/>
      <w:bookmarkEnd w:id="1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7" w:name="_Toc20494559"/>
      <w:bookmarkStart w:id="1948" w:name="_Toc26975604"/>
      <w:bookmarkStart w:id="1949" w:name="_Toc35856477"/>
      <w:bookmarkStart w:id="1950" w:name="_Toc44001333"/>
      <w:bookmarkStart w:id="1951" w:name="_Toc51580932"/>
      <w:bookmarkStart w:id="1952" w:name="_Toc52356195"/>
      <w:bookmarkStart w:id="1953" w:name="_Toc55227765"/>
      <w:bookmarkStart w:id="1954" w:name="_Toc105504926"/>
      <w:r>
        <w:t>11.2</w:t>
      </w:r>
      <w:r w:rsidRPr="00215D3C">
        <w:t>.2.2.4.2.3</w:t>
      </w:r>
      <w:r w:rsidRPr="00215D3C">
        <w:tab/>
        <w:t>Constraints</w:t>
      </w:r>
      <w:bookmarkEnd w:id="1947"/>
      <w:bookmarkEnd w:id="1948"/>
      <w:bookmarkEnd w:id="1949"/>
      <w:bookmarkEnd w:id="1950"/>
      <w:bookmarkEnd w:id="1951"/>
      <w:bookmarkEnd w:id="1952"/>
      <w:bookmarkEnd w:id="1953"/>
      <w:bookmarkEnd w:id="19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5" w:name="_Toc20494560"/>
      <w:bookmarkStart w:id="1956" w:name="_Toc26975605"/>
      <w:bookmarkStart w:id="1957" w:name="_Toc35856478"/>
      <w:bookmarkStart w:id="1958" w:name="_Toc44001334"/>
      <w:bookmarkStart w:id="1959" w:name="_Toc51580933"/>
      <w:bookmarkStart w:id="1960" w:name="_Toc52356196"/>
      <w:bookmarkStart w:id="1961" w:name="_Toc55227766"/>
      <w:bookmarkStart w:id="1962" w:name="_Toc105504927"/>
      <w:r>
        <w:lastRenderedPageBreak/>
        <w:t>11.2</w:t>
      </w:r>
      <w:r w:rsidRPr="00645434">
        <w:t>.2.2.5</w:t>
      </w:r>
      <w:r w:rsidRPr="00645434">
        <w:tab/>
        <w:t>Information attribute definition</w:t>
      </w:r>
      <w:r w:rsidRPr="00645434">
        <w:rPr>
          <w:lang w:eastAsia="zh-CN"/>
        </w:rPr>
        <w:t>s</w:t>
      </w:r>
      <w:bookmarkEnd w:id="1955"/>
      <w:bookmarkEnd w:id="1956"/>
      <w:bookmarkEnd w:id="1957"/>
      <w:bookmarkEnd w:id="1958"/>
      <w:bookmarkEnd w:id="1959"/>
      <w:bookmarkEnd w:id="1960"/>
      <w:bookmarkEnd w:id="1961"/>
      <w:bookmarkEnd w:id="1962"/>
    </w:p>
    <w:p w14:paraId="3A3ED1F3" w14:textId="77777777" w:rsidR="006A5594" w:rsidRPr="00645434" w:rsidRDefault="006A5594" w:rsidP="006A5594">
      <w:pPr>
        <w:pStyle w:val="Heading6"/>
        <w:rPr>
          <w:lang w:eastAsia="zh-CN"/>
        </w:rPr>
      </w:pPr>
      <w:bookmarkStart w:id="1963" w:name="_Toc20494561"/>
      <w:bookmarkStart w:id="1964" w:name="_Toc26975606"/>
      <w:bookmarkStart w:id="1965" w:name="_Toc35856479"/>
      <w:bookmarkStart w:id="1966" w:name="_Toc44001335"/>
      <w:bookmarkStart w:id="1967" w:name="_Toc51580934"/>
      <w:bookmarkStart w:id="1968" w:name="_Toc52356197"/>
      <w:bookmarkStart w:id="1969" w:name="_Toc55227767"/>
      <w:bookmarkStart w:id="1970" w:name="_Toc105504928"/>
      <w:r>
        <w:rPr>
          <w:lang w:eastAsia="zh-CN"/>
        </w:rPr>
        <w:t>11.2</w:t>
      </w:r>
      <w:r w:rsidRPr="00645434">
        <w:rPr>
          <w:lang w:eastAsia="zh-CN"/>
        </w:rPr>
        <w:t>.2.2.5.0</w:t>
      </w:r>
      <w:r w:rsidRPr="00645434">
        <w:rPr>
          <w:lang w:eastAsia="zh-CN"/>
        </w:rPr>
        <w:tab/>
        <w:t>Introduction</w:t>
      </w:r>
      <w:bookmarkEnd w:id="1963"/>
      <w:bookmarkEnd w:id="1964"/>
      <w:bookmarkEnd w:id="1965"/>
      <w:bookmarkEnd w:id="1966"/>
      <w:bookmarkEnd w:id="1967"/>
      <w:bookmarkEnd w:id="1968"/>
      <w:bookmarkEnd w:id="1969"/>
      <w:bookmarkEnd w:id="1970"/>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1" w:name="_Toc20494562"/>
      <w:bookmarkStart w:id="1972" w:name="_Toc26975607"/>
      <w:bookmarkStart w:id="1973" w:name="_Toc35856480"/>
      <w:bookmarkStart w:id="1974" w:name="_Toc44001336"/>
      <w:bookmarkStart w:id="1975" w:name="_Toc51580935"/>
      <w:bookmarkStart w:id="1976" w:name="_Toc52356198"/>
      <w:bookmarkStart w:id="1977" w:name="_Toc55227768"/>
      <w:bookmarkStart w:id="1978" w:name="_Toc105504929"/>
      <w:r>
        <w:t>11.2</w:t>
      </w:r>
      <w:r w:rsidRPr="00645434">
        <w:t>.2.2.5.1</w:t>
      </w:r>
      <w:r w:rsidRPr="00645434">
        <w:tab/>
        <w:t>Definitions and legal values</w:t>
      </w:r>
      <w:bookmarkEnd w:id="1971"/>
      <w:bookmarkEnd w:id="1972"/>
      <w:bookmarkEnd w:id="1973"/>
      <w:bookmarkEnd w:id="1974"/>
      <w:bookmarkEnd w:id="1975"/>
      <w:bookmarkEnd w:id="1976"/>
      <w:bookmarkEnd w:id="1977"/>
      <w:bookmarkEnd w:id="19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79" w:name="_Toc20494563"/>
      <w:bookmarkStart w:id="1980" w:name="_Toc26975608"/>
      <w:bookmarkStart w:id="1981" w:name="_Toc35856481"/>
      <w:bookmarkStart w:id="1982" w:name="_Toc44001337"/>
      <w:bookmarkStart w:id="1983" w:name="_Toc51580936"/>
      <w:bookmarkStart w:id="1984" w:name="_Toc52356199"/>
      <w:bookmarkStart w:id="1985" w:name="_Toc55227769"/>
      <w:bookmarkStart w:id="1986" w:name="_Toc105504930"/>
      <w:r>
        <w:t>11.2</w:t>
      </w:r>
      <w:r w:rsidRPr="00215D3C">
        <w:t>.2.2.5.2</w:t>
      </w:r>
      <w:r w:rsidRPr="00215D3C">
        <w:tab/>
        <w:t>Constraints</w:t>
      </w:r>
      <w:bookmarkEnd w:id="1979"/>
      <w:bookmarkEnd w:id="1980"/>
      <w:bookmarkEnd w:id="1981"/>
      <w:bookmarkEnd w:id="1982"/>
      <w:bookmarkEnd w:id="1983"/>
      <w:bookmarkEnd w:id="1984"/>
      <w:bookmarkEnd w:id="1985"/>
      <w:bookmarkEnd w:id="1986"/>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7" w:name="_Toc20494564"/>
      <w:bookmarkStart w:id="1988" w:name="_Toc26975609"/>
      <w:bookmarkStart w:id="1989" w:name="_Toc35856482"/>
      <w:bookmarkStart w:id="1990" w:name="_Toc44001338"/>
      <w:bookmarkStart w:id="1991" w:name="_Toc51580937"/>
      <w:bookmarkStart w:id="1992" w:name="_Toc52356200"/>
      <w:bookmarkStart w:id="1993" w:name="_Toc55227770"/>
      <w:bookmarkStart w:id="1994" w:name="_Toc105504931"/>
      <w:r>
        <w:rPr>
          <w:lang w:eastAsia="zh-CN"/>
        </w:rPr>
        <w:t>11.3</w:t>
      </w:r>
      <w:r w:rsidRPr="00215D3C">
        <w:rPr>
          <w:lang w:eastAsia="zh-CN"/>
        </w:rPr>
        <w:tab/>
      </w:r>
      <w:r w:rsidR="005B734C">
        <w:rPr>
          <w:lang w:eastAsia="zh-CN"/>
        </w:rPr>
        <w:t>P</w:t>
      </w:r>
      <w:r>
        <w:rPr>
          <w:lang w:eastAsia="zh-CN"/>
        </w:rPr>
        <w:t>erformance assurance</w:t>
      </w:r>
      <w:bookmarkEnd w:id="1987"/>
      <w:bookmarkEnd w:id="1988"/>
      <w:bookmarkEnd w:id="1989"/>
      <w:bookmarkEnd w:id="1990"/>
      <w:bookmarkEnd w:id="1991"/>
      <w:bookmarkEnd w:id="1992"/>
      <w:bookmarkEnd w:id="1993"/>
      <w:bookmarkEnd w:id="1994"/>
    </w:p>
    <w:p w14:paraId="44661EE3" w14:textId="77777777" w:rsidR="006A5594" w:rsidRPr="00215D3C" w:rsidRDefault="006A5594" w:rsidP="006A5594">
      <w:pPr>
        <w:pStyle w:val="Heading3"/>
      </w:pPr>
      <w:bookmarkStart w:id="1995" w:name="_Toc20494565"/>
      <w:bookmarkStart w:id="1996" w:name="_Toc26975610"/>
      <w:bookmarkStart w:id="1997" w:name="_Toc35856483"/>
      <w:bookmarkStart w:id="1998" w:name="_Toc44001339"/>
      <w:bookmarkStart w:id="1999" w:name="_Toc51580938"/>
      <w:bookmarkStart w:id="2000" w:name="_Toc52356201"/>
      <w:bookmarkStart w:id="2001" w:name="_Toc55227771"/>
      <w:bookmarkStart w:id="2002" w:name="_Toc105504932"/>
      <w:r>
        <w:rPr>
          <w:lang w:eastAsia="zh-CN"/>
        </w:rPr>
        <w:t>11.3</w:t>
      </w:r>
      <w:r w:rsidRPr="00215D3C">
        <w:rPr>
          <w:lang w:eastAsia="zh-CN"/>
        </w:rPr>
        <w:t>.1</w:t>
      </w:r>
      <w:r w:rsidRPr="00215D3C">
        <w:rPr>
          <w:lang w:eastAsia="zh-CN"/>
        </w:rPr>
        <w:tab/>
        <w:t>Operations and notifications</w:t>
      </w:r>
      <w:bookmarkEnd w:id="1995"/>
      <w:bookmarkEnd w:id="1996"/>
      <w:bookmarkEnd w:id="1997"/>
      <w:bookmarkEnd w:id="1998"/>
      <w:bookmarkEnd w:id="1999"/>
      <w:bookmarkEnd w:id="2000"/>
      <w:bookmarkEnd w:id="2001"/>
      <w:bookmarkEnd w:id="2002"/>
    </w:p>
    <w:p w14:paraId="1CBBC821" w14:textId="77777777" w:rsidR="006A5594" w:rsidRPr="00215D3C" w:rsidRDefault="006A5594" w:rsidP="006A5594">
      <w:pPr>
        <w:pStyle w:val="Heading4"/>
        <w:rPr>
          <w:sz w:val="32"/>
          <w:lang w:eastAsia="zh-CN"/>
        </w:rPr>
      </w:pPr>
      <w:bookmarkStart w:id="2003" w:name="_Toc20494566"/>
      <w:bookmarkStart w:id="2004" w:name="_Toc26975611"/>
      <w:bookmarkStart w:id="2005" w:name="_Toc35856484"/>
      <w:bookmarkStart w:id="2006" w:name="_Toc44001340"/>
      <w:bookmarkStart w:id="2007" w:name="_Toc51580939"/>
      <w:bookmarkStart w:id="2008" w:name="_Toc52356202"/>
      <w:bookmarkStart w:id="2009" w:name="_Toc55227772"/>
      <w:bookmarkStart w:id="2010" w:name="_Toc105504933"/>
      <w:r>
        <w:t>11.3</w:t>
      </w:r>
      <w:r w:rsidRPr="00215D3C">
        <w:t>.1.1</w:t>
      </w:r>
      <w:r w:rsidRPr="00215D3C">
        <w:tab/>
      </w:r>
      <w:bookmarkEnd w:id="2003"/>
      <w:bookmarkEnd w:id="2004"/>
      <w:bookmarkEnd w:id="2005"/>
      <w:bookmarkEnd w:id="2006"/>
      <w:r w:rsidR="00070486">
        <w:rPr>
          <w:lang w:eastAsia="zh-CN"/>
        </w:rPr>
        <w:t>Void</w:t>
      </w:r>
      <w:bookmarkEnd w:id="2007"/>
      <w:bookmarkEnd w:id="2008"/>
      <w:bookmarkEnd w:id="2009"/>
      <w:bookmarkEnd w:id="2010"/>
    </w:p>
    <w:p w14:paraId="6AF94F69" w14:textId="28FEE8D7" w:rsidR="006A5594" w:rsidRPr="00215D3C" w:rsidRDefault="006A5594" w:rsidP="006A5594">
      <w:pPr>
        <w:pStyle w:val="Heading4"/>
        <w:rPr>
          <w:sz w:val="32"/>
          <w:lang w:eastAsia="zh-CN"/>
        </w:rPr>
      </w:pPr>
      <w:bookmarkStart w:id="2011" w:name="_Toc20494588"/>
      <w:bookmarkStart w:id="2012" w:name="_Toc26975633"/>
      <w:bookmarkStart w:id="2013" w:name="_Toc35856506"/>
      <w:bookmarkStart w:id="2014" w:name="_Toc44001362"/>
      <w:bookmarkStart w:id="2015" w:name="_Toc51580940"/>
      <w:bookmarkStart w:id="2016" w:name="_Toc52356203"/>
      <w:bookmarkStart w:id="2017" w:name="_Toc55227773"/>
      <w:bookmarkStart w:id="2018" w:name="_Toc105504934"/>
      <w:r>
        <w:t>11.3</w:t>
      </w:r>
      <w:r w:rsidRPr="00215D3C">
        <w:t>.1.</w:t>
      </w:r>
      <w:r>
        <w:t>2</w:t>
      </w:r>
      <w:r w:rsidRPr="00215D3C">
        <w:tab/>
      </w:r>
      <w:bookmarkEnd w:id="2011"/>
      <w:bookmarkEnd w:id="2012"/>
      <w:bookmarkEnd w:id="2013"/>
      <w:bookmarkEnd w:id="2014"/>
      <w:bookmarkEnd w:id="2015"/>
      <w:bookmarkEnd w:id="2016"/>
      <w:bookmarkEnd w:id="2017"/>
      <w:r w:rsidR="005B734C">
        <w:rPr>
          <w:lang w:eastAsia="zh-CN"/>
        </w:rPr>
        <w:t>Void</w:t>
      </w:r>
      <w:bookmarkEnd w:id="2018"/>
    </w:p>
    <w:p w14:paraId="0C3F78EA" w14:textId="77777777" w:rsidR="005B734C" w:rsidRDefault="005B734C" w:rsidP="005B734C">
      <w:pPr>
        <w:pStyle w:val="Heading4"/>
        <w:rPr>
          <w:rFonts w:cs="Arial"/>
        </w:rPr>
      </w:pPr>
      <w:bookmarkStart w:id="2019" w:name="_Toc105504935"/>
      <w:r>
        <w:t>11.3.1.3</w:t>
      </w:r>
      <w:r>
        <w:tab/>
        <w:t xml:space="preserve">Notification </w:t>
      </w:r>
      <w:r>
        <w:rPr>
          <w:rFonts w:cs="Arial"/>
        </w:rPr>
        <w:t>notifyThresholdCrossing</w:t>
      </w:r>
      <w:bookmarkEnd w:id="2019"/>
    </w:p>
    <w:p w14:paraId="7A0E5330" w14:textId="77777777" w:rsidR="005B734C" w:rsidRDefault="005B734C" w:rsidP="005B734C">
      <w:pPr>
        <w:pStyle w:val="Heading5"/>
      </w:pPr>
      <w:bookmarkStart w:id="2020" w:name="_Toc105504936"/>
      <w:r>
        <w:t>11.3.1.3.1</w:t>
      </w:r>
      <w:r>
        <w:tab/>
        <w:t>Definition</w:t>
      </w:r>
      <w:bookmarkEnd w:id="2020"/>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1" w:name="_Toc105504937"/>
      <w:r>
        <w:lastRenderedPageBreak/>
        <w:t>11.3.1.3.2</w:t>
      </w:r>
      <w:r>
        <w:tab/>
        <w:t>Notification information</w:t>
      </w:r>
      <w:bookmarkEnd w:id="2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2" w:name="_Toc20494592"/>
      <w:bookmarkStart w:id="2023" w:name="_Toc26975637"/>
      <w:bookmarkStart w:id="2024" w:name="_Toc35856510"/>
      <w:bookmarkStart w:id="2025" w:name="_Toc44001366"/>
      <w:bookmarkStart w:id="2026" w:name="_Toc51580944"/>
      <w:bookmarkStart w:id="2027" w:name="_Toc52356207"/>
      <w:bookmarkStart w:id="2028" w:name="_Toc55227777"/>
      <w:bookmarkStart w:id="2029" w:name="_Toc105504938"/>
      <w:r>
        <w:rPr>
          <w:lang w:eastAsia="zh-CN"/>
        </w:rPr>
        <w:t>11.3</w:t>
      </w:r>
      <w:r w:rsidRPr="00215D3C">
        <w:rPr>
          <w:lang w:eastAsia="zh-CN"/>
        </w:rPr>
        <w:t>.2</w:t>
      </w:r>
      <w:r w:rsidRPr="00215D3C">
        <w:rPr>
          <w:lang w:eastAsia="zh-CN"/>
        </w:rPr>
        <w:tab/>
        <w:t>Managed information</w:t>
      </w:r>
      <w:bookmarkEnd w:id="2022"/>
      <w:bookmarkEnd w:id="2023"/>
      <w:bookmarkEnd w:id="2024"/>
      <w:bookmarkEnd w:id="2025"/>
      <w:bookmarkEnd w:id="2026"/>
      <w:bookmarkEnd w:id="2027"/>
      <w:bookmarkEnd w:id="2028"/>
      <w:bookmarkEnd w:id="2029"/>
    </w:p>
    <w:p w14:paraId="3F4A2211" w14:textId="0CD65FA2" w:rsidR="006A5594" w:rsidRPr="00215D3C" w:rsidRDefault="006A5594" w:rsidP="006A5594">
      <w:pPr>
        <w:pStyle w:val="Heading4"/>
      </w:pPr>
      <w:bookmarkStart w:id="2030" w:name="_Toc20494593"/>
      <w:bookmarkStart w:id="2031" w:name="_Toc26975638"/>
      <w:bookmarkStart w:id="2032" w:name="_Toc35856511"/>
      <w:bookmarkStart w:id="2033" w:name="_Toc44001367"/>
      <w:bookmarkStart w:id="2034" w:name="_Toc51580945"/>
      <w:bookmarkStart w:id="2035" w:name="_Toc52356208"/>
      <w:bookmarkStart w:id="2036" w:name="_Toc55227778"/>
      <w:bookmarkStart w:id="2037" w:name="_Toc10550493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0"/>
      <w:bookmarkEnd w:id="2031"/>
      <w:bookmarkEnd w:id="2032"/>
      <w:bookmarkEnd w:id="2033"/>
      <w:bookmarkEnd w:id="2034"/>
      <w:bookmarkEnd w:id="2035"/>
      <w:bookmarkEnd w:id="2036"/>
      <w:bookmarkEnd w:id="2037"/>
    </w:p>
    <w:p w14:paraId="1A09C32A" w14:textId="6ABCFA9B" w:rsidR="006A5594" w:rsidRPr="00215D3C" w:rsidRDefault="006A5594" w:rsidP="006A5594">
      <w:pPr>
        <w:pStyle w:val="Heading5"/>
      </w:pPr>
      <w:bookmarkStart w:id="2038" w:name="_Toc20494594"/>
      <w:bookmarkStart w:id="2039" w:name="_Toc26975639"/>
      <w:bookmarkStart w:id="2040" w:name="_Toc35856512"/>
      <w:bookmarkStart w:id="2041" w:name="_Toc44001368"/>
      <w:bookmarkStart w:id="2042" w:name="_Toc51580946"/>
      <w:bookmarkStart w:id="2043" w:name="_Toc52356209"/>
      <w:bookmarkStart w:id="2044" w:name="_Toc55227779"/>
      <w:bookmarkStart w:id="2045" w:name="_Toc10550494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8"/>
      <w:bookmarkEnd w:id="2039"/>
      <w:bookmarkEnd w:id="2040"/>
      <w:bookmarkEnd w:id="2041"/>
      <w:bookmarkEnd w:id="2042"/>
      <w:bookmarkEnd w:id="2043"/>
      <w:bookmarkEnd w:id="2044"/>
      <w:r w:rsidR="005B734C">
        <w:t>Void</w:t>
      </w:r>
      <w:bookmarkEnd w:id="2045"/>
    </w:p>
    <w:p w14:paraId="46486EFE" w14:textId="77777777" w:rsidR="006A5594" w:rsidRPr="00215D3C" w:rsidRDefault="006A5594" w:rsidP="006A5594">
      <w:pPr>
        <w:pStyle w:val="Heading5"/>
        <w:rPr>
          <w:lang w:eastAsia="zh-CN"/>
        </w:rPr>
      </w:pPr>
      <w:bookmarkStart w:id="2046" w:name="_Toc20494595"/>
      <w:bookmarkStart w:id="2047" w:name="_Toc26975640"/>
      <w:bookmarkStart w:id="2048" w:name="_Toc35856513"/>
      <w:bookmarkStart w:id="2049" w:name="_Toc44001369"/>
      <w:bookmarkStart w:id="2050" w:name="_Toc51580947"/>
      <w:bookmarkStart w:id="2051" w:name="_Toc52356210"/>
      <w:bookmarkStart w:id="2052" w:name="_Toc55227780"/>
      <w:bookmarkStart w:id="2053" w:name="_Toc10550494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6"/>
      <w:bookmarkEnd w:id="2047"/>
      <w:bookmarkEnd w:id="2048"/>
      <w:bookmarkEnd w:id="2049"/>
      <w:bookmarkEnd w:id="2050"/>
      <w:bookmarkEnd w:id="2051"/>
      <w:bookmarkEnd w:id="2052"/>
      <w:bookmarkEnd w:id="2053"/>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lastRenderedPageBreak/>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4" w:name="_Toc20494596"/>
      <w:bookmarkStart w:id="2055" w:name="_Toc26975641"/>
      <w:bookmarkStart w:id="2056" w:name="_Toc35856514"/>
      <w:bookmarkStart w:id="2057" w:name="_Toc44001370"/>
      <w:bookmarkStart w:id="2058" w:name="_Toc51580948"/>
      <w:bookmarkStart w:id="2059" w:name="_Toc52356211"/>
      <w:bookmarkStart w:id="2060" w:name="_Toc55227781"/>
      <w:bookmarkStart w:id="2061" w:name="_Toc105504942"/>
      <w:r>
        <w:t>11.3</w:t>
      </w:r>
      <w:r w:rsidRPr="000F47F1">
        <w:rPr>
          <w:rFonts w:hint="eastAsia"/>
        </w:rPr>
        <w:t>.</w:t>
      </w:r>
      <w:r w:rsidRPr="000F47F1">
        <w:t>2</w:t>
      </w:r>
      <w:r w:rsidRPr="000F47F1">
        <w:rPr>
          <w:rFonts w:hint="eastAsia"/>
        </w:rPr>
        <w:t>.</w:t>
      </w:r>
      <w:r w:rsidRPr="000F47F1">
        <w:t>1.3</w:t>
      </w:r>
      <w:r w:rsidRPr="000F47F1">
        <w:tab/>
      </w:r>
      <w:bookmarkEnd w:id="2054"/>
      <w:bookmarkEnd w:id="2055"/>
      <w:bookmarkEnd w:id="2056"/>
      <w:bookmarkEnd w:id="2057"/>
      <w:bookmarkEnd w:id="2058"/>
      <w:bookmarkEnd w:id="2059"/>
      <w:bookmarkEnd w:id="2060"/>
      <w:r w:rsidR="0020115C">
        <w:t>Void</w:t>
      </w:r>
      <w:bookmarkEnd w:id="2061"/>
    </w:p>
    <w:p w14:paraId="055D9CCB" w14:textId="60975C26" w:rsidR="006A5594" w:rsidRPr="00215D3C" w:rsidRDefault="006A5594" w:rsidP="006A5594">
      <w:pPr>
        <w:pStyle w:val="Heading6"/>
      </w:pPr>
      <w:bookmarkStart w:id="2062" w:name="_Toc20494597"/>
      <w:bookmarkStart w:id="2063" w:name="_Toc26975642"/>
      <w:bookmarkStart w:id="2064" w:name="_Toc35856515"/>
      <w:bookmarkStart w:id="2065" w:name="_Toc44001371"/>
      <w:bookmarkStart w:id="2066" w:name="_Toc51580949"/>
      <w:bookmarkStart w:id="2067" w:name="_Toc52356212"/>
      <w:bookmarkStart w:id="2068" w:name="_Toc55227782"/>
      <w:bookmarkStart w:id="2069" w:name="_Toc10550494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2"/>
      <w:bookmarkEnd w:id="2063"/>
      <w:bookmarkEnd w:id="2064"/>
      <w:bookmarkEnd w:id="2065"/>
      <w:bookmarkEnd w:id="2066"/>
      <w:bookmarkEnd w:id="2067"/>
      <w:bookmarkEnd w:id="2068"/>
      <w:r w:rsidR="005B734C">
        <w:t>Void</w:t>
      </w:r>
      <w:bookmarkEnd w:id="2069"/>
    </w:p>
    <w:p w14:paraId="6B284768" w14:textId="306E0639" w:rsidR="006A5594" w:rsidRPr="001142BC" w:rsidRDefault="006A5594" w:rsidP="006A5594">
      <w:pPr>
        <w:pStyle w:val="Heading6"/>
      </w:pPr>
      <w:bookmarkStart w:id="2070" w:name="_Toc20494598"/>
      <w:bookmarkStart w:id="2071" w:name="_Toc26975643"/>
      <w:bookmarkStart w:id="2072" w:name="_Toc35856516"/>
      <w:bookmarkStart w:id="2073" w:name="_Toc44001372"/>
      <w:bookmarkStart w:id="2074" w:name="_Toc51580950"/>
      <w:bookmarkStart w:id="2075" w:name="_Toc52356213"/>
      <w:bookmarkStart w:id="2076" w:name="_Toc55227783"/>
      <w:bookmarkStart w:id="2077" w:name="_Toc105504944"/>
      <w:r w:rsidRPr="001142BC">
        <w:rPr>
          <w:lang w:eastAsia="zh-CN"/>
        </w:rPr>
        <w:t>11.3.2.1</w:t>
      </w:r>
      <w:r w:rsidRPr="001142BC">
        <w:t>.3.2</w:t>
      </w:r>
      <w:r w:rsidRPr="001142BC">
        <w:tab/>
      </w:r>
      <w:bookmarkEnd w:id="2070"/>
      <w:bookmarkEnd w:id="2071"/>
      <w:bookmarkEnd w:id="2072"/>
      <w:bookmarkEnd w:id="2073"/>
      <w:bookmarkEnd w:id="2074"/>
      <w:bookmarkEnd w:id="2075"/>
      <w:bookmarkEnd w:id="2076"/>
      <w:r w:rsidR="005B734C" w:rsidRPr="001142BC">
        <w:t>Void</w:t>
      </w:r>
      <w:bookmarkEnd w:id="2077"/>
    </w:p>
    <w:p w14:paraId="1E2A2471" w14:textId="65EE2BC9" w:rsidR="00BE5D88" w:rsidRDefault="00BE5D88" w:rsidP="00BE5D88">
      <w:pPr>
        <w:pStyle w:val="Heading5"/>
      </w:pPr>
      <w:bookmarkStart w:id="2078" w:name="_Toc105504945"/>
      <w:r>
        <w:t>11.3.2.1.4</w:t>
      </w:r>
      <w:r>
        <w:tab/>
        <w:t>Performance data f</w:t>
      </w:r>
      <w:r w:rsidRPr="000F47F1">
        <w:t>ile naming</w:t>
      </w:r>
      <w:r w:rsidRPr="000F47F1">
        <w:rPr>
          <w:rFonts w:hint="eastAsia"/>
        </w:rPr>
        <w:t xml:space="preserve"> </w:t>
      </w:r>
      <w:r w:rsidRPr="000F47F1">
        <w:t>convention</w:t>
      </w:r>
      <w:bookmarkEnd w:id="2078"/>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lastRenderedPageBreak/>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79" w:name="_Toc20494599"/>
      <w:bookmarkStart w:id="2080" w:name="_Toc26975644"/>
      <w:bookmarkStart w:id="2081" w:name="_Toc35856517"/>
      <w:bookmarkStart w:id="2082" w:name="_Toc44001373"/>
      <w:bookmarkStart w:id="2083" w:name="_Toc51580951"/>
      <w:bookmarkStart w:id="2084" w:name="_Toc52356214"/>
      <w:bookmarkStart w:id="2085" w:name="_Toc55227784"/>
      <w:bookmarkStart w:id="2086" w:name="_Toc105504946"/>
      <w:r w:rsidRPr="00311DB3">
        <w:t>11.3.2.1.4</w:t>
      </w:r>
      <w:r w:rsidRPr="00311DB3">
        <w:tab/>
      </w:r>
      <w:bookmarkEnd w:id="2079"/>
      <w:bookmarkEnd w:id="2080"/>
      <w:bookmarkEnd w:id="2081"/>
      <w:r w:rsidR="00BC1EC3" w:rsidRPr="00311DB3">
        <w:t>Void</w:t>
      </w:r>
      <w:bookmarkEnd w:id="2082"/>
      <w:bookmarkEnd w:id="2083"/>
      <w:bookmarkEnd w:id="2084"/>
      <w:bookmarkEnd w:id="2085"/>
      <w:bookmarkEnd w:id="2086"/>
    </w:p>
    <w:p w14:paraId="41200339" w14:textId="77777777" w:rsidR="00601B93" w:rsidRPr="00311DB3" w:rsidRDefault="00601B93" w:rsidP="00075335">
      <w:pPr>
        <w:pStyle w:val="Heading2"/>
        <w:rPr>
          <w:lang w:eastAsia="zh-CN"/>
        </w:rPr>
      </w:pPr>
      <w:bookmarkStart w:id="2087" w:name="_Toc532541829"/>
      <w:bookmarkStart w:id="2088" w:name="_Toc26975650"/>
      <w:bookmarkStart w:id="2089" w:name="_Toc35856523"/>
      <w:bookmarkStart w:id="2090" w:name="_Toc44001374"/>
      <w:bookmarkStart w:id="2091" w:name="_Toc51580952"/>
      <w:bookmarkStart w:id="2092" w:name="_Toc52356215"/>
      <w:bookmarkStart w:id="2093" w:name="_Toc55227785"/>
      <w:bookmarkStart w:id="2094" w:name="_Toc105504947"/>
      <w:r w:rsidRPr="00311DB3">
        <w:rPr>
          <w:lang w:eastAsia="zh-CN"/>
        </w:rPr>
        <w:t>11.4</w:t>
      </w:r>
      <w:r w:rsidRPr="00311DB3">
        <w:rPr>
          <w:lang w:eastAsia="zh-CN"/>
        </w:rPr>
        <w:tab/>
      </w:r>
      <w:bookmarkEnd w:id="2087"/>
      <w:r w:rsidRPr="00311DB3">
        <w:rPr>
          <w:lang w:eastAsia="zh-CN"/>
        </w:rPr>
        <w:t>Heartbeat</w:t>
      </w:r>
      <w:bookmarkEnd w:id="2088"/>
      <w:bookmarkEnd w:id="2089"/>
      <w:bookmarkEnd w:id="2090"/>
      <w:bookmarkEnd w:id="2091"/>
      <w:bookmarkEnd w:id="2092"/>
      <w:bookmarkEnd w:id="2093"/>
      <w:bookmarkEnd w:id="2094"/>
    </w:p>
    <w:p w14:paraId="0428666C" w14:textId="77777777" w:rsidR="00601B93" w:rsidRPr="00311DB3" w:rsidRDefault="00601B93" w:rsidP="00601B93">
      <w:pPr>
        <w:pStyle w:val="Heading3"/>
        <w:rPr>
          <w:lang w:eastAsia="zh-CN"/>
        </w:rPr>
      </w:pPr>
      <w:bookmarkStart w:id="2095" w:name="_Toc26975651"/>
      <w:bookmarkStart w:id="2096" w:name="_Toc35856524"/>
      <w:bookmarkStart w:id="2097" w:name="_Toc44001375"/>
      <w:bookmarkStart w:id="2098" w:name="_Toc51580953"/>
      <w:bookmarkStart w:id="2099" w:name="_Toc52356216"/>
      <w:bookmarkStart w:id="2100" w:name="_Toc55227786"/>
      <w:bookmarkStart w:id="2101" w:name="_Toc105504948"/>
      <w:r w:rsidRPr="00311DB3">
        <w:rPr>
          <w:lang w:eastAsia="zh-CN"/>
        </w:rPr>
        <w:t>11.4.1</w:t>
      </w:r>
      <w:r w:rsidRPr="00311DB3">
        <w:rPr>
          <w:lang w:eastAsia="zh-CN"/>
        </w:rPr>
        <w:tab/>
        <w:t>Operations and notifications</w:t>
      </w:r>
      <w:bookmarkEnd w:id="2095"/>
      <w:bookmarkEnd w:id="2096"/>
      <w:bookmarkEnd w:id="2097"/>
      <w:bookmarkEnd w:id="2098"/>
      <w:bookmarkEnd w:id="2099"/>
      <w:bookmarkEnd w:id="2100"/>
      <w:bookmarkEnd w:id="2101"/>
    </w:p>
    <w:p w14:paraId="1CEDE001" w14:textId="639D9B50" w:rsidR="00601B93" w:rsidRPr="005662DD" w:rsidRDefault="00601B93" w:rsidP="00601B93">
      <w:pPr>
        <w:pStyle w:val="Heading4"/>
      </w:pPr>
      <w:bookmarkStart w:id="2102" w:name="_Toc532541858"/>
      <w:bookmarkStart w:id="2103" w:name="_Toc26975652"/>
      <w:bookmarkStart w:id="2104" w:name="_Toc35856525"/>
      <w:bookmarkStart w:id="2105" w:name="_Toc44001376"/>
      <w:bookmarkStart w:id="2106" w:name="_Toc51580954"/>
      <w:bookmarkStart w:id="2107" w:name="_Toc52356217"/>
      <w:bookmarkStart w:id="2108" w:name="_Toc55227787"/>
      <w:bookmarkStart w:id="2109" w:name="_Toc105504949"/>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2"/>
      <w:r w:rsidRPr="001D11CC">
        <w:rPr>
          <w:rFonts w:cs="Arial"/>
        </w:rPr>
        <w:t>Heartbeat</w:t>
      </w:r>
      <w:bookmarkEnd w:id="2103"/>
      <w:bookmarkEnd w:id="2104"/>
      <w:bookmarkEnd w:id="2105"/>
      <w:bookmarkEnd w:id="2106"/>
      <w:bookmarkEnd w:id="2107"/>
      <w:bookmarkEnd w:id="2108"/>
      <w:bookmarkEnd w:id="2109"/>
    </w:p>
    <w:p w14:paraId="6CB744A0" w14:textId="77777777" w:rsidR="00601B93" w:rsidRDefault="00601B93" w:rsidP="00601B93">
      <w:pPr>
        <w:pStyle w:val="Heading5"/>
      </w:pPr>
      <w:bookmarkStart w:id="2110" w:name="_Toc532541859"/>
      <w:bookmarkStart w:id="2111" w:name="_Toc26975653"/>
      <w:bookmarkStart w:id="2112" w:name="_Toc35856526"/>
      <w:bookmarkStart w:id="2113" w:name="_Toc44001377"/>
      <w:bookmarkStart w:id="2114" w:name="_Toc51580955"/>
      <w:bookmarkStart w:id="2115" w:name="_Toc52356218"/>
      <w:bookmarkStart w:id="2116" w:name="_Toc55227788"/>
      <w:bookmarkStart w:id="2117" w:name="_Toc105504950"/>
      <w:r>
        <w:t>11.4.1.1.1</w:t>
      </w:r>
      <w:r>
        <w:tab/>
        <w:t>Definition</w:t>
      </w:r>
      <w:bookmarkEnd w:id="2110"/>
      <w:bookmarkEnd w:id="2111"/>
      <w:bookmarkEnd w:id="2112"/>
      <w:bookmarkEnd w:id="2113"/>
      <w:bookmarkEnd w:id="2114"/>
      <w:bookmarkEnd w:id="2115"/>
      <w:bookmarkEnd w:id="2116"/>
      <w:bookmarkEnd w:id="2117"/>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8" w:name="_Toc532541860"/>
      <w:bookmarkStart w:id="2119" w:name="_Toc26975654"/>
      <w:bookmarkStart w:id="2120" w:name="_Toc35856527"/>
      <w:bookmarkStart w:id="2121" w:name="_Toc44001378"/>
      <w:bookmarkStart w:id="2122" w:name="_Toc51580956"/>
      <w:bookmarkStart w:id="2123" w:name="_Toc52356219"/>
      <w:bookmarkStart w:id="2124" w:name="_Toc55227789"/>
      <w:bookmarkStart w:id="2125" w:name="_Toc105504951"/>
      <w:r>
        <w:lastRenderedPageBreak/>
        <w:t>11.4.1.1.2</w:t>
      </w:r>
      <w:r>
        <w:tab/>
        <w:t>Input parameters</w:t>
      </w:r>
      <w:bookmarkEnd w:id="2118"/>
      <w:bookmarkEnd w:id="2119"/>
      <w:bookmarkEnd w:id="2120"/>
      <w:bookmarkEnd w:id="2121"/>
      <w:bookmarkEnd w:id="2122"/>
      <w:bookmarkEnd w:id="2123"/>
      <w:bookmarkEnd w:id="2124"/>
      <w:bookmarkEnd w:id="2125"/>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6" w:name="_Toc532541861"/>
      <w:bookmarkStart w:id="2127" w:name="_Toc26975655"/>
      <w:bookmarkStart w:id="2128" w:name="_Toc35856528"/>
      <w:bookmarkStart w:id="2129" w:name="_Toc44001379"/>
      <w:bookmarkStart w:id="2130" w:name="_Toc51580957"/>
      <w:bookmarkStart w:id="2131" w:name="_Toc52356220"/>
      <w:bookmarkStart w:id="2132" w:name="_Toc55227790"/>
      <w:bookmarkStart w:id="2133" w:name="_Toc105504952"/>
      <w:r>
        <w:t>11.4.1.1.3</w:t>
      </w:r>
      <w:r>
        <w:tab/>
        <w:t>Triggering event</w:t>
      </w:r>
      <w:bookmarkEnd w:id="2126"/>
      <w:bookmarkEnd w:id="2127"/>
      <w:bookmarkEnd w:id="2128"/>
      <w:bookmarkEnd w:id="2129"/>
      <w:bookmarkEnd w:id="2130"/>
      <w:bookmarkEnd w:id="2131"/>
      <w:bookmarkEnd w:id="2132"/>
      <w:bookmarkEnd w:id="2133"/>
    </w:p>
    <w:p w14:paraId="0FDA71E3" w14:textId="77777777" w:rsidR="00601B93" w:rsidRDefault="00601B93" w:rsidP="00601B93">
      <w:pPr>
        <w:pStyle w:val="Heading6"/>
      </w:pPr>
      <w:bookmarkStart w:id="2134" w:name="_Toc532541862"/>
      <w:bookmarkStart w:id="2135" w:name="_Toc26975656"/>
      <w:bookmarkStart w:id="2136" w:name="_Toc35856529"/>
      <w:bookmarkStart w:id="2137" w:name="_Toc44001380"/>
      <w:bookmarkStart w:id="2138" w:name="_Toc51580958"/>
      <w:bookmarkStart w:id="2139" w:name="_Toc52356221"/>
      <w:bookmarkStart w:id="2140" w:name="_Toc55227791"/>
      <w:bookmarkStart w:id="2141" w:name="_Toc105504953"/>
      <w:r>
        <w:t>11.4.1.1.3.1</w:t>
      </w:r>
      <w:r>
        <w:tab/>
        <w:t>From-state</w:t>
      </w:r>
      <w:bookmarkEnd w:id="2134"/>
      <w:bookmarkEnd w:id="2135"/>
      <w:bookmarkEnd w:id="2136"/>
      <w:bookmarkEnd w:id="2137"/>
      <w:bookmarkEnd w:id="2138"/>
      <w:bookmarkEnd w:id="2139"/>
      <w:bookmarkEnd w:id="2140"/>
      <w:bookmarkEnd w:id="2141"/>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2" w:name="_Toc532541863"/>
      <w:bookmarkStart w:id="2143" w:name="_Toc26975657"/>
      <w:bookmarkStart w:id="2144" w:name="_Toc35856530"/>
      <w:bookmarkStart w:id="2145" w:name="_Toc44001381"/>
      <w:bookmarkStart w:id="2146" w:name="_Toc51580959"/>
      <w:bookmarkStart w:id="2147" w:name="_Toc52356222"/>
      <w:bookmarkStart w:id="2148" w:name="_Toc55227792"/>
      <w:bookmarkStart w:id="2149" w:name="_Toc105504954"/>
      <w:r>
        <w:t>11.4.1.1.3.2</w:t>
      </w:r>
      <w:r>
        <w:tab/>
        <w:t>To-state</w:t>
      </w:r>
      <w:bookmarkEnd w:id="2142"/>
      <w:bookmarkEnd w:id="2143"/>
      <w:bookmarkEnd w:id="2144"/>
      <w:bookmarkEnd w:id="2145"/>
      <w:bookmarkEnd w:id="2146"/>
      <w:bookmarkEnd w:id="2147"/>
      <w:bookmarkEnd w:id="2148"/>
      <w:bookmarkEnd w:id="2149"/>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0" w:name="_Toc44001382"/>
      <w:bookmarkStart w:id="2151" w:name="_Toc51580960"/>
      <w:bookmarkStart w:id="2152" w:name="_Toc52356223"/>
      <w:bookmarkStart w:id="2153" w:name="_Toc55227793"/>
      <w:bookmarkStart w:id="2154" w:name="_Toc105504955"/>
      <w:r>
        <w:rPr>
          <w:lang w:eastAsia="zh-CN"/>
        </w:rPr>
        <w:t>11.5</w:t>
      </w:r>
      <w:r>
        <w:rPr>
          <w:lang w:eastAsia="zh-CN"/>
        </w:rPr>
        <w:tab/>
        <w:t>Streaming data reporting service</w:t>
      </w:r>
      <w:bookmarkEnd w:id="2150"/>
      <w:bookmarkEnd w:id="2151"/>
      <w:bookmarkEnd w:id="2152"/>
      <w:bookmarkEnd w:id="2153"/>
      <w:bookmarkEnd w:id="2154"/>
    </w:p>
    <w:p w14:paraId="1DE97288" w14:textId="77777777" w:rsidR="00197A1A" w:rsidRDefault="00197A1A" w:rsidP="00197A1A">
      <w:pPr>
        <w:pStyle w:val="Heading3"/>
        <w:rPr>
          <w:lang w:eastAsia="zh-CN"/>
        </w:rPr>
      </w:pPr>
      <w:bookmarkStart w:id="2155" w:name="_Toc44001383"/>
      <w:bookmarkStart w:id="2156" w:name="_Toc51580961"/>
      <w:bookmarkStart w:id="2157" w:name="_Toc52356224"/>
      <w:bookmarkStart w:id="2158" w:name="_Toc55227794"/>
      <w:bookmarkStart w:id="2159" w:name="_Toc105504956"/>
      <w:r>
        <w:rPr>
          <w:lang w:eastAsia="zh-CN"/>
        </w:rPr>
        <w:t>11.5.1</w:t>
      </w:r>
      <w:r>
        <w:rPr>
          <w:lang w:eastAsia="zh-CN"/>
        </w:rPr>
        <w:tab/>
        <w:t>Operations and notifications</w:t>
      </w:r>
      <w:bookmarkEnd w:id="2155"/>
      <w:bookmarkEnd w:id="2156"/>
      <w:bookmarkEnd w:id="2157"/>
      <w:bookmarkEnd w:id="2158"/>
      <w:bookmarkEnd w:id="2159"/>
    </w:p>
    <w:p w14:paraId="1FDB95F6" w14:textId="77777777" w:rsidR="00197A1A" w:rsidRDefault="00197A1A" w:rsidP="00197A1A">
      <w:pPr>
        <w:pStyle w:val="Heading4"/>
        <w:rPr>
          <w:lang w:eastAsia="zh-CN"/>
        </w:rPr>
      </w:pPr>
      <w:bookmarkStart w:id="2160" w:name="_Toc44001384"/>
      <w:bookmarkStart w:id="2161" w:name="_Toc51580962"/>
      <w:bookmarkStart w:id="2162" w:name="_Toc52356225"/>
      <w:bookmarkStart w:id="2163" w:name="_Toc55227795"/>
      <w:bookmarkStart w:id="2164" w:name="_Toc105504957"/>
      <w:r>
        <w:rPr>
          <w:lang w:eastAsia="zh-CN"/>
        </w:rPr>
        <w:t>11.5.1.1</w:t>
      </w:r>
      <w:r>
        <w:rPr>
          <w:lang w:eastAsia="zh-CN"/>
        </w:rPr>
        <w:tab/>
        <w:t>establishStreamingConnection operation (M)</w:t>
      </w:r>
      <w:bookmarkEnd w:id="2160"/>
      <w:bookmarkEnd w:id="2161"/>
      <w:bookmarkEnd w:id="2162"/>
      <w:bookmarkEnd w:id="2163"/>
      <w:bookmarkEnd w:id="2164"/>
    </w:p>
    <w:p w14:paraId="4614CDF1" w14:textId="77777777" w:rsidR="00197A1A" w:rsidRDefault="00197A1A" w:rsidP="00197A1A">
      <w:pPr>
        <w:pStyle w:val="Heading5"/>
        <w:rPr>
          <w:lang w:eastAsia="zh-CN"/>
        </w:rPr>
      </w:pPr>
      <w:bookmarkStart w:id="2165" w:name="_Toc44001385"/>
      <w:bookmarkStart w:id="2166" w:name="_Toc51580963"/>
      <w:bookmarkStart w:id="2167" w:name="_Toc52356226"/>
      <w:bookmarkStart w:id="2168" w:name="_Toc55227796"/>
      <w:bookmarkStart w:id="2169" w:name="_Toc105504958"/>
      <w:r>
        <w:rPr>
          <w:lang w:eastAsia="zh-CN"/>
        </w:rPr>
        <w:t>11.5.1.1.1</w:t>
      </w:r>
      <w:r>
        <w:rPr>
          <w:lang w:eastAsia="zh-CN"/>
        </w:rPr>
        <w:tab/>
        <w:t>Definition</w:t>
      </w:r>
      <w:bookmarkEnd w:id="2165"/>
      <w:bookmarkEnd w:id="2166"/>
      <w:bookmarkEnd w:id="2167"/>
      <w:bookmarkEnd w:id="2168"/>
      <w:bookmarkEnd w:id="2169"/>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lastRenderedPageBreak/>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0" w:name="_Toc44001386"/>
      <w:bookmarkStart w:id="2171" w:name="_Toc51580964"/>
      <w:bookmarkStart w:id="2172" w:name="_Toc52356227"/>
      <w:bookmarkStart w:id="2173" w:name="_Toc55227797"/>
      <w:bookmarkStart w:id="2174" w:name="_Toc105504959"/>
      <w:r>
        <w:rPr>
          <w:lang w:eastAsia="zh-CN"/>
        </w:rPr>
        <w:t>11.5.1.1.2</w:t>
      </w:r>
      <w:r>
        <w:rPr>
          <w:lang w:eastAsia="zh-CN"/>
        </w:rPr>
        <w:tab/>
        <w:t>Input parameters</w:t>
      </w:r>
      <w:bookmarkEnd w:id="2170"/>
      <w:bookmarkEnd w:id="2171"/>
      <w:bookmarkEnd w:id="2172"/>
      <w:bookmarkEnd w:id="2173"/>
      <w:bookmarkEnd w:id="2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5" w:name="OLE_LINK53"/>
            <w:r w:rsidR="002C30F4">
              <w:rPr>
                <w:rFonts w:ascii="Courier New" w:hAnsi="Courier New" w:cs="Courier New"/>
                <w:color w:val="000000"/>
              </w:rPr>
              <w:t>performanceMetrics</w:t>
            </w:r>
            <w:bookmarkEnd w:id="2175"/>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6" w:name="_Toc44001387"/>
      <w:bookmarkStart w:id="2177" w:name="_Toc51580965"/>
      <w:bookmarkStart w:id="2178" w:name="_Toc52356228"/>
      <w:bookmarkStart w:id="2179" w:name="_Toc55227798"/>
      <w:bookmarkStart w:id="2180" w:name="_Toc105504960"/>
      <w:r>
        <w:rPr>
          <w:lang w:eastAsia="zh-CN"/>
        </w:rPr>
        <w:t>11.5.1.1.3</w:t>
      </w:r>
      <w:r>
        <w:rPr>
          <w:lang w:eastAsia="zh-CN"/>
        </w:rPr>
        <w:tab/>
        <w:t>Output parameters</w:t>
      </w:r>
      <w:bookmarkEnd w:id="2176"/>
      <w:bookmarkEnd w:id="2177"/>
      <w:bookmarkEnd w:id="2178"/>
      <w:bookmarkEnd w:id="2179"/>
      <w:bookmarkEnd w:id="2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1" w:name="_Toc44001388"/>
      <w:bookmarkStart w:id="2182" w:name="_Toc51580966"/>
      <w:bookmarkStart w:id="2183" w:name="_Toc52356229"/>
      <w:bookmarkStart w:id="2184" w:name="_Toc55227799"/>
      <w:bookmarkStart w:id="2185" w:name="_Toc105504961"/>
      <w:r>
        <w:rPr>
          <w:lang w:eastAsia="zh-CN"/>
        </w:rPr>
        <w:lastRenderedPageBreak/>
        <w:t>11.5.1.1.4</w:t>
      </w:r>
      <w:r>
        <w:rPr>
          <w:lang w:eastAsia="zh-CN"/>
        </w:rPr>
        <w:tab/>
        <w:t>Exceptions</w:t>
      </w:r>
      <w:bookmarkEnd w:id="2181"/>
      <w:bookmarkEnd w:id="2182"/>
      <w:bookmarkEnd w:id="2183"/>
      <w:bookmarkEnd w:id="2184"/>
      <w:bookmarkEnd w:id="21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6" w:name="_Toc44001389"/>
      <w:bookmarkStart w:id="2187" w:name="_Toc51580967"/>
      <w:bookmarkStart w:id="2188" w:name="_Toc52356230"/>
      <w:bookmarkStart w:id="2189" w:name="_Toc55227800"/>
      <w:bookmarkStart w:id="2190" w:name="_Toc105504962"/>
      <w:r>
        <w:rPr>
          <w:lang w:eastAsia="zh-CN"/>
        </w:rPr>
        <w:t>11.5.1.2</w:t>
      </w:r>
      <w:r>
        <w:rPr>
          <w:lang w:eastAsia="zh-CN"/>
        </w:rPr>
        <w:tab/>
        <w:t>terminateStreamingConnection operation (M)</w:t>
      </w:r>
      <w:bookmarkEnd w:id="2186"/>
      <w:bookmarkEnd w:id="2187"/>
      <w:bookmarkEnd w:id="2188"/>
      <w:bookmarkEnd w:id="2189"/>
      <w:bookmarkEnd w:id="2190"/>
    </w:p>
    <w:p w14:paraId="22512767" w14:textId="77777777" w:rsidR="00197A1A" w:rsidRDefault="00197A1A" w:rsidP="00197A1A">
      <w:pPr>
        <w:pStyle w:val="Heading5"/>
        <w:rPr>
          <w:lang w:eastAsia="zh-CN"/>
        </w:rPr>
      </w:pPr>
      <w:bookmarkStart w:id="2191" w:name="_Toc44001390"/>
      <w:bookmarkStart w:id="2192" w:name="_Toc51580968"/>
      <w:bookmarkStart w:id="2193" w:name="_Toc52356231"/>
      <w:bookmarkStart w:id="2194" w:name="_Toc55227801"/>
      <w:bookmarkStart w:id="2195" w:name="_Toc105504963"/>
      <w:r>
        <w:rPr>
          <w:lang w:eastAsia="zh-CN"/>
        </w:rPr>
        <w:t>11.5.1.2.1</w:t>
      </w:r>
      <w:r>
        <w:rPr>
          <w:lang w:eastAsia="zh-CN"/>
        </w:rPr>
        <w:tab/>
        <w:t>Definition</w:t>
      </w:r>
      <w:bookmarkEnd w:id="2191"/>
      <w:bookmarkEnd w:id="2192"/>
      <w:bookmarkEnd w:id="2193"/>
      <w:bookmarkEnd w:id="2194"/>
      <w:bookmarkEnd w:id="2195"/>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6" w:name="_Toc44001391"/>
      <w:bookmarkStart w:id="2197" w:name="_Toc51580969"/>
      <w:bookmarkStart w:id="2198" w:name="_Toc52356232"/>
      <w:bookmarkStart w:id="2199" w:name="_Toc55227802"/>
      <w:bookmarkStart w:id="2200" w:name="_Toc105504964"/>
      <w:r>
        <w:rPr>
          <w:lang w:eastAsia="zh-CN"/>
        </w:rPr>
        <w:t>11.5.1.2.2</w:t>
      </w:r>
      <w:r>
        <w:rPr>
          <w:lang w:eastAsia="zh-CN"/>
        </w:rPr>
        <w:tab/>
        <w:t>Input parameters</w:t>
      </w:r>
      <w:bookmarkEnd w:id="2196"/>
      <w:bookmarkEnd w:id="2197"/>
      <w:bookmarkEnd w:id="2198"/>
      <w:bookmarkEnd w:id="2199"/>
      <w:bookmarkEnd w:id="22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1" w:name="_Toc44001392"/>
      <w:bookmarkStart w:id="2202" w:name="_Toc51580970"/>
      <w:bookmarkStart w:id="2203" w:name="_Toc52356233"/>
      <w:bookmarkStart w:id="2204" w:name="_Toc55227803"/>
      <w:bookmarkStart w:id="2205" w:name="_Toc105504965"/>
      <w:r>
        <w:rPr>
          <w:lang w:eastAsia="zh-CN"/>
        </w:rPr>
        <w:t>11.5.1.2.3</w:t>
      </w:r>
      <w:r>
        <w:rPr>
          <w:lang w:eastAsia="zh-CN"/>
        </w:rPr>
        <w:tab/>
        <w:t>Output parameters</w:t>
      </w:r>
      <w:bookmarkEnd w:id="2201"/>
      <w:bookmarkEnd w:id="2202"/>
      <w:bookmarkEnd w:id="2203"/>
      <w:bookmarkEnd w:id="2204"/>
      <w:bookmarkEnd w:id="2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6" w:name="_Toc44001393"/>
      <w:bookmarkStart w:id="2207" w:name="_Toc51580971"/>
      <w:bookmarkStart w:id="2208" w:name="_Toc52356234"/>
      <w:bookmarkStart w:id="2209" w:name="_Toc55227804"/>
      <w:bookmarkStart w:id="2210" w:name="_Toc105504966"/>
      <w:r>
        <w:rPr>
          <w:lang w:eastAsia="zh-CN"/>
        </w:rPr>
        <w:t>11.5.1.2.4</w:t>
      </w:r>
      <w:r>
        <w:rPr>
          <w:lang w:eastAsia="zh-CN"/>
        </w:rPr>
        <w:tab/>
        <w:t>Exceptions</w:t>
      </w:r>
      <w:bookmarkEnd w:id="2206"/>
      <w:bookmarkEnd w:id="2207"/>
      <w:bookmarkEnd w:id="2208"/>
      <w:bookmarkEnd w:id="2209"/>
      <w:bookmarkEnd w:id="2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1" w:name="_Toc44001394"/>
      <w:bookmarkStart w:id="2212" w:name="_Toc51580972"/>
      <w:bookmarkStart w:id="2213" w:name="_Toc52356235"/>
      <w:bookmarkStart w:id="2214" w:name="_Toc55227805"/>
      <w:bookmarkStart w:id="2215" w:name="_Toc105504967"/>
      <w:r>
        <w:rPr>
          <w:lang w:eastAsia="zh-CN"/>
        </w:rPr>
        <w:t>11.5.1.3</w:t>
      </w:r>
      <w:r>
        <w:rPr>
          <w:lang w:eastAsia="zh-CN"/>
        </w:rPr>
        <w:tab/>
        <w:t>reportStreamData operation (M)</w:t>
      </w:r>
      <w:bookmarkEnd w:id="2211"/>
      <w:bookmarkEnd w:id="2212"/>
      <w:bookmarkEnd w:id="2213"/>
      <w:bookmarkEnd w:id="2214"/>
      <w:bookmarkEnd w:id="2215"/>
    </w:p>
    <w:p w14:paraId="1A7AF1AB" w14:textId="77777777" w:rsidR="00197A1A" w:rsidRDefault="00197A1A" w:rsidP="00197A1A">
      <w:pPr>
        <w:pStyle w:val="Heading5"/>
        <w:rPr>
          <w:lang w:eastAsia="zh-CN"/>
        </w:rPr>
      </w:pPr>
      <w:bookmarkStart w:id="2216" w:name="_Toc44001395"/>
      <w:bookmarkStart w:id="2217" w:name="_Toc51580973"/>
      <w:bookmarkStart w:id="2218" w:name="_Toc52356236"/>
      <w:bookmarkStart w:id="2219" w:name="_Toc55227806"/>
      <w:bookmarkStart w:id="2220" w:name="_Toc105504968"/>
      <w:r>
        <w:rPr>
          <w:lang w:eastAsia="zh-CN"/>
        </w:rPr>
        <w:t>11.5.1.3.1</w:t>
      </w:r>
      <w:r>
        <w:rPr>
          <w:lang w:eastAsia="zh-CN"/>
        </w:rPr>
        <w:tab/>
        <w:t>Definition</w:t>
      </w:r>
      <w:bookmarkEnd w:id="2216"/>
      <w:bookmarkEnd w:id="2217"/>
      <w:bookmarkEnd w:id="2218"/>
      <w:bookmarkEnd w:id="2219"/>
      <w:bookmarkEnd w:id="2220"/>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1" w:name="_Toc44001396"/>
      <w:bookmarkStart w:id="2222" w:name="_Toc51580974"/>
      <w:bookmarkStart w:id="2223" w:name="_Toc52356237"/>
      <w:bookmarkStart w:id="2224" w:name="_Toc55227807"/>
      <w:bookmarkStart w:id="2225" w:name="_Toc105504969"/>
      <w:r>
        <w:rPr>
          <w:lang w:eastAsia="zh-CN"/>
        </w:rPr>
        <w:t>11.5.1.3.2</w:t>
      </w:r>
      <w:r>
        <w:rPr>
          <w:lang w:eastAsia="zh-CN"/>
        </w:rPr>
        <w:tab/>
        <w:t>Input parameters</w:t>
      </w:r>
      <w:bookmarkEnd w:id="2221"/>
      <w:bookmarkEnd w:id="2222"/>
      <w:bookmarkEnd w:id="2223"/>
      <w:bookmarkEnd w:id="2224"/>
      <w:bookmarkEnd w:id="22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6" w:name="_Toc44001397"/>
      <w:bookmarkStart w:id="2227" w:name="_Toc51580975"/>
      <w:bookmarkStart w:id="2228" w:name="_Toc52356238"/>
      <w:bookmarkStart w:id="2229" w:name="_Toc55227808"/>
      <w:bookmarkStart w:id="2230" w:name="_Toc105504970"/>
      <w:r>
        <w:rPr>
          <w:lang w:eastAsia="zh-CN"/>
        </w:rPr>
        <w:lastRenderedPageBreak/>
        <w:t>11.</w:t>
      </w:r>
      <w:r w:rsidR="008A361D">
        <w:rPr>
          <w:lang w:eastAsia="zh-CN"/>
        </w:rPr>
        <w:t>5</w:t>
      </w:r>
      <w:r>
        <w:rPr>
          <w:lang w:eastAsia="zh-CN"/>
        </w:rPr>
        <w:t>.1.3.3</w:t>
      </w:r>
      <w:r>
        <w:rPr>
          <w:lang w:eastAsia="zh-CN"/>
        </w:rPr>
        <w:tab/>
        <w:t>Output parameters</w:t>
      </w:r>
      <w:bookmarkEnd w:id="2226"/>
      <w:bookmarkEnd w:id="2227"/>
      <w:bookmarkEnd w:id="2228"/>
      <w:bookmarkEnd w:id="2229"/>
      <w:bookmarkEnd w:id="22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1" w:name="_Toc44001398"/>
      <w:bookmarkStart w:id="2232" w:name="_Toc51580976"/>
      <w:bookmarkStart w:id="2233" w:name="_Toc52356239"/>
      <w:bookmarkStart w:id="2234" w:name="_Toc55227809"/>
      <w:bookmarkStart w:id="2235" w:name="_Toc105504971"/>
      <w:r>
        <w:rPr>
          <w:lang w:eastAsia="zh-CN"/>
        </w:rPr>
        <w:t>11.5.1.3.4</w:t>
      </w:r>
      <w:r>
        <w:rPr>
          <w:lang w:eastAsia="zh-CN"/>
        </w:rPr>
        <w:tab/>
        <w:t>Exceptions</w:t>
      </w:r>
      <w:bookmarkEnd w:id="2231"/>
      <w:bookmarkEnd w:id="2232"/>
      <w:bookmarkEnd w:id="2233"/>
      <w:bookmarkEnd w:id="2234"/>
      <w:bookmarkEnd w:id="2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6" w:name="_Toc44001399"/>
      <w:bookmarkStart w:id="2237" w:name="_Toc51580977"/>
      <w:bookmarkStart w:id="2238" w:name="_Toc52356240"/>
      <w:bookmarkStart w:id="2239" w:name="_Toc55227810"/>
      <w:bookmarkStart w:id="2240" w:name="_Toc105504972"/>
      <w:r>
        <w:rPr>
          <w:lang w:eastAsia="zh-CN"/>
        </w:rPr>
        <w:t>11.5.1.4</w:t>
      </w:r>
      <w:r>
        <w:rPr>
          <w:lang w:eastAsia="zh-CN"/>
        </w:rPr>
        <w:tab/>
        <w:t>addStream operation (M)</w:t>
      </w:r>
      <w:bookmarkEnd w:id="2236"/>
      <w:bookmarkEnd w:id="2237"/>
      <w:bookmarkEnd w:id="2238"/>
      <w:bookmarkEnd w:id="2239"/>
      <w:bookmarkEnd w:id="2240"/>
    </w:p>
    <w:p w14:paraId="69C76B1A" w14:textId="77777777" w:rsidR="00197A1A" w:rsidRDefault="00197A1A" w:rsidP="00197A1A">
      <w:pPr>
        <w:pStyle w:val="Heading5"/>
        <w:rPr>
          <w:lang w:eastAsia="zh-CN"/>
        </w:rPr>
      </w:pPr>
      <w:bookmarkStart w:id="2241" w:name="_Toc44001400"/>
      <w:bookmarkStart w:id="2242" w:name="_Toc51580978"/>
      <w:bookmarkStart w:id="2243" w:name="_Toc52356241"/>
      <w:bookmarkStart w:id="2244" w:name="_Toc55227811"/>
      <w:bookmarkStart w:id="2245" w:name="_Toc105504973"/>
      <w:r>
        <w:rPr>
          <w:lang w:eastAsia="zh-CN"/>
        </w:rPr>
        <w:t>11.5.1.4.1</w:t>
      </w:r>
      <w:r>
        <w:rPr>
          <w:lang w:eastAsia="zh-CN"/>
        </w:rPr>
        <w:tab/>
        <w:t>Definition</w:t>
      </w:r>
      <w:bookmarkEnd w:id="2241"/>
      <w:bookmarkEnd w:id="2242"/>
      <w:bookmarkEnd w:id="2243"/>
      <w:bookmarkEnd w:id="2244"/>
      <w:bookmarkEnd w:id="2245"/>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6" w:name="_Toc44001401"/>
      <w:bookmarkStart w:id="2247" w:name="_Toc51580979"/>
      <w:bookmarkStart w:id="2248" w:name="_Toc52356242"/>
      <w:bookmarkStart w:id="2249" w:name="_Toc55227812"/>
      <w:bookmarkStart w:id="2250" w:name="_Toc105504974"/>
      <w:r>
        <w:rPr>
          <w:lang w:eastAsia="zh-CN"/>
        </w:rPr>
        <w:lastRenderedPageBreak/>
        <w:t>11.5.1.4.2</w:t>
      </w:r>
      <w:r>
        <w:rPr>
          <w:lang w:eastAsia="zh-CN"/>
        </w:rPr>
        <w:tab/>
        <w:t>Input parameters</w:t>
      </w:r>
      <w:bookmarkEnd w:id="2246"/>
      <w:bookmarkEnd w:id="2247"/>
      <w:bookmarkEnd w:id="2248"/>
      <w:bookmarkEnd w:id="2249"/>
      <w:bookmarkEnd w:id="2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1" w:name="_Hlk43818213"/>
            <w:r w:rsidR="002C30F4">
              <w:rPr>
                <w:rFonts w:cs="Arial"/>
                <w:color w:val="000000"/>
              </w:rPr>
              <w:t>4.3.30</w:t>
            </w:r>
            <w:r>
              <w:rPr>
                <w:rFonts w:cs="Arial"/>
                <w:color w:val="000000"/>
              </w:rPr>
              <w:t xml:space="preserve"> of TS 28.622</w:t>
            </w:r>
            <w:bookmarkEnd w:id="2251"/>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2" w:name="_Toc44001402"/>
      <w:bookmarkStart w:id="2253" w:name="_Toc51580980"/>
      <w:bookmarkStart w:id="2254" w:name="_Toc52356243"/>
      <w:bookmarkStart w:id="2255" w:name="_Toc55227813"/>
      <w:bookmarkStart w:id="2256" w:name="_Toc105504975"/>
      <w:r>
        <w:rPr>
          <w:lang w:eastAsia="zh-CN"/>
        </w:rPr>
        <w:lastRenderedPageBreak/>
        <w:t>11.5.1.4.3</w:t>
      </w:r>
      <w:r>
        <w:rPr>
          <w:lang w:eastAsia="zh-CN"/>
        </w:rPr>
        <w:tab/>
        <w:t>Output parameters</w:t>
      </w:r>
      <w:bookmarkEnd w:id="2252"/>
      <w:bookmarkEnd w:id="2253"/>
      <w:bookmarkEnd w:id="2254"/>
      <w:bookmarkEnd w:id="2255"/>
      <w:bookmarkEnd w:id="2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7" w:name="_Toc44001403"/>
      <w:bookmarkStart w:id="2258" w:name="_Toc51580981"/>
      <w:bookmarkStart w:id="2259" w:name="_Toc52356244"/>
      <w:bookmarkStart w:id="2260" w:name="_Toc55227814"/>
      <w:bookmarkStart w:id="2261" w:name="_Toc105504976"/>
      <w:r>
        <w:rPr>
          <w:lang w:eastAsia="zh-CN"/>
        </w:rPr>
        <w:t>11.5.1.4.4</w:t>
      </w:r>
      <w:r>
        <w:rPr>
          <w:lang w:eastAsia="zh-CN"/>
        </w:rPr>
        <w:tab/>
        <w:t>Exceptions</w:t>
      </w:r>
      <w:bookmarkEnd w:id="2257"/>
      <w:bookmarkEnd w:id="2258"/>
      <w:bookmarkEnd w:id="2259"/>
      <w:bookmarkEnd w:id="2260"/>
      <w:bookmarkEnd w:id="22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2" w:name="_Toc44001404"/>
      <w:bookmarkStart w:id="2263" w:name="_Toc51580982"/>
      <w:bookmarkStart w:id="2264" w:name="_Toc52356245"/>
      <w:bookmarkStart w:id="2265" w:name="_Toc55227815"/>
      <w:bookmarkStart w:id="2266" w:name="_Toc105504977"/>
      <w:r>
        <w:rPr>
          <w:lang w:eastAsia="zh-CN"/>
        </w:rPr>
        <w:lastRenderedPageBreak/>
        <w:t>11.5.1.5</w:t>
      </w:r>
      <w:r>
        <w:rPr>
          <w:lang w:eastAsia="zh-CN"/>
        </w:rPr>
        <w:tab/>
        <w:t>deleteStream operation (M)</w:t>
      </w:r>
      <w:bookmarkEnd w:id="2262"/>
      <w:bookmarkEnd w:id="2263"/>
      <w:bookmarkEnd w:id="2264"/>
      <w:bookmarkEnd w:id="2265"/>
      <w:bookmarkEnd w:id="2266"/>
    </w:p>
    <w:p w14:paraId="309B1388" w14:textId="77777777" w:rsidR="00197A1A" w:rsidRDefault="00197A1A" w:rsidP="00197A1A">
      <w:pPr>
        <w:pStyle w:val="Heading5"/>
        <w:rPr>
          <w:lang w:eastAsia="zh-CN"/>
        </w:rPr>
      </w:pPr>
      <w:bookmarkStart w:id="2267" w:name="_Toc44001405"/>
      <w:bookmarkStart w:id="2268" w:name="_Toc51580983"/>
      <w:bookmarkStart w:id="2269" w:name="_Toc52356246"/>
      <w:bookmarkStart w:id="2270" w:name="_Toc55227816"/>
      <w:bookmarkStart w:id="2271" w:name="_Toc105504978"/>
      <w:r>
        <w:rPr>
          <w:lang w:eastAsia="zh-CN"/>
        </w:rPr>
        <w:t>11.5.1.5.1</w:t>
      </w:r>
      <w:r>
        <w:rPr>
          <w:lang w:eastAsia="zh-CN"/>
        </w:rPr>
        <w:tab/>
        <w:t>Definition</w:t>
      </w:r>
      <w:bookmarkEnd w:id="2267"/>
      <w:bookmarkEnd w:id="2268"/>
      <w:bookmarkEnd w:id="2269"/>
      <w:bookmarkEnd w:id="2270"/>
      <w:bookmarkEnd w:id="2271"/>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2" w:name="_Toc44001406"/>
      <w:bookmarkStart w:id="2273" w:name="_Toc51580984"/>
      <w:bookmarkStart w:id="2274" w:name="_Toc52356247"/>
      <w:bookmarkStart w:id="2275" w:name="_Toc55227817"/>
      <w:bookmarkStart w:id="2276" w:name="_Toc105504979"/>
      <w:r>
        <w:rPr>
          <w:lang w:eastAsia="zh-CN"/>
        </w:rPr>
        <w:t>11.5.1.5.2</w:t>
      </w:r>
      <w:r>
        <w:rPr>
          <w:lang w:eastAsia="zh-CN"/>
        </w:rPr>
        <w:tab/>
        <w:t>Input parameters</w:t>
      </w:r>
      <w:bookmarkEnd w:id="2272"/>
      <w:bookmarkEnd w:id="2273"/>
      <w:bookmarkEnd w:id="2274"/>
      <w:bookmarkEnd w:id="2275"/>
      <w:bookmarkEnd w:id="2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7" w:name="_Toc44001407"/>
      <w:bookmarkStart w:id="2278" w:name="_Toc51580985"/>
      <w:bookmarkStart w:id="2279" w:name="_Toc52356248"/>
      <w:bookmarkStart w:id="2280" w:name="_Toc55227818"/>
      <w:bookmarkStart w:id="2281" w:name="_Toc105504980"/>
      <w:r>
        <w:rPr>
          <w:lang w:eastAsia="zh-CN"/>
        </w:rPr>
        <w:t>11.5.1.5.3</w:t>
      </w:r>
      <w:r>
        <w:rPr>
          <w:lang w:eastAsia="zh-CN"/>
        </w:rPr>
        <w:tab/>
        <w:t>Output parameters</w:t>
      </w:r>
      <w:bookmarkEnd w:id="2277"/>
      <w:bookmarkEnd w:id="2278"/>
      <w:bookmarkEnd w:id="2279"/>
      <w:bookmarkEnd w:id="2280"/>
      <w:bookmarkEnd w:id="22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2" w:name="_Toc44001408"/>
      <w:bookmarkStart w:id="2283" w:name="_Toc51580986"/>
      <w:bookmarkStart w:id="2284" w:name="_Toc52356249"/>
      <w:bookmarkStart w:id="2285" w:name="_Toc55227819"/>
      <w:bookmarkStart w:id="2286" w:name="_Toc105504981"/>
      <w:r>
        <w:rPr>
          <w:lang w:eastAsia="zh-CN"/>
        </w:rPr>
        <w:t>11.5.1.5.4</w:t>
      </w:r>
      <w:r>
        <w:rPr>
          <w:lang w:eastAsia="zh-CN"/>
        </w:rPr>
        <w:tab/>
        <w:t>Exceptions</w:t>
      </w:r>
      <w:bookmarkEnd w:id="2282"/>
      <w:bookmarkEnd w:id="2283"/>
      <w:bookmarkEnd w:id="2284"/>
      <w:bookmarkEnd w:id="2285"/>
      <w:bookmarkEnd w:id="22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7" w:name="_Toc44001409"/>
      <w:bookmarkStart w:id="2288" w:name="_Toc51580987"/>
      <w:bookmarkStart w:id="2289" w:name="_Toc52356250"/>
      <w:bookmarkStart w:id="2290" w:name="_Toc55227820"/>
      <w:bookmarkStart w:id="2291" w:name="_Toc105504982"/>
      <w:r>
        <w:rPr>
          <w:lang w:eastAsia="zh-CN"/>
        </w:rPr>
        <w:t>11.5.1.6</w:t>
      </w:r>
      <w:r>
        <w:rPr>
          <w:lang w:eastAsia="zh-CN"/>
        </w:rPr>
        <w:tab/>
        <w:t>getConnectionInfo operation (M)</w:t>
      </w:r>
      <w:bookmarkEnd w:id="2287"/>
      <w:bookmarkEnd w:id="2288"/>
      <w:bookmarkEnd w:id="2289"/>
      <w:bookmarkEnd w:id="2290"/>
      <w:bookmarkEnd w:id="2291"/>
    </w:p>
    <w:p w14:paraId="7D612B1B" w14:textId="77777777" w:rsidR="00197A1A" w:rsidRDefault="00197A1A" w:rsidP="00197A1A">
      <w:pPr>
        <w:pStyle w:val="Heading5"/>
        <w:rPr>
          <w:lang w:eastAsia="zh-CN"/>
        </w:rPr>
      </w:pPr>
      <w:bookmarkStart w:id="2292" w:name="_Toc44001410"/>
      <w:bookmarkStart w:id="2293" w:name="_Toc51580988"/>
      <w:bookmarkStart w:id="2294" w:name="_Toc52356251"/>
      <w:bookmarkStart w:id="2295" w:name="_Toc55227821"/>
      <w:bookmarkStart w:id="2296" w:name="_Toc105504983"/>
      <w:r>
        <w:rPr>
          <w:lang w:eastAsia="zh-CN"/>
        </w:rPr>
        <w:t>11.5.1.6.1</w:t>
      </w:r>
      <w:r>
        <w:rPr>
          <w:lang w:eastAsia="zh-CN"/>
        </w:rPr>
        <w:tab/>
        <w:t>Definition</w:t>
      </w:r>
      <w:bookmarkEnd w:id="2292"/>
      <w:bookmarkEnd w:id="2293"/>
      <w:bookmarkEnd w:id="2294"/>
      <w:bookmarkEnd w:id="2295"/>
      <w:bookmarkEnd w:id="2296"/>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7" w:name="_Toc44001411"/>
      <w:bookmarkStart w:id="2298" w:name="_Toc51580989"/>
      <w:bookmarkStart w:id="2299" w:name="_Toc52356252"/>
      <w:bookmarkStart w:id="2300" w:name="_Toc55227822"/>
      <w:bookmarkStart w:id="2301" w:name="_Toc105504984"/>
      <w:r>
        <w:rPr>
          <w:lang w:eastAsia="zh-CN"/>
        </w:rPr>
        <w:t>11.5.1.6.2</w:t>
      </w:r>
      <w:r>
        <w:rPr>
          <w:lang w:eastAsia="zh-CN"/>
        </w:rPr>
        <w:tab/>
        <w:t>Input parameters</w:t>
      </w:r>
      <w:bookmarkEnd w:id="2297"/>
      <w:bookmarkEnd w:id="2298"/>
      <w:bookmarkEnd w:id="2299"/>
      <w:bookmarkEnd w:id="2300"/>
      <w:bookmarkEnd w:id="2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2" w:name="_Toc44001412"/>
      <w:bookmarkStart w:id="2303" w:name="_Toc51580990"/>
      <w:bookmarkStart w:id="2304" w:name="_Toc52356253"/>
      <w:bookmarkStart w:id="2305" w:name="_Toc55227823"/>
      <w:bookmarkStart w:id="2306" w:name="_Toc105504985"/>
      <w:r>
        <w:rPr>
          <w:lang w:eastAsia="zh-CN"/>
        </w:rPr>
        <w:lastRenderedPageBreak/>
        <w:t>11.5.1.6.3</w:t>
      </w:r>
      <w:r>
        <w:rPr>
          <w:lang w:eastAsia="zh-CN"/>
        </w:rPr>
        <w:tab/>
        <w:t>Output parameters</w:t>
      </w:r>
      <w:bookmarkEnd w:id="2302"/>
      <w:bookmarkEnd w:id="2303"/>
      <w:bookmarkEnd w:id="2304"/>
      <w:bookmarkEnd w:id="2305"/>
      <w:bookmarkEnd w:id="23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7" w:name="_Toc44001413"/>
      <w:bookmarkStart w:id="2308" w:name="_Toc51580991"/>
      <w:bookmarkStart w:id="2309" w:name="_Toc52356254"/>
      <w:bookmarkStart w:id="2310" w:name="_Toc55227824"/>
      <w:bookmarkStart w:id="2311" w:name="_Toc105504986"/>
      <w:r>
        <w:rPr>
          <w:lang w:eastAsia="zh-CN"/>
        </w:rPr>
        <w:t>11.5.1.6.4</w:t>
      </w:r>
      <w:r>
        <w:rPr>
          <w:lang w:eastAsia="zh-CN"/>
        </w:rPr>
        <w:tab/>
        <w:t>Exceptions</w:t>
      </w:r>
      <w:bookmarkEnd w:id="2307"/>
      <w:bookmarkEnd w:id="2308"/>
      <w:bookmarkEnd w:id="2309"/>
      <w:bookmarkEnd w:id="2310"/>
      <w:bookmarkEnd w:id="23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2" w:name="_Toc44001414"/>
      <w:bookmarkStart w:id="2313" w:name="_Toc51580992"/>
      <w:bookmarkStart w:id="2314" w:name="_Toc52356255"/>
      <w:bookmarkStart w:id="2315" w:name="_Toc55227825"/>
      <w:bookmarkStart w:id="2316" w:name="_Toc105504987"/>
      <w:r>
        <w:rPr>
          <w:lang w:eastAsia="zh-CN"/>
        </w:rPr>
        <w:t>11.5.1.7</w:t>
      </w:r>
      <w:r>
        <w:rPr>
          <w:lang w:eastAsia="zh-CN"/>
        </w:rPr>
        <w:tab/>
        <w:t>getStreamInfo operation (M)</w:t>
      </w:r>
      <w:bookmarkEnd w:id="2312"/>
      <w:bookmarkEnd w:id="2313"/>
      <w:bookmarkEnd w:id="2314"/>
      <w:bookmarkEnd w:id="2315"/>
      <w:bookmarkEnd w:id="2316"/>
    </w:p>
    <w:p w14:paraId="51C1003C" w14:textId="77777777" w:rsidR="00197A1A" w:rsidRDefault="00197A1A" w:rsidP="00197A1A">
      <w:pPr>
        <w:pStyle w:val="Heading5"/>
        <w:rPr>
          <w:lang w:eastAsia="zh-CN"/>
        </w:rPr>
      </w:pPr>
      <w:bookmarkStart w:id="2317" w:name="_Toc44001415"/>
      <w:bookmarkStart w:id="2318" w:name="_Toc51580993"/>
      <w:bookmarkStart w:id="2319" w:name="_Toc52356256"/>
      <w:bookmarkStart w:id="2320" w:name="_Toc55227826"/>
      <w:bookmarkStart w:id="2321" w:name="_Toc105504988"/>
      <w:r>
        <w:rPr>
          <w:lang w:eastAsia="zh-CN"/>
        </w:rPr>
        <w:t>11.5.1.7.1</w:t>
      </w:r>
      <w:r>
        <w:rPr>
          <w:lang w:eastAsia="zh-CN"/>
        </w:rPr>
        <w:tab/>
        <w:t>Definition</w:t>
      </w:r>
      <w:bookmarkEnd w:id="2317"/>
      <w:bookmarkEnd w:id="2318"/>
      <w:bookmarkEnd w:id="2319"/>
      <w:bookmarkEnd w:id="2320"/>
      <w:bookmarkEnd w:id="2321"/>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2" w:name="_Toc44001416"/>
      <w:bookmarkStart w:id="2323" w:name="_Toc51580994"/>
      <w:bookmarkStart w:id="2324" w:name="_Toc52356257"/>
      <w:bookmarkStart w:id="2325" w:name="_Toc55227827"/>
      <w:bookmarkStart w:id="2326" w:name="_Toc105504989"/>
      <w:r>
        <w:rPr>
          <w:lang w:eastAsia="zh-CN"/>
        </w:rPr>
        <w:t>11.5.1.7.2</w:t>
      </w:r>
      <w:r>
        <w:rPr>
          <w:lang w:eastAsia="zh-CN"/>
        </w:rPr>
        <w:tab/>
        <w:t>Input parameters</w:t>
      </w:r>
      <w:bookmarkEnd w:id="2322"/>
      <w:bookmarkEnd w:id="2323"/>
      <w:bookmarkEnd w:id="2324"/>
      <w:bookmarkEnd w:id="2325"/>
      <w:bookmarkEnd w:id="2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7" w:name="_Toc44001417"/>
      <w:bookmarkStart w:id="2328" w:name="_Toc51580995"/>
      <w:bookmarkStart w:id="2329" w:name="_Toc52356258"/>
      <w:bookmarkStart w:id="2330" w:name="_Toc55227828"/>
      <w:bookmarkStart w:id="2331" w:name="_Toc105504990"/>
      <w:r>
        <w:rPr>
          <w:lang w:eastAsia="zh-CN"/>
        </w:rPr>
        <w:lastRenderedPageBreak/>
        <w:t>11.</w:t>
      </w:r>
      <w:r w:rsidR="008A361D">
        <w:rPr>
          <w:lang w:eastAsia="zh-CN"/>
        </w:rPr>
        <w:t>5</w:t>
      </w:r>
      <w:r>
        <w:rPr>
          <w:lang w:eastAsia="zh-CN"/>
        </w:rPr>
        <w:t>.1.7.3</w:t>
      </w:r>
      <w:r>
        <w:rPr>
          <w:lang w:eastAsia="zh-CN"/>
        </w:rPr>
        <w:tab/>
        <w:t>Output parameters</w:t>
      </w:r>
      <w:bookmarkEnd w:id="2327"/>
      <w:bookmarkEnd w:id="2328"/>
      <w:bookmarkEnd w:id="2329"/>
      <w:bookmarkEnd w:id="2330"/>
      <w:bookmarkEnd w:id="2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2" w:name="_Toc44001418"/>
      <w:bookmarkStart w:id="2333" w:name="_Toc51580996"/>
      <w:bookmarkStart w:id="2334" w:name="_Toc52356259"/>
      <w:bookmarkStart w:id="2335" w:name="_Toc55227829"/>
      <w:bookmarkStart w:id="2336" w:name="_Toc105504991"/>
      <w:r>
        <w:rPr>
          <w:lang w:eastAsia="zh-CN"/>
        </w:rPr>
        <w:lastRenderedPageBreak/>
        <w:t>11.5.1.7.4</w:t>
      </w:r>
      <w:r>
        <w:rPr>
          <w:lang w:eastAsia="zh-CN"/>
        </w:rPr>
        <w:tab/>
        <w:t>Exceptions</w:t>
      </w:r>
      <w:bookmarkEnd w:id="2332"/>
      <w:bookmarkEnd w:id="2333"/>
      <w:bookmarkEnd w:id="2334"/>
      <w:bookmarkEnd w:id="2335"/>
      <w:bookmarkEnd w:id="23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7" w:name="_Toc51580997"/>
      <w:bookmarkStart w:id="2338" w:name="_Toc52356260"/>
      <w:bookmarkStart w:id="2339" w:name="_Toc55227830"/>
      <w:bookmarkStart w:id="2340" w:name="_Toc105504992"/>
      <w:r w:rsidRPr="00747535">
        <w:rPr>
          <w:lang w:eastAsia="zh-CN"/>
        </w:rPr>
        <w:t>11</w:t>
      </w:r>
      <w:r>
        <w:rPr>
          <w:lang w:eastAsia="zh-CN"/>
        </w:rPr>
        <w:t>.6</w:t>
      </w:r>
      <w:r w:rsidRPr="00747535">
        <w:rPr>
          <w:lang w:eastAsia="zh-CN"/>
        </w:rPr>
        <w:tab/>
        <w:t>File data reporting service</w:t>
      </w:r>
      <w:bookmarkEnd w:id="2337"/>
      <w:bookmarkEnd w:id="2338"/>
      <w:bookmarkEnd w:id="2339"/>
      <w:bookmarkEnd w:id="2340"/>
    </w:p>
    <w:p w14:paraId="2F2D89B3" w14:textId="77777777" w:rsidR="00747535" w:rsidRPr="00747535" w:rsidRDefault="00747535" w:rsidP="00747535">
      <w:pPr>
        <w:pStyle w:val="Heading3"/>
        <w:rPr>
          <w:lang w:eastAsia="zh-CN"/>
        </w:rPr>
      </w:pPr>
      <w:bookmarkStart w:id="2341" w:name="_Toc51580998"/>
      <w:bookmarkStart w:id="2342" w:name="_Toc52356261"/>
      <w:bookmarkStart w:id="2343" w:name="_Toc55227831"/>
      <w:bookmarkStart w:id="2344" w:name="_Toc105504993"/>
      <w:r w:rsidRPr="00747535">
        <w:rPr>
          <w:lang w:eastAsia="zh-CN"/>
        </w:rPr>
        <w:t>11</w:t>
      </w:r>
      <w:r>
        <w:rPr>
          <w:lang w:eastAsia="zh-CN"/>
        </w:rPr>
        <w:t>.6</w:t>
      </w:r>
      <w:r w:rsidRPr="00747535">
        <w:rPr>
          <w:lang w:eastAsia="zh-CN"/>
        </w:rPr>
        <w:t>.1</w:t>
      </w:r>
      <w:r w:rsidRPr="00747535">
        <w:rPr>
          <w:lang w:eastAsia="zh-CN"/>
        </w:rPr>
        <w:tab/>
        <w:t>Operations and notifications</w:t>
      </w:r>
      <w:bookmarkEnd w:id="2341"/>
      <w:bookmarkEnd w:id="2342"/>
      <w:bookmarkEnd w:id="2343"/>
      <w:bookmarkEnd w:id="2344"/>
    </w:p>
    <w:p w14:paraId="01086F3F" w14:textId="52899724" w:rsidR="00747535" w:rsidRPr="00747535" w:rsidRDefault="00747535" w:rsidP="00747535">
      <w:pPr>
        <w:pStyle w:val="Heading4"/>
        <w:rPr>
          <w:sz w:val="32"/>
          <w:lang w:eastAsia="zh-CN"/>
        </w:rPr>
      </w:pPr>
      <w:bookmarkStart w:id="2345" w:name="_Toc51580999"/>
      <w:bookmarkStart w:id="2346" w:name="_Toc52356262"/>
      <w:bookmarkStart w:id="2347" w:name="_Toc55227832"/>
      <w:bookmarkStart w:id="2348" w:name="_Toc105504994"/>
      <w:r w:rsidRPr="00747535">
        <w:t>11</w:t>
      </w:r>
      <w:r>
        <w:t>.6</w:t>
      </w:r>
      <w:r w:rsidRPr="00747535">
        <w:t>.1.1</w:t>
      </w:r>
      <w:r w:rsidRPr="00747535">
        <w:tab/>
        <w:t xml:space="preserve">Notification </w:t>
      </w:r>
      <w:r w:rsidRPr="00971FE6">
        <w:rPr>
          <w:rFonts w:cs="Arial"/>
        </w:rPr>
        <w:t>notifyFileReady</w:t>
      </w:r>
      <w:bookmarkEnd w:id="2345"/>
      <w:bookmarkEnd w:id="2346"/>
      <w:bookmarkEnd w:id="2347"/>
      <w:bookmarkEnd w:id="2348"/>
    </w:p>
    <w:p w14:paraId="3BA087D9" w14:textId="77777777" w:rsidR="00747535" w:rsidRPr="00747535" w:rsidRDefault="00747535" w:rsidP="00747535">
      <w:pPr>
        <w:pStyle w:val="Heading5"/>
      </w:pPr>
      <w:bookmarkStart w:id="2349" w:name="_Toc51581000"/>
      <w:bookmarkStart w:id="2350" w:name="_Toc52356263"/>
      <w:bookmarkStart w:id="2351" w:name="_Toc55227833"/>
      <w:bookmarkStart w:id="2352" w:name="_Toc105504995"/>
      <w:r w:rsidRPr="00747535">
        <w:t>11</w:t>
      </w:r>
      <w:r>
        <w:t>.6</w:t>
      </w:r>
      <w:r w:rsidRPr="00747535">
        <w:t>.1.1.1</w:t>
      </w:r>
      <w:r w:rsidRPr="00747535">
        <w:tab/>
        <w:t>Definition</w:t>
      </w:r>
      <w:bookmarkEnd w:id="2349"/>
      <w:bookmarkEnd w:id="2350"/>
      <w:bookmarkEnd w:id="2351"/>
      <w:bookmarkEnd w:id="2352"/>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 xml:space="preserve">identify the object representing the function (process) making the file available for retrieval, such as the "PerfMetricJob" or the "TraceJob" defined in TS 28.622 [11]. When no dedicated object is standardized or instantiated, the "ManagedElement", where the file is </w:t>
      </w:r>
      <w:r>
        <w:rPr>
          <w:color w:val="000000"/>
        </w:rPr>
        <w:lastRenderedPageBreak/>
        <w:t>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3" w:name="_Toc51581001"/>
      <w:bookmarkStart w:id="2354" w:name="_Toc52356264"/>
      <w:bookmarkStart w:id="2355" w:name="_Toc55227834"/>
      <w:bookmarkStart w:id="2356" w:name="_Toc105504996"/>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3"/>
      <w:bookmarkEnd w:id="2354"/>
      <w:bookmarkEnd w:id="2355"/>
      <w:bookmarkEnd w:id="23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lastRenderedPageBreak/>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23679C53" w:rsidR="00747535" w:rsidRDefault="00FF48D5" w:rsidP="00FF48D5">
            <w:pPr>
              <w:pStyle w:val="TAL"/>
            </w:pPr>
            <w:r>
              <w:t xml:space="preserve">  </w:t>
            </w:r>
            <w:r w:rsidR="00747535" w:rsidRPr="00971FE6">
              <w:t>fileLocation</w:t>
            </w:r>
            <w:r w:rsidR="002F0CEE">
              <w:t xml:space="preserve"> (M)</w:t>
            </w:r>
            <w:r w:rsidR="00747535" w:rsidRPr="00FF48D5">
              <w:t>,</w:t>
            </w:r>
          </w:p>
          <w:p w14:paraId="58E4F3F8" w14:textId="2671E6DA" w:rsidR="002C4A7A" w:rsidRPr="00FF48D5" w:rsidRDefault="002C4A7A" w:rsidP="00FF48D5">
            <w:pPr>
              <w:pStyle w:val="TAL"/>
            </w:pPr>
            <w:r>
              <w:t xml:space="preserve">  fileCompression (M),</w:t>
            </w:r>
          </w:p>
          <w:p w14:paraId="5E7DE399" w14:textId="7AB2077E" w:rsidR="00747535" w:rsidRDefault="00FF48D5" w:rsidP="00FF48D5">
            <w:pPr>
              <w:pStyle w:val="TAL"/>
            </w:pPr>
            <w:r>
              <w:t xml:space="preserve">  </w:t>
            </w:r>
            <w:r w:rsidR="00747535" w:rsidRPr="00971FE6">
              <w:t>fileSize</w:t>
            </w:r>
            <w:r w:rsidR="002F0CEE">
              <w:t xml:space="preserve"> (O)</w:t>
            </w:r>
            <w:r w:rsidR="002C3B29">
              <w:t>,</w:t>
            </w:r>
          </w:p>
          <w:p w14:paraId="68A3686B" w14:textId="77777777" w:rsidR="002C4A7A" w:rsidRDefault="002C4A7A" w:rsidP="002C4A7A">
            <w:pPr>
              <w:pStyle w:val="TAL"/>
              <w:rPr>
                <w:lang w:eastAsia="zh-CN"/>
              </w:rPr>
            </w:pPr>
            <w:r>
              <w:t xml:space="preserve">  fileDataType (M),</w:t>
            </w:r>
          </w:p>
          <w:p w14:paraId="1AD665DC" w14:textId="1A6A4145" w:rsidR="002C4A7A" w:rsidRPr="00FF48D5" w:rsidRDefault="002C4A7A" w:rsidP="00FF48D5">
            <w:pPr>
              <w:pStyle w:val="TAL"/>
            </w:pPr>
            <w:r>
              <w:t xml:space="preserve">  fileFormat (M),</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0D5FAA9D" w14:textId="77777777" w:rsidR="002C4A7A" w:rsidRDefault="00FF48D5" w:rsidP="002C4A7A">
            <w:pPr>
              <w:pStyle w:val="TAL"/>
            </w:pPr>
            <w:r>
              <w:t xml:space="preserve">  </w:t>
            </w:r>
            <w:r w:rsidR="00747535" w:rsidRPr="00971FE6">
              <w:t>fileExpirationTime</w:t>
            </w:r>
            <w:r w:rsidR="002F0CEE">
              <w:t xml:space="preserve"> (O)</w:t>
            </w:r>
            <w:r w:rsidR="002C3B29">
              <w:t>,</w:t>
            </w:r>
          </w:p>
          <w:p w14:paraId="4733CE77" w14:textId="2A20FB50" w:rsidR="00747535" w:rsidRPr="00FF48D5" w:rsidRDefault="002C4A7A" w:rsidP="002C4A7A">
            <w:pPr>
              <w:pStyle w:val="TAL"/>
              <w:rPr>
                <w:lang w:eastAsia="zh-CN"/>
              </w:rPr>
            </w:pPr>
            <w:r>
              <w:t>…jobId (CO)</w:t>
            </w:r>
          </w:p>
          <w:p w14:paraId="5A230A08" w14:textId="597F3FA4" w:rsidR="00747535" w:rsidRPr="00FF48D5" w:rsidRDefault="00747535" w:rsidP="00FF48D5">
            <w:pPr>
              <w:pStyle w:val="TAL"/>
              <w:rPr>
                <w:lang w:eastAsia="zh-CN"/>
              </w:rPr>
            </w:pP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0F6DEBC6" w:rsidR="00747535" w:rsidRDefault="00747535" w:rsidP="00FF48D5">
            <w:pPr>
              <w:pStyle w:val="TAL"/>
            </w:pPr>
            <w:r w:rsidRPr="00087D02">
              <w:t>where &lt;xxx&gt; is the filename</w:t>
            </w:r>
            <w:r w:rsidR="00671A2C">
              <w:t>.</w:t>
            </w:r>
          </w:p>
          <w:p w14:paraId="06FAB305" w14:textId="5B7B428F" w:rsidR="002C4A7A" w:rsidRPr="00087D02" w:rsidRDefault="002C4A7A" w:rsidP="00FF48D5">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03E543" w14:textId="22B54829" w:rsidR="00747535"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0FD18455" w14:textId="77777777" w:rsidR="002C4A7A" w:rsidRDefault="002C4A7A" w:rsidP="002C4A7A">
            <w:pPr>
              <w:pStyle w:val="TAL"/>
            </w:pPr>
            <w:r>
              <w:rPr>
                <w:lang w:eastAsia="zh-CN"/>
              </w:rPr>
              <w:t>- "</w:t>
            </w:r>
            <w:r>
              <w:rPr>
                <w:rFonts w:cs="Arial"/>
              </w:rPr>
              <w:t>fileDataType":</w:t>
            </w:r>
            <w:r>
              <w:t xml:space="preserve"> Type of the management data stored in the file. Allowed values are</w:t>
            </w:r>
            <w:r>
              <w:rPr>
                <w:rFonts w:ascii="Courier New" w:hAnsi="Courier New" w:cs="Courier New"/>
              </w:rPr>
              <w:t>:</w:t>
            </w:r>
          </w:p>
          <w:p w14:paraId="73CE5764" w14:textId="77777777" w:rsidR="002C4A7A" w:rsidRDefault="002C4A7A" w:rsidP="002C4A7A">
            <w:pPr>
              <w:pStyle w:val="TAL"/>
            </w:pPr>
            <w:r>
              <w:t xml:space="preserve">  - "PERFORMANCE"</w:t>
            </w:r>
          </w:p>
          <w:p w14:paraId="4DFB7F1A" w14:textId="77777777" w:rsidR="002C4A7A" w:rsidRDefault="002C4A7A" w:rsidP="002C4A7A">
            <w:pPr>
              <w:pStyle w:val="TAL"/>
            </w:pPr>
            <w:r>
              <w:t xml:space="preserve">  - "TRACE"</w:t>
            </w:r>
          </w:p>
          <w:p w14:paraId="4447F850" w14:textId="77777777" w:rsidR="002C4A7A" w:rsidRDefault="002C4A7A" w:rsidP="002C4A7A">
            <w:pPr>
              <w:pStyle w:val="TAL"/>
            </w:pPr>
            <w:r>
              <w:t xml:space="preserve">  - "ANALYTICS"</w:t>
            </w:r>
          </w:p>
          <w:p w14:paraId="180DF62C" w14:textId="77777777" w:rsidR="002C4A7A" w:rsidRDefault="002C4A7A" w:rsidP="002C4A7A">
            <w:pPr>
              <w:pStyle w:val="TAL"/>
            </w:pPr>
            <w:r>
              <w:t xml:space="preserve">  - "PROPRIETARY"</w:t>
            </w:r>
          </w:p>
          <w:p w14:paraId="6AA9B90B" w14:textId="77777777" w:rsidR="002C4A7A" w:rsidRDefault="002C4A7A" w:rsidP="002C4A7A">
            <w:pPr>
              <w:pStyle w:val="TAL"/>
            </w:pPr>
            <w:r>
              <w:t>The value "PERFORMANCE" refers to measurements and KPIs.</w:t>
            </w:r>
          </w:p>
          <w:p w14:paraId="1F9E0910" w14:textId="54751EC9" w:rsidR="002C4A7A" w:rsidRPr="00087D02" w:rsidRDefault="002C4A7A" w:rsidP="00FF48D5">
            <w:pPr>
              <w:pStyle w:val="TAL"/>
            </w:pPr>
            <w:r>
              <w:rPr>
                <w:lang w:eastAsia="zh-CN"/>
              </w:rPr>
              <w:t>- "</w:t>
            </w:r>
            <w:r>
              <w:rPr>
                <w:rFonts w:cs="Arial"/>
              </w:rPr>
              <w:t>fileFormat":</w:t>
            </w:r>
            <w:r>
              <w:t xml:space="preserve"> Identifier of the XML or ASN.1 schema (incl. its version) used to produce the file content.</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3F05B6EE" w14:textId="38780024" w:rsidR="002C4A7A" w:rsidRDefault="002C4A7A" w:rsidP="002C4A7A">
            <w:pPr>
              <w:pStyle w:val="TAL"/>
            </w:pPr>
          </w:p>
          <w:p w14:paraId="298124AF" w14:textId="1561C1DB" w:rsidR="002F0CEE" w:rsidRDefault="002C4A7A" w:rsidP="002C4A7A">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0E654E63" w14:textId="445230EA" w:rsidR="00F75075" w:rsidRDefault="00F75075" w:rsidP="002F0CEE">
            <w:pPr>
              <w:pStyle w:val="TAL"/>
            </w:pP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lastRenderedPageBreak/>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7" w:name="_Toc51581002"/>
      <w:bookmarkStart w:id="2358" w:name="_Toc52356265"/>
      <w:bookmarkStart w:id="2359" w:name="_Toc55227835"/>
      <w:bookmarkStart w:id="2360" w:name="_Toc105504997"/>
      <w:r w:rsidRPr="00747535">
        <w:t>11</w:t>
      </w:r>
      <w:r>
        <w:t>.6</w:t>
      </w:r>
      <w:r w:rsidRPr="00747535">
        <w:t>.1.2</w:t>
      </w:r>
      <w:r w:rsidRPr="00747535">
        <w:tab/>
        <w:t xml:space="preserve">Notification </w:t>
      </w:r>
      <w:r w:rsidRPr="00971FE6">
        <w:rPr>
          <w:rFonts w:cs="Arial"/>
        </w:rPr>
        <w:t>notifyFilePreparationError</w:t>
      </w:r>
      <w:bookmarkEnd w:id="2357"/>
      <w:bookmarkEnd w:id="2358"/>
      <w:bookmarkEnd w:id="2359"/>
      <w:bookmarkEnd w:id="2360"/>
    </w:p>
    <w:p w14:paraId="48596B00" w14:textId="77777777" w:rsidR="00747535" w:rsidRPr="00747535" w:rsidRDefault="00747535" w:rsidP="00747535">
      <w:pPr>
        <w:pStyle w:val="Heading5"/>
      </w:pPr>
      <w:bookmarkStart w:id="2361" w:name="_Toc51581003"/>
      <w:bookmarkStart w:id="2362" w:name="_Toc52356266"/>
      <w:bookmarkStart w:id="2363" w:name="_Toc55227836"/>
      <w:bookmarkStart w:id="2364" w:name="_Toc105504998"/>
      <w:r w:rsidRPr="00747535">
        <w:t>11</w:t>
      </w:r>
      <w:r>
        <w:t>.6</w:t>
      </w:r>
      <w:r w:rsidRPr="00747535">
        <w:t>.1.2.1</w:t>
      </w:r>
      <w:r w:rsidRPr="00747535">
        <w:tab/>
        <w:t>Definition</w:t>
      </w:r>
      <w:bookmarkEnd w:id="2361"/>
      <w:bookmarkEnd w:id="2362"/>
      <w:bookmarkEnd w:id="2363"/>
      <w:bookmarkEnd w:id="2364"/>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5" w:name="_Toc51581004"/>
      <w:bookmarkStart w:id="2366" w:name="_Toc52356267"/>
      <w:bookmarkStart w:id="2367" w:name="_Toc55227837"/>
      <w:bookmarkStart w:id="2368" w:name="_Toc105504999"/>
      <w:r w:rsidRPr="00747535">
        <w:lastRenderedPageBreak/>
        <w:t>11</w:t>
      </w:r>
      <w:r>
        <w:t>.6</w:t>
      </w:r>
      <w:r w:rsidRPr="00747535">
        <w:t>.1.</w:t>
      </w:r>
      <w:r w:rsidRPr="00747535">
        <w:rPr>
          <w:lang w:eastAsia="zh-CN"/>
        </w:rPr>
        <w:t>2.</w:t>
      </w:r>
      <w:r w:rsidRPr="00747535">
        <w:t>2</w:t>
      </w:r>
      <w:r w:rsidRPr="00747535">
        <w:tab/>
      </w:r>
      <w:r w:rsidR="00D17BB5">
        <w:t>Input parameters</w:t>
      </w:r>
      <w:bookmarkEnd w:id="2365"/>
      <w:bookmarkEnd w:id="2366"/>
      <w:bookmarkEnd w:id="2367"/>
      <w:bookmarkEnd w:id="23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69" w:name="_Toc51581005"/>
      <w:bookmarkStart w:id="2370" w:name="_Toc52356268"/>
      <w:bookmarkStart w:id="2371" w:name="_Toc55227838"/>
      <w:bookmarkStart w:id="2372" w:name="_Toc105505000"/>
      <w:r w:rsidRPr="00747535">
        <w:t>11</w:t>
      </w:r>
      <w:r>
        <w:t>.6</w:t>
      </w:r>
      <w:r w:rsidRPr="00747535">
        <w:t>.1.3</w:t>
      </w:r>
      <w:r w:rsidRPr="00747535">
        <w:tab/>
        <w:t xml:space="preserve">Operation </w:t>
      </w:r>
      <w:r w:rsidRPr="00971FE6">
        <w:rPr>
          <w:rFonts w:cs="Arial"/>
        </w:rPr>
        <w:t>subscribe</w:t>
      </w:r>
      <w:bookmarkEnd w:id="2369"/>
      <w:bookmarkEnd w:id="2370"/>
      <w:bookmarkEnd w:id="2371"/>
      <w:bookmarkEnd w:id="2372"/>
    </w:p>
    <w:p w14:paraId="07E20BEE" w14:textId="2EB13D76" w:rsidR="00747535" w:rsidRPr="00747535" w:rsidRDefault="00747535" w:rsidP="007B5E64">
      <w:pPr>
        <w:pStyle w:val="Heading5"/>
      </w:pPr>
      <w:bookmarkStart w:id="2373" w:name="_Toc51581006"/>
      <w:bookmarkStart w:id="2374" w:name="_Toc52356269"/>
      <w:bookmarkStart w:id="2375" w:name="_Toc55227839"/>
      <w:bookmarkStart w:id="2376" w:name="_Toc105505001"/>
      <w:r w:rsidRPr="00747535">
        <w:t>11.</w:t>
      </w:r>
      <w:r w:rsidR="00612D6B">
        <w:t>6</w:t>
      </w:r>
      <w:r w:rsidRPr="00747535">
        <w:t>.1.</w:t>
      </w:r>
      <w:r w:rsidR="00612D6B">
        <w:t>3</w:t>
      </w:r>
      <w:r w:rsidRPr="00747535">
        <w:t>.1</w:t>
      </w:r>
      <w:r w:rsidRPr="00747535">
        <w:tab/>
        <w:t>Definition</w:t>
      </w:r>
      <w:bookmarkEnd w:id="2373"/>
      <w:bookmarkEnd w:id="2374"/>
      <w:bookmarkEnd w:id="2375"/>
      <w:bookmarkEnd w:id="2376"/>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7" w:name="_Toc51581007"/>
      <w:bookmarkStart w:id="2378" w:name="_Toc52356270"/>
      <w:bookmarkStart w:id="2379" w:name="_Toc55227840"/>
      <w:bookmarkStart w:id="2380" w:name="_Toc105505002"/>
      <w:r w:rsidRPr="00747535">
        <w:t>11.</w:t>
      </w:r>
      <w:r w:rsidR="00263488">
        <w:t>6</w:t>
      </w:r>
      <w:r w:rsidRPr="00747535">
        <w:t>.1.</w:t>
      </w:r>
      <w:r w:rsidR="00263488">
        <w:t>3</w:t>
      </w:r>
      <w:r w:rsidRPr="00747535">
        <w:t>.</w:t>
      </w:r>
      <w:r w:rsidR="00263488">
        <w:t>2</w:t>
      </w:r>
      <w:r w:rsidRPr="00747535">
        <w:tab/>
        <w:t>Input parameters</w:t>
      </w:r>
      <w:bookmarkEnd w:id="2377"/>
      <w:bookmarkEnd w:id="2378"/>
      <w:bookmarkEnd w:id="2379"/>
      <w:bookmarkEnd w:id="2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1" w:name="_Toc51581008"/>
      <w:bookmarkStart w:id="2382" w:name="_Toc52356271"/>
      <w:bookmarkStart w:id="2383" w:name="_Toc55227841"/>
      <w:bookmarkStart w:id="2384" w:name="_Toc105505003"/>
      <w:r w:rsidRPr="000B4A99">
        <w:lastRenderedPageBreak/>
        <w:t>11</w:t>
      </w:r>
      <w:r w:rsidRPr="00747535">
        <w:t>.</w:t>
      </w:r>
      <w:r w:rsidR="00263488">
        <w:t>6</w:t>
      </w:r>
      <w:r w:rsidRPr="00747535">
        <w:t>.1.</w:t>
      </w:r>
      <w:r w:rsidR="00263488">
        <w:t>3</w:t>
      </w:r>
      <w:r w:rsidRPr="00747535">
        <w:t>.3</w:t>
      </w:r>
      <w:r w:rsidRPr="00747535">
        <w:tab/>
        <w:t>Output parameters</w:t>
      </w:r>
      <w:bookmarkEnd w:id="2381"/>
      <w:bookmarkEnd w:id="2382"/>
      <w:bookmarkEnd w:id="2383"/>
      <w:bookmarkEnd w:id="23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5" w:name="_Toc51581009"/>
      <w:bookmarkStart w:id="2386" w:name="_Toc52356272"/>
      <w:bookmarkStart w:id="2387" w:name="_Toc55227842"/>
      <w:bookmarkStart w:id="2388" w:name="_Toc105505004"/>
      <w:r w:rsidRPr="00747535">
        <w:t>11.</w:t>
      </w:r>
      <w:r w:rsidR="000B4A99">
        <w:t>6</w:t>
      </w:r>
      <w:r w:rsidRPr="00747535">
        <w:t>.1.</w:t>
      </w:r>
      <w:r w:rsidR="000B4A99">
        <w:t>3</w:t>
      </w:r>
      <w:r w:rsidRPr="00747535">
        <w:t>.4</w:t>
      </w:r>
      <w:r w:rsidRPr="00747535">
        <w:tab/>
        <w:t>Exceptions</w:t>
      </w:r>
      <w:bookmarkEnd w:id="2385"/>
      <w:bookmarkEnd w:id="2386"/>
      <w:bookmarkEnd w:id="2387"/>
      <w:bookmarkEnd w:id="23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89" w:name="_Toc51581010"/>
      <w:bookmarkStart w:id="2390" w:name="_Toc52356273"/>
      <w:bookmarkStart w:id="2391" w:name="_Toc55227843"/>
      <w:bookmarkStart w:id="2392" w:name="_Toc105505005"/>
      <w:r w:rsidRPr="00747535">
        <w:t>11.</w:t>
      </w:r>
      <w:r>
        <w:t>6</w:t>
      </w:r>
      <w:r w:rsidRPr="00747535">
        <w:t>.1.</w:t>
      </w:r>
      <w:r>
        <w:t>4</w:t>
      </w:r>
      <w:r w:rsidR="00747535" w:rsidRPr="00747535">
        <w:tab/>
        <w:t xml:space="preserve">Operation </w:t>
      </w:r>
      <w:r w:rsidR="00747535" w:rsidRPr="00971FE6">
        <w:rPr>
          <w:rFonts w:cs="Arial"/>
        </w:rPr>
        <w:t>unsubscribe</w:t>
      </w:r>
      <w:bookmarkEnd w:id="2389"/>
      <w:bookmarkEnd w:id="2390"/>
      <w:bookmarkEnd w:id="2391"/>
      <w:bookmarkEnd w:id="2392"/>
    </w:p>
    <w:p w14:paraId="7640C28C" w14:textId="66A0F0F3" w:rsidR="00747535" w:rsidRPr="00747535" w:rsidRDefault="003157D4" w:rsidP="007B5E64">
      <w:pPr>
        <w:pStyle w:val="Heading5"/>
      </w:pPr>
      <w:bookmarkStart w:id="2393" w:name="_Toc51581011"/>
      <w:bookmarkStart w:id="2394" w:name="_Toc52356274"/>
      <w:bookmarkStart w:id="2395" w:name="_Toc55227844"/>
      <w:bookmarkStart w:id="2396" w:name="_Toc105505006"/>
      <w:r w:rsidRPr="00747535">
        <w:t>11.</w:t>
      </w:r>
      <w:r>
        <w:t>6</w:t>
      </w:r>
      <w:r w:rsidRPr="00747535">
        <w:t>.1.</w:t>
      </w:r>
      <w:r>
        <w:t>4</w:t>
      </w:r>
      <w:r w:rsidR="00747535" w:rsidRPr="00747535">
        <w:t>.1</w:t>
      </w:r>
      <w:r w:rsidR="00747535" w:rsidRPr="00747535">
        <w:tab/>
        <w:t>Definition</w:t>
      </w:r>
      <w:bookmarkEnd w:id="2393"/>
      <w:bookmarkEnd w:id="2394"/>
      <w:bookmarkEnd w:id="2395"/>
      <w:bookmarkEnd w:id="2396"/>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7" w:name="_Toc51581012"/>
      <w:bookmarkStart w:id="2398" w:name="_Toc52356275"/>
      <w:bookmarkStart w:id="2399" w:name="_Toc55227845"/>
      <w:bookmarkStart w:id="2400" w:name="_Toc105505007"/>
      <w:r w:rsidRPr="00747535">
        <w:t>11.</w:t>
      </w:r>
      <w:r>
        <w:t>6</w:t>
      </w:r>
      <w:r w:rsidRPr="00747535">
        <w:t>.1.</w:t>
      </w:r>
      <w:r>
        <w:t>4</w:t>
      </w:r>
      <w:r w:rsidRPr="00747535">
        <w:t>.</w:t>
      </w:r>
      <w:r>
        <w:t>2</w:t>
      </w:r>
      <w:r w:rsidR="00747535" w:rsidRPr="00747535">
        <w:tab/>
        <w:t>Input parameters</w:t>
      </w:r>
      <w:bookmarkEnd w:id="2397"/>
      <w:bookmarkEnd w:id="2398"/>
      <w:bookmarkEnd w:id="2399"/>
      <w:bookmarkEnd w:id="24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1" w:name="_Toc51581013"/>
      <w:bookmarkStart w:id="2402" w:name="_Toc52356276"/>
      <w:bookmarkStart w:id="2403" w:name="_Toc55227846"/>
      <w:bookmarkStart w:id="2404" w:name="_Toc105505008"/>
      <w:r w:rsidRPr="00747535">
        <w:t>11.</w:t>
      </w:r>
      <w:r>
        <w:t>6</w:t>
      </w:r>
      <w:r w:rsidRPr="00747535">
        <w:t>.1.</w:t>
      </w:r>
      <w:r>
        <w:t>4</w:t>
      </w:r>
      <w:r w:rsidRPr="00747535">
        <w:t>.</w:t>
      </w:r>
      <w:r>
        <w:t>3</w:t>
      </w:r>
      <w:r w:rsidR="00747535" w:rsidRPr="00747535">
        <w:tab/>
        <w:t>Output parameters</w:t>
      </w:r>
      <w:bookmarkEnd w:id="2401"/>
      <w:bookmarkEnd w:id="2402"/>
      <w:bookmarkEnd w:id="2403"/>
      <w:bookmarkEnd w:id="24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5" w:name="_Toc51581014"/>
      <w:bookmarkStart w:id="2406" w:name="_Toc52356277"/>
      <w:bookmarkStart w:id="2407" w:name="_Toc55227847"/>
      <w:bookmarkStart w:id="2408" w:name="_Toc105505009"/>
      <w:r w:rsidRPr="00747535">
        <w:t>11.</w:t>
      </w:r>
      <w:r>
        <w:t>6</w:t>
      </w:r>
      <w:r w:rsidRPr="00747535">
        <w:t>.1.</w:t>
      </w:r>
      <w:r>
        <w:t>4</w:t>
      </w:r>
      <w:r w:rsidRPr="00747535">
        <w:t>.</w:t>
      </w:r>
      <w:r>
        <w:t>4</w:t>
      </w:r>
      <w:r w:rsidR="00747535" w:rsidRPr="00747535">
        <w:tab/>
        <w:t>Exceptions</w:t>
      </w:r>
      <w:bookmarkEnd w:id="2405"/>
      <w:bookmarkEnd w:id="2406"/>
      <w:bookmarkEnd w:id="2407"/>
      <w:bookmarkEnd w:id="24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09" w:name="_Toc105505010"/>
      <w:bookmarkStart w:id="2410" w:name="_Toc51581015"/>
      <w:bookmarkStart w:id="2411" w:name="_Toc52356278"/>
      <w:bookmarkStart w:id="2412" w:name="_Toc55227848"/>
      <w:r w:rsidRPr="00747535">
        <w:lastRenderedPageBreak/>
        <w:t>11.</w:t>
      </w:r>
      <w:r>
        <w:t>6</w:t>
      </w:r>
      <w:r w:rsidRPr="00747535">
        <w:t>.1.</w:t>
      </w:r>
      <w:r>
        <w:t>5</w:t>
      </w:r>
      <w:r w:rsidR="00747535" w:rsidRPr="00747535">
        <w:tab/>
        <w:t xml:space="preserve">Operation </w:t>
      </w:r>
      <w:r w:rsidR="00747535" w:rsidRPr="00971FE6">
        <w:rPr>
          <w:rFonts w:cs="Arial"/>
        </w:rPr>
        <w:t>listAvailableFiles</w:t>
      </w:r>
      <w:bookmarkEnd w:id="2409"/>
      <w:r w:rsidR="00747535" w:rsidRPr="00747535">
        <w:t xml:space="preserve"> </w:t>
      </w:r>
      <w:bookmarkEnd w:id="2410"/>
      <w:bookmarkEnd w:id="2411"/>
      <w:bookmarkEnd w:id="2412"/>
    </w:p>
    <w:p w14:paraId="6344822A" w14:textId="236A45C4" w:rsidR="00747535" w:rsidRPr="00747535" w:rsidRDefault="00017EC8" w:rsidP="007B5E64">
      <w:pPr>
        <w:pStyle w:val="Heading5"/>
      </w:pPr>
      <w:bookmarkStart w:id="2413" w:name="_Toc51581016"/>
      <w:bookmarkStart w:id="2414" w:name="_Toc52356279"/>
      <w:bookmarkStart w:id="2415" w:name="_Toc55227849"/>
      <w:bookmarkStart w:id="2416" w:name="_Toc105505011"/>
      <w:r w:rsidRPr="00747535">
        <w:t>11.</w:t>
      </w:r>
      <w:r>
        <w:t>6</w:t>
      </w:r>
      <w:r w:rsidRPr="00747535">
        <w:t>.1.</w:t>
      </w:r>
      <w:r>
        <w:t>5</w:t>
      </w:r>
      <w:r w:rsidR="00747535" w:rsidRPr="00747535">
        <w:t>.1</w:t>
      </w:r>
      <w:r w:rsidR="00747535" w:rsidRPr="00747535">
        <w:tab/>
        <w:t>Definition</w:t>
      </w:r>
      <w:bookmarkEnd w:id="2413"/>
      <w:bookmarkEnd w:id="2414"/>
      <w:bookmarkEnd w:id="2415"/>
      <w:bookmarkEnd w:id="2416"/>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7" w:name="_Toc51581017"/>
      <w:bookmarkStart w:id="2418" w:name="_Toc52356280"/>
      <w:bookmarkStart w:id="2419" w:name="_Toc55227850"/>
      <w:bookmarkStart w:id="2420" w:name="_Toc105505012"/>
      <w:r w:rsidRPr="00747535">
        <w:t>11.</w:t>
      </w:r>
      <w:r>
        <w:t>6</w:t>
      </w:r>
      <w:r w:rsidRPr="00747535">
        <w:t>.1.</w:t>
      </w:r>
      <w:r>
        <w:t>5</w:t>
      </w:r>
      <w:r w:rsidRPr="00747535">
        <w:t>.</w:t>
      </w:r>
      <w:r>
        <w:t>2</w:t>
      </w:r>
      <w:r w:rsidR="00747535" w:rsidRPr="00747535">
        <w:tab/>
        <w:t>Input parameters</w:t>
      </w:r>
      <w:bookmarkEnd w:id="2417"/>
      <w:bookmarkEnd w:id="2418"/>
      <w:bookmarkEnd w:id="2419"/>
      <w:bookmarkEnd w:id="24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1" w:name="_Toc51581018"/>
      <w:bookmarkStart w:id="2422" w:name="_Toc52356281"/>
      <w:bookmarkStart w:id="2423" w:name="_Toc55227851"/>
      <w:bookmarkStart w:id="2424" w:name="_Toc105505013"/>
      <w:r w:rsidRPr="00747535">
        <w:t>11.</w:t>
      </w:r>
      <w:r>
        <w:t>6</w:t>
      </w:r>
      <w:r w:rsidRPr="00747535">
        <w:t>.1.</w:t>
      </w:r>
      <w:r>
        <w:t>5</w:t>
      </w:r>
      <w:r w:rsidRPr="00747535">
        <w:t>.</w:t>
      </w:r>
      <w:r>
        <w:t>3</w:t>
      </w:r>
      <w:r w:rsidR="00747535" w:rsidRPr="00747535">
        <w:tab/>
        <w:t>Output parameters</w:t>
      </w:r>
      <w:bookmarkEnd w:id="2421"/>
      <w:bookmarkEnd w:id="2422"/>
      <w:bookmarkEnd w:id="2423"/>
      <w:bookmarkEnd w:id="24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5" w:name="_Toc51581019"/>
      <w:bookmarkStart w:id="2426" w:name="_Toc52356282"/>
      <w:bookmarkStart w:id="2427" w:name="_Toc55227852"/>
      <w:bookmarkStart w:id="2428" w:name="_Toc105505014"/>
      <w:r w:rsidRPr="00747535">
        <w:t>11.</w:t>
      </w:r>
      <w:r>
        <w:t>6</w:t>
      </w:r>
      <w:r w:rsidRPr="00747535">
        <w:t>.1.</w:t>
      </w:r>
      <w:r>
        <w:t>5</w:t>
      </w:r>
      <w:r w:rsidRPr="00747535">
        <w:t>.</w:t>
      </w:r>
      <w:r>
        <w:t>4</w:t>
      </w:r>
      <w:r w:rsidR="00747535" w:rsidRPr="00747535">
        <w:tab/>
        <w:t>Exceptions</w:t>
      </w:r>
      <w:bookmarkEnd w:id="2425"/>
      <w:bookmarkEnd w:id="2426"/>
      <w:bookmarkEnd w:id="2427"/>
      <w:bookmarkEnd w:id="2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29" w:name="_Toc105505015"/>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29"/>
    </w:p>
    <w:p w14:paraId="101F021B" w14:textId="77777777" w:rsidR="00F75075" w:rsidRDefault="00F75075" w:rsidP="00F75075">
      <w:r>
        <w:t>The MnS producer shall support at least one of the following file transfer protocols:</w:t>
      </w:r>
    </w:p>
    <w:p w14:paraId="10A06D39" w14:textId="1B0F775F" w:rsidR="00F75075" w:rsidRPr="00215D3C" w:rsidRDefault="00F75075" w:rsidP="00F75075">
      <w:pPr>
        <w:pStyle w:val="B10"/>
      </w:pPr>
      <w:r w:rsidRPr="00215D3C">
        <w:t>-</w:t>
      </w:r>
      <w:r w:rsidRPr="00215D3C">
        <w:tab/>
      </w:r>
      <w:r w:rsidR="00BF35D2">
        <w:t>S</w:t>
      </w:r>
      <w:r w:rsidRPr="00215D3C">
        <w:t>FTP;</w:t>
      </w:r>
    </w:p>
    <w:p w14:paraId="758AEC03" w14:textId="3DC78A0C" w:rsidR="00F75075" w:rsidRDefault="00F75075" w:rsidP="00F75075">
      <w:pPr>
        <w:pStyle w:val="B10"/>
      </w:pPr>
      <w:r w:rsidRPr="00215D3C">
        <w:t>-</w:t>
      </w:r>
      <w:r w:rsidRPr="00215D3C">
        <w:tab/>
        <w:t>FTP</w:t>
      </w:r>
      <w:r w:rsidR="00BF35D2">
        <w:t>ES,</w:t>
      </w:r>
    </w:p>
    <w:p w14:paraId="6A7DFBC2" w14:textId="58A6F8EB" w:rsidR="00BF35D2" w:rsidRPr="00215D3C" w:rsidRDefault="00BF35D2" w:rsidP="00F75075">
      <w:pPr>
        <w:pStyle w:val="B10"/>
      </w:pPr>
      <w:r>
        <w:t>-</w:t>
      </w:r>
      <w:r>
        <w:tab/>
        <w:t>HTTPS.</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0" w:name="_Toc20494605"/>
      <w:bookmarkStart w:id="2431" w:name="_Toc26975658"/>
      <w:bookmarkStart w:id="2432" w:name="_Toc35856531"/>
      <w:bookmarkStart w:id="2433" w:name="_Toc44001419"/>
      <w:bookmarkStart w:id="2434" w:name="_Toc51581020"/>
      <w:bookmarkStart w:id="2435" w:name="_Toc52356283"/>
      <w:bookmarkStart w:id="2436" w:name="_Toc55227853"/>
      <w:bookmarkStart w:id="2437" w:name="_Toc105505016"/>
      <w:r>
        <w:rPr>
          <w:lang w:eastAsia="zh-CN"/>
        </w:rPr>
        <w:lastRenderedPageBreak/>
        <w:t>12</w:t>
      </w:r>
      <w:r w:rsidRPr="00215D3C">
        <w:tab/>
      </w:r>
      <w:r>
        <w:rPr>
          <w:lang w:eastAsia="zh-CN"/>
        </w:rPr>
        <w:t>Management services – Stage 3</w:t>
      </w:r>
      <w:bookmarkEnd w:id="2430"/>
      <w:bookmarkEnd w:id="2431"/>
      <w:bookmarkEnd w:id="2432"/>
      <w:bookmarkEnd w:id="2433"/>
      <w:bookmarkEnd w:id="2434"/>
      <w:bookmarkEnd w:id="2435"/>
      <w:bookmarkEnd w:id="2436"/>
      <w:bookmarkEnd w:id="2437"/>
    </w:p>
    <w:p w14:paraId="334C0FB5" w14:textId="77777777" w:rsidR="006A5594" w:rsidRDefault="006A5594" w:rsidP="006A5594">
      <w:pPr>
        <w:pStyle w:val="Heading2"/>
        <w:tabs>
          <w:tab w:val="left" w:pos="1140"/>
        </w:tabs>
        <w:rPr>
          <w:lang w:eastAsia="zh-CN"/>
        </w:rPr>
      </w:pPr>
      <w:bookmarkStart w:id="2438" w:name="_Toc20494606"/>
      <w:bookmarkStart w:id="2439" w:name="_Toc26975659"/>
      <w:bookmarkStart w:id="2440" w:name="_Toc35856532"/>
      <w:bookmarkStart w:id="2441" w:name="_Toc44001420"/>
      <w:bookmarkStart w:id="2442" w:name="_Toc51581021"/>
      <w:bookmarkStart w:id="2443" w:name="_Toc52356284"/>
      <w:bookmarkStart w:id="2444" w:name="_Toc55227854"/>
      <w:bookmarkStart w:id="2445" w:name="_Toc105505017"/>
      <w:r>
        <w:rPr>
          <w:lang w:eastAsia="zh-CN"/>
        </w:rPr>
        <w:t>12.</w:t>
      </w:r>
      <w:r w:rsidRPr="00215D3C">
        <w:rPr>
          <w:lang w:eastAsia="zh-CN"/>
        </w:rPr>
        <w:t>1</w:t>
      </w:r>
      <w:r w:rsidRPr="00215D3C">
        <w:rPr>
          <w:lang w:eastAsia="zh-CN"/>
        </w:rPr>
        <w:tab/>
      </w:r>
      <w:r>
        <w:rPr>
          <w:lang w:eastAsia="zh-CN"/>
        </w:rPr>
        <w:t>Generic provisioning management service</w:t>
      </w:r>
      <w:bookmarkEnd w:id="2438"/>
      <w:bookmarkEnd w:id="2439"/>
      <w:bookmarkEnd w:id="2440"/>
      <w:bookmarkEnd w:id="2441"/>
      <w:bookmarkEnd w:id="2442"/>
      <w:bookmarkEnd w:id="2443"/>
      <w:bookmarkEnd w:id="2444"/>
      <w:bookmarkEnd w:id="2445"/>
    </w:p>
    <w:p w14:paraId="08036375" w14:textId="77777777" w:rsidR="006A5594" w:rsidRDefault="006A5594" w:rsidP="006A5594">
      <w:pPr>
        <w:pStyle w:val="Heading3"/>
      </w:pPr>
      <w:bookmarkStart w:id="2446" w:name="_Toc20494607"/>
      <w:bookmarkStart w:id="2447" w:name="_Toc26975660"/>
      <w:bookmarkStart w:id="2448" w:name="_Toc35856533"/>
      <w:bookmarkStart w:id="2449" w:name="_Toc44001421"/>
      <w:bookmarkStart w:id="2450" w:name="_Toc51581022"/>
      <w:bookmarkStart w:id="2451" w:name="_Toc52356285"/>
      <w:bookmarkStart w:id="2452" w:name="_Toc55227855"/>
      <w:bookmarkStart w:id="2453" w:name="_Toc105505018"/>
      <w:r>
        <w:t>12.</w:t>
      </w:r>
      <w:r w:rsidRPr="00215D3C">
        <w:rPr>
          <w:rFonts w:hint="eastAsia"/>
        </w:rPr>
        <w:t>1</w:t>
      </w:r>
      <w:r w:rsidRPr="00215D3C">
        <w:t>.1</w:t>
      </w:r>
      <w:r w:rsidRPr="00215D3C">
        <w:tab/>
      </w:r>
      <w:r>
        <w:t>RESTful HTTP-based solution set</w:t>
      </w:r>
      <w:bookmarkEnd w:id="2446"/>
      <w:bookmarkEnd w:id="2447"/>
      <w:bookmarkEnd w:id="2448"/>
      <w:bookmarkEnd w:id="2449"/>
      <w:bookmarkEnd w:id="2450"/>
      <w:bookmarkEnd w:id="2451"/>
      <w:bookmarkEnd w:id="2452"/>
      <w:bookmarkEnd w:id="2453"/>
    </w:p>
    <w:p w14:paraId="050B24AC" w14:textId="77777777" w:rsidR="006A5594" w:rsidRPr="00215D3C" w:rsidRDefault="006A5594" w:rsidP="006A5594">
      <w:pPr>
        <w:pStyle w:val="Heading4"/>
      </w:pPr>
      <w:bookmarkStart w:id="2454" w:name="_Toc20494608"/>
      <w:bookmarkStart w:id="2455" w:name="_Toc26975661"/>
      <w:bookmarkStart w:id="2456" w:name="_Toc35856534"/>
      <w:bookmarkStart w:id="2457" w:name="_Toc44001422"/>
      <w:bookmarkStart w:id="2458" w:name="_Toc51581023"/>
      <w:bookmarkStart w:id="2459" w:name="_Toc52356286"/>
      <w:bookmarkStart w:id="2460" w:name="_Toc55227856"/>
      <w:bookmarkStart w:id="2461" w:name="_Toc105505019"/>
      <w:r>
        <w:t>12.1.1</w:t>
      </w:r>
      <w:r w:rsidRPr="00215D3C">
        <w:t>.</w:t>
      </w:r>
      <w:r w:rsidRPr="00215D3C">
        <w:rPr>
          <w:rFonts w:hint="eastAsia"/>
        </w:rPr>
        <w:t>1</w:t>
      </w:r>
      <w:r w:rsidRPr="00215D3C">
        <w:tab/>
        <w:t>Mapping of operations</w:t>
      </w:r>
      <w:bookmarkEnd w:id="2454"/>
      <w:bookmarkEnd w:id="2455"/>
      <w:bookmarkEnd w:id="2456"/>
      <w:bookmarkEnd w:id="2457"/>
      <w:bookmarkEnd w:id="2458"/>
      <w:bookmarkEnd w:id="2459"/>
      <w:bookmarkEnd w:id="2460"/>
      <w:bookmarkEnd w:id="2461"/>
    </w:p>
    <w:p w14:paraId="178A918F" w14:textId="77777777" w:rsidR="006A5594" w:rsidRPr="000D52DF" w:rsidRDefault="006A5594" w:rsidP="006A5594">
      <w:pPr>
        <w:pStyle w:val="Heading5"/>
      </w:pPr>
      <w:bookmarkStart w:id="2462" w:name="_Toc20494609"/>
      <w:bookmarkStart w:id="2463" w:name="_Toc26975662"/>
      <w:bookmarkStart w:id="2464" w:name="_Toc35856535"/>
      <w:bookmarkStart w:id="2465" w:name="_Toc44001423"/>
      <w:bookmarkStart w:id="2466" w:name="_Toc51581024"/>
      <w:bookmarkStart w:id="2467" w:name="_Toc52356287"/>
      <w:bookmarkStart w:id="2468" w:name="_Toc55227857"/>
      <w:bookmarkStart w:id="2469" w:name="_Toc105505020"/>
      <w:r>
        <w:t>12.</w:t>
      </w:r>
      <w:r w:rsidRPr="000D52DF">
        <w:t>1.1.1</w:t>
      </w:r>
      <w:r w:rsidRPr="000D52DF">
        <w:rPr>
          <w:rFonts w:hint="eastAsia"/>
        </w:rPr>
        <w:t>.1</w:t>
      </w:r>
      <w:r w:rsidRPr="000D52DF">
        <w:tab/>
        <w:t>Introduction</w:t>
      </w:r>
      <w:bookmarkEnd w:id="2462"/>
      <w:bookmarkEnd w:id="2463"/>
      <w:bookmarkEnd w:id="2464"/>
      <w:bookmarkEnd w:id="2465"/>
      <w:bookmarkEnd w:id="2466"/>
      <w:bookmarkEnd w:id="2467"/>
      <w:bookmarkEnd w:id="2468"/>
      <w:bookmarkEnd w:id="2469"/>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0" w:name="_Toc20494610"/>
      <w:bookmarkStart w:id="2471" w:name="_Toc26975663"/>
      <w:bookmarkStart w:id="2472" w:name="_Toc35856536"/>
      <w:bookmarkStart w:id="2473" w:name="_Toc44001424"/>
      <w:bookmarkStart w:id="2474" w:name="_Toc51581025"/>
      <w:bookmarkStart w:id="2475" w:name="_Toc52356288"/>
      <w:bookmarkStart w:id="2476" w:name="_Toc55227858"/>
      <w:bookmarkStart w:id="2477" w:name="_Toc105505021"/>
      <w:r>
        <w:t>12.</w:t>
      </w:r>
      <w:r w:rsidRPr="000D52DF">
        <w:t>1.1</w:t>
      </w:r>
      <w:r w:rsidRPr="00215D3C">
        <w:t>.1.2</w:t>
      </w:r>
      <w:r w:rsidRPr="00215D3C">
        <w:tab/>
        <w:t>Operation</w:t>
      </w:r>
      <w:r>
        <w:t xml:space="preserve"> createMOI</w:t>
      </w:r>
      <w:bookmarkEnd w:id="2470"/>
      <w:bookmarkEnd w:id="2471"/>
      <w:bookmarkEnd w:id="2472"/>
      <w:bookmarkEnd w:id="2473"/>
      <w:bookmarkEnd w:id="2474"/>
      <w:bookmarkEnd w:id="2475"/>
      <w:bookmarkEnd w:id="2476"/>
      <w:bookmarkEnd w:id="2477"/>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361A237" w14:textId="77777777" w:rsidR="006A5594" w:rsidRPr="00275641" w:rsidRDefault="006A5594" w:rsidP="006A5594">
      <w:pPr>
        <w:rPr>
          <w:rFonts w:eastAsia="SimSun"/>
          <w:lang w:eastAsia="zh-CN"/>
        </w:rPr>
      </w:pPr>
      <w:r w:rsidRPr="00275641">
        <w:rPr>
          <w:rFonts w:eastAsia="SimSun"/>
          <w:lang w:eastAsia="zh-CN"/>
        </w:rPr>
        <w:t>The message flow for creating a resource is as follows:</w:t>
      </w:r>
    </w:p>
    <w:p w14:paraId="33990E25" w14:textId="08048933"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335F34">
        <w:rPr>
          <w:rFonts w:eastAsia="SimSun"/>
        </w:rPr>
        <w:t>MnS consumer</w:t>
      </w:r>
      <w:r w:rsidRPr="00275641">
        <w:rPr>
          <w:rFonts w:eastAsia="SimSun"/>
        </w:rPr>
        <w:t xml:space="preserve"> sends a HTTP PUT request to the </w:t>
      </w:r>
      <w:r w:rsidR="00335F34">
        <w:rPr>
          <w:rFonts w:eastAsia="SimSun"/>
        </w:rPr>
        <w:t>MnS producer</w:t>
      </w:r>
      <w:r w:rsidRPr="00275641">
        <w:rPr>
          <w:rFonts w:eastAsia="SimSun"/>
        </w:rPr>
        <w:t>.</w:t>
      </w:r>
    </w:p>
    <w:p w14:paraId="11C06614" w14:textId="77777777" w:rsidR="006A5594" w:rsidRPr="00275641" w:rsidRDefault="006A5594" w:rsidP="006A5594">
      <w:pPr>
        <w:pStyle w:val="B2"/>
        <w:rPr>
          <w:rFonts w:eastAsia="SimSun"/>
        </w:rPr>
      </w:pPr>
      <w:r>
        <w:rPr>
          <w:rFonts w:eastAsia="SimSun"/>
        </w:rPr>
        <w:t xml:space="preserve">- </w:t>
      </w:r>
      <w:r w:rsidRPr="00275641">
        <w:rPr>
          <w:rFonts w:eastAsia="SimSun"/>
        </w:rPr>
        <w:t>The target URI identifies</w:t>
      </w:r>
      <w:r w:rsidR="00071C16">
        <w:rPr>
          <w:rFonts w:eastAsia="SimSun"/>
        </w:rPr>
        <w:t xml:space="preserve"> the location of</w:t>
      </w:r>
      <w:r w:rsidRPr="00275641">
        <w:rPr>
          <w:rFonts w:eastAsia="SimSun"/>
        </w:rPr>
        <w:t xml:space="preserve"> the new resource to be created.</w:t>
      </w:r>
    </w:p>
    <w:p w14:paraId="1D18CF6E" w14:textId="77777777" w:rsidR="006A5594" w:rsidRPr="00275641" w:rsidRDefault="006A5594" w:rsidP="006A5594">
      <w:pPr>
        <w:pStyle w:val="B2"/>
        <w:rPr>
          <w:rFonts w:eastAsia="SimSun"/>
        </w:rPr>
      </w:pPr>
      <w:r>
        <w:rPr>
          <w:rFonts w:eastAsia="SimSun"/>
        </w:rPr>
        <w:t xml:space="preserve">- </w:t>
      </w:r>
      <w:r w:rsidRPr="00275641">
        <w:rPr>
          <w:rFonts w:eastAsia="SimSun"/>
        </w:rPr>
        <w:t>The message body shall carry the complete representation</w:t>
      </w:r>
      <w:r w:rsidR="00071C16">
        <w:rPr>
          <w:rFonts w:eastAsia="SimSun"/>
        </w:rPr>
        <w:t xml:space="preserve"> of the resource to be created</w:t>
      </w:r>
      <w:r w:rsidRPr="00275641">
        <w:rPr>
          <w:rFonts w:eastAsia="SimSun"/>
        </w:rPr>
        <w:t>.</w:t>
      </w:r>
    </w:p>
    <w:p w14:paraId="5BDA7159" w14:textId="5399F0FF"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335F34">
        <w:rPr>
          <w:rFonts w:eastAsia="SimSun"/>
        </w:rPr>
        <w:t>MnS producer</w:t>
      </w:r>
      <w:r w:rsidRPr="00275641">
        <w:rPr>
          <w:rFonts w:eastAsia="SimSun"/>
        </w:rPr>
        <w:t xml:space="preserve"> sends a HTTP PUT response to the </w:t>
      </w:r>
      <w:r w:rsidR="00335F34">
        <w:rPr>
          <w:rFonts w:eastAsia="SimSun"/>
        </w:rPr>
        <w:t>MnS consumer</w:t>
      </w:r>
      <w:r w:rsidRPr="00275641">
        <w:rPr>
          <w:rFonts w:eastAsia="SimSun"/>
        </w:rPr>
        <w:t>.</w:t>
      </w:r>
    </w:p>
    <w:p w14:paraId="663B3A9F" w14:textId="77777777" w:rsidR="006A5594" w:rsidRPr="00275641" w:rsidRDefault="006A5594" w:rsidP="006A5594">
      <w:pPr>
        <w:pStyle w:val="B2"/>
        <w:rPr>
          <w:rFonts w:eastAsia="SimSun"/>
        </w:rPr>
      </w:pPr>
      <w:r>
        <w:rPr>
          <w:rFonts w:eastAsia="SimSun"/>
        </w:rPr>
        <w:t xml:space="preserve">- </w:t>
      </w:r>
      <w:r w:rsidRPr="00275641">
        <w:rPr>
          <w:rFonts w:eastAsia="SimSun"/>
        </w:rPr>
        <w:t>On success, "201 Created" shall be returned. The Location header shall carry the URI of the new resource and the message body the complete representation of the new resource.</w:t>
      </w:r>
    </w:p>
    <w:p w14:paraId="0944D70F" w14:textId="77777777" w:rsidR="006A5594" w:rsidRPr="00275641" w:rsidRDefault="006A5594" w:rsidP="006A5594">
      <w:pPr>
        <w:pStyle w:val="B2"/>
        <w:rPr>
          <w:rFonts w:eastAsia="SimSun"/>
        </w:rPr>
      </w:pPr>
      <w:r>
        <w:rPr>
          <w:rFonts w:eastAsia="SimSun"/>
        </w:rPr>
        <w:lastRenderedPageBreak/>
        <w:t xml:space="preserve">- </w:t>
      </w:r>
      <w:r w:rsidRPr="00275641">
        <w:rPr>
          <w:rFonts w:eastAsia="SimSun"/>
        </w:rPr>
        <w:t xml:space="preserve">On failure, an appropriate error code shall be returned. The response message body </w:t>
      </w:r>
      <w:r w:rsidR="00071C16">
        <w:rPr>
          <w:rFonts w:eastAsia="SimSun"/>
        </w:rPr>
        <w:t>may</w:t>
      </w:r>
      <w:r w:rsidR="00071C16" w:rsidRPr="00275641">
        <w:rPr>
          <w:rFonts w:eastAsia="SimSun"/>
        </w:rPr>
        <w:t xml:space="preserve"> </w:t>
      </w:r>
      <w:r w:rsidRPr="00275641">
        <w:rPr>
          <w:rFonts w:eastAsia="SimSun"/>
        </w:rPr>
        <w:t>provide additional error information</w:t>
      </w:r>
    </w:p>
    <w:p w14:paraId="28412691" w14:textId="2833292A" w:rsidR="006A5594" w:rsidRPr="00215D3C" w:rsidRDefault="006A5594" w:rsidP="006A5594">
      <w:pPr>
        <w:pStyle w:val="Heading5"/>
      </w:pPr>
      <w:bookmarkStart w:id="2478" w:name="_Toc20494611"/>
      <w:bookmarkStart w:id="2479" w:name="_Toc26975664"/>
      <w:bookmarkStart w:id="2480" w:name="_Toc35856537"/>
      <w:bookmarkStart w:id="2481" w:name="_Toc44001425"/>
      <w:bookmarkStart w:id="2482" w:name="_Toc51581026"/>
      <w:bookmarkStart w:id="2483" w:name="_Toc52356289"/>
      <w:bookmarkStart w:id="2484" w:name="_Toc55227859"/>
      <w:bookmarkStart w:id="2485" w:name="_Toc105505022"/>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8"/>
      <w:bookmarkEnd w:id="2479"/>
      <w:bookmarkEnd w:id="2480"/>
      <w:bookmarkEnd w:id="2481"/>
      <w:bookmarkEnd w:id="2482"/>
      <w:bookmarkEnd w:id="2483"/>
      <w:bookmarkEnd w:id="2484"/>
      <w:bookmarkEnd w:id="2485"/>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77777777" w:rsidR="00DE0030" w:rsidRPr="00275641" w:rsidRDefault="00DE0030" w:rsidP="006A5594">
      <w:pPr>
        <w:rPr>
          <w:rFonts w:eastAsia="SimSun"/>
        </w:rPr>
      </w:pPr>
      <w:r>
        <w:rPr>
          <w:rFonts w:eastAsia="SimSun"/>
        </w:rPr>
        <w:t>The SS parameters "scope", "filter", "attributes" and "fields" are defined in TS 32.158 [15].</w:t>
      </w: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7D37831" w14:textId="39C5965B" w:rsidR="006A5594" w:rsidRPr="00275641" w:rsidRDefault="00BB1F37"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2CD8A72A" w14:textId="77777777" w:rsidR="006A5594" w:rsidRPr="00275641" w:rsidRDefault="006A5594" w:rsidP="006A5594">
      <w:pPr>
        <w:rPr>
          <w:rFonts w:eastAsia="SimSun"/>
          <w:lang w:eastAsia="zh-CN"/>
        </w:rPr>
      </w:pPr>
      <w:r w:rsidRPr="00275641">
        <w:rPr>
          <w:rFonts w:eastAsia="SimSun"/>
          <w:lang w:eastAsia="zh-CN"/>
        </w:rPr>
        <w:t>The message flow for retrieval of one or multiple resources is as follows:</w:t>
      </w:r>
    </w:p>
    <w:p w14:paraId="0E91C34A" w14:textId="7D47FC64"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GET request to the </w:t>
      </w:r>
      <w:r w:rsidR="00BB1F37">
        <w:rPr>
          <w:rFonts w:eastAsia="SimSun"/>
        </w:rPr>
        <w:t>MnS producer</w:t>
      </w:r>
      <w:r w:rsidRPr="00275641">
        <w:rPr>
          <w:rFonts w:eastAsia="SimSun"/>
        </w:rPr>
        <w:t>.</w:t>
      </w:r>
    </w:p>
    <w:p w14:paraId="08FD96DF" w14:textId="77777777" w:rsidR="006A5594" w:rsidRPr="00275641" w:rsidRDefault="006A5594" w:rsidP="00075335">
      <w:pPr>
        <w:pStyle w:val="B2"/>
      </w:pPr>
      <w:r>
        <w:t xml:space="preserve">- </w:t>
      </w:r>
      <w:r w:rsidRPr="00275641">
        <w:t xml:space="preserve">The </w:t>
      </w:r>
      <w:r w:rsidR="00F76548" w:rsidRPr="002E4B6A">
        <w:rPr>
          <w:rFonts w:eastAsia="SimSun"/>
        </w:rPr>
        <w:t>authority and</w:t>
      </w:r>
      <w:r w:rsidR="00F76548">
        <w:rPr>
          <w:rFonts w:eastAsia="SimSun"/>
        </w:rPr>
        <w:t xml:space="preserve"> </w:t>
      </w:r>
      <w:r w:rsidR="00A42C77">
        <w:rPr>
          <w:rFonts w:eastAsia="SimSun"/>
        </w:rPr>
        <w:t xml:space="preserve">path component of the </w:t>
      </w:r>
      <w:r w:rsidRPr="00275641">
        <w:t xml:space="preserve">target URI </w:t>
      </w:r>
      <w:r w:rsidR="00F76548" w:rsidRPr="00275641">
        <w:t>identif</w:t>
      </w:r>
      <w:r w:rsidR="00F76548">
        <w:t>y</w:t>
      </w:r>
      <w:r w:rsidR="00F76548" w:rsidRPr="00275641">
        <w:t xml:space="preserve"> </w:t>
      </w:r>
      <w:r w:rsidRPr="00275641">
        <w:t>the base resource.</w:t>
      </w:r>
    </w:p>
    <w:p w14:paraId="0391AA34" w14:textId="77777777" w:rsidR="006A5594" w:rsidRPr="00275641" w:rsidRDefault="006A5594" w:rsidP="00075335">
      <w:pPr>
        <w:pStyle w:val="B2"/>
      </w:pPr>
      <w:r>
        <w:t xml:space="preserve">- </w:t>
      </w:r>
      <w:r w:rsidR="00F76548" w:rsidRPr="002E4B6A">
        <w:rPr>
          <w:rFonts w:eastAsia="SimSun"/>
        </w:rPr>
        <w:t>If present, t</w:t>
      </w:r>
      <w:r w:rsidRPr="00275641">
        <w:t>he scope query parameter identifies other resources besides the base resource.</w:t>
      </w:r>
    </w:p>
    <w:p w14:paraId="063B416B" w14:textId="77777777" w:rsidR="006A5594" w:rsidRPr="00275641" w:rsidRDefault="006A5594" w:rsidP="00075335">
      <w:pPr>
        <w:pStyle w:val="B2"/>
      </w:pPr>
      <w:r>
        <w:t xml:space="preserve">- </w:t>
      </w:r>
      <w:r w:rsidRPr="00275641">
        <w:t>The filter query parameter is applied to the set of scoped resources. Only resources passing the filter criteria are targeted.</w:t>
      </w:r>
    </w:p>
    <w:p w14:paraId="2A496603" w14:textId="77777777" w:rsidR="006A5594" w:rsidRPr="00275641" w:rsidRDefault="00F76548" w:rsidP="00075335">
      <w:pPr>
        <w:pStyle w:val="B2"/>
      </w:pPr>
      <w:r>
        <w:t xml:space="preserve">- </w:t>
      </w:r>
      <w:r w:rsidR="006A5594" w:rsidRPr="00275641">
        <w:t xml:space="preserve">The </w:t>
      </w:r>
      <w:r w:rsidRPr="002E4B6A">
        <w:rPr>
          <w:rFonts w:eastAsia="SimSun"/>
        </w:rPr>
        <w:t>attributes and</w:t>
      </w:r>
      <w:r>
        <w:rPr>
          <w:rFonts w:eastAsia="SimSun"/>
        </w:rPr>
        <w:t xml:space="preserve"> </w:t>
      </w:r>
      <w:r w:rsidR="006A5594" w:rsidRPr="00275641">
        <w:t>fields query parameter</w:t>
      </w:r>
      <w:r>
        <w:t>s</w:t>
      </w:r>
      <w:r w:rsidR="006A5594" w:rsidRPr="00275641">
        <w:t xml:space="preserve"> </w:t>
      </w:r>
      <w:r w:rsidRPr="00275641">
        <w:t>identif</w:t>
      </w:r>
      <w:r>
        <w:t>y</w:t>
      </w:r>
      <w:r w:rsidRPr="00275641">
        <w:t xml:space="preserve"> </w:t>
      </w:r>
      <w:r w:rsidR="006A5594" w:rsidRPr="00275641">
        <w:t xml:space="preserve">the attributes </w:t>
      </w:r>
      <w:r w:rsidRPr="002E4B6A">
        <w:rPr>
          <w:rFonts w:eastAsia="SimSun"/>
        </w:rPr>
        <w:t>and sub-attributes</w:t>
      </w:r>
      <w:r>
        <w:rPr>
          <w:rFonts w:eastAsia="SimSun"/>
        </w:rPr>
        <w:t xml:space="preserve"> </w:t>
      </w:r>
      <w:r w:rsidR="006A5594" w:rsidRPr="00275641">
        <w:t>to be returned.</w:t>
      </w:r>
    </w:p>
    <w:p w14:paraId="5CDB4725" w14:textId="1F0300A9"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GET response to the </w:t>
      </w:r>
      <w:r w:rsidR="00BB1F37">
        <w:rPr>
          <w:rFonts w:eastAsia="SimSun"/>
        </w:rPr>
        <w:t>MnS consumer</w:t>
      </w:r>
      <w:r w:rsidRPr="00275641">
        <w:rPr>
          <w:rFonts w:eastAsia="SimSun"/>
        </w:rPr>
        <w:t>.</w:t>
      </w:r>
    </w:p>
    <w:p w14:paraId="63455046" w14:textId="77777777" w:rsidR="006A5594" w:rsidRPr="00275641" w:rsidRDefault="006A5594" w:rsidP="00075335">
      <w:pPr>
        <w:pStyle w:val="B2"/>
      </w:pPr>
      <w:r>
        <w:t xml:space="preserve">- </w:t>
      </w:r>
      <w:r w:rsidRPr="00275641">
        <w:t xml:space="preserve">On success, "200 OK" shall be returned. The </w:t>
      </w:r>
      <w:r w:rsidR="00A42C77">
        <w:rPr>
          <w:rFonts w:eastAsia="SimSun"/>
        </w:rPr>
        <w:t xml:space="preserve">response </w:t>
      </w:r>
      <w:r w:rsidRPr="00275641">
        <w:t xml:space="preserve">message body </w:t>
      </w:r>
      <w:r w:rsidR="00A42C77">
        <w:rPr>
          <w:rFonts w:eastAsia="SimSun"/>
        </w:rPr>
        <w:t>is constructed according to the hierarchical response construction method (TS 32.158 [15]).</w:t>
      </w:r>
    </w:p>
    <w:p w14:paraId="7525749A" w14:textId="28563BF5" w:rsidR="006A5594" w:rsidRPr="00215D3C" w:rsidRDefault="006A5594" w:rsidP="00075335">
      <w:pPr>
        <w:pStyle w:val="B2"/>
        <w:rPr>
          <w:lang w:eastAsia="zh-CN"/>
        </w:rPr>
      </w:pPr>
      <w:r>
        <w:t xml:space="preserve">- </w:t>
      </w:r>
      <w:r w:rsidRPr="00275641">
        <w:t xml:space="preserve">On failure, an appropriate error code shall be returned. The response message body </w:t>
      </w:r>
      <w:r w:rsidR="00B02444">
        <w:t>may</w:t>
      </w:r>
      <w:r w:rsidR="00B02444" w:rsidRPr="00275641">
        <w:t xml:space="preserve"> </w:t>
      </w:r>
      <w:r w:rsidRPr="00275641">
        <w:t>provide additional error information</w:t>
      </w:r>
    </w:p>
    <w:p w14:paraId="38F73CB8" w14:textId="2D768552" w:rsidR="006A5594" w:rsidRDefault="006A5594" w:rsidP="006A5594">
      <w:pPr>
        <w:pStyle w:val="Heading5"/>
      </w:pPr>
      <w:bookmarkStart w:id="2486" w:name="_Toc20494612"/>
      <w:bookmarkStart w:id="2487" w:name="_Toc26975665"/>
      <w:bookmarkStart w:id="2488" w:name="_Toc35856538"/>
      <w:bookmarkStart w:id="2489" w:name="_Toc44001426"/>
      <w:bookmarkStart w:id="2490" w:name="_Toc51581027"/>
      <w:bookmarkStart w:id="2491" w:name="_Toc52356290"/>
      <w:bookmarkStart w:id="2492" w:name="_Toc55227860"/>
      <w:bookmarkStart w:id="2493" w:name="_Toc105505023"/>
      <w:r>
        <w:t>12.</w:t>
      </w:r>
      <w:r w:rsidRPr="000E62E1">
        <w:t>1.1</w:t>
      </w:r>
      <w:r w:rsidRPr="00215D3C">
        <w:t>.1.4</w:t>
      </w:r>
      <w:r w:rsidRPr="00215D3C">
        <w:tab/>
        <w:t>Operation</w:t>
      </w:r>
      <w:r>
        <w:t xml:space="preserve"> modifyMOIAttributes</w:t>
      </w:r>
      <w:bookmarkEnd w:id="2486"/>
      <w:bookmarkEnd w:id="2487"/>
      <w:bookmarkEnd w:id="2488"/>
      <w:bookmarkEnd w:id="2489"/>
      <w:bookmarkEnd w:id="2490"/>
      <w:bookmarkEnd w:id="2491"/>
      <w:bookmarkEnd w:id="2492"/>
      <w:bookmarkEnd w:id="2493"/>
    </w:p>
    <w:p w14:paraId="7FE13396" w14:textId="77777777" w:rsidR="00A42C77" w:rsidRDefault="00A42C77" w:rsidP="00A42C77">
      <w:pPr>
        <w:pStyle w:val="Heading6"/>
      </w:pPr>
      <w:bookmarkStart w:id="2494" w:name="_Toc26975666"/>
      <w:bookmarkStart w:id="2495" w:name="_Toc35856539"/>
      <w:bookmarkStart w:id="2496" w:name="_Toc44001427"/>
      <w:bookmarkStart w:id="2497" w:name="_Toc51581028"/>
      <w:bookmarkStart w:id="2498" w:name="_Toc52356291"/>
      <w:bookmarkStart w:id="2499" w:name="_Toc55227861"/>
      <w:bookmarkStart w:id="2500" w:name="_Toc105505024"/>
      <w:r>
        <w:t>12.</w:t>
      </w:r>
      <w:r w:rsidRPr="000E62E1">
        <w:t>1.1</w:t>
      </w:r>
      <w:r w:rsidRPr="00215D3C">
        <w:t>.1.4</w:t>
      </w:r>
      <w:r>
        <w:t>.1</w:t>
      </w:r>
      <w:r>
        <w:tab/>
        <w:t>Mapping to HTTP PUT</w:t>
      </w:r>
      <w:bookmarkEnd w:id="2494"/>
      <w:bookmarkEnd w:id="2495"/>
      <w:bookmarkEnd w:id="2496"/>
      <w:bookmarkEnd w:id="2497"/>
      <w:bookmarkEnd w:id="2498"/>
      <w:bookmarkEnd w:id="2499"/>
      <w:bookmarkEnd w:id="2500"/>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lastRenderedPageBreak/>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7A0DBACB" w14:textId="77777777" w:rsidR="00A42C77" w:rsidRDefault="00A42C77" w:rsidP="00A42C77">
      <w:pPr>
        <w:rPr>
          <w:rFonts w:eastAsia="SimSun"/>
          <w:lang w:eastAsia="zh-CN"/>
        </w:rPr>
      </w:pPr>
      <w:r w:rsidRPr="00275641">
        <w:rPr>
          <w:rFonts w:eastAsia="SimSun"/>
          <w:lang w:eastAsia="zh-CN"/>
        </w:rPr>
        <w:t>The message flow is as follows:</w:t>
      </w:r>
    </w:p>
    <w:p w14:paraId="7BC3F94D" w14:textId="782D0EA3"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P</w:t>
      </w:r>
      <w:r>
        <w:rPr>
          <w:rFonts w:eastAsia="SimSun"/>
        </w:rPr>
        <w:t>UT</w:t>
      </w:r>
      <w:r w:rsidRPr="00275641">
        <w:rPr>
          <w:rFonts w:eastAsia="SimSun"/>
        </w:rPr>
        <w:t xml:space="preserve"> request to the </w:t>
      </w:r>
      <w:r w:rsidR="00BB1F37">
        <w:rPr>
          <w:rFonts w:eastAsia="SimSun"/>
        </w:rPr>
        <w:t>MnS producer</w:t>
      </w:r>
      <w:r w:rsidRPr="00275641">
        <w:rPr>
          <w:rFonts w:eastAsia="SimSun"/>
        </w:rPr>
        <w:t>.</w:t>
      </w:r>
    </w:p>
    <w:p w14:paraId="283FED0B"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target URI identifies the </w:t>
      </w:r>
      <w:r w:rsidR="00A42C77">
        <w:rPr>
          <w:rFonts w:eastAsia="SimSun"/>
        </w:rPr>
        <w:t>target</w:t>
      </w:r>
      <w:r w:rsidR="00A42C77" w:rsidRPr="00275641">
        <w:rPr>
          <w:rFonts w:eastAsia="SimSun"/>
        </w:rPr>
        <w:t xml:space="preserve"> resource.</w:t>
      </w:r>
    </w:p>
    <w:p w14:paraId="37759264"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message body shall contain the </w:t>
      </w:r>
      <w:r w:rsidR="00A42C77">
        <w:rPr>
          <w:rFonts w:eastAsia="SimSun"/>
        </w:rPr>
        <w:t>representation the target resource shall be replaced with.</w:t>
      </w:r>
    </w:p>
    <w:p w14:paraId="347DE689" w14:textId="15D31A9F"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w:t>
      </w:r>
      <w:r>
        <w:rPr>
          <w:rFonts w:eastAsia="SimSun"/>
        </w:rPr>
        <w:t>PUT</w:t>
      </w:r>
      <w:r w:rsidRPr="00275641">
        <w:rPr>
          <w:rFonts w:eastAsia="SimSun"/>
        </w:rPr>
        <w:t xml:space="preserve"> response to the </w:t>
      </w:r>
      <w:r w:rsidR="00BB1F37">
        <w:rPr>
          <w:rFonts w:eastAsia="SimSun"/>
        </w:rPr>
        <w:t>MnS consumer</w:t>
      </w:r>
      <w:r w:rsidRPr="00275641">
        <w:rPr>
          <w:rFonts w:eastAsia="SimSun"/>
        </w:rPr>
        <w:t>.</w:t>
      </w:r>
    </w:p>
    <w:p w14:paraId="5D01F84C"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success, "200 OK" </w:t>
      </w:r>
      <w:r w:rsidR="00A42C77">
        <w:rPr>
          <w:rFonts w:eastAsia="SimSun"/>
        </w:rPr>
        <w:t xml:space="preserve">or "204 No Content" </w:t>
      </w:r>
      <w:r w:rsidR="00A42C77" w:rsidRPr="00275641">
        <w:rPr>
          <w:rFonts w:eastAsia="SimSun"/>
        </w:rPr>
        <w:t>shall be returned.</w:t>
      </w:r>
      <w:r w:rsidR="00A42C77">
        <w:rPr>
          <w:rFonts w:eastAsia="SimSun"/>
        </w:rPr>
        <w:t xml:space="preserve"> </w:t>
      </w:r>
      <w:r w:rsidR="00A42C77">
        <w:t>In the former case the response carries the representation of the updated resource in the message body. In the latter case the response has no message body. A "200 OK" response including the representation of the updated resource shall be sent in case the updated representation of the resource is not identical to the representation received in the request.</w:t>
      </w:r>
    </w:p>
    <w:p w14:paraId="2F9F7658"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r w:rsidR="00AC428B">
        <w:rPr>
          <w:rFonts w:eastAsia="SimSun"/>
        </w:rPr>
        <w:t>.</w:t>
      </w:r>
    </w:p>
    <w:p w14:paraId="138BD5AE" w14:textId="77777777" w:rsidR="00A42C77" w:rsidRDefault="00A42C77" w:rsidP="00A42C77">
      <w:pPr>
        <w:pStyle w:val="Heading6"/>
      </w:pPr>
      <w:bookmarkStart w:id="2501" w:name="_Toc26975667"/>
      <w:bookmarkStart w:id="2502" w:name="_Toc35856540"/>
      <w:bookmarkStart w:id="2503" w:name="_Toc44001428"/>
      <w:bookmarkStart w:id="2504" w:name="_Toc51581029"/>
      <w:bookmarkStart w:id="2505" w:name="_Toc52356292"/>
      <w:bookmarkStart w:id="2506" w:name="_Toc55227862"/>
      <w:bookmarkStart w:id="2507" w:name="_Toc105505025"/>
      <w:r>
        <w:t>12.</w:t>
      </w:r>
      <w:r w:rsidRPr="000E62E1">
        <w:t>1.1</w:t>
      </w:r>
      <w:r w:rsidRPr="00215D3C">
        <w:t>.1.4</w:t>
      </w:r>
      <w:r>
        <w:t>.2</w:t>
      </w:r>
      <w:r>
        <w:tab/>
        <w:t>Mapping to HTTP PATCH</w:t>
      </w:r>
      <w:bookmarkEnd w:id="2501"/>
      <w:bookmarkEnd w:id="2502"/>
      <w:bookmarkEnd w:id="2503"/>
      <w:bookmarkEnd w:id="2504"/>
      <w:bookmarkEnd w:id="2505"/>
      <w:bookmarkEnd w:id="2506"/>
      <w:bookmarkEnd w:id="2507"/>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5621D04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array(object)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05806D56"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Pr>
          <w:rFonts w:eastAsia="SimSun"/>
          <w:lang w:eastAsia="zh-CN"/>
        </w:rPr>
        <w:t>. They are listed below together with their request body data types:</w:t>
      </w:r>
    </w:p>
    <w:p w14:paraId="2A475353" w14:textId="7C7E669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t>request body type: Resource</w:t>
      </w:r>
    </w:p>
    <w:p w14:paraId="0D545EA3" w14:textId="43F4BBF6"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4B9577C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B1F37">
        <w:rPr>
          <w:lang w:eastAsia="fr-FR"/>
        </w:rPr>
        <w:t>request body type: array(object)</w:t>
      </w:r>
    </w:p>
    <w:p w14:paraId="5EAB7317" w14:textId="631900C5"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array(object)</w:t>
      </w:r>
    </w:p>
    <w:p w14:paraId="2151C4C3" w14:textId="77777777" w:rsidR="00BB1F37" w:rsidRDefault="00BB1F37" w:rsidP="00BB1F3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lastRenderedPageBreak/>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rPr>
              <w:t>n/a</w:t>
            </w:r>
          </w:p>
        </w:tc>
        <w:tc>
          <w:tcPr>
            <w:tcW w:w="237" w:type="pct"/>
            <w:shd w:val="clear" w:color="auto" w:fill="auto"/>
          </w:tcPr>
          <w:p w14:paraId="6DAE560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17AD26BD" w14:textId="77777777" w:rsidR="00A42C77" w:rsidRDefault="00A42C77" w:rsidP="00A42C77">
      <w:pPr>
        <w:rPr>
          <w:rFonts w:eastAsia="SimSun"/>
          <w:lang w:eastAsia="zh-CN"/>
        </w:rPr>
      </w:pPr>
      <w:r w:rsidRPr="00275641">
        <w:rPr>
          <w:rFonts w:eastAsia="SimSun"/>
          <w:lang w:eastAsia="zh-CN"/>
        </w:rPr>
        <w:t>The message flow for modification of one or multiple resources is as follows:</w:t>
      </w:r>
    </w:p>
    <w:p w14:paraId="68B3D1CD" w14:textId="1E8F112A"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PATCH request to the </w:t>
      </w:r>
      <w:r w:rsidR="002A16AD">
        <w:rPr>
          <w:rFonts w:eastAsia="SimSun"/>
        </w:rPr>
        <w:t>MnS producer</w:t>
      </w:r>
      <w:r w:rsidRPr="00275641">
        <w:rPr>
          <w:rFonts w:eastAsia="SimSun"/>
        </w:rPr>
        <w:t>.</w:t>
      </w:r>
    </w:p>
    <w:p w14:paraId="55849C6C"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The </w:t>
      </w:r>
      <w:r w:rsidR="00A42C77">
        <w:rPr>
          <w:rFonts w:eastAsia="SimSun"/>
        </w:rPr>
        <w:t xml:space="preserve">path component of the </w:t>
      </w:r>
      <w:r w:rsidR="00A42C77" w:rsidRPr="00275641">
        <w:rPr>
          <w:rFonts w:eastAsia="SimSun"/>
        </w:rPr>
        <w:t>target URI identifies the base resource.</w:t>
      </w:r>
    </w:p>
    <w:p w14:paraId="5B71AF7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The message body shall contain the patch document.</w:t>
      </w:r>
    </w:p>
    <w:p w14:paraId="3364D546" w14:textId="0F48A11C"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PATCH response to the </w:t>
      </w:r>
      <w:r w:rsidR="002A16AD">
        <w:rPr>
          <w:rFonts w:eastAsia="SimSun"/>
        </w:rPr>
        <w:t>MnS consumer</w:t>
      </w:r>
      <w:r w:rsidRPr="00275641">
        <w:rPr>
          <w:rFonts w:eastAsia="SimSun"/>
        </w:rPr>
        <w:t>.</w:t>
      </w:r>
    </w:p>
    <w:p w14:paraId="3E56B9FE" w14:textId="77777777" w:rsidR="00A42C77" w:rsidRPr="00275641" w:rsidRDefault="00FC534B" w:rsidP="00075335">
      <w:pPr>
        <w:pStyle w:val="B2"/>
        <w:rPr>
          <w:rFonts w:eastAsia="SimSun"/>
        </w:rPr>
      </w:pPr>
      <w:r>
        <w:rPr>
          <w:rFonts w:eastAsia="SimSun"/>
        </w:rPr>
        <w:t>-</w:t>
      </w:r>
      <w:r>
        <w:rPr>
          <w:rFonts w:eastAsia="SimSun"/>
        </w:rPr>
        <w:tab/>
      </w:r>
      <w:r w:rsidR="00A42C77" w:rsidRPr="000E4BA5">
        <w:rPr>
          <w:rFonts w:eastAsia="SimSun"/>
        </w:rPr>
        <w:t>On success, "200 OK" o</w:t>
      </w:r>
      <w:r w:rsidR="00A42C77" w:rsidRPr="00843A92">
        <w:rPr>
          <w:rFonts w:eastAsia="SimSun"/>
        </w:rPr>
        <w:t>r "204</w:t>
      </w:r>
      <w:r w:rsidR="00A42C77" w:rsidRPr="00045DE9">
        <w:rPr>
          <w:rFonts w:eastAsia="SimSun"/>
        </w:rPr>
        <w:t xml:space="preserve"> No Content" shall be returned. When</w:t>
      </w:r>
      <w:r w:rsidR="00A42C77">
        <w:rPr>
          <w:rFonts w:eastAsia="SimSun"/>
        </w:rPr>
        <w:t xml:space="preserve"> "200 OK" is returned the message body shall include a representation of the updated resources constructed according to the hierarchical response construction method (TS 32.158 [15]).</w:t>
      </w:r>
    </w:p>
    <w:p w14:paraId="202A1DC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8" w:name="_Toc20494613"/>
      <w:bookmarkStart w:id="2509" w:name="_Toc26975668"/>
      <w:bookmarkStart w:id="2510" w:name="_Toc35856541"/>
      <w:bookmarkStart w:id="2511" w:name="_Toc44001429"/>
      <w:bookmarkStart w:id="2512" w:name="_Toc51581030"/>
      <w:bookmarkStart w:id="2513" w:name="_Toc52356293"/>
      <w:bookmarkStart w:id="2514" w:name="_Toc55227863"/>
      <w:bookmarkStart w:id="2515" w:name="_Toc105505026"/>
      <w:r>
        <w:t>12.</w:t>
      </w:r>
      <w:r w:rsidRPr="008A541D">
        <w:t>1.1</w:t>
      </w:r>
      <w:r w:rsidRPr="00215D3C">
        <w:rPr>
          <w:rFonts w:hint="eastAsia"/>
        </w:rPr>
        <w:t>.1</w:t>
      </w:r>
      <w:r w:rsidRPr="00215D3C">
        <w:t>.5</w:t>
      </w:r>
      <w:r w:rsidRPr="00215D3C">
        <w:tab/>
        <w:t>Operation</w:t>
      </w:r>
      <w:r>
        <w:t xml:space="preserve"> deleteMOI</w:t>
      </w:r>
      <w:bookmarkEnd w:id="2508"/>
      <w:bookmarkEnd w:id="2509"/>
      <w:bookmarkEnd w:id="2510"/>
      <w:bookmarkEnd w:id="2511"/>
      <w:bookmarkEnd w:id="2512"/>
      <w:bookmarkEnd w:id="2513"/>
      <w:bookmarkEnd w:id="2514"/>
      <w:bookmarkEnd w:id="2515"/>
    </w:p>
    <w:p w14:paraId="080D3BBC" w14:textId="1DC79289" w:rsidR="006A5594" w:rsidRPr="00275641" w:rsidRDefault="006A5594" w:rsidP="006A5594">
      <w:pPr>
        <w:rPr>
          <w:rFonts w:eastAsia="SimSun"/>
          <w:lang w:eastAsia="zh-CN"/>
        </w:rPr>
      </w:pPr>
      <w:r w:rsidRPr="00275641">
        <w:rPr>
          <w:rFonts w:eastAsia="SimSun"/>
        </w:rPr>
        <w:t xml:space="preserve">This operation deletes </w:t>
      </w:r>
      <w:r w:rsidR="00BF35D2">
        <w:rPr>
          <w:rFonts w:eastAsia="SimSun"/>
        </w:rPr>
        <w:t>a single</w:t>
      </w:r>
      <w:r w:rsidRPr="00275641">
        <w:rPr>
          <w:rFonts w:eastAsia="SimSun"/>
        </w:rPr>
        <w:t xml:space="preserve"> resource representing </w:t>
      </w:r>
      <w:r w:rsidR="00BF35D2">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BF35D2" w:rsidRPr="00275641" w14:paraId="5A85E6EB" w14:textId="77777777" w:rsidTr="001D11CC">
        <w:tc>
          <w:tcPr>
            <w:tcW w:w="990" w:type="pct"/>
            <w:shd w:val="clear" w:color="auto" w:fill="auto"/>
          </w:tcPr>
          <w:p w14:paraId="23FC53A9"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0C4D43D3"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180C6A3C" w14:textId="0B2FB605"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52B26BE" w14:textId="58FE56E8"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637A0104" w14:textId="3058D4C7" w:rsidR="00BF35D2" w:rsidRPr="00275641" w:rsidRDefault="00BF35D2" w:rsidP="00BF35D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BF35D2" w:rsidRPr="00275641" w14:paraId="6992FE37" w14:textId="77777777" w:rsidTr="001D11CC">
        <w:tc>
          <w:tcPr>
            <w:tcW w:w="990" w:type="pct"/>
            <w:shd w:val="clear" w:color="auto" w:fill="auto"/>
          </w:tcPr>
          <w:p w14:paraId="5DF8B7DC"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5AE7AF9B"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3B5C824D" w14:textId="0548BAEF"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6FF9A5D" w14:textId="4B3E0AD8"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76D1CC2E" w14:textId="2632E4E0" w:rsidR="00BF35D2" w:rsidRPr="00275641" w:rsidRDefault="00BF35D2" w:rsidP="00BF35D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BF35D2" w:rsidRPr="00275641" w14:paraId="10BF5FEE" w14:textId="77777777" w:rsidTr="001D11CC">
        <w:tc>
          <w:tcPr>
            <w:tcW w:w="1036" w:type="pct"/>
            <w:shd w:val="clear" w:color="auto" w:fill="auto"/>
          </w:tcPr>
          <w:p w14:paraId="55A78778"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09832824"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33BDB5FE" w14:textId="07A79A7D"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0FFBADAA" w14:textId="43DE63BC"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454204CF" w14:textId="45A4F139" w:rsidR="00BF35D2" w:rsidRPr="00275641" w:rsidRDefault="00BF35D2" w:rsidP="00BF35D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67D2134F" w14:textId="77777777" w:rsidR="006A5594" w:rsidRPr="00275641" w:rsidRDefault="006A5594" w:rsidP="006A5594">
      <w:pPr>
        <w:rPr>
          <w:rFonts w:eastAsia="SimSun"/>
          <w:lang w:eastAsia="zh-CN"/>
        </w:rPr>
      </w:pPr>
      <w:r w:rsidRPr="00275641">
        <w:rPr>
          <w:rFonts w:eastAsia="SimSun"/>
          <w:lang w:eastAsia="zh-CN"/>
        </w:rPr>
        <w:t>The message flow for deletion of one or multiple resources is as follows:</w:t>
      </w:r>
    </w:p>
    <w:p w14:paraId="013BB1C4" w14:textId="6F393D05"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DELETE request to the </w:t>
      </w:r>
      <w:r w:rsidR="002A16AD">
        <w:rPr>
          <w:rFonts w:eastAsia="SimSun"/>
        </w:rPr>
        <w:t>MnS producer</w:t>
      </w:r>
      <w:r w:rsidRPr="00275641">
        <w:rPr>
          <w:rFonts w:eastAsia="SimSun"/>
        </w:rPr>
        <w:t>.</w:t>
      </w:r>
    </w:p>
    <w:p w14:paraId="4BCEB3BA" w14:textId="56918FE7" w:rsidR="006A5594" w:rsidRDefault="006A5594" w:rsidP="00C3228E">
      <w:pPr>
        <w:pStyle w:val="B2"/>
      </w:pPr>
      <w:r>
        <w:t xml:space="preserve">- </w:t>
      </w:r>
      <w:r w:rsidRPr="00275641">
        <w:t xml:space="preserve">The </w:t>
      </w:r>
      <w:r w:rsidR="006B3900">
        <w:t xml:space="preserve">authority and </w:t>
      </w:r>
      <w:r w:rsidR="00720346">
        <w:rPr>
          <w:rFonts w:eastAsia="SimSun"/>
        </w:rPr>
        <w:t>path component</w:t>
      </w:r>
      <w:r w:rsidR="006B3900">
        <w:rPr>
          <w:rFonts w:eastAsia="SimSun"/>
        </w:rPr>
        <w:t>s</w:t>
      </w:r>
      <w:r w:rsidR="00720346">
        <w:rPr>
          <w:rFonts w:eastAsia="SimSun"/>
        </w:rPr>
        <w:t xml:space="preserve"> of the </w:t>
      </w:r>
      <w:r w:rsidRPr="00275641">
        <w:t>target URI identif</w:t>
      </w:r>
      <w:r w:rsidR="006B3900">
        <w:t>y</w:t>
      </w:r>
      <w:r w:rsidRPr="00275641">
        <w:t xml:space="preserve"> the resource</w:t>
      </w:r>
      <w:r w:rsidR="00BF35D2">
        <w:t xml:space="preserve"> to be deleted</w:t>
      </w:r>
      <w:r w:rsidRPr="00275641">
        <w:t>.</w:t>
      </w:r>
    </w:p>
    <w:p w14:paraId="32815A4A" w14:textId="0DCEECE2"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DELETE response to the </w:t>
      </w:r>
      <w:r w:rsidR="002A16AD">
        <w:rPr>
          <w:rFonts w:eastAsia="SimSun"/>
        </w:rPr>
        <w:t>MnS consumer</w:t>
      </w:r>
      <w:r w:rsidRPr="00275641">
        <w:rPr>
          <w:rFonts w:eastAsia="SimSun"/>
        </w:rPr>
        <w:t>.</w:t>
      </w:r>
    </w:p>
    <w:p w14:paraId="277199CF" w14:textId="21E422E4" w:rsidR="006A5594" w:rsidRPr="00275641" w:rsidRDefault="00720346" w:rsidP="00075335">
      <w:pPr>
        <w:pStyle w:val="B2"/>
      </w:pPr>
      <w:r>
        <w:rPr>
          <w:rFonts w:eastAsia="SimSun"/>
        </w:rPr>
        <w:t xml:space="preserve">- On success </w:t>
      </w:r>
      <w:r w:rsidRPr="00275641">
        <w:rPr>
          <w:rFonts w:eastAsia="SimSun"/>
        </w:rPr>
        <w:t>"20</w:t>
      </w:r>
      <w:r>
        <w:rPr>
          <w:rFonts w:eastAsia="SimSun"/>
        </w:rPr>
        <w:t>4</w:t>
      </w:r>
      <w:r w:rsidRPr="00275641">
        <w:rPr>
          <w:rFonts w:eastAsia="SimSun"/>
        </w:rPr>
        <w:t xml:space="preserve"> </w:t>
      </w:r>
      <w:r>
        <w:rPr>
          <w:rFonts w:eastAsia="SimSun"/>
        </w:rPr>
        <w:t>No Content</w:t>
      </w:r>
      <w:r w:rsidRPr="00275641">
        <w:rPr>
          <w:rFonts w:eastAsia="SimSun"/>
        </w:rPr>
        <w:t>" shall be returned.</w:t>
      </w:r>
      <w:r>
        <w:rPr>
          <w:rFonts w:eastAsia="SimSun"/>
        </w:rPr>
        <w:t xml:space="preserve"> </w:t>
      </w:r>
    </w:p>
    <w:p w14:paraId="4C265445" w14:textId="77777777" w:rsidR="006A5594" w:rsidRPr="00275641" w:rsidRDefault="006A5594" w:rsidP="00075335">
      <w:pPr>
        <w:pStyle w:val="B2"/>
      </w:pPr>
      <w:r>
        <w:t xml:space="preserve">- </w:t>
      </w:r>
      <w:r w:rsidRPr="00275641">
        <w:t>On failure, an appropriate error code shall be returned. The response message body shall provide additional error information</w:t>
      </w:r>
    </w:p>
    <w:p w14:paraId="757BAC23" w14:textId="77777777" w:rsidR="006A5594" w:rsidRDefault="006A5594" w:rsidP="006A5594">
      <w:pPr>
        <w:pStyle w:val="Heading5"/>
        <w:rPr>
          <w:rFonts w:cs="Arial"/>
          <w:szCs w:val="28"/>
        </w:rPr>
      </w:pPr>
      <w:bookmarkStart w:id="2516" w:name="_Toc20494614"/>
      <w:bookmarkStart w:id="2517" w:name="_Toc26975669"/>
      <w:bookmarkStart w:id="2518" w:name="_Toc35856542"/>
      <w:bookmarkStart w:id="2519" w:name="_Toc44001430"/>
      <w:bookmarkStart w:id="2520" w:name="_Toc51581031"/>
      <w:bookmarkStart w:id="2521" w:name="_Toc52356294"/>
      <w:bookmarkStart w:id="2522" w:name="_Toc55227864"/>
      <w:bookmarkStart w:id="2523" w:name="_Toc105505027"/>
      <w:r>
        <w:t>12.</w:t>
      </w:r>
      <w:r w:rsidRPr="008A541D">
        <w:t>1.1</w:t>
      </w:r>
      <w:r w:rsidRPr="00215D3C">
        <w:t>.1.</w:t>
      </w:r>
      <w:r>
        <w:rPr>
          <w:lang w:eastAsia="zh-CN"/>
        </w:rPr>
        <w:t>6</w:t>
      </w:r>
      <w:r w:rsidRPr="00215D3C">
        <w:tab/>
      </w:r>
      <w:bookmarkEnd w:id="2516"/>
      <w:bookmarkEnd w:id="2517"/>
      <w:bookmarkEnd w:id="2518"/>
      <w:r w:rsidR="009F091B">
        <w:t>Void</w:t>
      </w:r>
      <w:bookmarkEnd w:id="2519"/>
      <w:bookmarkEnd w:id="2520"/>
      <w:bookmarkEnd w:id="2521"/>
      <w:bookmarkEnd w:id="2522"/>
      <w:bookmarkEnd w:id="2523"/>
    </w:p>
    <w:p w14:paraId="036E79E7" w14:textId="77777777" w:rsidR="006A5594" w:rsidRPr="00215D3C" w:rsidRDefault="006A5594" w:rsidP="006A5594">
      <w:pPr>
        <w:pStyle w:val="Heading5"/>
      </w:pPr>
      <w:bookmarkStart w:id="2524" w:name="_Toc20494615"/>
      <w:bookmarkStart w:id="2525" w:name="_Toc26975670"/>
      <w:bookmarkStart w:id="2526" w:name="_Toc35856543"/>
      <w:bookmarkStart w:id="2527" w:name="_Toc44001431"/>
      <w:bookmarkStart w:id="2528" w:name="_Toc51581032"/>
      <w:bookmarkStart w:id="2529" w:name="_Toc52356295"/>
      <w:bookmarkStart w:id="2530" w:name="_Toc55227865"/>
      <w:bookmarkStart w:id="2531" w:name="_Toc105505028"/>
      <w:r>
        <w:t>12.</w:t>
      </w:r>
      <w:r w:rsidRPr="008A541D">
        <w:t>1.1</w:t>
      </w:r>
      <w:r w:rsidRPr="00215D3C">
        <w:t>.1.</w:t>
      </w:r>
      <w:r>
        <w:rPr>
          <w:lang w:eastAsia="zh-CN"/>
        </w:rPr>
        <w:t>7</w:t>
      </w:r>
      <w:r w:rsidRPr="00215D3C">
        <w:tab/>
      </w:r>
      <w:bookmarkEnd w:id="2524"/>
      <w:bookmarkEnd w:id="2525"/>
      <w:bookmarkEnd w:id="2526"/>
      <w:r w:rsidR="009F091B">
        <w:t>Void</w:t>
      </w:r>
      <w:bookmarkEnd w:id="2527"/>
      <w:bookmarkEnd w:id="2528"/>
      <w:bookmarkEnd w:id="2529"/>
      <w:bookmarkEnd w:id="2530"/>
      <w:bookmarkEnd w:id="2531"/>
    </w:p>
    <w:p w14:paraId="07E053D3" w14:textId="77777777" w:rsidR="006A5594" w:rsidRDefault="006A5594" w:rsidP="006A5594">
      <w:pPr>
        <w:pStyle w:val="Heading4"/>
      </w:pPr>
      <w:bookmarkStart w:id="2532" w:name="_Toc20494616"/>
      <w:bookmarkStart w:id="2533" w:name="_Toc26975671"/>
      <w:bookmarkStart w:id="2534" w:name="_Toc35856544"/>
      <w:bookmarkStart w:id="2535" w:name="_Toc44001432"/>
      <w:bookmarkStart w:id="2536" w:name="_Toc51581033"/>
      <w:bookmarkStart w:id="2537" w:name="_Toc52356296"/>
      <w:bookmarkStart w:id="2538" w:name="_Toc55227866"/>
      <w:bookmarkStart w:id="2539" w:name="_Toc105505029"/>
      <w:r>
        <w:t>12.1.1.2</w:t>
      </w:r>
      <w:r>
        <w:tab/>
        <w:t>Mapping of notifications</w:t>
      </w:r>
      <w:bookmarkEnd w:id="2532"/>
      <w:bookmarkEnd w:id="2533"/>
      <w:bookmarkEnd w:id="2534"/>
      <w:bookmarkEnd w:id="2535"/>
      <w:bookmarkEnd w:id="2536"/>
      <w:bookmarkEnd w:id="2537"/>
      <w:bookmarkEnd w:id="2538"/>
      <w:bookmarkEnd w:id="2539"/>
    </w:p>
    <w:p w14:paraId="43FC8BEF" w14:textId="77777777" w:rsidR="006A5594" w:rsidRPr="00603DA9" w:rsidRDefault="006A5594" w:rsidP="006A5594">
      <w:pPr>
        <w:pStyle w:val="Heading5"/>
      </w:pPr>
      <w:bookmarkStart w:id="2540" w:name="_Toc20494617"/>
      <w:bookmarkStart w:id="2541" w:name="_Toc26975672"/>
      <w:bookmarkStart w:id="2542" w:name="_Toc35856545"/>
      <w:bookmarkStart w:id="2543" w:name="_Toc44001433"/>
      <w:bookmarkStart w:id="2544" w:name="_Toc51581034"/>
      <w:bookmarkStart w:id="2545" w:name="_Toc52356297"/>
      <w:bookmarkStart w:id="2546" w:name="_Toc55227867"/>
      <w:bookmarkStart w:id="2547" w:name="_Toc105505030"/>
      <w:r>
        <w:t>12.</w:t>
      </w:r>
      <w:r w:rsidRPr="00A420B8">
        <w:t>1.1</w:t>
      </w:r>
      <w:r>
        <w:t>.2.1</w:t>
      </w:r>
      <w:r>
        <w:tab/>
        <w:t>Introduction</w:t>
      </w:r>
      <w:bookmarkEnd w:id="2540"/>
      <w:bookmarkEnd w:id="2541"/>
      <w:bookmarkEnd w:id="2542"/>
      <w:bookmarkEnd w:id="2543"/>
      <w:bookmarkEnd w:id="2544"/>
      <w:bookmarkEnd w:id="2545"/>
      <w:bookmarkEnd w:id="2546"/>
      <w:bookmarkEnd w:id="2547"/>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8" w:name="_Toc20494618"/>
      <w:bookmarkStart w:id="2549" w:name="_Toc26975673"/>
      <w:bookmarkStart w:id="2550" w:name="_Toc35856546"/>
      <w:bookmarkStart w:id="2551" w:name="_Toc44001434"/>
      <w:bookmarkStart w:id="2552" w:name="_Toc51581035"/>
      <w:bookmarkStart w:id="2553" w:name="_Toc52356298"/>
      <w:bookmarkStart w:id="2554" w:name="_Toc55227868"/>
      <w:bookmarkStart w:id="2555" w:name="_Toc105505031"/>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8"/>
      <w:bookmarkEnd w:id="2549"/>
      <w:bookmarkEnd w:id="2550"/>
      <w:bookmarkEnd w:id="2551"/>
      <w:bookmarkEnd w:id="2552"/>
      <w:bookmarkEnd w:id="2553"/>
      <w:bookmarkEnd w:id="2554"/>
      <w:bookmarkEnd w:id="2555"/>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6" w:name="_Toc20494619"/>
      <w:bookmarkStart w:id="2557" w:name="_Toc26975674"/>
      <w:bookmarkStart w:id="2558" w:name="_Toc35856547"/>
      <w:bookmarkStart w:id="2559" w:name="_Toc44001435"/>
      <w:bookmarkStart w:id="2560" w:name="_Toc51581036"/>
      <w:bookmarkStart w:id="2561" w:name="_Toc52356299"/>
      <w:bookmarkStart w:id="2562" w:name="_Toc55227869"/>
      <w:bookmarkStart w:id="2563" w:name="_Toc105505032"/>
      <w:r>
        <w:t>12.</w:t>
      </w:r>
      <w:r w:rsidRPr="00A420B8">
        <w:t>1.1</w:t>
      </w:r>
      <w:r w:rsidRPr="00215D3C">
        <w:rPr>
          <w:rFonts w:hint="eastAsia"/>
        </w:rPr>
        <w:t>.</w:t>
      </w:r>
      <w:r>
        <w:t>2.3</w:t>
      </w:r>
      <w:r w:rsidRPr="00215D3C">
        <w:tab/>
      </w:r>
      <w:r>
        <w:t>Notification</w:t>
      </w:r>
      <w:r w:rsidRPr="00215D3C">
        <w:t xml:space="preserve"> </w:t>
      </w:r>
      <w:r w:rsidRPr="00645434">
        <w:t>notifyMOIDeletion</w:t>
      </w:r>
      <w:bookmarkEnd w:id="2556"/>
      <w:bookmarkEnd w:id="2557"/>
      <w:bookmarkEnd w:id="2558"/>
      <w:bookmarkEnd w:id="2559"/>
      <w:bookmarkEnd w:id="2560"/>
      <w:bookmarkEnd w:id="2561"/>
      <w:bookmarkEnd w:id="2562"/>
      <w:bookmarkEnd w:id="2563"/>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w:t>
            </w:r>
            <w:r w:rsidRPr="007B5E64">
              <w:rPr>
                <w:rFonts w:ascii="Arial" w:hAnsi="Arial"/>
                <w:sz w:val="18"/>
                <w:szCs w:val="18"/>
                <w:lang w:eastAsia="zh-CN"/>
              </w:rPr>
              <w:lastRenderedPageBreak/>
              <w:t>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4" w:name="_Toc20494620"/>
      <w:bookmarkStart w:id="2565" w:name="_Toc26975675"/>
      <w:bookmarkStart w:id="2566" w:name="_Toc35856548"/>
      <w:bookmarkStart w:id="2567" w:name="_Toc44001436"/>
      <w:bookmarkStart w:id="2568" w:name="_Toc51581037"/>
      <w:bookmarkStart w:id="2569" w:name="_Toc52356300"/>
      <w:bookmarkStart w:id="2570" w:name="_Toc55227870"/>
      <w:bookmarkStart w:id="2571" w:name="_Toc105505033"/>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4"/>
      <w:bookmarkEnd w:id="2565"/>
      <w:bookmarkEnd w:id="2566"/>
      <w:bookmarkEnd w:id="2567"/>
      <w:bookmarkEnd w:id="2568"/>
      <w:bookmarkEnd w:id="2569"/>
      <w:bookmarkEnd w:id="2570"/>
      <w:bookmarkEnd w:id="2571"/>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2" w:name="_Toc44001437"/>
      <w:bookmarkStart w:id="2573" w:name="_Toc51581038"/>
      <w:bookmarkStart w:id="2574" w:name="_Toc52356301"/>
      <w:bookmarkStart w:id="2575" w:name="_Toc55227871"/>
      <w:bookmarkStart w:id="2576" w:name="_Toc105505034"/>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2"/>
      <w:bookmarkEnd w:id="2573"/>
      <w:bookmarkEnd w:id="2574"/>
      <w:bookmarkEnd w:id="2575"/>
      <w:bookmarkEnd w:id="2576"/>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481B5813"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w:t>
            </w:r>
            <w:r w:rsidR="00BF4F76"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7" w:name="_Toc20494621"/>
      <w:bookmarkStart w:id="2578" w:name="_Toc26975676"/>
      <w:bookmarkStart w:id="2579" w:name="_Toc35856549"/>
      <w:bookmarkStart w:id="2580" w:name="_Toc44001438"/>
      <w:bookmarkStart w:id="2581" w:name="_Toc51581039"/>
      <w:bookmarkStart w:id="2582" w:name="_Toc52356302"/>
      <w:bookmarkStart w:id="2583" w:name="_Toc55227872"/>
      <w:bookmarkStart w:id="2584" w:name="_Toc105505035"/>
      <w:r>
        <w:t>12.</w:t>
      </w:r>
      <w:r w:rsidRPr="004A792B">
        <w:t>1.1</w:t>
      </w:r>
      <w:r w:rsidRPr="00215D3C">
        <w:rPr>
          <w:rFonts w:hint="eastAsia"/>
        </w:rPr>
        <w:t>.</w:t>
      </w:r>
      <w:r>
        <w:t>3</w:t>
      </w:r>
      <w:r w:rsidRPr="00215D3C">
        <w:tab/>
        <w:t>Resources</w:t>
      </w:r>
      <w:bookmarkEnd w:id="2577"/>
      <w:bookmarkEnd w:id="2578"/>
      <w:bookmarkEnd w:id="2579"/>
      <w:bookmarkEnd w:id="2580"/>
      <w:bookmarkEnd w:id="2581"/>
      <w:bookmarkEnd w:id="2582"/>
      <w:bookmarkEnd w:id="2583"/>
      <w:bookmarkEnd w:id="2584"/>
    </w:p>
    <w:p w14:paraId="5F1BACCC" w14:textId="06844F78" w:rsidR="006A5594" w:rsidRDefault="006A5594" w:rsidP="006A5594">
      <w:pPr>
        <w:pStyle w:val="Heading5"/>
      </w:pPr>
      <w:bookmarkStart w:id="2585" w:name="_Toc20494622"/>
      <w:bookmarkStart w:id="2586" w:name="_Toc26975677"/>
      <w:bookmarkStart w:id="2587" w:name="_Toc35856550"/>
      <w:bookmarkStart w:id="2588" w:name="_Toc44001439"/>
      <w:bookmarkStart w:id="2589" w:name="_Toc51581040"/>
      <w:bookmarkStart w:id="2590" w:name="_Toc52356303"/>
      <w:bookmarkStart w:id="2591" w:name="_Toc55227873"/>
      <w:bookmarkStart w:id="2592" w:name="_Toc105505036"/>
      <w:r>
        <w:t>12.</w:t>
      </w:r>
      <w:r w:rsidRPr="004A792B">
        <w:t>1.1</w:t>
      </w:r>
      <w:r>
        <w:t>.3.1</w:t>
      </w:r>
      <w:r>
        <w:tab/>
        <w:t>Resource structure</w:t>
      </w:r>
      <w:bookmarkEnd w:id="2585"/>
      <w:bookmarkEnd w:id="2586"/>
      <w:bookmarkEnd w:id="2587"/>
      <w:bookmarkEnd w:id="2588"/>
      <w:bookmarkEnd w:id="2589"/>
      <w:bookmarkEnd w:id="2590"/>
      <w:bookmarkEnd w:id="2591"/>
      <w:bookmarkEnd w:id="2592"/>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lastRenderedPageBreak/>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3" w:name="_Toc105505037"/>
      <w:r>
        <w:t>12.</w:t>
      </w:r>
      <w:r w:rsidRPr="004A792B">
        <w:t>1.1</w:t>
      </w:r>
      <w:r>
        <w:t>.3.1.</w:t>
      </w:r>
      <w:r w:rsidR="00510A0C">
        <w:t>2</w:t>
      </w:r>
      <w:r>
        <w:tab/>
        <w:t>Resource structure on the MnS consumer</w:t>
      </w:r>
      <w:bookmarkEnd w:id="2593"/>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4" w:name="_Toc20494623"/>
      <w:bookmarkStart w:id="2595" w:name="_Toc26975678"/>
      <w:bookmarkStart w:id="2596" w:name="_Toc35856551"/>
      <w:bookmarkStart w:id="2597" w:name="_Toc44001440"/>
      <w:bookmarkStart w:id="2598" w:name="_Toc51581041"/>
      <w:bookmarkStart w:id="2599" w:name="_Toc52356304"/>
      <w:bookmarkStart w:id="2600" w:name="_Toc55227874"/>
      <w:bookmarkStart w:id="2601" w:name="_Toc105505038"/>
      <w:r>
        <w:t>12.</w:t>
      </w:r>
      <w:r w:rsidRPr="00FD0716">
        <w:t>1.1</w:t>
      </w:r>
      <w:r w:rsidRPr="00215D3C">
        <w:t>.</w:t>
      </w:r>
      <w:r>
        <w:t>3</w:t>
      </w:r>
      <w:r w:rsidRPr="00215D3C">
        <w:t>.</w:t>
      </w:r>
      <w:r>
        <w:t>2</w:t>
      </w:r>
      <w:r w:rsidRPr="00215D3C">
        <w:tab/>
        <w:t>Resource definitions</w:t>
      </w:r>
      <w:bookmarkEnd w:id="2594"/>
      <w:bookmarkEnd w:id="2595"/>
      <w:bookmarkEnd w:id="2596"/>
      <w:bookmarkEnd w:id="2597"/>
      <w:bookmarkEnd w:id="2598"/>
      <w:bookmarkEnd w:id="2599"/>
      <w:bookmarkEnd w:id="2600"/>
      <w:bookmarkEnd w:id="2601"/>
    </w:p>
    <w:p w14:paraId="3F130722" w14:textId="5F83B03B" w:rsidR="006A5594" w:rsidRPr="00215D3C" w:rsidRDefault="006A5594" w:rsidP="006A5594">
      <w:pPr>
        <w:pStyle w:val="Heading6"/>
      </w:pPr>
      <w:bookmarkStart w:id="2602" w:name="_Toc20494624"/>
      <w:bookmarkStart w:id="2603" w:name="_Toc26975679"/>
      <w:bookmarkStart w:id="2604" w:name="_Toc35856552"/>
      <w:bookmarkStart w:id="2605" w:name="_Toc44001441"/>
      <w:bookmarkStart w:id="2606" w:name="_Toc51581042"/>
      <w:bookmarkStart w:id="2607" w:name="_Toc52356305"/>
      <w:bookmarkStart w:id="2608" w:name="_Toc55227875"/>
      <w:bookmarkStart w:id="2609" w:name="_Toc105505039"/>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2"/>
      <w:bookmarkEnd w:id="2603"/>
      <w:bookmarkEnd w:id="2604"/>
      <w:bookmarkEnd w:id="2605"/>
      <w:bookmarkEnd w:id="2606"/>
      <w:bookmarkEnd w:id="2607"/>
      <w:bookmarkEnd w:id="2608"/>
      <w:bookmarkEnd w:id="2609"/>
    </w:p>
    <w:p w14:paraId="58057DB7" w14:textId="77777777" w:rsidR="006A5594" w:rsidRPr="00215D3C" w:rsidRDefault="006A5594" w:rsidP="006A5594">
      <w:pPr>
        <w:pStyle w:val="Heading7"/>
        <w:rPr>
          <w:lang w:eastAsia="zh-CN"/>
        </w:rPr>
      </w:pPr>
      <w:bookmarkStart w:id="2610" w:name="_Toc20494625"/>
      <w:bookmarkStart w:id="2611" w:name="_Toc26975680"/>
      <w:bookmarkStart w:id="2612" w:name="_Toc35856553"/>
      <w:bookmarkStart w:id="2613" w:name="_Toc44001442"/>
      <w:bookmarkStart w:id="2614" w:name="_Toc51581043"/>
      <w:bookmarkStart w:id="2615" w:name="_Toc52356306"/>
      <w:bookmarkStart w:id="2616" w:name="_Toc55227876"/>
      <w:bookmarkStart w:id="2617" w:name="_Toc10550504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0"/>
      <w:bookmarkEnd w:id="2611"/>
      <w:bookmarkEnd w:id="2612"/>
      <w:bookmarkEnd w:id="2613"/>
      <w:bookmarkEnd w:id="2614"/>
      <w:bookmarkEnd w:id="2615"/>
      <w:bookmarkEnd w:id="2616"/>
      <w:bookmarkEnd w:id="2617"/>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8" w:name="_Toc20494626"/>
      <w:bookmarkStart w:id="2619" w:name="_Toc26975681"/>
      <w:bookmarkStart w:id="2620" w:name="_Toc35856554"/>
      <w:bookmarkStart w:id="2621" w:name="_Toc44001443"/>
      <w:bookmarkStart w:id="2622" w:name="_Toc51581044"/>
      <w:bookmarkStart w:id="2623" w:name="_Toc52356307"/>
      <w:bookmarkStart w:id="2624" w:name="_Toc55227877"/>
      <w:bookmarkStart w:id="2625" w:name="_Toc10550504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8"/>
      <w:bookmarkEnd w:id="2619"/>
      <w:bookmarkEnd w:id="2620"/>
      <w:bookmarkEnd w:id="2621"/>
      <w:bookmarkEnd w:id="2622"/>
      <w:bookmarkEnd w:id="2623"/>
      <w:bookmarkEnd w:id="2624"/>
      <w:bookmarkEnd w:id="2625"/>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6" w:name="_Toc20494627"/>
      <w:bookmarkStart w:id="2627" w:name="_Toc26975682"/>
      <w:bookmarkStart w:id="2628" w:name="_Toc35856555"/>
      <w:bookmarkStart w:id="2629" w:name="_Toc44001444"/>
      <w:bookmarkStart w:id="2630" w:name="_Toc51581045"/>
      <w:bookmarkStart w:id="2631" w:name="_Toc52356308"/>
      <w:bookmarkStart w:id="2632" w:name="_Toc55227878"/>
      <w:bookmarkStart w:id="2633" w:name="_Toc105505042"/>
      <w:r>
        <w:rPr>
          <w:lang w:eastAsia="zh-CN"/>
        </w:rPr>
        <w:lastRenderedPageBreak/>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6"/>
      <w:bookmarkEnd w:id="2627"/>
      <w:bookmarkEnd w:id="2628"/>
      <w:bookmarkEnd w:id="2629"/>
      <w:bookmarkEnd w:id="2630"/>
      <w:bookmarkEnd w:id="2631"/>
      <w:bookmarkEnd w:id="2632"/>
      <w:bookmarkEnd w:id="2633"/>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lastRenderedPageBreak/>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4" w:name="_Toc20494628"/>
      <w:bookmarkStart w:id="2635" w:name="_Toc26975683"/>
      <w:bookmarkStart w:id="2636" w:name="_Toc35856556"/>
      <w:bookmarkStart w:id="2637" w:name="_Toc44001445"/>
      <w:bookmarkStart w:id="2638" w:name="_Toc51581046"/>
      <w:bookmarkStart w:id="2639" w:name="_Toc52356309"/>
      <w:bookmarkStart w:id="2640" w:name="_Toc55227879"/>
      <w:bookmarkStart w:id="2641" w:name="_Toc105505043"/>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4"/>
      <w:bookmarkEnd w:id="2635"/>
      <w:bookmarkEnd w:id="2636"/>
      <w:r w:rsidR="00761DAD">
        <w:t>Void</w:t>
      </w:r>
      <w:bookmarkEnd w:id="2637"/>
      <w:bookmarkEnd w:id="2638"/>
      <w:bookmarkEnd w:id="2639"/>
      <w:bookmarkEnd w:id="2640"/>
      <w:bookmarkEnd w:id="2641"/>
    </w:p>
    <w:p w14:paraId="45099E77" w14:textId="77777777" w:rsidR="006A5594" w:rsidRPr="00215D3C" w:rsidRDefault="006A5594" w:rsidP="006A5594">
      <w:pPr>
        <w:pStyle w:val="Heading6"/>
      </w:pPr>
      <w:bookmarkStart w:id="2642" w:name="_Toc20494632"/>
      <w:bookmarkStart w:id="2643" w:name="_Toc26975687"/>
      <w:bookmarkStart w:id="2644" w:name="_Toc35856560"/>
      <w:bookmarkStart w:id="2645" w:name="_Toc44001446"/>
      <w:bookmarkStart w:id="2646" w:name="_Toc51581047"/>
      <w:bookmarkStart w:id="2647" w:name="_Toc52356310"/>
      <w:bookmarkStart w:id="2648" w:name="_Toc55227880"/>
      <w:bookmarkStart w:id="2649" w:name="_Toc105505044"/>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2"/>
      <w:bookmarkEnd w:id="2643"/>
      <w:bookmarkEnd w:id="2644"/>
      <w:r w:rsidR="00761DAD">
        <w:t>Void</w:t>
      </w:r>
      <w:bookmarkEnd w:id="2645"/>
      <w:bookmarkEnd w:id="2646"/>
      <w:bookmarkEnd w:id="2647"/>
      <w:bookmarkEnd w:id="2648"/>
      <w:bookmarkEnd w:id="2649"/>
    </w:p>
    <w:p w14:paraId="42209698" w14:textId="77777777" w:rsidR="00EE420E" w:rsidRPr="00215D3C" w:rsidRDefault="00EE420E" w:rsidP="00EE420E">
      <w:pPr>
        <w:pStyle w:val="Heading6"/>
      </w:pPr>
      <w:bookmarkStart w:id="2650" w:name="_Toc10550504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0"/>
    </w:p>
    <w:p w14:paraId="773E25F3" w14:textId="77777777" w:rsidR="00EE420E" w:rsidRPr="00215D3C" w:rsidRDefault="00EE420E" w:rsidP="00EE420E">
      <w:pPr>
        <w:pStyle w:val="Heading7"/>
        <w:rPr>
          <w:lang w:eastAsia="zh-CN"/>
        </w:rPr>
      </w:pPr>
      <w:bookmarkStart w:id="2651" w:name="_Toc10550504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1"/>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2" w:name="_Toc10550504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2"/>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3" w:name="_Toc10550504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3"/>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lastRenderedPageBreak/>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6"/>
        <w:gridCol w:w="5953"/>
        <w:gridCol w:w="426"/>
      </w:tblGrid>
      <w:tr w:rsidR="00EE420E" w:rsidRPr="00215D3C" w14:paraId="22B47F58" w14:textId="77777777" w:rsidTr="006732CB">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6732CB">
        <w:trPr>
          <w:jc w:val="center"/>
        </w:trPr>
        <w:tc>
          <w:tcPr>
            <w:tcW w:w="1690" w:type="pct"/>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6732CB">
        <w:trPr>
          <w:jc w:val="center"/>
        </w:trPr>
        <w:tc>
          <w:tcPr>
            <w:tcW w:w="1690" w:type="pct"/>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6732CB">
        <w:trPr>
          <w:jc w:val="center"/>
        </w:trPr>
        <w:tc>
          <w:tcPr>
            <w:tcW w:w="1690" w:type="pct"/>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6732CB">
        <w:trPr>
          <w:jc w:val="center"/>
        </w:trPr>
        <w:tc>
          <w:tcPr>
            <w:tcW w:w="1690" w:type="pct"/>
            <w:tcBorders>
              <w:top w:val="single" w:sz="4" w:space="0" w:color="auto"/>
              <w:left w:val="single" w:sz="6" w:space="0" w:color="000000"/>
              <w:bottom w:val="single" w:sz="4" w:space="0" w:color="auto"/>
              <w:right w:val="single" w:sz="6" w:space="0" w:color="000000"/>
            </w:tcBorders>
          </w:tcPr>
          <w:p w14:paraId="11D355BF" w14:textId="5C0EA32C" w:rsidR="00EE420E" w:rsidRPr="00215D3C" w:rsidRDefault="00EE420E" w:rsidP="00A328BF">
            <w:pPr>
              <w:pStyle w:val="TAL"/>
            </w:pPr>
            <w:r>
              <w:t>N</w:t>
            </w:r>
            <w:r w:rsidRPr="00215D3C">
              <w:t>otify</w:t>
            </w:r>
            <w:r>
              <w:t>M</w:t>
            </w:r>
            <w:r w:rsidR="00BF4F76"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4" w:name="_Toc20494636"/>
      <w:bookmarkStart w:id="2655" w:name="_Toc26975691"/>
      <w:bookmarkStart w:id="2656" w:name="_Toc35856564"/>
      <w:bookmarkStart w:id="2657" w:name="_Toc44001447"/>
      <w:bookmarkStart w:id="2658" w:name="_Toc51581048"/>
      <w:bookmarkStart w:id="2659" w:name="_Toc52356311"/>
      <w:bookmarkStart w:id="2660" w:name="_Toc55227881"/>
      <w:bookmarkStart w:id="2661" w:name="_Toc105505049"/>
      <w:r>
        <w:t>12.</w:t>
      </w:r>
      <w:r w:rsidRPr="00D96584">
        <w:t>1.1</w:t>
      </w:r>
      <w:r w:rsidRPr="00215D3C">
        <w:rPr>
          <w:rFonts w:hint="eastAsia"/>
        </w:rPr>
        <w:t>.</w:t>
      </w:r>
      <w:r>
        <w:t>4</w:t>
      </w:r>
      <w:r w:rsidRPr="00215D3C">
        <w:tab/>
        <w:t>Data type definitions</w:t>
      </w:r>
      <w:bookmarkEnd w:id="2654"/>
      <w:bookmarkEnd w:id="2655"/>
      <w:bookmarkEnd w:id="2656"/>
      <w:bookmarkEnd w:id="2657"/>
      <w:bookmarkEnd w:id="2658"/>
      <w:bookmarkEnd w:id="2659"/>
      <w:bookmarkEnd w:id="2660"/>
      <w:bookmarkEnd w:id="2661"/>
    </w:p>
    <w:p w14:paraId="1DBB2A5A" w14:textId="77777777" w:rsidR="00EE420E" w:rsidRDefault="006A5594" w:rsidP="00EE420E">
      <w:pPr>
        <w:pStyle w:val="Heading5"/>
      </w:pPr>
      <w:bookmarkStart w:id="2662" w:name="_Toc20494637"/>
      <w:bookmarkStart w:id="2663" w:name="_Toc26975692"/>
      <w:bookmarkStart w:id="2664" w:name="_Toc35856565"/>
      <w:bookmarkStart w:id="2665" w:name="_Toc44001448"/>
      <w:bookmarkStart w:id="2666" w:name="_Toc51581049"/>
      <w:bookmarkStart w:id="2667" w:name="_Toc52356312"/>
      <w:bookmarkStart w:id="2668" w:name="_Toc55227882"/>
      <w:bookmarkStart w:id="2669" w:name="_Toc105505050"/>
      <w:r>
        <w:t>12.</w:t>
      </w:r>
      <w:r w:rsidRPr="00D96584">
        <w:t>1.1</w:t>
      </w:r>
      <w:r>
        <w:t>.4.1</w:t>
      </w:r>
      <w:r>
        <w:tab/>
        <w:t>General</w:t>
      </w:r>
      <w:bookmarkEnd w:id="2662"/>
      <w:bookmarkEnd w:id="2663"/>
      <w:bookmarkEnd w:id="2664"/>
      <w:bookmarkEnd w:id="2665"/>
      <w:bookmarkEnd w:id="2666"/>
      <w:bookmarkEnd w:id="2667"/>
      <w:bookmarkEnd w:id="2668"/>
      <w:bookmarkEnd w:id="2669"/>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5E48848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73D2572" w14:textId="392E34E4" w:rsidR="00EE420E" w:rsidRPr="00275641" w:rsidRDefault="00EE420E" w:rsidP="00C1186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1FD25431" w14:textId="3CAFDD21"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62F4A41B" w14:textId="41C30DB6" w:rsidR="00EE420E" w:rsidRPr="00275641" w:rsidRDefault="00EE420E" w:rsidP="00971FE6">
            <w:pPr>
              <w:pStyle w:val="TAL"/>
              <w:rPr>
                <w:rFonts w:eastAsia="SimSun" w:cs="Arial"/>
                <w:szCs w:val="18"/>
                <w:lang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EE420E" w:rsidRPr="00275641" w14:paraId="61F06F9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95DE0E6" w14:textId="72F1C6F8" w:rsidR="00EE420E" w:rsidRPr="00275641" w:rsidRDefault="00EE420E" w:rsidP="00C1186F">
            <w:pPr>
              <w:pStyle w:val="TAL"/>
              <w:rPr>
                <w:rFonts w:eastAsia="SimSun"/>
                <w:lang w:val="en-US"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1898F87" w14:textId="406B1FB7"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6553FBD1" w14:textId="68AC80A0" w:rsidR="00EE420E" w:rsidRPr="00275641" w:rsidRDefault="00EE420E" w:rsidP="00971FE6">
            <w:pPr>
              <w:pStyle w:val="TAL"/>
              <w:rPr>
                <w:rFonts w:eastAsia="SimSun" w:cs="Arial"/>
                <w:szCs w:val="18"/>
                <w:lang w:eastAsia="zh-CN"/>
              </w:rPr>
            </w:pPr>
            <w:r>
              <w:rPr>
                <w:lang w:val="en-US"/>
              </w:rPr>
              <w:t>Scope type of a scope</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EE420E" w:rsidRPr="00275641" w14:paraId="71D3169C"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AFCB310" w14:textId="7B7594C5" w:rsidR="00EE420E" w:rsidRPr="00275641" w:rsidRDefault="00EE420E" w:rsidP="00C1186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7B6E4C45" w14:textId="68D93BFB"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170DCCA" w14:textId="70DEF41B" w:rsidR="00EE420E" w:rsidRPr="00275641" w:rsidRDefault="00EE420E" w:rsidP="00971FE6">
            <w:pPr>
              <w:pStyle w:val="TAL"/>
              <w:rPr>
                <w:rFonts w:eastAsia="SimSun" w:cs="Arial"/>
                <w:szCs w:val="18"/>
                <w:lang w:eastAsia="zh-CN"/>
              </w:rPr>
            </w:pPr>
            <w:r w:rsidRPr="001D6C78">
              <w:rPr>
                <w:rFonts w:eastAsia="SimSun"/>
                <w:lang w:eastAsia="zh-CN"/>
              </w:rPr>
              <w:t>Describes the correlated notifications of a single source</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EE420E" w:rsidRPr="00275641" w14:paraId="5939A1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DA18B97" w14:textId="034580C1" w:rsidR="00EE420E" w:rsidRPr="00275641" w:rsidRDefault="00EE420E" w:rsidP="00C1186F">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974FAE5" w14:textId="1C691374" w:rsidR="00EE420E" w:rsidRPr="00971FE6" w:rsidRDefault="00EE420E" w:rsidP="00971FE6">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7C9F144" w14:textId="061C0A7C" w:rsidR="00EE420E" w:rsidRPr="00275641" w:rsidRDefault="00EE420E" w:rsidP="00971FE6">
            <w:pPr>
              <w:pStyle w:val="TAL"/>
              <w:rPr>
                <w:rFonts w:eastAsia="SimSun" w:cs="Arial"/>
                <w:szCs w:val="18"/>
                <w:lang w:eastAsia="zh-CN"/>
              </w:rPr>
            </w:pPr>
            <w:r>
              <w:rPr>
                <w:lang w:val="en-US"/>
              </w:rPr>
              <w:t>Enum with "create", "delete" and "replace"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370F59E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955F6B2"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6F85779F"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lastRenderedPageBreak/>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0" w:name="_Toc105505051"/>
      <w:r>
        <w:t>12.1</w:t>
      </w:r>
      <w:r w:rsidRPr="00AF5085">
        <w:t>.1</w:t>
      </w:r>
      <w:r w:rsidRPr="00215D3C">
        <w:t>.4.</w:t>
      </w:r>
      <w:r>
        <w:t>1a</w:t>
      </w:r>
      <w:r w:rsidRPr="00215D3C">
        <w:tab/>
      </w:r>
      <w:r>
        <w:t>Structured</w:t>
      </w:r>
      <w:r w:rsidRPr="00215D3C">
        <w:t xml:space="preserve"> data types</w:t>
      </w:r>
      <w:bookmarkEnd w:id="2670"/>
    </w:p>
    <w:p w14:paraId="6F03502F" w14:textId="77777777" w:rsidR="00BF6135" w:rsidRPr="00275641" w:rsidRDefault="00BF6135" w:rsidP="00BF6135">
      <w:pPr>
        <w:pStyle w:val="Heading6"/>
      </w:pPr>
      <w:bookmarkStart w:id="2671" w:name="_Toc10550505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1"/>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4E6FEB" w:rsidRPr="00275641" w14:paraId="420B2BEF" w14:textId="77777777" w:rsidTr="001D11CC">
        <w:tc>
          <w:tcPr>
            <w:tcW w:w="1102" w:type="pct"/>
            <w:tcBorders>
              <w:top w:val="single" w:sz="4" w:space="0" w:color="auto"/>
              <w:left w:val="single" w:sz="4" w:space="0" w:color="auto"/>
              <w:bottom w:val="single" w:sz="4" w:space="0" w:color="auto"/>
              <w:right w:val="single" w:sz="4" w:space="0" w:color="auto"/>
            </w:tcBorders>
          </w:tcPr>
          <w:p w14:paraId="57D5E592" w14:textId="4B3A69DC" w:rsidR="004E6FEB" w:rsidRPr="00275641" w:rsidRDefault="004E6FEB" w:rsidP="004E6FEB">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3D4E4D6" w14:textId="1AFC0167" w:rsidR="004E6FEB" w:rsidRPr="00275641" w:rsidRDefault="004E6FEB" w:rsidP="004E6FEB">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595BB491" w14:textId="50CE9626" w:rsidR="004E6FEB" w:rsidRDefault="004E6FEB" w:rsidP="004E6FEB">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E2AFBD0" w14:textId="2062FF75" w:rsidR="004E6FEB" w:rsidRDefault="004E6FEB" w:rsidP="004E6FEB">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4E6FEB" w:rsidRPr="00275641" w14:paraId="4A9D7FFC" w14:textId="77777777" w:rsidTr="001D11CC">
        <w:tc>
          <w:tcPr>
            <w:tcW w:w="1102" w:type="pct"/>
            <w:tcBorders>
              <w:top w:val="single" w:sz="4" w:space="0" w:color="auto"/>
              <w:left w:val="single" w:sz="4" w:space="0" w:color="auto"/>
              <w:bottom w:val="single" w:sz="4" w:space="0" w:color="auto"/>
              <w:right w:val="single" w:sz="4" w:space="0" w:color="auto"/>
            </w:tcBorders>
          </w:tcPr>
          <w:p w14:paraId="0C159416" w14:textId="10EEE234" w:rsidR="004E6FEB" w:rsidRPr="00275641" w:rsidRDefault="004E6FEB" w:rsidP="004E6FEB">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32DEC498" w14:textId="3768AF4C" w:rsidR="004E6FEB" w:rsidRPr="00275641" w:rsidRDefault="004E6FEB" w:rsidP="004E6FEB">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2728C254" w14:textId="4619B83F" w:rsidR="004E6FEB" w:rsidRDefault="004E6FEB" w:rsidP="004E6FEB">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61B3D273" w14:textId="63BE2738" w:rsidR="004E6FEB" w:rsidRDefault="004E6FEB" w:rsidP="004E6FEB">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6D595CD4" w:rsidR="00BF6135" w:rsidRPr="00995065" w:rsidRDefault="004E6FEB"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2" w:name="_Toc1055050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2"/>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3" w:name="_Toc10550505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3"/>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4" w:name="_Toc105505055"/>
      <w:r w:rsidRPr="007B5E64">
        <w:rPr>
          <w:lang w:val="en-US" w:eastAsia="zh-CN"/>
        </w:rPr>
        <w:lastRenderedPageBreak/>
        <w:t>12.1.1.4.1a.</w:t>
      </w:r>
      <w:r>
        <w:rPr>
          <w:lang w:val="en-US" w:eastAsia="zh-CN"/>
        </w:rPr>
        <w:t>4</w:t>
      </w:r>
      <w:r w:rsidRPr="007B5E64">
        <w:rPr>
          <w:lang w:val="en-US"/>
        </w:rPr>
        <w:tab/>
        <w:t>Type MoiChange</w:t>
      </w:r>
      <w:bookmarkEnd w:id="2674"/>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882B39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3F10BCA7" w14:textId="184B2D8D" w:rsidR="00BF6135" w:rsidRPr="00215D3C" w:rsidRDefault="00BF6135" w:rsidP="00A328BF">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8072070" w14:textId="218804F2" w:rsidR="00BF6135" w:rsidRPr="00215D3C" w:rsidRDefault="00BF6135" w:rsidP="00A328BF">
            <w:pPr>
              <w:pStyle w:val="TAL"/>
            </w:pPr>
            <w:r>
              <w:rPr>
                <w:rFonts w:cs="Arial"/>
                <w:szCs w:val="18"/>
              </w:rPr>
              <w:t>Operation associated to the reported change (</w:t>
            </w:r>
            <w:r w:rsidR="005C33D9"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5C33D9" w:rsidRPr="00215D3C" w14:paraId="4D3F7D72"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0889DC96" w14:textId="39DB5757" w:rsidR="005C33D9" w:rsidRDefault="005C33D9" w:rsidP="005C33D9">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BE019F8" w14:textId="2EB270A9" w:rsidR="005C33D9" w:rsidRDefault="005C33D9" w:rsidP="005C33D9">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4F5110C4" w14:textId="0E98C4E3" w:rsidR="005C33D9" w:rsidRDefault="005C33D9" w:rsidP="005C33D9">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3FD0897" w14:textId="15C5E281" w:rsidR="005C33D9" w:rsidRDefault="005C33D9" w:rsidP="005C33D9">
            <w:pPr>
              <w:pStyle w:val="TAL"/>
              <w:jc w:val="center"/>
              <w:rPr>
                <w:rFonts w:cs="Arial"/>
                <w:szCs w:val="18"/>
              </w:rPr>
            </w:pPr>
            <w:r>
              <w:rPr>
                <w:rFonts w:cs="Arial"/>
                <w:szCs w:val="18"/>
              </w:rPr>
              <w:t>M</w:t>
            </w:r>
          </w:p>
        </w:tc>
      </w:tr>
      <w:tr w:rsidR="00BF6135" w:rsidRPr="00215D3C" w14:paraId="1E3ED6A8"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14267B78" w14:textId="57141508" w:rsidR="00BF6135" w:rsidRPr="007B5E64" w:rsidRDefault="005C33D9" w:rsidP="00A328BF">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53CF2CF" w14:textId="11C60F69" w:rsidR="00BF6135" w:rsidRPr="00583ADF" w:rsidRDefault="005C33D9" w:rsidP="005C33D9">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r w:rsidR="005C33D9" w:rsidRPr="00215D3C" w14:paraId="6BC4410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3E2A4816" w14:textId="44ED0CB5" w:rsidR="005C33D9" w:rsidRPr="00CE327A" w:rsidRDefault="005C33D9" w:rsidP="005C33D9">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71C4AFB" w14:textId="550D51EC" w:rsidR="005C33D9" w:rsidRPr="005C33D9" w:rsidRDefault="005C33D9" w:rsidP="005C33D9">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13757AF8" w14:textId="7B0CA039" w:rsidR="005C33D9" w:rsidRPr="005C33D9" w:rsidRDefault="005C33D9" w:rsidP="005C33D9">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FB3245" w14:textId="2E6BB494" w:rsidR="005C33D9" w:rsidRDefault="005C33D9" w:rsidP="005C33D9">
            <w:pPr>
              <w:pStyle w:val="TAL"/>
              <w:jc w:val="center"/>
              <w:rPr>
                <w:rFonts w:cs="Arial"/>
                <w:szCs w:val="18"/>
              </w:rPr>
            </w:pPr>
            <w:r>
              <w:rPr>
                <w:rFonts w:cs="Arial"/>
                <w:szCs w:val="18"/>
              </w:rPr>
              <w:t>O</w:t>
            </w:r>
          </w:p>
        </w:tc>
      </w:tr>
    </w:tbl>
    <w:p w14:paraId="6BBD9F2E" w14:textId="77777777" w:rsidR="00BF6135" w:rsidRDefault="00BF6135" w:rsidP="00BF6135">
      <w:pPr>
        <w:rPr>
          <w:rFonts w:eastAsia="SimSun"/>
        </w:rPr>
      </w:pPr>
    </w:p>
    <w:p w14:paraId="352FE40C" w14:textId="77777777" w:rsidR="005C33D9" w:rsidRDefault="005C33D9" w:rsidP="005C33D9">
      <w:pPr>
        <w:spacing w:before="180"/>
      </w:pPr>
      <w:r>
        <w:t>The properties "op", "path" and "value" shall use the 3GPP JSON Patch format (3GPP TS 32.158 [15]) for reporting NRM changes. The "merge" operation specified by 3GPP JSON Patch is not supported in "notifyMOIChanges". The "move", "copy" and "test" operations specified by JSON Patch are not supported either.</w:t>
      </w:r>
    </w:p>
    <w:p w14:paraId="094C7B07" w14:textId="77777777" w:rsidR="005C33D9" w:rsidRDefault="005C33D9" w:rsidP="005C33D9">
      <w:r>
        <w:t>The "oldValue" is an optional extension for "notifyMOIChanges" allowing to report also the old value before the replacemement of the value by the new value contained in "value".</w:t>
      </w:r>
    </w:p>
    <w:p w14:paraId="561866C7" w14:textId="77777777" w:rsidR="005C33D9" w:rsidRDefault="005C33D9" w:rsidP="005C33D9">
      <w:r>
        <w:t>The following example notification (where JSON is expressed in YAML notation) reports an object creation</w:t>
      </w:r>
    </w:p>
    <w:p w14:paraId="012BB2B8" w14:textId="77777777" w:rsidR="005C33D9" w:rsidRDefault="005C33D9" w:rsidP="005C33D9">
      <w:pPr>
        <w:pStyle w:val="PL"/>
      </w:pPr>
      <w:r>
        <w:t xml:space="preserve">href: </w:t>
      </w:r>
      <w:r w:rsidRPr="0017508C">
        <w:t>https://example.com/3gpp</w:t>
      </w:r>
    </w:p>
    <w:p w14:paraId="0473E8D5" w14:textId="77777777" w:rsidR="005C33D9" w:rsidRDefault="005C33D9" w:rsidP="005C33D9">
      <w:pPr>
        <w:pStyle w:val="PL"/>
      </w:pPr>
      <w:r>
        <w:t>...</w:t>
      </w:r>
    </w:p>
    <w:p w14:paraId="6DB7D864" w14:textId="77777777" w:rsidR="005C33D9" w:rsidRDefault="005C33D9" w:rsidP="005C33D9">
      <w:pPr>
        <w:pStyle w:val="PL"/>
      </w:pPr>
      <w:r>
        <w:t>moiChanges</w:t>
      </w:r>
    </w:p>
    <w:p w14:paraId="40F575B0" w14:textId="77777777" w:rsidR="005C33D9" w:rsidRPr="00BF6135" w:rsidRDefault="005C33D9" w:rsidP="005C33D9">
      <w:pPr>
        <w:pStyle w:val="PL"/>
      </w:pPr>
      <w:r>
        <w:t xml:space="preserve">  - n</w:t>
      </w:r>
      <w:r w:rsidRPr="00BF6135">
        <w:t>otificationId: 123456789</w:t>
      </w:r>
    </w:p>
    <w:p w14:paraId="23B0B72F" w14:textId="77777777" w:rsidR="005C33D9" w:rsidRPr="00D77F32" w:rsidRDefault="005C33D9" w:rsidP="005C33D9">
      <w:pPr>
        <w:pStyle w:val="PL"/>
      </w:pPr>
      <w:r>
        <w:t xml:space="preserve">    </w:t>
      </w:r>
      <w:r w:rsidRPr="001329B9">
        <w:t xml:space="preserve">op: </w:t>
      </w:r>
      <w:r>
        <w:t>add</w:t>
      </w:r>
    </w:p>
    <w:p w14:paraId="4D703C2C" w14:textId="77777777" w:rsidR="005C33D9" w:rsidRPr="00BF6135" w:rsidRDefault="005C33D9" w:rsidP="005C33D9">
      <w:pPr>
        <w:pStyle w:val="PL"/>
      </w:pPr>
      <w:r>
        <w:t xml:space="preserve">    </w:t>
      </w:r>
      <w:r w:rsidRPr="001329B9">
        <w:t xml:space="preserve">path: </w:t>
      </w:r>
      <w:r w:rsidRPr="00BF6135">
        <w:t>/ClassA=1</w:t>
      </w:r>
    </w:p>
    <w:p w14:paraId="65C1435E" w14:textId="77777777" w:rsidR="005C33D9" w:rsidRPr="007E31E3" w:rsidRDefault="005C33D9" w:rsidP="005C33D9">
      <w:pPr>
        <w:pStyle w:val="PL"/>
      </w:pPr>
      <w:r>
        <w:t xml:space="preserve">    </w:t>
      </w:r>
      <w:r w:rsidRPr="00A328BF">
        <w:t>value:</w:t>
      </w:r>
    </w:p>
    <w:p w14:paraId="42424FC1" w14:textId="77777777" w:rsidR="005C33D9" w:rsidRDefault="005C33D9" w:rsidP="005C33D9">
      <w:pPr>
        <w:pStyle w:val="PL"/>
      </w:pPr>
      <w:r w:rsidRPr="00D749F2">
        <w:t xml:space="preserve">  </w:t>
      </w:r>
      <w:r>
        <w:t xml:space="preserve">    id</w:t>
      </w:r>
      <w:r w:rsidRPr="00BF6135">
        <w:t>:</w:t>
      </w:r>
      <w:r>
        <w:t xml:space="preserve"> 1,</w:t>
      </w:r>
    </w:p>
    <w:p w14:paraId="04FA7A74" w14:textId="77777777" w:rsidR="005C33D9" w:rsidRDefault="005C33D9" w:rsidP="005C33D9">
      <w:pPr>
        <w:pStyle w:val="PL"/>
      </w:pPr>
      <w:r>
        <w:t xml:space="preserve">      objectClass: ClassA,</w:t>
      </w:r>
    </w:p>
    <w:p w14:paraId="183877BB" w14:textId="77777777" w:rsidR="005C33D9" w:rsidRDefault="005C33D9" w:rsidP="005C33D9">
      <w:pPr>
        <w:pStyle w:val="PL"/>
      </w:pPr>
      <w:r>
        <w:t xml:space="preserve">      attributes:</w:t>
      </w:r>
    </w:p>
    <w:p w14:paraId="4955EE44" w14:textId="77777777" w:rsidR="005C33D9" w:rsidRPr="006732CB" w:rsidRDefault="005C33D9" w:rsidP="005C33D9">
      <w:pPr>
        <w:pStyle w:val="PL"/>
      </w:pPr>
      <w:r w:rsidRPr="006732CB">
        <w:t xml:space="preserve">        attrA: 123</w:t>
      </w:r>
    </w:p>
    <w:p w14:paraId="00A27C6D" w14:textId="77777777" w:rsidR="005C33D9" w:rsidRPr="006732CB" w:rsidRDefault="005C33D9" w:rsidP="005C33D9">
      <w:pPr>
        <w:pStyle w:val="PL"/>
      </w:pPr>
      <w:r w:rsidRPr="006732CB">
        <w:t xml:space="preserve">        attrB:</w:t>
      </w:r>
    </w:p>
    <w:p w14:paraId="748C0D47" w14:textId="77777777" w:rsidR="005C33D9" w:rsidRPr="006732CB" w:rsidRDefault="005C33D9" w:rsidP="005C33D9">
      <w:pPr>
        <w:pStyle w:val="PL"/>
      </w:pPr>
      <w:r w:rsidRPr="006732CB">
        <w:t xml:space="preserve">          subAttrB1: ABC</w:t>
      </w:r>
    </w:p>
    <w:p w14:paraId="3BE65907" w14:textId="77777777" w:rsidR="005C33D9" w:rsidRPr="006732CB" w:rsidRDefault="005C33D9" w:rsidP="005C33D9">
      <w:pPr>
        <w:pStyle w:val="PL"/>
      </w:pPr>
      <w:r w:rsidRPr="006732CB">
        <w:t xml:space="preserve">          subAttrB2: 56</w:t>
      </w:r>
    </w:p>
    <w:p w14:paraId="0EF226B5" w14:textId="77777777" w:rsidR="005C33D9" w:rsidRDefault="005C33D9" w:rsidP="005C33D9">
      <w:pPr>
        <w:spacing w:before="180"/>
      </w:pPr>
      <w:r>
        <w:t>The following example reports the deletion of an object.</w:t>
      </w:r>
    </w:p>
    <w:p w14:paraId="7AC393F7" w14:textId="77777777" w:rsidR="005C33D9" w:rsidRDefault="005C33D9" w:rsidP="005C33D9">
      <w:pPr>
        <w:pStyle w:val="PL"/>
      </w:pPr>
      <w:r>
        <w:t xml:space="preserve">href: </w:t>
      </w:r>
      <w:r w:rsidRPr="0017508C">
        <w:t>https://example.com/3gpp</w:t>
      </w:r>
    </w:p>
    <w:p w14:paraId="3C105CFF" w14:textId="77777777" w:rsidR="005C33D9" w:rsidRDefault="005C33D9" w:rsidP="005C33D9">
      <w:pPr>
        <w:pStyle w:val="PL"/>
      </w:pPr>
      <w:r>
        <w:t>...</w:t>
      </w:r>
    </w:p>
    <w:p w14:paraId="5ACC7CA0" w14:textId="77777777" w:rsidR="005C33D9" w:rsidRDefault="005C33D9" w:rsidP="005C33D9">
      <w:pPr>
        <w:pStyle w:val="PL"/>
      </w:pPr>
      <w:r>
        <w:t>moiChanges</w:t>
      </w:r>
    </w:p>
    <w:p w14:paraId="71D5E5BB" w14:textId="77777777" w:rsidR="005C33D9" w:rsidRPr="00BF6135" w:rsidRDefault="005C33D9" w:rsidP="005C33D9">
      <w:pPr>
        <w:pStyle w:val="PL"/>
      </w:pPr>
      <w:r>
        <w:t xml:space="preserve">  - n</w:t>
      </w:r>
      <w:r w:rsidRPr="00BF6135">
        <w:t>otificationId: 123456789</w:t>
      </w:r>
    </w:p>
    <w:p w14:paraId="35DB2E72" w14:textId="77777777" w:rsidR="005C33D9" w:rsidRPr="00D77F32" w:rsidRDefault="005C33D9" w:rsidP="005C33D9">
      <w:pPr>
        <w:pStyle w:val="PL"/>
      </w:pPr>
      <w:r>
        <w:t xml:space="preserve">    </w:t>
      </w:r>
      <w:r w:rsidRPr="001329B9">
        <w:t xml:space="preserve">op: </w:t>
      </w:r>
      <w:r>
        <w:t>remove</w:t>
      </w:r>
    </w:p>
    <w:p w14:paraId="34919A77" w14:textId="77777777" w:rsidR="005C33D9" w:rsidRPr="00BF6135" w:rsidRDefault="005C33D9" w:rsidP="005C33D9">
      <w:pPr>
        <w:pStyle w:val="PL"/>
      </w:pPr>
      <w:r>
        <w:t xml:space="preserve">    </w:t>
      </w:r>
      <w:r w:rsidRPr="001329B9">
        <w:t xml:space="preserve">path: </w:t>
      </w:r>
      <w:r w:rsidRPr="00BF6135">
        <w:t>/ClassA=1</w:t>
      </w:r>
    </w:p>
    <w:p w14:paraId="50DF92E8" w14:textId="77777777" w:rsidR="005C33D9" w:rsidRDefault="005C33D9" w:rsidP="005C33D9">
      <w:pPr>
        <w:spacing w:before="180"/>
      </w:pPr>
      <w:r>
        <w:lastRenderedPageBreak/>
        <w:t>The following example reports the addition of a new attribute "attrC".</w:t>
      </w:r>
    </w:p>
    <w:p w14:paraId="2C13B9A8" w14:textId="77777777" w:rsidR="005C33D9" w:rsidRDefault="005C33D9" w:rsidP="005C33D9">
      <w:pPr>
        <w:pStyle w:val="PL"/>
      </w:pPr>
      <w:r>
        <w:t xml:space="preserve">href: </w:t>
      </w:r>
      <w:r w:rsidRPr="0017508C">
        <w:t>https://example.com/3gpp</w:t>
      </w:r>
    </w:p>
    <w:p w14:paraId="0BC620AD" w14:textId="77777777" w:rsidR="005C33D9" w:rsidRDefault="005C33D9" w:rsidP="005C33D9">
      <w:pPr>
        <w:pStyle w:val="PL"/>
      </w:pPr>
      <w:r>
        <w:t>...</w:t>
      </w:r>
    </w:p>
    <w:p w14:paraId="4AE03AA1" w14:textId="77777777" w:rsidR="005C33D9" w:rsidRDefault="005C33D9" w:rsidP="005C33D9">
      <w:pPr>
        <w:pStyle w:val="PL"/>
      </w:pPr>
      <w:r>
        <w:t>moiChanges</w:t>
      </w:r>
    </w:p>
    <w:p w14:paraId="17360BA8" w14:textId="77777777" w:rsidR="005C33D9" w:rsidRPr="008C6F6F" w:rsidRDefault="005C33D9" w:rsidP="005C33D9">
      <w:pPr>
        <w:pStyle w:val="PL"/>
      </w:pPr>
      <w:r>
        <w:t xml:space="preserve">  - </w:t>
      </w:r>
      <w:r w:rsidRPr="008C6F6F">
        <w:t>notificationId: 123456789</w:t>
      </w:r>
    </w:p>
    <w:p w14:paraId="0F69E55B" w14:textId="77777777" w:rsidR="005C33D9" w:rsidRPr="008C6F6F" w:rsidRDefault="005C33D9" w:rsidP="005C33D9">
      <w:pPr>
        <w:pStyle w:val="PL"/>
      </w:pPr>
      <w:r>
        <w:t xml:space="preserve">    </w:t>
      </w:r>
      <w:r w:rsidRPr="008C6F6F">
        <w:t xml:space="preserve">op: </w:t>
      </w:r>
      <w:r>
        <w:t>add</w:t>
      </w:r>
    </w:p>
    <w:p w14:paraId="6C9085CF" w14:textId="77777777" w:rsidR="005C33D9" w:rsidRPr="008C6F6F" w:rsidRDefault="005C33D9" w:rsidP="005C33D9">
      <w:pPr>
        <w:pStyle w:val="PL"/>
      </w:pPr>
      <w:r>
        <w:t xml:space="preserve">    </w:t>
      </w:r>
      <w:r w:rsidRPr="008C6F6F">
        <w:t xml:space="preserve">path: </w:t>
      </w:r>
      <w:r>
        <w:t>/</w:t>
      </w:r>
      <w:r w:rsidRPr="008C6F6F">
        <w:t>ClassA=1</w:t>
      </w:r>
      <w:r>
        <w:t>#/attributes/attrC</w:t>
      </w:r>
    </w:p>
    <w:p w14:paraId="7F6A476A" w14:textId="77777777" w:rsidR="005C33D9" w:rsidRPr="008C6F6F" w:rsidRDefault="005C33D9" w:rsidP="005C33D9">
      <w:pPr>
        <w:pStyle w:val="PL"/>
      </w:pPr>
      <w:r>
        <w:t xml:space="preserve">    </w:t>
      </w:r>
      <w:r w:rsidRPr="008C6F6F">
        <w:t>value:</w:t>
      </w:r>
      <w:r>
        <w:t xml:space="preserve"> XYZ</w:t>
      </w:r>
    </w:p>
    <w:p w14:paraId="2B429908" w14:textId="77777777" w:rsidR="005C33D9" w:rsidRDefault="005C33D9" w:rsidP="005C33D9">
      <w:pPr>
        <w:spacing w:before="180"/>
      </w:pPr>
      <w:r>
        <w:t>The following example reports the deletion of the attribute "attrC".</w:t>
      </w:r>
    </w:p>
    <w:p w14:paraId="34F5948F" w14:textId="77777777" w:rsidR="005C33D9" w:rsidRDefault="005C33D9" w:rsidP="005C33D9">
      <w:pPr>
        <w:pStyle w:val="PL"/>
      </w:pPr>
      <w:r>
        <w:t xml:space="preserve">href: </w:t>
      </w:r>
      <w:r w:rsidRPr="0017508C">
        <w:t>https://example.com/3gpp</w:t>
      </w:r>
    </w:p>
    <w:p w14:paraId="4C5104D2" w14:textId="77777777" w:rsidR="005C33D9" w:rsidRDefault="005C33D9" w:rsidP="005C33D9">
      <w:pPr>
        <w:pStyle w:val="PL"/>
      </w:pPr>
      <w:r>
        <w:t>...</w:t>
      </w:r>
    </w:p>
    <w:p w14:paraId="5B32C215" w14:textId="77777777" w:rsidR="005C33D9" w:rsidRDefault="005C33D9" w:rsidP="005C33D9">
      <w:pPr>
        <w:pStyle w:val="PL"/>
      </w:pPr>
      <w:r>
        <w:t>moiChanges</w:t>
      </w:r>
    </w:p>
    <w:p w14:paraId="454C78A5" w14:textId="77777777" w:rsidR="005C33D9" w:rsidRPr="008C6F6F" w:rsidRDefault="005C33D9" w:rsidP="005C33D9">
      <w:pPr>
        <w:pStyle w:val="PL"/>
      </w:pPr>
      <w:r>
        <w:t xml:space="preserve">  - </w:t>
      </w:r>
      <w:r w:rsidRPr="008C6F6F">
        <w:t>notificationId: 123456789</w:t>
      </w:r>
    </w:p>
    <w:p w14:paraId="21BD23B1" w14:textId="77777777" w:rsidR="005C33D9" w:rsidRPr="008C6F6F" w:rsidRDefault="005C33D9" w:rsidP="005C33D9">
      <w:pPr>
        <w:pStyle w:val="PL"/>
      </w:pPr>
      <w:r>
        <w:t xml:space="preserve">    </w:t>
      </w:r>
      <w:r w:rsidRPr="008C6F6F">
        <w:t xml:space="preserve">op: </w:t>
      </w:r>
      <w:r>
        <w:t>remove</w:t>
      </w:r>
    </w:p>
    <w:p w14:paraId="700EF74B" w14:textId="77777777" w:rsidR="005C33D9" w:rsidRPr="008C6F6F" w:rsidRDefault="005C33D9" w:rsidP="005C33D9">
      <w:pPr>
        <w:pStyle w:val="PL"/>
      </w:pPr>
      <w:r>
        <w:t xml:space="preserve">    </w:t>
      </w:r>
      <w:r w:rsidRPr="008C6F6F">
        <w:t>path: /ClassA=1</w:t>
      </w:r>
      <w:r>
        <w:t>#/attributes/attrC</w:t>
      </w:r>
    </w:p>
    <w:p w14:paraId="0931E8B8" w14:textId="77777777" w:rsidR="005C33D9" w:rsidRDefault="005C33D9" w:rsidP="005C33D9">
      <w:pPr>
        <w:spacing w:before="180"/>
      </w:pPr>
      <w:r>
        <w:t xml:space="preserve">The following example reports a value change for the simple attribute </w:t>
      </w:r>
      <w:r w:rsidRPr="00A960FF">
        <w:t>"</w:t>
      </w:r>
      <w:r>
        <w:t>a</w:t>
      </w:r>
      <w:r w:rsidRPr="00A960FF">
        <w:t>ttr</w:t>
      </w:r>
      <w:r>
        <w:t>A</w:t>
      </w:r>
      <w:r w:rsidRPr="00A960FF">
        <w:t>"</w:t>
      </w:r>
      <w:r>
        <w:t>.</w:t>
      </w:r>
    </w:p>
    <w:p w14:paraId="5AB980AE" w14:textId="77777777" w:rsidR="005C33D9" w:rsidRDefault="005C33D9" w:rsidP="005C33D9">
      <w:pPr>
        <w:pStyle w:val="PL"/>
      </w:pPr>
      <w:r>
        <w:t xml:space="preserve">href: </w:t>
      </w:r>
      <w:r w:rsidRPr="0017508C">
        <w:t>https://example.com/3gpp</w:t>
      </w:r>
    </w:p>
    <w:p w14:paraId="198A8900" w14:textId="77777777" w:rsidR="005C33D9" w:rsidRDefault="005C33D9" w:rsidP="005C33D9">
      <w:pPr>
        <w:pStyle w:val="PL"/>
      </w:pPr>
      <w:r>
        <w:t>...</w:t>
      </w:r>
    </w:p>
    <w:p w14:paraId="72B68D27" w14:textId="77777777" w:rsidR="005C33D9" w:rsidRDefault="005C33D9" w:rsidP="005C33D9">
      <w:pPr>
        <w:pStyle w:val="PL"/>
      </w:pPr>
      <w:r>
        <w:t>moiChanges</w:t>
      </w:r>
    </w:p>
    <w:p w14:paraId="60520E4C" w14:textId="77777777" w:rsidR="005C33D9" w:rsidRPr="008C6F6F" w:rsidRDefault="005C33D9" w:rsidP="005C33D9">
      <w:pPr>
        <w:pStyle w:val="PL"/>
      </w:pPr>
      <w:r>
        <w:t xml:space="preserve">  - </w:t>
      </w:r>
      <w:r w:rsidRPr="008C6F6F">
        <w:t>notificationId: 123456789</w:t>
      </w:r>
    </w:p>
    <w:p w14:paraId="46FB60A3" w14:textId="77777777" w:rsidR="005C33D9" w:rsidRPr="008C6F6F" w:rsidRDefault="005C33D9" w:rsidP="005C33D9">
      <w:pPr>
        <w:pStyle w:val="PL"/>
      </w:pPr>
      <w:r>
        <w:t xml:space="preserve">    </w:t>
      </w:r>
      <w:r w:rsidRPr="008C6F6F">
        <w:t xml:space="preserve">op: </w:t>
      </w:r>
      <w:r>
        <w:t>replace</w:t>
      </w:r>
    </w:p>
    <w:p w14:paraId="34B71DB0" w14:textId="77777777" w:rsidR="005C33D9" w:rsidRPr="008C6F6F" w:rsidRDefault="005C33D9" w:rsidP="005C33D9">
      <w:pPr>
        <w:pStyle w:val="PL"/>
      </w:pPr>
      <w:r>
        <w:t xml:space="preserve">    </w:t>
      </w:r>
      <w:r w:rsidRPr="008C6F6F">
        <w:t>path: /ClassA=1</w:t>
      </w:r>
      <w:r>
        <w:t>#/attributes/attrA</w:t>
      </w:r>
    </w:p>
    <w:p w14:paraId="6FFAC5EC" w14:textId="77777777" w:rsidR="005C33D9" w:rsidRPr="008C6F6F" w:rsidRDefault="005C33D9" w:rsidP="005C33D9">
      <w:pPr>
        <w:pStyle w:val="PL"/>
      </w:pPr>
      <w:r>
        <w:t xml:space="preserve">    </w:t>
      </w:r>
      <w:r w:rsidRPr="008C6F6F">
        <w:t>value:</w:t>
      </w:r>
      <w:r>
        <w:t xml:space="preserve"> 456</w:t>
      </w:r>
    </w:p>
    <w:p w14:paraId="0287D88A" w14:textId="77777777" w:rsidR="005C33D9" w:rsidRPr="005E3EC3" w:rsidRDefault="005C33D9" w:rsidP="005C33D9">
      <w:pPr>
        <w:spacing w:before="180"/>
      </w:pPr>
      <w:r>
        <w:t>When the old value is reported as well, the notification looks like.</w:t>
      </w:r>
    </w:p>
    <w:p w14:paraId="308AC587" w14:textId="77777777" w:rsidR="005C33D9" w:rsidRDefault="005C33D9" w:rsidP="005C33D9">
      <w:pPr>
        <w:pStyle w:val="PL"/>
      </w:pPr>
      <w:r>
        <w:t xml:space="preserve">href: </w:t>
      </w:r>
      <w:r w:rsidRPr="0017508C">
        <w:t>https://example.com/3gpp</w:t>
      </w:r>
    </w:p>
    <w:p w14:paraId="56C8AA01" w14:textId="77777777" w:rsidR="005C33D9" w:rsidRDefault="005C33D9" w:rsidP="005C33D9">
      <w:pPr>
        <w:pStyle w:val="PL"/>
      </w:pPr>
      <w:r>
        <w:t>...</w:t>
      </w:r>
    </w:p>
    <w:p w14:paraId="6B2ED0A9" w14:textId="77777777" w:rsidR="005C33D9" w:rsidRDefault="005C33D9" w:rsidP="005C33D9">
      <w:pPr>
        <w:pStyle w:val="PL"/>
      </w:pPr>
      <w:r>
        <w:t>moiChanges</w:t>
      </w:r>
    </w:p>
    <w:p w14:paraId="7E07DD99" w14:textId="77777777" w:rsidR="005C33D9" w:rsidRPr="008C6F6F" w:rsidRDefault="005C33D9" w:rsidP="005C33D9">
      <w:pPr>
        <w:pStyle w:val="PL"/>
      </w:pPr>
      <w:r>
        <w:t xml:space="preserve">  - </w:t>
      </w:r>
      <w:r w:rsidRPr="008C6F6F">
        <w:t>notificationId: 123456789</w:t>
      </w:r>
    </w:p>
    <w:p w14:paraId="0ECD40AE" w14:textId="77777777" w:rsidR="005C33D9" w:rsidRPr="008C6F6F" w:rsidRDefault="005C33D9" w:rsidP="005C33D9">
      <w:pPr>
        <w:pStyle w:val="PL"/>
      </w:pPr>
      <w:r>
        <w:t xml:space="preserve">    </w:t>
      </w:r>
      <w:r w:rsidRPr="008C6F6F">
        <w:t xml:space="preserve">op: </w:t>
      </w:r>
      <w:r>
        <w:t>replace</w:t>
      </w:r>
    </w:p>
    <w:p w14:paraId="7336FDB1" w14:textId="77777777" w:rsidR="005C33D9" w:rsidRPr="008C6F6F" w:rsidRDefault="005C33D9" w:rsidP="005C33D9">
      <w:pPr>
        <w:pStyle w:val="PL"/>
      </w:pPr>
      <w:r>
        <w:t xml:space="preserve">    </w:t>
      </w:r>
      <w:r w:rsidRPr="008C6F6F">
        <w:t>path: /ClassA=1</w:t>
      </w:r>
      <w:r>
        <w:t>#/attributes/attrA</w:t>
      </w:r>
    </w:p>
    <w:p w14:paraId="1FAF6F21" w14:textId="77777777" w:rsidR="005C33D9" w:rsidRDefault="005C33D9" w:rsidP="005C33D9">
      <w:pPr>
        <w:pStyle w:val="PL"/>
      </w:pPr>
      <w:r>
        <w:t xml:space="preserve">    </w:t>
      </w:r>
      <w:r w:rsidRPr="008C6F6F">
        <w:t>value:</w:t>
      </w:r>
      <w:r>
        <w:t xml:space="preserve"> 456</w:t>
      </w:r>
    </w:p>
    <w:p w14:paraId="28471A55" w14:textId="77777777" w:rsidR="005C33D9" w:rsidRPr="008C6F6F" w:rsidRDefault="005C33D9" w:rsidP="005C33D9">
      <w:pPr>
        <w:pStyle w:val="PL"/>
      </w:pPr>
      <w:r>
        <w:t xml:space="preserve">    oldValue: 123</w:t>
      </w:r>
    </w:p>
    <w:p w14:paraId="4ACA0472" w14:textId="77777777" w:rsidR="005C33D9" w:rsidRDefault="005C33D9" w:rsidP="005C33D9">
      <w:pPr>
        <w:spacing w:before="180"/>
      </w:pPr>
      <w:r>
        <w:t xml:space="preserve">The following example reports a value change for the complex attribute </w:t>
      </w:r>
      <w:r w:rsidRPr="00A960FF">
        <w:t>"</w:t>
      </w:r>
      <w:r>
        <w:t>a</w:t>
      </w:r>
      <w:r w:rsidRPr="00A960FF">
        <w:t>ttr</w:t>
      </w:r>
      <w:r>
        <w:t>B</w:t>
      </w:r>
      <w:r w:rsidRPr="00A960FF">
        <w:t>"</w:t>
      </w:r>
      <w:r>
        <w:t>.</w:t>
      </w:r>
    </w:p>
    <w:p w14:paraId="431973E3" w14:textId="77777777" w:rsidR="005C33D9" w:rsidRDefault="005C33D9" w:rsidP="005C33D9">
      <w:pPr>
        <w:pStyle w:val="PL"/>
      </w:pPr>
      <w:r>
        <w:t xml:space="preserve">href: </w:t>
      </w:r>
      <w:r w:rsidRPr="0017508C">
        <w:t>https://example.com/3gpp</w:t>
      </w:r>
    </w:p>
    <w:p w14:paraId="427FA993" w14:textId="77777777" w:rsidR="005C33D9" w:rsidRDefault="005C33D9" w:rsidP="005C33D9">
      <w:pPr>
        <w:pStyle w:val="PL"/>
      </w:pPr>
      <w:r>
        <w:t>...</w:t>
      </w:r>
    </w:p>
    <w:p w14:paraId="36994BA3" w14:textId="77777777" w:rsidR="005C33D9" w:rsidRDefault="005C33D9" w:rsidP="005C33D9">
      <w:pPr>
        <w:pStyle w:val="PL"/>
      </w:pPr>
      <w:r>
        <w:t>moiChanges</w:t>
      </w:r>
    </w:p>
    <w:p w14:paraId="31F780E3" w14:textId="77777777" w:rsidR="005C33D9" w:rsidRPr="008C6F6F" w:rsidRDefault="005C33D9" w:rsidP="005C33D9">
      <w:pPr>
        <w:pStyle w:val="PL"/>
      </w:pPr>
      <w:r>
        <w:t xml:space="preserve">  - </w:t>
      </w:r>
      <w:r w:rsidRPr="008C6F6F">
        <w:t>notificationId: 123456789</w:t>
      </w:r>
    </w:p>
    <w:p w14:paraId="7F1841AE" w14:textId="77777777" w:rsidR="005C33D9" w:rsidRPr="008C6F6F" w:rsidRDefault="005C33D9" w:rsidP="005C33D9">
      <w:pPr>
        <w:pStyle w:val="PL"/>
      </w:pPr>
      <w:r>
        <w:t xml:space="preserve">    </w:t>
      </w:r>
      <w:r w:rsidRPr="008C6F6F">
        <w:t xml:space="preserve">op: </w:t>
      </w:r>
      <w:r>
        <w:t>replace</w:t>
      </w:r>
    </w:p>
    <w:p w14:paraId="609C9969" w14:textId="77777777" w:rsidR="005C33D9" w:rsidRPr="008C6F6F" w:rsidRDefault="005C33D9" w:rsidP="005C33D9">
      <w:pPr>
        <w:pStyle w:val="PL"/>
      </w:pPr>
      <w:r>
        <w:t xml:space="preserve">    </w:t>
      </w:r>
      <w:r w:rsidRPr="008C6F6F">
        <w:t>path: /ClassA=1</w:t>
      </w:r>
      <w:r>
        <w:t>#/attributes/attrB</w:t>
      </w:r>
    </w:p>
    <w:p w14:paraId="72B62BE1" w14:textId="77777777" w:rsidR="005C33D9" w:rsidRPr="008C6F6F" w:rsidRDefault="005C33D9" w:rsidP="005C33D9">
      <w:pPr>
        <w:pStyle w:val="PL"/>
      </w:pPr>
      <w:r>
        <w:t xml:space="preserve">    </w:t>
      </w:r>
      <w:r w:rsidRPr="008C6F6F">
        <w:t>value:</w:t>
      </w:r>
    </w:p>
    <w:p w14:paraId="51BE55AB" w14:textId="77777777"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t>DEF</w:t>
      </w:r>
    </w:p>
    <w:p w14:paraId="0DE94F93" w14:textId="77777777" w:rsidR="005C33D9" w:rsidRPr="008C6F6F" w:rsidRDefault="005C33D9" w:rsidP="005C33D9">
      <w:pPr>
        <w:pStyle w:val="PL"/>
      </w:pPr>
      <w:r w:rsidRPr="008C6F6F">
        <w:t xml:space="preserve">  </w:t>
      </w:r>
      <w:r>
        <w:t xml:space="preserve">    </w:t>
      </w:r>
      <w:r w:rsidRPr="008C6F6F">
        <w:t>subAttr</w:t>
      </w:r>
      <w:r>
        <w:t>B</w:t>
      </w:r>
      <w:r w:rsidRPr="008C6F6F">
        <w:t xml:space="preserve">2: </w:t>
      </w:r>
      <w:r>
        <w:t>78</w:t>
      </w:r>
    </w:p>
    <w:p w14:paraId="4A9E74B2" w14:textId="77777777" w:rsidR="005C33D9" w:rsidRDefault="005C33D9" w:rsidP="005C33D9">
      <w:pPr>
        <w:spacing w:before="180"/>
      </w:pPr>
      <w:r>
        <w:t>The previous two notifications can be combined into a single notification as follows.</w:t>
      </w:r>
    </w:p>
    <w:p w14:paraId="3BEFB6A4" w14:textId="77777777" w:rsidR="005C33D9" w:rsidRDefault="005C33D9" w:rsidP="005C33D9">
      <w:pPr>
        <w:pStyle w:val="PL"/>
      </w:pPr>
      <w:r>
        <w:t xml:space="preserve">href: </w:t>
      </w:r>
      <w:r w:rsidRPr="0017508C">
        <w:t>https://example.com/3gpp</w:t>
      </w:r>
    </w:p>
    <w:p w14:paraId="763E9395" w14:textId="77777777" w:rsidR="005C33D9" w:rsidRDefault="005C33D9" w:rsidP="005C33D9">
      <w:pPr>
        <w:pStyle w:val="PL"/>
      </w:pPr>
      <w:r>
        <w:t>...</w:t>
      </w:r>
    </w:p>
    <w:p w14:paraId="59B0AB72" w14:textId="77777777" w:rsidR="005C33D9" w:rsidRDefault="005C33D9" w:rsidP="005C33D9">
      <w:pPr>
        <w:pStyle w:val="PL"/>
      </w:pPr>
      <w:r>
        <w:t>moiChanges</w:t>
      </w:r>
    </w:p>
    <w:p w14:paraId="69AE190A" w14:textId="77777777" w:rsidR="005C33D9" w:rsidRPr="008C6F6F" w:rsidRDefault="005C33D9" w:rsidP="005C33D9">
      <w:pPr>
        <w:pStyle w:val="PL"/>
      </w:pPr>
      <w:r>
        <w:t xml:space="preserve">  - </w:t>
      </w:r>
      <w:r w:rsidRPr="008C6F6F">
        <w:t>notificationId: 123456789</w:t>
      </w:r>
    </w:p>
    <w:p w14:paraId="570392A9" w14:textId="77777777" w:rsidR="005C33D9" w:rsidRPr="008C6F6F" w:rsidRDefault="005C33D9" w:rsidP="005C33D9">
      <w:pPr>
        <w:pStyle w:val="PL"/>
      </w:pPr>
      <w:r>
        <w:t xml:space="preserve">    </w:t>
      </w:r>
      <w:r w:rsidRPr="008C6F6F">
        <w:t xml:space="preserve">op: </w:t>
      </w:r>
      <w:r>
        <w:t>replace</w:t>
      </w:r>
    </w:p>
    <w:p w14:paraId="3F1E4B2A" w14:textId="77777777" w:rsidR="005C33D9" w:rsidRPr="008C6F6F" w:rsidRDefault="005C33D9" w:rsidP="005C33D9">
      <w:pPr>
        <w:pStyle w:val="PL"/>
      </w:pPr>
      <w:r>
        <w:t xml:space="preserve">    </w:t>
      </w:r>
      <w:r w:rsidRPr="008C6F6F">
        <w:t>path: /ClassA=1</w:t>
      </w:r>
      <w:r>
        <w:t>#/attributes/attrA</w:t>
      </w:r>
    </w:p>
    <w:p w14:paraId="08366812" w14:textId="77777777" w:rsidR="005C33D9" w:rsidRPr="008C6F6F" w:rsidRDefault="005C33D9" w:rsidP="005C33D9">
      <w:pPr>
        <w:pStyle w:val="PL"/>
      </w:pPr>
      <w:r>
        <w:t xml:space="preserve">    </w:t>
      </w:r>
      <w:r w:rsidRPr="008C6F6F">
        <w:t>value:</w:t>
      </w:r>
      <w:r>
        <w:t xml:space="preserve"> 456</w:t>
      </w:r>
    </w:p>
    <w:p w14:paraId="2A433DE7" w14:textId="77777777" w:rsidR="005C33D9" w:rsidRPr="008C6F6F" w:rsidRDefault="005C33D9" w:rsidP="005C33D9">
      <w:pPr>
        <w:pStyle w:val="PL"/>
      </w:pPr>
      <w:r>
        <w:t xml:space="preserve">  - </w:t>
      </w:r>
      <w:r w:rsidRPr="008C6F6F">
        <w:t>notificationId: 123456789</w:t>
      </w:r>
    </w:p>
    <w:p w14:paraId="70AA85B5" w14:textId="77777777" w:rsidR="005C33D9" w:rsidRPr="008C6F6F" w:rsidRDefault="005C33D9" w:rsidP="005C33D9">
      <w:pPr>
        <w:pStyle w:val="PL"/>
      </w:pPr>
      <w:r>
        <w:t xml:space="preserve">    </w:t>
      </w:r>
      <w:r w:rsidRPr="008C6F6F">
        <w:t xml:space="preserve">op: </w:t>
      </w:r>
      <w:r>
        <w:t>replace</w:t>
      </w:r>
    </w:p>
    <w:p w14:paraId="58D852D5" w14:textId="77777777" w:rsidR="005C33D9" w:rsidRPr="008C6F6F" w:rsidRDefault="005C33D9" w:rsidP="005C33D9">
      <w:pPr>
        <w:pStyle w:val="PL"/>
      </w:pPr>
      <w:r>
        <w:t xml:space="preserve">    </w:t>
      </w:r>
      <w:r w:rsidRPr="008C6F6F">
        <w:t>path: /ClassA=1</w:t>
      </w:r>
      <w:r>
        <w:t>#/attributes/attrB</w:t>
      </w:r>
    </w:p>
    <w:p w14:paraId="7DEEACBC" w14:textId="77777777" w:rsidR="005C33D9" w:rsidRPr="008C6F6F" w:rsidRDefault="005C33D9" w:rsidP="005C33D9">
      <w:pPr>
        <w:pStyle w:val="PL"/>
      </w:pPr>
      <w:r>
        <w:t xml:space="preserve">    </w:t>
      </w:r>
      <w:r w:rsidRPr="008C6F6F">
        <w:t>value:</w:t>
      </w:r>
    </w:p>
    <w:p w14:paraId="4865B610" w14:textId="77777777"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t>DEF</w:t>
      </w:r>
    </w:p>
    <w:p w14:paraId="010650C5" w14:textId="77777777" w:rsidR="005C33D9" w:rsidRPr="008C6F6F" w:rsidRDefault="005C33D9" w:rsidP="005C33D9">
      <w:pPr>
        <w:pStyle w:val="PL"/>
      </w:pPr>
      <w:r w:rsidRPr="008C6F6F">
        <w:t xml:space="preserve">  </w:t>
      </w:r>
      <w:r>
        <w:t xml:space="preserve">    </w:t>
      </w:r>
      <w:r w:rsidRPr="008C6F6F">
        <w:t>subAttr</w:t>
      </w:r>
      <w:r>
        <w:t>B</w:t>
      </w:r>
      <w:r w:rsidRPr="008C6F6F">
        <w:t xml:space="preserve">2: </w:t>
      </w:r>
      <w:r>
        <w:t>78</w:t>
      </w:r>
    </w:p>
    <w:p w14:paraId="6A553795" w14:textId="77777777" w:rsidR="005C33D9" w:rsidRDefault="005C33D9" w:rsidP="005C33D9">
      <w:pPr>
        <w:spacing w:before="180"/>
      </w:pPr>
      <w:r>
        <w:t>Note the operation "replace" has replace semantics and not merge semantics. The following notification reports the value change of the attribute field "attrB:subAttrB1" and the deletion of the attribute field"attrB:subAttrB2".</w:t>
      </w:r>
    </w:p>
    <w:p w14:paraId="62423ACD" w14:textId="77777777" w:rsidR="005C33D9" w:rsidRDefault="005C33D9" w:rsidP="005C33D9">
      <w:pPr>
        <w:pStyle w:val="PL"/>
      </w:pPr>
      <w:r>
        <w:t xml:space="preserve">href: </w:t>
      </w:r>
      <w:r w:rsidRPr="0017508C">
        <w:t>https://example.com/3gpp</w:t>
      </w:r>
    </w:p>
    <w:p w14:paraId="21D6B074" w14:textId="77777777" w:rsidR="005C33D9" w:rsidRDefault="005C33D9" w:rsidP="005C33D9">
      <w:pPr>
        <w:pStyle w:val="PL"/>
      </w:pPr>
      <w:r>
        <w:t>...</w:t>
      </w:r>
    </w:p>
    <w:p w14:paraId="443C0DC9" w14:textId="77777777" w:rsidR="005C33D9" w:rsidRDefault="005C33D9" w:rsidP="005C33D9">
      <w:pPr>
        <w:pStyle w:val="PL"/>
      </w:pPr>
      <w:r>
        <w:t>moiChanges</w:t>
      </w:r>
    </w:p>
    <w:p w14:paraId="4EE9A1F9" w14:textId="77777777" w:rsidR="005C33D9" w:rsidRPr="008C6F6F" w:rsidRDefault="005C33D9" w:rsidP="005C33D9">
      <w:pPr>
        <w:pStyle w:val="PL"/>
      </w:pPr>
      <w:r>
        <w:t xml:space="preserve">  - </w:t>
      </w:r>
      <w:r w:rsidRPr="008C6F6F">
        <w:t>notificationId: 123456789</w:t>
      </w:r>
    </w:p>
    <w:p w14:paraId="73F7B202" w14:textId="77777777" w:rsidR="005C33D9" w:rsidRPr="008C6F6F" w:rsidRDefault="005C33D9" w:rsidP="005C33D9">
      <w:pPr>
        <w:pStyle w:val="PL"/>
      </w:pPr>
      <w:r>
        <w:t xml:space="preserve">    </w:t>
      </w:r>
      <w:r w:rsidRPr="008C6F6F">
        <w:t xml:space="preserve">op: </w:t>
      </w:r>
      <w:r>
        <w:t>replace</w:t>
      </w:r>
    </w:p>
    <w:p w14:paraId="0074EDCB" w14:textId="77777777" w:rsidR="005C33D9" w:rsidRPr="008C6F6F" w:rsidRDefault="005C33D9" w:rsidP="005C33D9">
      <w:pPr>
        <w:pStyle w:val="PL"/>
      </w:pPr>
      <w:r>
        <w:lastRenderedPageBreak/>
        <w:t xml:space="preserve">    </w:t>
      </w:r>
      <w:r w:rsidRPr="008C6F6F">
        <w:t>path: /ClassA=1</w:t>
      </w:r>
      <w:r>
        <w:t>#/attributes/attrB</w:t>
      </w:r>
    </w:p>
    <w:p w14:paraId="20D329FD" w14:textId="77777777" w:rsidR="005C33D9" w:rsidRPr="008C6F6F" w:rsidRDefault="005C33D9" w:rsidP="005C33D9">
      <w:pPr>
        <w:pStyle w:val="PL"/>
      </w:pPr>
      <w:r>
        <w:t xml:space="preserve">    </w:t>
      </w:r>
      <w:r w:rsidRPr="008C6F6F">
        <w:t>value:</w:t>
      </w:r>
    </w:p>
    <w:p w14:paraId="5FFE8CF3" w14:textId="77777777"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t>DEF</w:t>
      </w:r>
    </w:p>
    <w:p w14:paraId="43723AE7" w14:textId="77777777" w:rsidR="005C33D9" w:rsidRDefault="005C33D9" w:rsidP="005C33D9">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104A9261" w14:textId="77777777" w:rsidR="005C33D9" w:rsidRDefault="005C33D9" w:rsidP="005C33D9">
      <w:pPr>
        <w:pStyle w:val="PL"/>
      </w:pPr>
      <w:r>
        <w:t xml:space="preserve">href: </w:t>
      </w:r>
      <w:r w:rsidRPr="0017508C">
        <w:t>https://example.com/3gpp</w:t>
      </w:r>
    </w:p>
    <w:p w14:paraId="17DE3A47" w14:textId="77777777" w:rsidR="005C33D9" w:rsidRDefault="005C33D9" w:rsidP="005C33D9">
      <w:pPr>
        <w:pStyle w:val="PL"/>
      </w:pPr>
      <w:r>
        <w:t>...</w:t>
      </w:r>
    </w:p>
    <w:p w14:paraId="436E819F" w14:textId="77777777" w:rsidR="005C33D9" w:rsidRDefault="005C33D9" w:rsidP="005C33D9">
      <w:pPr>
        <w:pStyle w:val="PL"/>
      </w:pPr>
      <w:r>
        <w:t>moiChanges</w:t>
      </w:r>
    </w:p>
    <w:p w14:paraId="016F83B6" w14:textId="77777777" w:rsidR="005C33D9" w:rsidRPr="00BF6135" w:rsidRDefault="005C33D9" w:rsidP="005C33D9">
      <w:pPr>
        <w:pStyle w:val="PL"/>
      </w:pPr>
      <w:r>
        <w:t xml:space="preserve">  - </w:t>
      </w:r>
      <w:r w:rsidRPr="00BF6135">
        <w:t>notificationId: 123456789</w:t>
      </w:r>
    </w:p>
    <w:p w14:paraId="2E1C9384" w14:textId="77777777" w:rsidR="005C33D9" w:rsidRPr="00D77F32" w:rsidRDefault="005C33D9" w:rsidP="005C33D9">
      <w:pPr>
        <w:pStyle w:val="PL"/>
      </w:pPr>
      <w:r>
        <w:t xml:space="preserve">    </w:t>
      </w:r>
      <w:r w:rsidRPr="001329B9">
        <w:t xml:space="preserve">op: </w:t>
      </w:r>
      <w:r>
        <w:t>replace</w:t>
      </w:r>
    </w:p>
    <w:p w14:paraId="195403DA" w14:textId="77777777" w:rsidR="005C33D9" w:rsidRPr="00BF6135" w:rsidRDefault="005C33D9" w:rsidP="005C33D9">
      <w:pPr>
        <w:pStyle w:val="PL"/>
      </w:pPr>
      <w:r>
        <w:t xml:space="preserve">    </w:t>
      </w:r>
      <w:r w:rsidRPr="00BF6135">
        <w:t>path: /ClassA=1</w:t>
      </w:r>
      <w:r>
        <w:t>#/</w:t>
      </w:r>
      <w:r w:rsidRPr="00BF6135">
        <w:t>attributes/</w:t>
      </w:r>
      <w:r>
        <w:t>a</w:t>
      </w:r>
      <w:r w:rsidRPr="00BF6135">
        <w:t>ttrA/subAttr</w:t>
      </w:r>
      <w:r>
        <w:t>B</w:t>
      </w:r>
      <w:r w:rsidRPr="00BF6135">
        <w:t>1</w:t>
      </w:r>
    </w:p>
    <w:p w14:paraId="47247974" w14:textId="77777777" w:rsidR="005C33D9" w:rsidRPr="007B5E64" w:rsidRDefault="005C33D9" w:rsidP="005C33D9">
      <w:pPr>
        <w:pStyle w:val="PL"/>
      </w:pPr>
      <w:r>
        <w:t xml:space="preserve">    </w:t>
      </w:r>
      <w:r w:rsidRPr="00A328BF">
        <w:t>value:</w:t>
      </w:r>
      <w:r>
        <w:t xml:space="preserve"> DEF</w:t>
      </w:r>
    </w:p>
    <w:p w14:paraId="5D5442A0" w14:textId="77777777" w:rsidR="005C33D9" w:rsidRDefault="005C33D9" w:rsidP="005C33D9">
      <w:pPr>
        <w:spacing w:before="180"/>
      </w:pPr>
      <w:r w:rsidRPr="006732CB">
        <w:t>Assume</w:t>
      </w:r>
      <w:r>
        <w:t xml:space="preserve"> "attrD" is a JSON array with simple elements, then the creation of this multi-value attribute is reported as follows.</w:t>
      </w:r>
    </w:p>
    <w:p w14:paraId="048CD071" w14:textId="77777777" w:rsidR="005C33D9" w:rsidRDefault="005C33D9" w:rsidP="005C33D9">
      <w:pPr>
        <w:pStyle w:val="PL"/>
      </w:pPr>
      <w:r>
        <w:t xml:space="preserve">href: </w:t>
      </w:r>
      <w:r w:rsidRPr="006E0D6A">
        <w:t>https://example.com/3gpp</w:t>
      </w:r>
    </w:p>
    <w:p w14:paraId="29252A23" w14:textId="77777777" w:rsidR="005C33D9" w:rsidRDefault="005C33D9" w:rsidP="005C33D9">
      <w:pPr>
        <w:pStyle w:val="PL"/>
      </w:pPr>
      <w:r>
        <w:t>...</w:t>
      </w:r>
    </w:p>
    <w:p w14:paraId="11CE4534" w14:textId="77777777" w:rsidR="005C33D9" w:rsidRDefault="005C33D9" w:rsidP="005C33D9">
      <w:pPr>
        <w:pStyle w:val="PL"/>
      </w:pPr>
      <w:r>
        <w:t>moiChanges</w:t>
      </w:r>
    </w:p>
    <w:p w14:paraId="3141901E" w14:textId="77777777" w:rsidR="005C33D9" w:rsidRPr="008C6F6F" w:rsidRDefault="005C33D9" w:rsidP="005C33D9">
      <w:pPr>
        <w:pStyle w:val="PL"/>
      </w:pPr>
      <w:r>
        <w:t xml:space="preserve">  - </w:t>
      </w:r>
      <w:r w:rsidRPr="008C6F6F">
        <w:t>notificationId: 123456789</w:t>
      </w:r>
    </w:p>
    <w:p w14:paraId="3B429987" w14:textId="77777777" w:rsidR="005C33D9" w:rsidRPr="008C6F6F" w:rsidRDefault="005C33D9" w:rsidP="005C33D9">
      <w:pPr>
        <w:pStyle w:val="PL"/>
      </w:pPr>
      <w:r>
        <w:t xml:space="preserve">    </w:t>
      </w:r>
      <w:r w:rsidRPr="008C6F6F">
        <w:t xml:space="preserve">op: </w:t>
      </w:r>
      <w:r>
        <w:t>add</w:t>
      </w:r>
    </w:p>
    <w:p w14:paraId="0508A697" w14:textId="77777777" w:rsidR="005C33D9" w:rsidRDefault="005C33D9" w:rsidP="005C33D9">
      <w:pPr>
        <w:pStyle w:val="PL"/>
      </w:pPr>
      <w:r>
        <w:t xml:space="preserve">    </w:t>
      </w:r>
      <w:r w:rsidRPr="008C6F6F">
        <w:t xml:space="preserve">path: </w:t>
      </w:r>
      <w:r w:rsidRPr="005E3EC3">
        <w:t>/ClassA=1#/attributes/attr</w:t>
      </w:r>
      <w:r>
        <w:t>D</w:t>
      </w:r>
    </w:p>
    <w:p w14:paraId="37EB9A77" w14:textId="77777777" w:rsidR="005C33D9" w:rsidRDefault="005C33D9" w:rsidP="005C33D9">
      <w:pPr>
        <w:pStyle w:val="PL"/>
      </w:pPr>
      <w:r>
        <w:t xml:space="preserve">    value:</w:t>
      </w:r>
    </w:p>
    <w:p w14:paraId="64919621" w14:textId="77777777" w:rsidR="005C33D9" w:rsidRDefault="005C33D9" w:rsidP="005C33D9">
      <w:pPr>
        <w:pStyle w:val="PL"/>
      </w:pPr>
      <w:r>
        <w:t xml:space="preserve">      - 1</w:t>
      </w:r>
    </w:p>
    <w:p w14:paraId="40395418" w14:textId="77777777" w:rsidR="005C33D9" w:rsidRDefault="005C33D9" w:rsidP="005C33D9">
      <w:pPr>
        <w:pStyle w:val="PL"/>
      </w:pPr>
      <w:r>
        <w:t xml:space="preserve">      - 2</w:t>
      </w:r>
    </w:p>
    <w:p w14:paraId="725BE9F8" w14:textId="77777777" w:rsidR="005C33D9" w:rsidRPr="008C6F6F" w:rsidRDefault="005C33D9" w:rsidP="005C33D9">
      <w:pPr>
        <w:pStyle w:val="PL"/>
      </w:pPr>
      <w:r>
        <w:t xml:space="preserve">      - 3</w:t>
      </w:r>
    </w:p>
    <w:p w14:paraId="4B2BB359" w14:textId="77777777" w:rsidR="005C33D9" w:rsidRDefault="005C33D9" w:rsidP="005C33D9">
      <w:pPr>
        <w:spacing w:before="180"/>
      </w:pPr>
      <w:r>
        <w:t>Its deletion is reported by the following notification.</w:t>
      </w:r>
    </w:p>
    <w:p w14:paraId="668C38AB" w14:textId="77777777" w:rsidR="005C33D9" w:rsidRDefault="005C33D9" w:rsidP="005C33D9">
      <w:pPr>
        <w:pStyle w:val="PL"/>
      </w:pPr>
      <w:r>
        <w:t xml:space="preserve">href: </w:t>
      </w:r>
      <w:r w:rsidRPr="006E0D6A">
        <w:t>https://example.com/3gpp</w:t>
      </w:r>
    </w:p>
    <w:p w14:paraId="2C66E212" w14:textId="77777777" w:rsidR="005C33D9" w:rsidRDefault="005C33D9" w:rsidP="005C33D9">
      <w:pPr>
        <w:pStyle w:val="PL"/>
      </w:pPr>
      <w:r>
        <w:t>...</w:t>
      </w:r>
    </w:p>
    <w:p w14:paraId="01FBA03D" w14:textId="77777777" w:rsidR="005C33D9" w:rsidRDefault="005C33D9" w:rsidP="005C33D9">
      <w:pPr>
        <w:pStyle w:val="PL"/>
      </w:pPr>
      <w:r>
        <w:t>moiChanges</w:t>
      </w:r>
    </w:p>
    <w:p w14:paraId="2D3EF384" w14:textId="77777777" w:rsidR="005C33D9" w:rsidRPr="008C6F6F" w:rsidRDefault="005C33D9" w:rsidP="005C33D9">
      <w:pPr>
        <w:pStyle w:val="PL"/>
      </w:pPr>
      <w:r>
        <w:t xml:space="preserve">  - </w:t>
      </w:r>
      <w:r w:rsidRPr="008C6F6F">
        <w:t>notificationId: 123456789</w:t>
      </w:r>
    </w:p>
    <w:p w14:paraId="6310E100" w14:textId="77777777" w:rsidR="005C33D9" w:rsidRPr="008C6F6F" w:rsidRDefault="005C33D9" w:rsidP="005C33D9">
      <w:pPr>
        <w:pStyle w:val="PL"/>
      </w:pPr>
      <w:r>
        <w:t xml:space="preserve">    </w:t>
      </w:r>
      <w:r w:rsidRPr="008C6F6F">
        <w:t xml:space="preserve">op: </w:t>
      </w:r>
      <w:r>
        <w:t>remove</w:t>
      </w:r>
    </w:p>
    <w:p w14:paraId="1994A9E0" w14:textId="77777777" w:rsidR="005C33D9" w:rsidRDefault="005C33D9" w:rsidP="005C33D9">
      <w:pPr>
        <w:pStyle w:val="PL"/>
      </w:pPr>
      <w:r>
        <w:t xml:space="preserve">    </w:t>
      </w:r>
      <w:r w:rsidRPr="008C6F6F">
        <w:t xml:space="preserve">path: </w:t>
      </w:r>
      <w:r w:rsidRPr="005E3EC3">
        <w:t>/ClassA=1#/attributes/attr</w:t>
      </w:r>
      <w:r>
        <w:t>D</w:t>
      </w:r>
    </w:p>
    <w:p w14:paraId="7745A6ED" w14:textId="77777777" w:rsidR="005C33D9" w:rsidRDefault="005C33D9" w:rsidP="006732CB">
      <w:pPr>
        <w:spacing w:before="180"/>
      </w:pPr>
      <w:r>
        <w:t>The complete replacement of the array is reported by the following notification.</w:t>
      </w:r>
    </w:p>
    <w:p w14:paraId="4621C6E9" w14:textId="77777777" w:rsidR="005C33D9" w:rsidRDefault="005C33D9" w:rsidP="005C33D9">
      <w:pPr>
        <w:pStyle w:val="PL"/>
      </w:pPr>
      <w:r>
        <w:t xml:space="preserve">href: </w:t>
      </w:r>
      <w:r w:rsidRPr="006E0D6A">
        <w:t>https://example.com/3gpp</w:t>
      </w:r>
    </w:p>
    <w:p w14:paraId="18D8B961" w14:textId="77777777" w:rsidR="005C33D9" w:rsidRDefault="005C33D9" w:rsidP="005C33D9">
      <w:pPr>
        <w:pStyle w:val="PL"/>
      </w:pPr>
      <w:r>
        <w:t>...</w:t>
      </w:r>
    </w:p>
    <w:p w14:paraId="4D4C84D2" w14:textId="77777777" w:rsidR="005C33D9" w:rsidRDefault="005C33D9" w:rsidP="005C33D9">
      <w:pPr>
        <w:pStyle w:val="PL"/>
      </w:pPr>
      <w:r>
        <w:t>moiChanges</w:t>
      </w:r>
    </w:p>
    <w:p w14:paraId="0B904A2E" w14:textId="77777777" w:rsidR="005C33D9" w:rsidRPr="008C6F6F" w:rsidRDefault="005C33D9" w:rsidP="005C33D9">
      <w:pPr>
        <w:pStyle w:val="PL"/>
      </w:pPr>
      <w:r>
        <w:t xml:space="preserve">  - </w:t>
      </w:r>
      <w:r w:rsidRPr="008C6F6F">
        <w:t>notificationId: 123456789</w:t>
      </w:r>
    </w:p>
    <w:p w14:paraId="397A6AAD" w14:textId="77777777" w:rsidR="005C33D9" w:rsidRPr="008C6F6F" w:rsidRDefault="005C33D9" w:rsidP="005C33D9">
      <w:pPr>
        <w:pStyle w:val="PL"/>
      </w:pPr>
      <w:r>
        <w:t xml:space="preserve">    </w:t>
      </w:r>
      <w:r w:rsidRPr="008C6F6F">
        <w:t xml:space="preserve">op: </w:t>
      </w:r>
      <w:r>
        <w:t>add</w:t>
      </w:r>
    </w:p>
    <w:p w14:paraId="285B4FE2" w14:textId="77777777" w:rsidR="005C33D9" w:rsidRDefault="005C33D9" w:rsidP="005C33D9">
      <w:pPr>
        <w:pStyle w:val="PL"/>
      </w:pPr>
      <w:r>
        <w:t xml:space="preserve">    </w:t>
      </w:r>
      <w:r w:rsidRPr="008C6F6F">
        <w:t xml:space="preserve">path: </w:t>
      </w:r>
      <w:r w:rsidRPr="005E3EC3">
        <w:t>/ClassA=1#/attributes/attr</w:t>
      </w:r>
      <w:r>
        <w:t>D</w:t>
      </w:r>
    </w:p>
    <w:p w14:paraId="52144D31" w14:textId="77777777" w:rsidR="005C33D9" w:rsidRDefault="005C33D9" w:rsidP="005C33D9">
      <w:pPr>
        <w:pStyle w:val="PL"/>
      </w:pPr>
      <w:r>
        <w:t xml:space="preserve">    value:</w:t>
      </w:r>
    </w:p>
    <w:p w14:paraId="6FE24490" w14:textId="77777777" w:rsidR="005C33D9" w:rsidRDefault="005C33D9" w:rsidP="005C33D9">
      <w:pPr>
        <w:pStyle w:val="PL"/>
      </w:pPr>
      <w:r>
        <w:t xml:space="preserve">      - 11</w:t>
      </w:r>
    </w:p>
    <w:p w14:paraId="566D3A81" w14:textId="77777777" w:rsidR="005C33D9" w:rsidRDefault="005C33D9" w:rsidP="005C33D9">
      <w:pPr>
        <w:pStyle w:val="PL"/>
      </w:pPr>
      <w:r>
        <w:t xml:space="preserve">      - 21</w:t>
      </w:r>
    </w:p>
    <w:p w14:paraId="376A39CF" w14:textId="77777777" w:rsidR="005C33D9" w:rsidRPr="008C6F6F" w:rsidRDefault="005C33D9" w:rsidP="005C33D9">
      <w:pPr>
        <w:pStyle w:val="PL"/>
      </w:pPr>
      <w:r>
        <w:t xml:space="preserve">      - 31</w:t>
      </w:r>
    </w:p>
    <w:p w14:paraId="013896F7" w14:textId="77777777" w:rsidR="005C33D9" w:rsidRPr="006732CB" w:rsidRDefault="005C33D9" w:rsidP="005C33D9">
      <w:pPr>
        <w:spacing w:before="180"/>
      </w:pPr>
      <w:r>
        <w:t>The following example reports the second item in the array changed to "22".</w:t>
      </w:r>
    </w:p>
    <w:p w14:paraId="73043042" w14:textId="77777777" w:rsidR="005C33D9" w:rsidRDefault="005C33D9" w:rsidP="005C33D9">
      <w:pPr>
        <w:pStyle w:val="PL"/>
      </w:pPr>
      <w:r>
        <w:t xml:space="preserve">href: </w:t>
      </w:r>
      <w:r w:rsidRPr="006E0D6A">
        <w:t>https://example.com/3gpp</w:t>
      </w:r>
    </w:p>
    <w:p w14:paraId="02BC4C77" w14:textId="77777777" w:rsidR="005C33D9" w:rsidRDefault="005C33D9" w:rsidP="005C33D9">
      <w:pPr>
        <w:pStyle w:val="PL"/>
      </w:pPr>
      <w:r>
        <w:t>...</w:t>
      </w:r>
    </w:p>
    <w:p w14:paraId="0CCE333F" w14:textId="77777777" w:rsidR="005C33D9" w:rsidRDefault="005C33D9" w:rsidP="005C33D9">
      <w:pPr>
        <w:pStyle w:val="PL"/>
      </w:pPr>
      <w:r>
        <w:t>moiChanges</w:t>
      </w:r>
    </w:p>
    <w:p w14:paraId="5D90AC56" w14:textId="77777777" w:rsidR="005C33D9" w:rsidRPr="008C6F6F" w:rsidRDefault="005C33D9" w:rsidP="005C33D9">
      <w:pPr>
        <w:pStyle w:val="PL"/>
      </w:pPr>
      <w:r>
        <w:t xml:space="preserve">  - </w:t>
      </w:r>
      <w:r w:rsidRPr="008C6F6F">
        <w:t>notificationId: 123456789</w:t>
      </w:r>
    </w:p>
    <w:p w14:paraId="123055C6" w14:textId="77777777" w:rsidR="005C33D9" w:rsidRPr="008C6F6F" w:rsidRDefault="005C33D9" w:rsidP="005C33D9">
      <w:pPr>
        <w:pStyle w:val="PL"/>
      </w:pPr>
      <w:r>
        <w:t xml:space="preserve">    </w:t>
      </w:r>
      <w:r w:rsidRPr="008C6F6F">
        <w:t xml:space="preserve">op: </w:t>
      </w:r>
      <w:r>
        <w:t>replace</w:t>
      </w:r>
    </w:p>
    <w:p w14:paraId="63573EC1" w14:textId="77777777" w:rsidR="005C33D9" w:rsidRDefault="005C33D9" w:rsidP="005C33D9">
      <w:pPr>
        <w:pStyle w:val="PL"/>
      </w:pPr>
      <w:r>
        <w:t xml:space="preserve">    </w:t>
      </w:r>
      <w:r w:rsidRPr="008C6F6F">
        <w:t xml:space="preserve">path: </w:t>
      </w:r>
      <w:hyperlink r:id="rId22" w:history="1">
        <w:r w:rsidRPr="000E346F">
          <w:rPr>
            <w:rStyle w:val="Hyperlink"/>
          </w:rPr>
          <w:t>/ClassA=1#/attributes/attr</w:t>
        </w:r>
        <w:r>
          <w:rPr>
            <w:rStyle w:val="Hyperlink"/>
          </w:rPr>
          <w:t>D</w:t>
        </w:r>
        <w:r w:rsidRPr="000E346F">
          <w:rPr>
            <w:rStyle w:val="Hyperlink"/>
          </w:rPr>
          <w:t>/1</w:t>
        </w:r>
      </w:hyperlink>
    </w:p>
    <w:p w14:paraId="250F6A4D" w14:textId="77777777" w:rsidR="005C33D9" w:rsidRPr="008C6F6F" w:rsidRDefault="005C33D9" w:rsidP="005C33D9">
      <w:pPr>
        <w:pStyle w:val="PL"/>
      </w:pPr>
      <w:r>
        <w:t xml:space="preserve">    value: 22</w:t>
      </w:r>
    </w:p>
    <w:p w14:paraId="5B6DCCEF" w14:textId="77777777" w:rsidR="005C33D9" w:rsidRDefault="005C33D9" w:rsidP="006732CB">
      <w:pPr>
        <w:spacing w:before="180" w:after="0"/>
      </w:pPr>
      <w:r>
        <w:t>Note the array index of the second item is "1".</w:t>
      </w:r>
    </w:p>
    <w:p w14:paraId="1E5BD92C" w14:textId="77777777" w:rsidR="005C33D9" w:rsidRDefault="005C33D9" w:rsidP="005C33D9">
      <w:pPr>
        <w:spacing w:before="180"/>
      </w:pPr>
      <w:r w:rsidRPr="005E3EC3">
        <w:t>Assume</w:t>
      </w:r>
      <w:r>
        <w:t xml:space="preserve"> now "attrE" is a JSON array with complex array items, for example.</w:t>
      </w:r>
    </w:p>
    <w:p w14:paraId="44A7397C" w14:textId="77777777" w:rsidR="005C33D9" w:rsidRPr="006732CB" w:rsidRDefault="005C33D9" w:rsidP="005C33D9">
      <w:pPr>
        <w:pStyle w:val="PL"/>
        <w:rPr>
          <w:lang w:val="fr-FR"/>
        </w:rPr>
      </w:pPr>
      <w:r w:rsidRPr="006732CB">
        <w:rPr>
          <w:lang w:val="fr-FR"/>
        </w:rPr>
        <w:t xml:space="preserve">[{subItemE1: 11, </w:t>
      </w:r>
      <w:bookmarkStart w:id="2675" w:name="_Hlk102406443"/>
      <w:r w:rsidRPr="006732CB">
        <w:rPr>
          <w:lang w:val="fr-FR"/>
        </w:rPr>
        <w:t>subItemD2: ABC</w:t>
      </w:r>
      <w:bookmarkEnd w:id="2675"/>
      <w:r w:rsidRPr="006732CB">
        <w:rPr>
          <w:lang w:val="fr-FR"/>
        </w:rPr>
        <w:t>}, {subItemE1: 21, subItemE2: DEF}, {subItemE1: 31, subItemE2": GHI}.</w:t>
      </w:r>
    </w:p>
    <w:p w14:paraId="5E553558" w14:textId="77777777" w:rsidR="005C33D9" w:rsidRDefault="005C33D9" w:rsidP="005C33D9">
      <w:pPr>
        <w:spacing w:before="180"/>
      </w:pPr>
      <w:r>
        <w:t>A value change to</w:t>
      </w:r>
    </w:p>
    <w:p w14:paraId="05EC4F02" w14:textId="77777777" w:rsidR="005C33D9" w:rsidRDefault="005C33D9" w:rsidP="005C33D9">
      <w:pPr>
        <w:pStyle w:val="PL"/>
      </w:pPr>
      <w:r>
        <w:t>[{subItemE1: 11, subItemE2: ABC}, {subItemE1: 21, subItemE2: XYZ}, {subItemE1: 31, subItemE2": GHI}.</w:t>
      </w:r>
    </w:p>
    <w:p w14:paraId="559FB1A1" w14:textId="77777777" w:rsidR="005C33D9" w:rsidRDefault="005C33D9" w:rsidP="005C33D9">
      <w:pPr>
        <w:spacing w:before="180"/>
      </w:pPr>
      <w:r>
        <w:t>is reported by</w:t>
      </w:r>
    </w:p>
    <w:p w14:paraId="6A6E4647" w14:textId="77777777" w:rsidR="005C33D9" w:rsidRDefault="005C33D9" w:rsidP="005C33D9">
      <w:pPr>
        <w:pStyle w:val="PL"/>
      </w:pPr>
      <w:r>
        <w:t xml:space="preserve">href: </w:t>
      </w:r>
      <w:r w:rsidRPr="006E0D6A">
        <w:t>https://example.com/3gpp</w:t>
      </w:r>
    </w:p>
    <w:p w14:paraId="238AF500" w14:textId="77777777" w:rsidR="005C33D9" w:rsidRDefault="005C33D9" w:rsidP="005C33D9">
      <w:pPr>
        <w:pStyle w:val="PL"/>
      </w:pPr>
      <w:r>
        <w:t>...</w:t>
      </w:r>
    </w:p>
    <w:p w14:paraId="24E5C75C" w14:textId="77777777" w:rsidR="005C33D9" w:rsidRDefault="005C33D9" w:rsidP="005C33D9">
      <w:pPr>
        <w:pStyle w:val="PL"/>
      </w:pPr>
      <w:r>
        <w:t>moiChanges</w:t>
      </w:r>
    </w:p>
    <w:p w14:paraId="1E1DDD68" w14:textId="77777777" w:rsidR="005C33D9" w:rsidRPr="008C6F6F" w:rsidRDefault="005C33D9" w:rsidP="005C33D9">
      <w:pPr>
        <w:pStyle w:val="PL"/>
      </w:pPr>
      <w:r>
        <w:t xml:space="preserve">  - </w:t>
      </w:r>
      <w:r w:rsidRPr="008C6F6F">
        <w:t>notificationId: 123456789</w:t>
      </w:r>
    </w:p>
    <w:p w14:paraId="7AC38F1B" w14:textId="77777777" w:rsidR="005C33D9" w:rsidRPr="008C6F6F" w:rsidRDefault="005C33D9" w:rsidP="005C33D9">
      <w:pPr>
        <w:pStyle w:val="PL"/>
      </w:pPr>
      <w:r>
        <w:lastRenderedPageBreak/>
        <w:t xml:space="preserve">    </w:t>
      </w:r>
      <w:r w:rsidRPr="008C6F6F">
        <w:t xml:space="preserve">op: </w:t>
      </w:r>
      <w:r>
        <w:t>replace</w:t>
      </w:r>
    </w:p>
    <w:p w14:paraId="3B560515" w14:textId="77777777" w:rsidR="005C33D9" w:rsidRDefault="005C33D9" w:rsidP="005C33D9">
      <w:pPr>
        <w:pStyle w:val="PL"/>
      </w:pPr>
      <w:r>
        <w:t xml:space="preserve">    </w:t>
      </w:r>
      <w:r w:rsidRPr="008C6F6F">
        <w:t xml:space="preserve">path: </w:t>
      </w:r>
      <w:hyperlink r:id="rId23" w:history="1">
        <w:r w:rsidRPr="000E346F">
          <w:rPr>
            <w:rStyle w:val="Hyperlink"/>
          </w:rPr>
          <w:t>/ClassA=1#/attributes/attr</w:t>
        </w:r>
        <w:r>
          <w:rPr>
            <w:rStyle w:val="Hyperlink"/>
          </w:rPr>
          <w:t>E</w:t>
        </w:r>
        <w:r w:rsidRPr="000E346F">
          <w:rPr>
            <w:rStyle w:val="Hyperlink"/>
          </w:rPr>
          <w:t>/1</w:t>
        </w:r>
      </w:hyperlink>
      <w:r>
        <w:t>/subItemE2</w:t>
      </w:r>
    </w:p>
    <w:p w14:paraId="6E0DBD49" w14:textId="77777777" w:rsidR="005C33D9" w:rsidRDefault="005C33D9" w:rsidP="005C33D9">
      <w:pPr>
        <w:pStyle w:val="PL"/>
      </w:pPr>
      <w:r>
        <w:t xml:space="preserve">    value: XYZ</w:t>
      </w:r>
    </w:p>
    <w:p w14:paraId="20237E60" w14:textId="77777777" w:rsidR="005C33D9" w:rsidRDefault="005C33D9" w:rsidP="005C33D9">
      <w:pPr>
        <w:pStyle w:val="PL"/>
      </w:pPr>
    </w:p>
    <w:p w14:paraId="0CB3EF3C" w14:textId="77777777" w:rsidR="005C33D9" w:rsidRDefault="005C33D9" w:rsidP="005C33D9">
      <w:pPr>
        <w:spacing w:before="180"/>
      </w:pPr>
      <w:r>
        <w:t>When "subItemE2" is defined as array item key at stage 2, then "attrE" should contain a JSON map.</w:t>
      </w:r>
    </w:p>
    <w:p w14:paraId="6DED99C6" w14:textId="77777777" w:rsidR="005C33D9" w:rsidRPr="006732CB" w:rsidRDefault="005C33D9" w:rsidP="005C33D9">
      <w:pPr>
        <w:pStyle w:val="PL"/>
        <w:rPr>
          <w:lang w:val="fr-FR"/>
        </w:rPr>
      </w:pPr>
      <w:r w:rsidRPr="006732CB">
        <w:rPr>
          <w:lang w:val="fr-FR"/>
        </w:rPr>
        <w:t>attrE:</w:t>
      </w:r>
    </w:p>
    <w:p w14:paraId="4F313DFC" w14:textId="77777777" w:rsidR="005C33D9" w:rsidRPr="006732CB" w:rsidRDefault="005C33D9" w:rsidP="005C33D9">
      <w:pPr>
        <w:pStyle w:val="PL"/>
        <w:rPr>
          <w:lang w:val="fr-FR"/>
        </w:rPr>
      </w:pPr>
      <w:r w:rsidRPr="006732CB">
        <w:rPr>
          <w:lang w:val="fr-FR"/>
        </w:rPr>
        <w:t xml:space="preserve">  11:</w:t>
      </w:r>
    </w:p>
    <w:p w14:paraId="2F23CC88" w14:textId="77777777" w:rsidR="005C33D9" w:rsidRPr="006732CB" w:rsidRDefault="005C33D9" w:rsidP="005C33D9">
      <w:pPr>
        <w:pStyle w:val="PL"/>
        <w:rPr>
          <w:lang w:val="fr-FR"/>
        </w:rPr>
      </w:pPr>
      <w:r w:rsidRPr="006732CB">
        <w:rPr>
          <w:lang w:val="fr-FR"/>
        </w:rPr>
        <w:t xml:space="preserve">    subItemE2: ABC</w:t>
      </w:r>
    </w:p>
    <w:p w14:paraId="0B6A4B09" w14:textId="77777777" w:rsidR="005C33D9" w:rsidRPr="006732CB" w:rsidRDefault="005C33D9" w:rsidP="005C33D9">
      <w:pPr>
        <w:pStyle w:val="PL"/>
        <w:rPr>
          <w:lang w:val="fr-FR"/>
        </w:rPr>
      </w:pPr>
      <w:r w:rsidRPr="006732CB">
        <w:rPr>
          <w:lang w:val="fr-FR"/>
        </w:rPr>
        <w:t xml:space="preserve">  21:</w:t>
      </w:r>
    </w:p>
    <w:p w14:paraId="07CD52A4" w14:textId="77777777" w:rsidR="005C33D9" w:rsidRPr="006732CB" w:rsidRDefault="005C33D9" w:rsidP="005C33D9">
      <w:pPr>
        <w:pStyle w:val="PL"/>
        <w:rPr>
          <w:lang w:val="fr-FR"/>
        </w:rPr>
      </w:pPr>
      <w:r w:rsidRPr="006732CB">
        <w:rPr>
          <w:lang w:val="fr-FR"/>
        </w:rPr>
        <w:t xml:space="preserve">    subItemE2: DEF</w:t>
      </w:r>
    </w:p>
    <w:p w14:paraId="6AE82429" w14:textId="77777777" w:rsidR="005C33D9" w:rsidRPr="006732CB" w:rsidRDefault="005C33D9" w:rsidP="005C33D9">
      <w:pPr>
        <w:pStyle w:val="PL"/>
        <w:rPr>
          <w:lang w:val="fr-FR"/>
        </w:rPr>
      </w:pPr>
      <w:r w:rsidRPr="006732CB">
        <w:rPr>
          <w:lang w:val="fr-FR"/>
        </w:rPr>
        <w:t xml:space="preserve">  31:</w:t>
      </w:r>
    </w:p>
    <w:p w14:paraId="66C016C7" w14:textId="77777777" w:rsidR="005C33D9" w:rsidRDefault="005C33D9" w:rsidP="005C33D9">
      <w:pPr>
        <w:pStyle w:val="PL"/>
      </w:pPr>
      <w:r w:rsidRPr="006732CB">
        <w:rPr>
          <w:lang w:val="fr-FR"/>
        </w:rPr>
        <w:t xml:space="preserve">    </w:t>
      </w:r>
      <w:r w:rsidRPr="004B0B1D">
        <w:t>sub</w:t>
      </w:r>
      <w:r>
        <w:t>ItemE</w:t>
      </w:r>
      <w:r w:rsidRPr="004B0B1D">
        <w:t xml:space="preserve">2: </w:t>
      </w:r>
      <w:r>
        <w:t>GHI</w:t>
      </w:r>
    </w:p>
    <w:p w14:paraId="7236C10F" w14:textId="77777777" w:rsidR="005C33D9" w:rsidRDefault="005C33D9" w:rsidP="005C33D9">
      <w:pPr>
        <w:spacing w:before="180"/>
      </w:pPr>
      <w:r>
        <w:t>The same change as above is now reported by the notification.</w:t>
      </w:r>
    </w:p>
    <w:p w14:paraId="39994473" w14:textId="77777777" w:rsidR="005C33D9" w:rsidRDefault="005C33D9" w:rsidP="005C33D9">
      <w:pPr>
        <w:pStyle w:val="PL"/>
      </w:pPr>
      <w:r>
        <w:t xml:space="preserve">href: </w:t>
      </w:r>
      <w:r w:rsidRPr="006E0D6A">
        <w:t>https://example.com/3gpp</w:t>
      </w:r>
    </w:p>
    <w:p w14:paraId="47E3CE1D" w14:textId="77777777" w:rsidR="005C33D9" w:rsidRDefault="005C33D9" w:rsidP="005C33D9">
      <w:pPr>
        <w:pStyle w:val="PL"/>
      </w:pPr>
      <w:r>
        <w:t>...</w:t>
      </w:r>
    </w:p>
    <w:p w14:paraId="0966FC50" w14:textId="77777777" w:rsidR="005C33D9" w:rsidRDefault="005C33D9" w:rsidP="005C33D9">
      <w:pPr>
        <w:pStyle w:val="PL"/>
      </w:pPr>
      <w:r>
        <w:t>moiChanges</w:t>
      </w:r>
    </w:p>
    <w:p w14:paraId="4EEA515E" w14:textId="77777777" w:rsidR="005C33D9" w:rsidRPr="008C6F6F" w:rsidRDefault="005C33D9" w:rsidP="005C33D9">
      <w:pPr>
        <w:pStyle w:val="PL"/>
      </w:pPr>
      <w:r>
        <w:t xml:space="preserve">  - </w:t>
      </w:r>
      <w:r w:rsidRPr="008C6F6F">
        <w:t>notificationId: 123456789</w:t>
      </w:r>
    </w:p>
    <w:p w14:paraId="0E4067DB" w14:textId="77777777" w:rsidR="005C33D9" w:rsidRPr="008C6F6F" w:rsidRDefault="005C33D9" w:rsidP="005C33D9">
      <w:pPr>
        <w:pStyle w:val="PL"/>
      </w:pPr>
      <w:r>
        <w:t xml:space="preserve">    </w:t>
      </w:r>
      <w:r w:rsidRPr="008C6F6F">
        <w:t xml:space="preserve">op: </w:t>
      </w:r>
      <w:r>
        <w:t>replace</w:t>
      </w:r>
    </w:p>
    <w:p w14:paraId="57DCF4D4" w14:textId="77777777" w:rsidR="005C33D9" w:rsidRDefault="005C33D9" w:rsidP="005C33D9">
      <w:pPr>
        <w:pStyle w:val="PL"/>
      </w:pPr>
      <w:r>
        <w:t xml:space="preserve">    </w:t>
      </w:r>
      <w:r w:rsidRPr="008C6F6F">
        <w:t xml:space="preserve">path: </w:t>
      </w:r>
      <w:hyperlink r:id="rId24" w:history="1">
        <w:r w:rsidRPr="000E346F">
          <w:rPr>
            <w:rStyle w:val="Hyperlink"/>
          </w:rPr>
          <w:t>/ClassA=1#/attributes/attr</w:t>
        </w:r>
        <w:r>
          <w:rPr>
            <w:rStyle w:val="Hyperlink"/>
          </w:rPr>
          <w:t>E</w:t>
        </w:r>
        <w:r w:rsidRPr="000E346F">
          <w:rPr>
            <w:rStyle w:val="Hyperlink"/>
          </w:rPr>
          <w:t>/</w:t>
        </w:r>
        <w:r>
          <w:rPr>
            <w:rStyle w:val="Hyperlink"/>
          </w:rPr>
          <w:t>2</w:t>
        </w:r>
        <w:r w:rsidRPr="000E346F">
          <w:rPr>
            <w:rStyle w:val="Hyperlink"/>
          </w:rPr>
          <w:t>1</w:t>
        </w:r>
      </w:hyperlink>
      <w:r>
        <w:t>/subItemD2</w:t>
      </w:r>
    </w:p>
    <w:p w14:paraId="52A952AA" w14:textId="77777777" w:rsidR="005C33D9" w:rsidRDefault="005C33D9" w:rsidP="005C33D9">
      <w:pPr>
        <w:pStyle w:val="PL"/>
      </w:pPr>
      <w:r>
        <w:t xml:space="preserve">    value: XYZ</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6" w:name="_Toc105505056"/>
      <w:bookmarkStart w:id="2677"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6"/>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7"/>
    </w:tbl>
    <w:p w14:paraId="322AA4DF" w14:textId="77777777" w:rsidR="00BF6135" w:rsidRDefault="00BF6135" w:rsidP="00BF6135">
      <w:pPr>
        <w:rPr>
          <w:rFonts w:eastAsia="SimSun"/>
        </w:rPr>
      </w:pPr>
    </w:p>
    <w:p w14:paraId="2903DE52" w14:textId="77777777" w:rsidR="00BF6135" w:rsidRPr="00215D3C" w:rsidRDefault="00BF6135" w:rsidP="00BF6135">
      <w:pPr>
        <w:pStyle w:val="Heading6"/>
        <w:rPr>
          <w:lang w:eastAsia="zh-CN"/>
        </w:rPr>
      </w:pPr>
      <w:bookmarkStart w:id="2678" w:name="_Toc105505057"/>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8"/>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77777777" w:rsidR="00BF6135" w:rsidRDefault="00BF6135" w:rsidP="00BF6135">
      <w:pPr>
        <w:rPr>
          <w:rFonts w:eastAsia="SimSun"/>
        </w:rPr>
      </w:pPr>
    </w:p>
    <w:p w14:paraId="65FC4E67" w14:textId="77777777" w:rsidR="00BF6135" w:rsidRPr="00215D3C" w:rsidRDefault="00BF6135" w:rsidP="00BF6135">
      <w:pPr>
        <w:pStyle w:val="Heading6"/>
        <w:rPr>
          <w:lang w:eastAsia="zh-CN"/>
        </w:rPr>
      </w:pPr>
      <w:bookmarkStart w:id="2679" w:name="_Toc10550505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79"/>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77777777" w:rsidR="00BF6135" w:rsidRDefault="00BF6135" w:rsidP="00BF6135">
      <w:pPr>
        <w:rPr>
          <w:rFonts w:eastAsia="SimSun"/>
        </w:rPr>
      </w:pPr>
    </w:p>
    <w:p w14:paraId="1CA5BA6F" w14:textId="77777777" w:rsidR="00BF6135" w:rsidRPr="00275641" w:rsidRDefault="00BF6135" w:rsidP="00BF6135">
      <w:pPr>
        <w:pStyle w:val="Heading6"/>
      </w:pPr>
      <w:bookmarkStart w:id="2680" w:name="_Toc10550505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80"/>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56DFC70F" w:rsidR="00BF6135" w:rsidRPr="00215D3C" w:rsidRDefault="004A768C" w:rsidP="00A328BF">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4214CCCB" w14:textId="77777777" w:rsidR="00BF6135" w:rsidRPr="009E5164" w:rsidRDefault="00BF6135" w:rsidP="006A5594"/>
    <w:p w14:paraId="18D0E97E" w14:textId="3B4A8305" w:rsidR="006A5594" w:rsidRPr="00275641" w:rsidRDefault="006A5594" w:rsidP="006A5594">
      <w:pPr>
        <w:pStyle w:val="Heading5"/>
      </w:pPr>
      <w:bookmarkStart w:id="2681" w:name="_Toc20494638"/>
      <w:bookmarkStart w:id="2682" w:name="_Toc26975693"/>
      <w:bookmarkStart w:id="2683" w:name="_Toc35856566"/>
      <w:bookmarkStart w:id="2684" w:name="_Toc44001449"/>
      <w:bookmarkStart w:id="2685" w:name="_Toc51581050"/>
      <w:bookmarkStart w:id="2686" w:name="_Toc52356313"/>
      <w:bookmarkStart w:id="2687" w:name="_Toc55227883"/>
      <w:bookmarkStart w:id="2688" w:name="_Toc105505060"/>
      <w:r>
        <w:t>12.1.1.4</w:t>
      </w:r>
      <w:r w:rsidRPr="00275641">
        <w:t>.2</w:t>
      </w:r>
      <w:r w:rsidRPr="00275641">
        <w:tab/>
      </w:r>
      <w:bookmarkEnd w:id="2681"/>
      <w:bookmarkEnd w:id="2682"/>
      <w:bookmarkEnd w:id="2683"/>
      <w:bookmarkEnd w:id="2684"/>
      <w:bookmarkEnd w:id="2685"/>
      <w:bookmarkEnd w:id="2686"/>
      <w:bookmarkEnd w:id="2687"/>
      <w:r w:rsidR="001329B9">
        <w:t>Void</w:t>
      </w:r>
      <w:bookmarkEnd w:id="2688"/>
    </w:p>
    <w:p w14:paraId="4FA646C7" w14:textId="77777777" w:rsidR="006507C5" w:rsidRDefault="006507C5" w:rsidP="006A5594">
      <w:pPr>
        <w:rPr>
          <w:rFonts w:eastAsia="SimSun"/>
        </w:rPr>
      </w:pPr>
    </w:p>
    <w:p w14:paraId="38F615F0" w14:textId="526C7FB7" w:rsidR="006A5594" w:rsidRDefault="006A5594" w:rsidP="006A5594">
      <w:pPr>
        <w:pStyle w:val="Heading5"/>
      </w:pPr>
      <w:bookmarkStart w:id="2689" w:name="_Toc20494656"/>
      <w:bookmarkStart w:id="2690" w:name="_Toc26975714"/>
      <w:bookmarkStart w:id="2691" w:name="_Toc35856588"/>
      <w:bookmarkStart w:id="2692" w:name="_Toc44001472"/>
      <w:bookmarkStart w:id="2693" w:name="_Toc51581073"/>
      <w:bookmarkStart w:id="2694" w:name="_Toc52356336"/>
      <w:bookmarkStart w:id="2695" w:name="_Toc55227906"/>
      <w:bookmarkStart w:id="2696" w:name="_Toc105505061"/>
      <w:r>
        <w:t>12.1.1.4</w:t>
      </w:r>
      <w:r w:rsidRPr="00275641">
        <w:t>.3</w:t>
      </w:r>
      <w:r w:rsidRPr="00275641">
        <w:tab/>
      </w:r>
      <w:bookmarkEnd w:id="2689"/>
      <w:bookmarkEnd w:id="2690"/>
      <w:bookmarkEnd w:id="2691"/>
      <w:bookmarkEnd w:id="2692"/>
      <w:bookmarkEnd w:id="2693"/>
      <w:bookmarkEnd w:id="2694"/>
      <w:bookmarkEnd w:id="2695"/>
      <w:r w:rsidR="001329B9">
        <w:t>Void</w:t>
      </w:r>
      <w:bookmarkEnd w:id="2696"/>
    </w:p>
    <w:p w14:paraId="1FEF97CE" w14:textId="77777777" w:rsidR="006A5594" w:rsidRPr="00275641" w:rsidRDefault="006A5594" w:rsidP="00075335">
      <w:pPr>
        <w:pStyle w:val="Heading5"/>
      </w:pPr>
      <w:bookmarkStart w:id="2697" w:name="_Toc20494659"/>
      <w:bookmarkStart w:id="2698" w:name="_Toc26975717"/>
      <w:bookmarkStart w:id="2699" w:name="_Toc35856591"/>
      <w:bookmarkStart w:id="2700" w:name="_Toc44001476"/>
      <w:bookmarkStart w:id="2701" w:name="_Toc51581077"/>
      <w:bookmarkStart w:id="2702" w:name="_Toc52356340"/>
      <w:bookmarkStart w:id="2703" w:name="_Toc55227910"/>
      <w:bookmarkStart w:id="2704" w:name="_Toc105505062"/>
      <w:r>
        <w:t>12.1.1.4</w:t>
      </w:r>
      <w:r w:rsidRPr="00275641">
        <w:t>.4</w:t>
      </w:r>
      <w:r w:rsidRPr="00275641">
        <w:tab/>
        <w:t>Simple data types and enumerations</w:t>
      </w:r>
      <w:bookmarkEnd w:id="2697"/>
      <w:bookmarkEnd w:id="2698"/>
      <w:bookmarkEnd w:id="2699"/>
      <w:bookmarkEnd w:id="2700"/>
      <w:bookmarkEnd w:id="2701"/>
      <w:bookmarkEnd w:id="2702"/>
      <w:bookmarkEnd w:id="2703"/>
      <w:bookmarkEnd w:id="2704"/>
    </w:p>
    <w:p w14:paraId="459F848A" w14:textId="77777777" w:rsidR="006A5594" w:rsidRPr="00275641" w:rsidRDefault="006A5594" w:rsidP="00075335">
      <w:pPr>
        <w:pStyle w:val="H6"/>
        <w:rPr>
          <w:lang w:eastAsia="zh-CN"/>
        </w:rPr>
      </w:pPr>
      <w:bookmarkStart w:id="2705"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5"/>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6"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6"/>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07"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07"/>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08" w:name="_Toc20494663"/>
      <w:r>
        <w:rPr>
          <w:lang w:eastAsia="zh-CN"/>
        </w:rPr>
        <w:t>12.1.1.4.4.4</w:t>
      </w:r>
      <w:r>
        <w:rPr>
          <w:lang w:eastAsia="zh-CN"/>
        </w:rPr>
        <w:tab/>
        <w:t xml:space="preserve">Enumeration </w:t>
      </w:r>
      <w:r w:rsidR="00D77F32">
        <w:rPr>
          <w:lang w:eastAsia="zh-CN"/>
        </w:rPr>
        <w:t>SourceIndicator</w:t>
      </w:r>
      <w:bookmarkEnd w:id="2708"/>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09"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09"/>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D47EFB">
      <w:pPr>
        <w:pStyle w:val="Heading7"/>
        <w:rPr>
          <w:lang w:eastAsia="zh-CN"/>
        </w:rPr>
      </w:pPr>
      <w:bookmarkStart w:id="2710" w:name="_Toc44001477"/>
      <w:bookmarkStart w:id="2711" w:name="_Toc51581078"/>
      <w:bookmarkStart w:id="2712" w:name="_Toc52356341"/>
      <w:bookmarkStart w:id="2713" w:name="_Toc55227911"/>
      <w:bookmarkStart w:id="2714" w:name="_Toc105505063"/>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10"/>
      <w:bookmarkEnd w:id="2711"/>
      <w:bookmarkEnd w:id="2712"/>
      <w:bookmarkEnd w:id="2713"/>
      <w:bookmarkEnd w:id="2714"/>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61E4614A" w:rsidR="00D47EFB" w:rsidRPr="00215D3C" w:rsidRDefault="004A768C" w:rsidP="008D20FE">
            <w:pPr>
              <w:pStyle w:val="TAL"/>
            </w:pPr>
            <w:r w:rsidRPr="004A768C">
              <w:t>add</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117541BB" w:rsidR="00D47EFB" w:rsidRPr="00215D3C" w:rsidRDefault="004A768C" w:rsidP="008D20FE">
            <w:pPr>
              <w:pStyle w:val="TAL"/>
            </w:pPr>
            <w:r w:rsidRPr="004A768C">
              <w:t>remove</w:t>
            </w:r>
          </w:p>
        </w:tc>
        <w:tc>
          <w:tcPr>
            <w:tcW w:w="3377" w:type="pct"/>
          </w:tcPr>
          <w:p w14:paraId="28D1EF33" w14:textId="77777777" w:rsidR="00D47EFB" w:rsidRPr="00215D3C" w:rsidRDefault="00D47EFB" w:rsidP="008D20FE">
            <w:pPr>
              <w:pStyle w:val="TAL"/>
            </w:pPr>
            <w:r>
              <w:t>Delete ope</w:t>
            </w:r>
            <w:r>
              <w:lastRenderedPageBreak/>
              <w:t>ration</w:t>
            </w:r>
          </w:p>
        </w:tc>
      </w:tr>
      <w:tr w:rsidR="00D47EFB" w:rsidRPr="00215D3C" w14:paraId="7CFBE1EF" w14:textId="77777777" w:rsidTr="001D11CC">
        <w:tc>
          <w:tcPr>
            <w:tcW w:w="1623" w:type="pct"/>
          </w:tcPr>
          <w:p w14:paraId="53132829" w14:textId="5A676159" w:rsidR="00D47EFB" w:rsidRPr="00215D3C" w:rsidRDefault="004A768C" w:rsidP="008D20FE">
            <w:pPr>
              <w:pStyle w:val="TAL"/>
            </w:pPr>
            <w:r w:rsidRPr="004A768C">
              <w:t>replace</w:t>
            </w:r>
          </w:p>
        </w:tc>
        <w:tc>
          <w:tcPr>
            <w:tcW w:w="3377" w:type="pct"/>
          </w:tcPr>
          <w:p w14:paraId="20F89F16" w14:textId="77777777" w:rsidR="00D47EFB" w:rsidRPr="00215D3C" w:rsidRDefault="00D47EFB" w:rsidP="008D20FE">
            <w:pPr>
              <w:pStyle w:val="TAL"/>
            </w:pPr>
            <w:r>
              <w:t>Replace operation</w:t>
            </w:r>
          </w:p>
        </w:tc>
      </w:tr>
    </w:tbl>
    <w:p w14:paraId="661790F2" w14:textId="77777777" w:rsidR="00D47EFB" w:rsidRDefault="00D47EFB" w:rsidP="006A5594">
      <w:pPr>
        <w:rPr>
          <w:lang w:eastAsia="zh-CN"/>
        </w:rPr>
      </w:pPr>
    </w:p>
    <w:p w14:paraId="31208F52" w14:textId="77777777" w:rsidR="00EF5A96" w:rsidRPr="00EF5A96" w:rsidRDefault="00EF5A96" w:rsidP="00EF5A96">
      <w:pPr>
        <w:pStyle w:val="Heading3"/>
      </w:pPr>
      <w:bookmarkStart w:id="2715" w:name="_Toc26975719"/>
      <w:bookmarkStart w:id="2716" w:name="_Toc35856592"/>
      <w:bookmarkStart w:id="2717" w:name="_Toc44001478"/>
      <w:bookmarkStart w:id="2718" w:name="_Toc51581079"/>
      <w:bookmarkStart w:id="2719" w:name="_Toc52356342"/>
      <w:bookmarkStart w:id="2720" w:name="_Toc55227912"/>
      <w:bookmarkStart w:id="2721" w:name="_Toc105505064"/>
      <w:r w:rsidRPr="00EF5A96">
        <w:t>12.1.</w:t>
      </w:r>
      <w:r>
        <w:t>2</w:t>
      </w:r>
      <w:r w:rsidRPr="00EF5A96">
        <w:tab/>
        <w:t>RESTful HTTP-based solution set for integration with ONAP VES API</w:t>
      </w:r>
      <w:bookmarkEnd w:id="2715"/>
      <w:bookmarkEnd w:id="2716"/>
      <w:bookmarkEnd w:id="2717"/>
      <w:bookmarkEnd w:id="2718"/>
      <w:bookmarkEnd w:id="2719"/>
      <w:bookmarkEnd w:id="2720"/>
      <w:bookmarkEnd w:id="2721"/>
    </w:p>
    <w:p w14:paraId="49271CD9" w14:textId="77777777" w:rsidR="00EF5A96" w:rsidRPr="00EF5A96" w:rsidRDefault="00EF5A96" w:rsidP="00EF5A96">
      <w:pPr>
        <w:pStyle w:val="Heading4"/>
      </w:pPr>
      <w:bookmarkStart w:id="2722" w:name="_Toc26975720"/>
      <w:bookmarkStart w:id="2723" w:name="_Toc35856593"/>
      <w:bookmarkStart w:id="2724" w:name="_Toc44001479"/>
      <w:bookmarkStart w:id="2725" w:name="_Toc51581080"/>
      <w:bookmarkStart w:id="2726" w:name="_Toc52356343"/>
      <w:bookmarkStart w:id="2727" w:name="_Toc55227913"/>
      <w:bookmarkStart w:id="2728" w:name="_Toc105505065"/>
      <w:r w:rsidRPr="00EF5A96">
        <w:t>12.1.</w:t>
      </w:r>
      <w:r>
        <w:t>2</w:t>
      </w:r>
      <w:r w:rsidRPr="00EF5A96">
        <w:t>.1</w:t>
      </w:r>
      <w:r w:rsidRPr="00EF5A96">
        <w:tab/>
        <w:t>Mapping of operations</w:t>
      </w:r>
      <w:bookmarkEnd w:id="2722"/>
      <w:bookmarkEnd w:id="2723"/>
      <w:bookmarkEnd w:id="2724"/>
      <w:bookmarkEnd w:id="2725"/>
      <w:bookmarkEnd w:id="2726"/>
      <w:bookmarkEnd w:id="2727"/>
      <w:bookmarkEnd w:id="2728"/>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29" w:name="_Toc26975721"/>
      <w:bookmarkStart w:id="2730" w:name="_Toc35856594"/>
      <w:bookmarkStart w:id="2731" w:name="_Toc44001480"/>
      <w:bookmarkStart w:id="2732" w:name="_Toc51581081"/>
      <w:bookmarkStart w:id="2733" w:name="_Toc52356344"/>
      <w:bookmarkStart w:id="2734" w:name="_Toc55227914"/>
      <w:bookmarkStart w:id="2735" w:name="_Toc105505066"/>
      <w:r w:rsidRPr="00EF5A96">
        <w:t>12.1.</w:t>
      </w:r>
      <w:r>
        <w:t>2</w:t>
      </w:r>
      <w:r w:rsidRPr="00EF5A96">
        <w:t>.2</w:t>
      </w:r>
      <w:r w:rsidRPr="00EF5A96">
        <w:tab/>
        <w:t>Mapping of notifications</w:t>
      </w:r>
      <w:bookmarkEnd w:id="2729"/>
      <w:bookmarkEnd w:id="2730"/>
      <w:bookmarkEnd w:id="2731"/>
      <w:bookmarkEnd w:id="2732"/>
      <w:bookmarkEnd w:id="2733"/>
      <w:bookmarkEnd w:id="2734"/>
      <w:bookmarkEnd w:id="2735"/>
    </w:p>
    <w:p w14:paraId="120F7594" w14:textId="77777777" w:rsidR="00EF5A96" w:rsidRPr="00EF5A96" w:rsidRDefault="00EF5A96" w:rsidP="00EF5A96">
      <w:pPr>
        <w:pStyle w:val="Heading5"/>
      </w:pPr>
      <w:bookmarkStart w:id="2736" w:name="_Toc26975722"/>
      <w:bookmarkStart w:id="2737" w:name="_Toc35856595"/>
      <w:bookmarkStart w:id="2738" w:name="_Toc44001481"/>
      <w:bookmarkStart w:id="2739" w:name="_Toc51581082"/>
      <w:bookmarkStart w:id="2740" w:name="_Toc52356345"/>
      <w:bookmarkStart w:id="2741" w:name="_Toc55227915"/>
      <w:bookmarkStart w:id="2742" w:name="_Toc105505067"/>
      <w:r w:rsidRPr="00EF5A96">
        <w:t>12.1.</w:t>
      </w:r>
      <w:r>
        <w:t>2</w:t>
      </w:r>
      <w:r w:rsidRPr="00EF5A96">
        <w:t>.2.1</w:t>
      </w:r>
      <w:r w:rsidRPr="00EF5A96">
        <w:tab/>
        <w:t>Introduction</w:t>
      </w:r>
      <w:bookmarkEnd w:id="2736"/>
      <w:bookmarkEnd w:id="2737"/>
      <w:bookmarkEnd w:id="2738"/>
      <w:bookmarkEnd w:id="2739"/>
      <w:bookmarkEnd w:id="2740"/>
      <w:bookmarkEnd w:id="2741"/>
      <w:bookmarkEnd w:id="2742"/>
    </w:p>
    <w:p w14:paraId="761E62C3" w14:textId="77777777" w:rsidR="00EF5A96" w:rsidRPr="00EF5A96" w:rsidRDefault="00EF5A96" w:rsidP="00EF5A96">
      <w:pPr>
        <w:pStyle w:val="Heading6"/>
      </w:pPr>
      <w:bookmarkStart w:id="2743" w:name="_Toc26975723"/>
      <w:bookmarkStart w:id="2744" w:name="_Toc35856596"/>
      <w:bookmarkStart w:id="2745" w:name="_Toc44001482"/>
      <w:bookmarkStart w:id="2746" w:name="_Toc51581083"/>
      <w:bookmarkStart w:id="2747" w:name="_Toc52356346"/>
      <w:bookmarkStart w:id="2748" w:name="_Toc55227916"/>
      <w:bookmarkStart w:id="2749" w:name="_Toc105505068"/>
      <w:r w:rsidRPr="00EF5A96">
        <w:t>12.1.</w:t>
      </w:r>
      <w:r>
        <w:t>2</w:t>
      </w:r>
      <w:r w:rsidRPr="00EF5A96">
        <w:t>.2.1.1</w:t>
      </w:r>
      <w:r w:rsidRPr="00EF5A96">
        <w:tab/>
        <w:t>General</w:t>
      </w:r>
      <w:bookmarkEnd w:id="2743"/>
      <w:bookmarkEnd w:id="2744"/>
      <w:bookmarkEnd w:id="2745"/>
      <w:bookmarkEnd w:id="2746"/>
      <w:bookmarkEnd w:id="2747"/>
      <w:bookmarkEnd w:id="2748"/>
      <w:bookmarkEnd w:id="2749"/>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50" w:name="_Toc26975724"/>
      <w:bookmarkStart w:id="2751" w:name="_Toc35856597"/>
      <w:bookmarkStart w:id="2752" w:name="_Toc44001483"/>
      <w:bookmarkStart w:id="2753" w:name="_Toc51581084"/>
      <w:bookmarkStart w:id="2754" w:name="_Toc52356347"/>
      <w:bookmarkStart w:id="2755" w:name="_Toc55227917"/>
      <w:bookmarkStart w:id="2756" w:name="_Toc105505069"/>
      <w:r w:rsidRPr="00EF5A96">
        <w:t>12.1.</w:t>
      </w:r>
      <w:r>
        <w:t>2</w:t>
      </w:r>
      <w:r w:rsidRPr="00EF5A96">
        <w:t>.2.1.2</w:t>
      </w:r>
      <w:r w:rsidRPr="00EF5A96">
        <w:tab/>
      </w:r>
      <w:bookmarkEnd w:id="2750"/>
      <w:bookmarkEnd w:id="2751"/>
      <w:r w:rsidR="00BE0707">
        <w:t>Void</w:t>
      </w:r>
      <w:bookmarkEnd w:id="2752"/>
      <w:bookmarkEnd w:id="2753"/>
      <w:bookmarkEnd w:id="2754"/>
      <w:bookmarkEnd w:id="2755"/>
      <w:bookmarkEnd w:id="2756"/>
    </w:p>
    <w:p w14:paraId="040104CF" w14:textId="77777777" w:rsidR="00EF5A96" w:rsidRPr="00EF5A96" w:rsidRDefault="00EF5A96" w:rsidP="00EF5A96">
      <w:pPr>
        <w:pStyle w:val="Heading5"/>
      </w:pPr>
      <w:bookmarkStart w:id="2757" w:name="_Toc26975725"/>
      <w:bookmarkStart w:id="2758" w:name="_Toc35856598"/>
      <w:bookmarkStart w:id="2759" w:name="_Toc44001484"/>
      <w:bookmarkStart w:id="2760" w:name="_Toc51581085"/>
      <w:bookmarkStart w:id="2761" w:name="_Toc52356348"/>
      <w:bookmarkStart w:id="2762" w:name="_Toc55227918"/>
      <w:bookmarkStart w:id="2763" w:name="_Toc105505070"/>
      <w:r w:rsidRPr="00EF5A96">
        <w:t>12.1.</w:t>
      </w:r>
      <w:r>
        <w:t>2</w:t>
      </w:r>
      <w:r w:rsidRPr="00EF5A96">
        <w:t>.2.2</w:t>
      </w:r>
      <w:r w:rsidRPr="00EF5A96">
        <w:tab/>
        <w:t>Notification notifyMOICreation</w:t>
      </w:r>
      <w:bookmarkEnd w:id="2757"/>
      <w:bookmarkEnd w:id="2758"/>
      <w:bookmarkEnd w:id="2759"/>
      <w:bookmarkEnd w:id="2760"/>
      <w:bookmarkEnd w:id="2761"/>
      <w:bookmarkEnd w:id="2762"/>
      <w:bookmarkEnd w:id="2763"/>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4" w:name="_Toc26975726"/>
      <w:bookmarkStart w:id="2765" w:name="_Toc35856599"/>
      <w:bookmarkStart w:id="2766" w:name="_Toc44001485"/>
      <w:bookmarkStart w:id="2767" w:name="_Toc51581086"/>
      <w:bookmarkStart w:id="2768" w:name="_Toc52356349"/>
      <w:bookmarkStart w:id="2769" w:name="_Toc55227919"/>
      <w:bookmarkStart w:id="2770" w:name="_Toc105505071"/>
      <w:r w:rsidRPr="00EF5A96">
        <w:t>12.1.</w:t>
      </w:r>
      <w:r>
        <w:t>2</w:t>
      </w:r>
      <w:r w:rsidRPr="00EF5A96">
        <w:t>.2.3</w:t>
      </w:r>
      <w:r w:rsidRPr="00EF5A96">
        <w:tab/>
        <w:t>Notification notifyMOIDeletion</w:t>
      </w:r>
      <w:bookmarkEnd w:id="2764"/>
      <w:bookmarkEnd w:id="2765"/>
      <w:bookmarkEnd w:id="2766"/>
      <w:bookmarkEnd w:id="2767"/>
      <w:bookmarkEnd w:id="2768"/>
      <w:bookmarkEnd w:id="2769"/>
      <w:bookmarkEnd w:id="2770"/>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1" w:name="_Toc26975727"/>
      <w:bookmarkStart w:id="2772" w:name="_Toc35856600"/>
      <w:bookmarkStart w:id="2773" w:name="_Toc44001486"/>
      <w:bookmarkStart w:id="2774" w:name="_Toc51581087"/>
      <w:bookmarkStart w:id="2775" w:name="_Toc52356350"/>
      <w:bookmarkStart w:id="2776" w:name="_Toc55227920"/>
      <w:bookmarkStart w:id="2777" w:name="_Toc105505072"/>
      <w:r w:rsidRPr="00EF5A96">
        <w:t>12.1.</w:t>
      </w:r>
      <w:r>
        <w:t>2</w:t>
      </w:r>
      <w:r w:rsidRPr="00EF5A96">
        <w:t>.2.4</w:t>
      </w:r>
      <w:r w:rsidRPr="00EF5A96">
        <w:tab/>
        <w:t>Notification notifyMOIAttributeValueChange</w:t>
      </w:r>
      <w:bookmarkEnd w:id="2771"/>
      <w:bookmarkEnd w:id="2772"/>
      <w:bookmarkEnd w:id="2773"/>
      <w:bookmarkEnd w:id="2774"/>
      <w:bookmarkEnd w:id="2775"/>
      <w:bookmarkEnd w:id="2776"/>
      <w:bookmarkEnd w:id="2777"/>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78" w:name="_Toc105505073"/>
      <w:r w:rsidRPr="00EF5A96">
        <w:t>12.1.</w:t>
      </w:r>
      <w:r>
        <w:t>2</w:t>
      </w:r>
      <w:r w:rsidRPr="00EF5A96">
        <w:t>.2.</w:t>
      </w:r>
      <w:r>
        <w:t>5</w:t>
      </w:r>
      <w:r w:rsidRPr="00EF5A96">
        <w:tab/>
        <w:t>Notification notifyMOIChange</w:t>
      </w:r>
      <w:r>
        <w:t>s</w:t>
      </w:r>
      <w:bookmarkEnd w:id="2778"/>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79" w:name="_Toc26975728"/>
      <w:bookmarkStart w:id="2780" w:name="_Toc35856601"/>
      <w:bookmarkStart w:id="2781" w:name="_Toc44001487"/>
      <w:bookmarkStart w:id="2782" w:name="_Toc51581088"/>
      <w:bookmarkStart w:id="2783" w:name="_Toc52356351"/>
      <w:bookmarkStart w:id="2784" w:name="_Toc55227921"/>
      <w:bookmarkStart w:id="2785" w:name="_Toc105505074"/>
      <w:r w:rsidRPr="00EF5A96">
        <w:t>12.1.</w:t>
      </w:r>
      <w:r>
        <w:t>2</w:t>
      </w:r>
      <w:r w:rsidRPr="00EF5A96">
        <w:t>.3</w:t>
      </w:r>
      <w:r w:rsidRPr="00EF5A96">
        <w:tab/>
        <w:t>Resources</w:t>
      </w:r>
      <w:bookmarkEnd w:id="2779"/>
      <w:bookmarkEnd w:id="2780"/>
      <w:bookmarkEnd w:id="2781"/>
      <w:bookmarkEnd w:id="2782"/>
      <w:bookmarkEnd w:id="2783"/>
      <w:bookmarkEnd w:id="2784"/>
      <w:bookmarkEnd w:id="2785"/>
    </w:p>
    <w:p w14:paraId="05EFE33A" w14:textId="77777777" w:rsidR="00EF5A96" w:rsidRPr="00EF5A96" w:rsidRDefault="00EF5A96" w:rsidP="00EF5A96">
      <w:pPr>
        <w:pStyle w:val="Heading5"/>
      </w:pPr>
      <w:bookmarkStart w:id="2786" w:name="_Toc26975729"/>
      <w:bookmarkStart w:id="2787" w:name="_Toc35856602"/>
      <w:bookmarkStart w:id="2788" w:name="_Toc44001488"/>
      <w:bookmarkStart w:id="2789" w:name="_Toc51581089"/>
      <w:bookmarkStart w:id="2790" w:name="_Toc52356352"/>
      <w:bookmarkStart w:id="2791" w:name="_Toc55227922"/>
      <w:bookmarkStart w:id="2792" w:name="_Toc105505075"/>
      <w:r w:rsidRPr="00EF5A96">
        <w:t>12.1.</w:t>
      </w:r>
      <w:r>
        <w:t>2</w:t>
      </w:r>
      <w:r w:rsidRPr="00EF5A96">
        <w:t>.3.1</w:t>
      </w:r>
      <w:r w:rsidRPr="00EF5A96">
        <w:tab/>
        <w:t>Resource structure</w:t>
      </w:r>
      <w:bookmarkEnd w:id="2786"/>
      <w:bookmarkEnd w:id="2787"/>
      <w:bookmarkEnd w:id="2788"/>
      <w:bookmarkEnd w:id="2789"/>
      <w:bookmarkEnd w:id="2790"/>
      <w:bookmarkEnd w:id="2791"/>
      <w:bookmarkEnd w:id="2792"/>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3" w:name="_Toc26975730"/>
      <w:bookmarkStart w:id="2794" w:name="_Toc35856603"/>
      <w:bookmarkStart w:id="2795" w:name="_Toc44001489"/>
      <w:bookmarkStart w:id="2796" w:name="_Toc51581090"/>
      <w:bookmarkStart w:id="2797" w:name="_Toc52356353"/>
      <w:bookmarkStart w:id="2798" w:name="_Toc55227923"/>
      <w:bookmarkStart w:id="2799" w:name="_Toc105505076"/>
      <w:r w:rsidRPr="00EF5A96">
        <w:t>12.1.</w:t>
      </w:r>
      <w:r>
        <w:t>2</w:t>
      </w:r>
      <w:r w:rsidRPr="00EF5A96">
        <w:t>.3.2</w:t>
      </w:r>
      <w:r w:rsidRPr="00EF5A96">
        <w:tab/>
        <w:t>Resource definitions</w:t>
      </w:r>
      <w:bookmarkEnd w:id="2793"/>
      <w:bookmarkEnd w:id="2794"/>
      <w:bookmarkEnd w:id="2795"/>
      <w:bookmarkEnd w:id="2796"/>
      <w:bookmarkEnd w:id="2797"/>
      <w:bookmarkEnd w:id="2798"/>
      <w:bookmarkEnd w:id="2799"/>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00" w:name="_Toc26975731"/>
      <w:bookmarkStart w:id="2801" w:name="_Toc35856604"/>
      <w:bookmarkStart w:id="2802" w:name="_Toc44001490"/>
      <w:bookmarkStart w:id="2803" w:name="_Toc51581091"/>
      <w:bookmarkStart w:id="2804" w:name="_Toc52356354"/>
      <w:bookmarkStart w:id="2805" w:name="_Toc55227924"/>
      <w:bookmarkStart w:id="2806" w:name="_Toc105505077"/>
      <w:r w:rsidRPr="00EF5A96">
        <w:t>12.1.</w:t>
      </w:r>
      <w:r>
        <w:t>2</w:t>
      </w:r>
      <w:r w:rsidRPr="00EF5A96">
        <w:t>.4</w:t>
      </w:r>
      <w:r w:rsidRPr="00EF5A96">
        <w:tab/>
        <w:t>Data type definitions</w:t>
      </w:r>
      <w:bookmarkEnd w:id="2800"/>
      <w:bookmarkEnd w:id="2801"/>
      <w:bookmarkEnd w:id="2802"/>
      <w:bookmarkEnd w:id="2803"/>
      <w:bookmarkEnd w:id="2804"/>
      <w:bookmarkEnd w:id="2805"/>
      <w:bookmarkEnd w:id="2806"/>
    </w:p>
    <w:p w14:paraId="7BBDADCA" w14:textId="77777777" w:rsidR="00EF5A96" w:rsidRDefault="00EF5A96" w:rsidP="006A5594">
      <w:r>
        <w:t>See clause 12.1.1.4.</w:t>
      </w:r>
    </w:p>
    <w:p w14:paraId="36C10C9A" w14:textId="77777777" w:rsidR="001D2BFF" w:rsidRDefault="001D2BFF" w:rsidP="001D2BFF">
      <w:pPr>
        <w:pStyle w:val="Heading3"/>
      </w:pPr>
      <w:bookmarkStart w:id="2807" w:name="_Toc11244599"/>
      <w:bookmarkStart w:id="2808" w:name="_Toc35856605"/>
      <w:bookmarkStart w:id="2809" w:name="_Toc44001491"/>
      <w:bookmarkStart w:id="2810" w:name="_Toc51581092"/>
      <w:bookmarkStart w:id="2811" w:name="_Toc52356355"/>
      <w:bookmarkStart w:id="2812" w:name="_Toc55227925"/>
      <w:bookmarkStart w:id="2813" w:name="_Toc105505078"/>
      <w:bookmarkStart w:id="2814" w:name="_Toc11244600"/>
      <w:bookmarkStart w:id="2815" w:name="_Hlk23433710"/>
      <w:r w:rsidRPr="00CA32DA">
        <w:t>12.1.</w:t>
      </w:r>
      <w:r>
        <w:t>3</w:t>
      </w:r>
      <w:r w:rsidRPr="00CA32DA">
        <w:tab/>
        <w:t>YANG/Netconf-based solution set</w:t>
      </w:r>
      <w:bookmarkEnd w:id="2807"/>
      <w:bookmarkEnd w:id="2808"/>
      <w:bookmarkEnd w:id="2809"/>
      <w:bookmarkEnd w:id="2810"/>
      <w:bookmarkEnd w:id="2811"/>
      <w:bookmarkEnd w:id="2812"/>
      <w:bookmarkEnd w:id="2813"/>
    </w:p>
    <w:p w14:paraId="270D5147" w14:textId="77777777" w:rsidR="001D2BFF" w:rsidRPr="00CA32DA" w:rsidRDefault="001D2BFF" w:rsidP="001D2BFF">
      <w:pPr>
        <w:pStyle w:val="Heading4"/>
      </w:pPr>
      <w:bookmarkStart w:id="2816" w:name="_Toc35856606"/>
      <w:bookmarkStart w:id="2817" w:name="_Toc44001492"/>
      <w:bookmarkStart w:id="2818" w:name="_Toc51581093"/>
      <w:bookmarkStart w:id="2819" w:name="_Toc52356356"/>
      <w:bookmarkStart w:id="2820" w:name="_Toc55227926"/>
      <w:bookmarkStart w:id="2821" w:name="_Toc105505079"/>
      <w:r w:rsidRPr="00CA32DA">
        <w:t>12.1.</w:t>
      </w:r>
      <w:r>
        <w:t>3</w:t>
      </w:r>
      <w:r w:rsidRPr="00CA32DA">
        <w:t>.1</w:t>
      </w:r>
      <w:r w:rsidRPr="00CA32DA">
        <w:tab/>
        <w:t>Mapping of operations</w:t>
      </w:r>
      <w:bookmarkEnd w:id="2814"/>
      <w:bookmarkEnd w:id="2816"/>
      <w:bookmarkEnd w:id="2817"/>
      <w:bookmarkEnd w:id="2818"/>
      <w:bookmarkEnd w:id="2819"/>
      <w:bookmarkEnd w:id="2820"/>
      <w:bookmarkEnd w:id="2821"/>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2" w:name="_Toc35856607"/>
      <w:bookmarkStart w:id="2823" w:name="_Toc44001493"/>
      <w:bookmarkStart w:id="2824" w:name="_Toc51581094"/>
      <w:bookmarkStart w:id="2825" w:name="_Toc52356357"/>
      <w:bookmarkStart w:id="2826" w:name="_Toc55227927"/>
      <w:bookmarkStart w:id="2827" w:name="_Toc105505080"/>
      <w:r>
        <w:t>12.</w:t>
      </w:r>
      <w:r w:rsidRPr="000D52DF">
        <w:t>1.</w:t>
      </w:r>
      <w:r>
        <w:t>3</w:t>
      </w:r>
      <w:r w:rsidRPr="000D52DF">
        <w:t>.1</w:t>
      </w:r>
      <w:r w:rsidRPr="000D52DF">
        <w:rPr>
          <w:rFonts w:hint="eastAsia"/>
        </w:rPr>
        <w:t>.1</w:t>
      </w:r>
      <w:r w:rsidRPr="000D52DF">
        <w:tab/>
        <w:t>Introduction</w:t>
      </w:r>
      <w:bookmarkEnd w:id="2822"/>
      <w:bookmarkEnd w:id="2823"/>
      <w:bookmarkEnd w:id="2824"/>
      <w:bookmarkEnd w:id="2825"/>
      <w:bookmarkEnd w:id="2826"/>
      <w:bookmarkEnd w:id="2827"/>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28" w:name="_Hlk20828920"/>
      <w:bookmarkStart w:id="2829" w:name="_Toc35856608"/>
      <w:bookmarkStart w:id="2830" w:name="_Toc44001494"/>
      <w:bookmarkStart w:id="2831" w:name="_Toc51581095"/>
      <w:bookmarkStart w:id="2832" w:name="_Toc52356358"/>
      <w:bookmarkStart w:id="2833" w:name="_Toc55227928"/>
      <w:bookmarkStart w:id="2834" w:name="_Toc105505081"/>
      <w:r w:rsidRPr="00E40818">
        <w:t>12.1.</w:t>
      </w:r>
      <w:r>
        <w:t>3</w:t>
      </w:r>
      <w:r w:rsidRPr="00E40818">
        <w:t>.1.2</w:t>
      </w:r>
      <w:bookmarkEnd w:id="2828"/>
      <w:r w:rsidRPr="00E40818">
        <w:tab/>
        <w:t xml:space="preserve">Operation </w:t>
      </w:r>
      <w:r w:rsidRPr="00506269">
        <w:rPr>
          <w:rFonts w:ascii="Courier New" w:hAnsi="Courier New" w:cs="Courier New"/>
        </w:rPr>
        <w:t>createMOI</w:t>
      </w:r>
      <w:bookmarkEnd w:id="2829"/>
      <w:bookmarkEnd w:id="2830"/>
      <w:bookmarkEnd w:id="2831"/>
      <w:bookmarkEnd w:id="2832"/>
      <w:bookmarkEnd w:id="2833"/>
      <w:bookmarkEnd w:id="2834"/>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5"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5"/>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6" w:name="_Hlk21682885"/>
      <w:r>
        <w:rPr>
          <w:lang w:eastAsia="zh-CN"/>
        </w:rPr>
        <w:t>12.1.3.1.2-2</w:t>
      </w:r>
      <w:bookmarkEnd w:id="2836"/>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37" w:name="OLE_LINK11"/>
            <w:bookmarkStart w:id="2838"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37"/>
            <w:bookmarkEnd w:id="2838"/>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39" w:name="_Hlk16869974"/>
      <w:r w:rsidRPr="00506269">
        <w:rPr>
          <w:rFonts w:ascii="Courier New" w:eastAsia="SimSun" w:hAnsi="Courier New" w:cs="Courier New"/>
        </w:rPr>
        <w:t>ManagedElement</w:t>
      </w:r>
      <w:bookmarkEnd w:id="2839"/>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40" w:name="_Toc35856609"/>
      <w:bookmarkStart w:id="2841" w:name="_Toc44001495"/>
      <w:bookmarkStart w:id="2842" w:name="_Toc51581096"/>
      <w:bookmarkStart w:id="2843" w:name="_Toc52356359"/>
      <w:bookmarkStart w:id="2844" w:name="_Toc55227929"/>
      <w:bookmarkStart w:id="2845" w:name="_Toc105505082"/>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40"/>
      <w:bookmarkEnd w:id="2841"/>
      <w:bookmarkEnd w:id="2842"/>
      <w:bookmarkEnd w:id="2843"/>
      <w:bookmarkEnd w:id="2844"/>
      <w:bookmarkEnd w:id="2845"/>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6"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6"/>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47"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47"/>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48" w:name="_Hlk17128137"/>
      <w:r w:rsidRPr="00AA0BEE">
        <w:rPr>
          <w:rFonts w:ascii="Courier New" w:hAnsi="Courier New" w:cs="Courier New"/>
        </w:rPr>
        <w:t>pMAdministrativeState</w:t>
      </w:r>
      <w:bookmarkEnd w:id="2848"/>
      <w:r w:rsidRPr="00AA0BEE">
        <w:rPr>
          <w:rFonts w:ascii="Courier New" w:hAnsi="Courier New" w:cs="Courier New"/>
        </w:rPr>
        <w:t>=</w:t>
      </w:r>
      <w:bookmarkStart w:id="2849" w:name="_Hlk17128240"/>
      <w:r w:rsidRPr="00AA0BEE">
        <w:rPr>
          <w:rFonts w:ascii="Courier New" w:hAnsi="Courier New" w:cs="Courier New"/>
        </w:rPr>
        <w:t>UNLOCKED</w:t>
      </w:r>
      <w:bookmarkEnd w:id="2849"/>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50" w:name="_Toc35856610"/>
      <w:bookmarkStart w:id="2851" w:name="_Toc44001496"/>
      <w:bookmarkStart w:id="2852" w:name="_Toc51581097"/>
      <w:bookmarkStart w:id="2853" w:name="_Toc52356360"/>
      <w:bookmarkStart w:id="2854" w:name="_Toc55227930"/>
      <w:bookmarkStart w:id="2855" w:name="_Toc105505083"/>
      <w:r w:rsidRPr="00DA2CEE">
        <w:t>12.1.</w:t>
      </w:r>
      <w:r>
        <w:t>3</w:t>
      </w:r>
      <w:r w:rsidRPr="00DA2CEE">
        <w:t>.1.4</w:t>
      </w:r>
      <w:r w:rsidRPr="00DA2CEE">
        <w:tab/>
        <w:t xml:space="preserve">Operation </w:t>
      </w:r>
      <w:r w:rsidRPr="00AA0BEE">
        <w:rPr>
          <w:rFonts w:ascii="Courier New" w:hAnsi="Courier New" w:cs="Courier New"/>
        </w:rPr>
        <w:t>modifyMOIAttributes</w:t>
      </w:r>
      <w:bookmarkEnd w:id="2850"/>
      <w:bookmarkEnd w:id="2851"/>
      <w:bookmarkEnd w:id="2852"/>
      <w:bookmarkEnd w:id="2853"/>
      <w:bookmarkEnd w:id="2854"/>
      <w:bookmarkEnd w:id="2855"/>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6" w:name="_Hlk21681673"/>
      <w:r>
        <w:rPr>
          <w:rFonts w:eastAsia="SimSun"/>
        </w:rPr>
        <w:t>12.1.3.1.4-2</w:t>
      </w:r>
      <w:bookmarkEnd w:id="2856"/>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57" w:name="_Toc35856611"/>
      <w:bookmarkStart w:id="2858" w:name="_Toc44001497"/>
      <w:bookmarkStart w:id="2859" w:name="_Toc51581098"/>
      <w:bookmarkStart w:id="2860" w:name="_Toc52356361"/>
      <w:bookmarkStart w:id="2861" w:name="_Toc55227931"/>
      <w:bookmarkStart w:id="2862" w:name="_Toc105505084"/>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57"/>
      <w:bookmarkEnd w:id="2858"/>
      <w:bookmarkEnd w:id="2859"/>
      <w:bookmarkEnd w:id="2860"/>
      <w:bookmarkEnd w:id="2861"/>
      <w:bookmarkEnd w:id="2862"/>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3" w:name="_Hlk21682386"/>
      <w:r>
        <w:rPr>
          <w:rFonts w:eastAsia="SimSun"/>
        </w:rPr>
        <w:t>12.1.</w:t>
      </w:r>
      <w:r w:rsidR="00062579">
        <w:rPr>
          <w:rFonts w:eastAsia="SimSun"/>
        </w:rPr>
        <w:t>3</w:t>
      </w:r>
      <w:r>
        <w:rPr>
          <w:rFonts w:eastAsia="SimSun"/>
        </w:rPr>
        <w:t>.1.5-2</w:t>
      </w:r>
      <w:bookmarkEnd w:id="2863"/>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4" w:name="_Hlk31808864"/>
            <w:r w:rsidRPr="00AF18E4">
              <w:rPr>
                <w:rFonts w:ascii="Arial" w:eastAsia="SimSun" w:hAnsi="Arial" w:cs="Arial"/>
                <w:sz w:val="18"/>
                <w:szCs w:val="18"/>
                <w:lang w:eastAsia="zh-CN"/>
              </w:rPr>
              <w:t>deletionList</w:t>
            </w:r>
            <w:bookmarkEnd w:id="2864"/>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2F93FF94" w14:textId="464F1C95" w:rsidR="004A768C" w:rsidRPr="007E0ADD" w:rsidRDefault="004A768C" w:rsidP="004A768C">
      <w:pPr>
        <w:pStyle w:val="Heading4"/>
      </w:pPr>
      <w:bookmarkStart w:id="2865" w:name="_Toc105505085"/>
      <w:bookmarkEnd w:id="2815"/>
      <w:r w:rsidRPr="007E0ADD">
        <w:t>12.1.3.</w:t>
      </w:r>
      <w:r>
        <w:t>2</w:t>
      </w:r>
      <w:r w:rsidRPr="007E0ADD">
        <w:tab/>
        <w:t>Mapping of notifications</w:t>
      </w:r>
      <w:bookmarkEnd w:id="2865"/>
    </w:p>
    <w:p w14:paraId="5BC09732" w14:textId="30DA8079" w:rsidR="004A768C" w:rsidRPr="007E0ADD" w:rsidRDefault="004A768C" w:rsidP="004A768C">
      <w:pPr>
        <w:pStyle w:val="Heading5"/>
      </w:pPr>
      <w:bookmarkStart w:id="2866" w:name="_Toc105505086"/>
      <w:r w:rsidRPr="007E0ADD">
        <w:t>12.1.3.</w:t>
      </w:r>
      <w:r>
        <w:t>2</w:t>
      </w:r>
      <w:r w:rsidRPr="007E0ADD">
        <w:t>.1</w:t>
      </w:r>
      <w:r w:rsidRPr="007E0ADD">
        <w:tab/>
        <w:t>Introduction</w:t>
      </w:r>
      <w:bookmarkEnd w:id="2866"/>
    </w:p>
    <w:p w14:paraId="5D76CDE4" w14:textId="1612D5BE" w:rsidR="004A768C" w:rsidRPr="007E0ADD" w:rsidRDefault="004A768C" w:rsidP="004A768C">
      <w:r w:rsidRPr="007E0ADD">
        <w:t>The notifications "notifyMOICreation", "notifyMOIDeletion" and "notifyMOIAttributeValueChanges" should not be used in the YANG_Netconf solution set as "notifyMOIChanges" provides the same functionality.</w:t>
      </w:r>
    </w:p>
    <w:p w14:paraId="31C5841D" w14:textId="65828AA8" w:rsidR="004A768C" w:rsidRPr="004A750A" w:rsidRDefault="004A768C" w:rsidP="004A768C">
      <w:pPr>
        <w:keepNext/>
        <w:keepLines/>
        <w:spacing w:before="120"/>
        <w:ind w:left="1701" w:hanging="1701"/>
        <w:outlineLvl w:val="4"/>
        <w:rPr>
          <w:rFonts w:ascii="Arial" w:hAnsi="Arial"/>
          <w:sz w:val="22"/>
        </w:rPr>
      </w:pPr>
      <w:bookmarkStart w:id="2867"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2867"/>
    </w:p>
    <w:p w14:paraId="5CE809BB" w14:textId="481A330F" w:rsidR="004A768C" w:rsidRPr="004A750A" w:rsidRDefault="004A768C" w:rsidP="004A768C">
      <w:pPr>
        <w:rPr>
          <w:lang w:eastAsia="zh-CN"/>
        </w:rPr>
      </w:pPr>
      <w:r>
        <w:rPr>
          <w:lang w:eastAsia="zh-CN"/>
        </w:rPr>
        <w:t>The notification is not mapped to the NETCONF/YANG solution</w:t>
      </w:r>
      <w:r w:rsidRPr="004A750A">
        <w:rPr>
          <w:lang w:eastAsia="zh-CN"/>
        </w:rPr>
        <w:t>.</w:t>
      </w:r>
    </w:p>
    <w:p w14:paraId="4CCA3961" w14:textId="2BCBE4ED" w:rsidR="004A768C" w:rsidRPr="004A750A" w:rsidRDefault="004A768C" w:rsidP="004A768C">
      <w:pPr>
        <w:keepNext/>
        <w:keepLines/>
        <w:spacing w:before="120"/>
        <w:ind w:left="1701" w:hanging="1701"/>
        <w:outlineLvl w:val="4"/>
        <w:rPr>
          <w:rFonts w:ascii="Arial" w:hAnsi="Arial"/>
          <w:sz w:val="22"/>
        </w:rPr>
      </w:pPr>
      <w:bookmarkStart w:id="2868"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2868"/>
    </w:p>
    <w:p w14:paraId="22C7267B" w14:textId="3025B3EC" w:rsidR="004A768C" w:rsidRPr="004A750A" w:rsidRDefault="004A768C" w:rsidP="004A768C">
      <w:pPr>
        <w:rPr>
          <w:lang w:eastAsia="zh-CN"/>
        </w:rPr>
      </w:pPr>
      <w:r w:rsidRPr="004A750A">
        <w:t xml:space="preserve">The notification </w:t>
      </w:r>
      <w:r>
        <w:t>is</w:t>
      </w:r>
      <w:r w:rsidRPr="004A750A">
        <w:t xml:space="preserve"> not mapped to the </w:t>
      </w:r>
      <w:r>
        <w:t>NETCONF</w:t>
      </w:r>
      <w:r w:rsidRPr="004A750A">
        <w:t>/YANG solution.</w:t>
      </w:r>
    </w:p>
    <w:p w14:paraId="4D1C1480" w14:textId="4FFC6854" w:rsidR="004A768C" w:rsidRPr="004A750A" w:rsidRDefault="004A768C" w:rsidP="004A768C">
      <w:pPr>
        <w:keepNext/>
        <w:keepLines/>
        <w:spacing w:before="120"/>
        <w:ind w:left="1701" w:hanging="1701"/>
        <w:outlineLvl w:val="4"/>
        <w:rPr>
          <w:rFonts w:ascii="Arial" w:hAnsi="Arial"/>
          <w:sz w:val="22"/>
        </w:rPr>
      </w:pPr>
      <w:bookmarkStart w:id="2869"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2869"/>
    </w:p>
    <w:p w14:paraId="680FFF09" w14:textId="213B422C" w:rsidR="004A768C" w:rsidRPr="004A750A" w:rsidRDefault="004A768C" w:rsidP="004A768C">
      <w:pPr>
        <w:rPr>
          <w:lang w:eastAsia="zh-CN"/>
        </w:rPr>
      </w:pPr>
      <w:bookmarkStart w:id="2870" w:name="_Toc74329175"/>
      <w:r w:rsidRPr="004A750A">
        <w:t xml:space="preserve">The notification </w:t>
      </w:r>
      <w:r>
        <w:t>is</w:t>
      </w:r>
      <w:r w:rsidRPr="004A750A">
        <w:t xml:space="preserve"> not mapped to the </w:t>
      </w:r>
      <w:r>
        <w:t>NETCONF</w:t>
      </w:r>
      <w:r w:rsidRPr="004A750A">
        <w:t>/YANG solution.</w:t>
      </w:r>
    </w:p>
    <w:p w14:paraId="48B7E6BE" w14:textId="66DC2AFF" w:rsidR="004A768C" w:rsidRPr="00EF5A96" w:rsidRDefault="004A768C" w:rsidP="004A768C">
      <w:pPr>
        <w:pStyle w:val="Heading5"/>
      </w:pPr>
      <w:bookmarkStart w:id="2871" w:name="_Toc105505087"/>
      <w:r>
        <w:t>12.1.3.2</w:t>
      </w:r>
      <w:r w:rsidRPr="00EF5A96">
        <w:t>.</w:t>
      </w:r>
      <w:r>
        <w:t>5</w:t>
      </w:r>
      <w:r w:rsidRPr="00EF5A96">
        <w:tab/>
        <w:t>Notification notifyMOIChange</w:t>
      </w:r>
      <w:r>
        <w:t>s</w:t>
      </w:r>
      <w:bookmarkEnd w:id="2870"/>
      <w:bookmarkEnd w:id="2871"/>
    </w:p>
    <w:p w14:paraId="521BE522" w14:textId="77777777" w:rsidR="004A768C" w:rsidRDefault="004A768C" w:rsidP="004A768C">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13322897" w14:textId="77777777" w:rsidR="004A768C" w:rsidRDefault="004A768C" w:rsidP="006732CB">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064BD72A" w14:textId="77777777" w:rsidR="004A768C" w:rsidRDefault="004A768C" w:rsidP="006732CB">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rPr>
          <w:rFonts w:eastAsia="Calibri"/>
        </w:rPr>
        <w:t xml:space="preserve"> and not </w:t>
      </w:r>
      <w:r w:rsidRPr="007E1E22">
        <w:rPr>
          <w:rFonts w:eastAsia="Calibri"/>
        </w:rPr>
        <w:t>"application/json</w:t>
      </w:r>
      <w:r>
        <w:t>".</w:t>
      </w:r>
    </w:p>
    <w:p w14:paraId="6C485344" w14:textId="274542C6" w:rsidR="004A768C" w:rsidRDefault="004A768C" w:rsidP="006732CB">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2DAF56A2" w14:textId="77777777" w:rsidR="004A768C" w:rsidRPr="007E0ADD" w:rsidRDefault="004A768C" w:rsidP="006732CB">
      <w:pPr>
        <w:pStyle w:val="B2"/>
      </w:pPr>
      <w:r>
        <w:rPr>
          <w:noProof/>
          <w:lang w:val="en-US" w:eastAsia="zh-CN"/>
        </w:rPr>
        <w:t xml:space="preserve">- </w:t>
      </w:r>
      <w:r w:rsidRPr="007E0ADD">
        <w:t>The "path" includes the YANG module name.</w:t>
      </w:r>
    </w:p>
    <w:p w14:paraId="3A9B534D" w14:textId="77777777" w:rsidR="004A768C" w:rsidRDefault="004A768C" w:rsidP="006732CB">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73D791A1" w14:textId="5E218363" w:rsidR="004A768C" w:rsidRDefault="004A768C" w:rsidP="006732CB">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2FFAB378" w14:textId="77777777" w:rsidR="004A768C" w:rsidRDefault="004A768C" w:rsidP="006732CB">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5368D3FC" w14:textId="271F68EB" w:rsidR="004A768C" w:rsidRDefault="004A768C" w:rsidP="006732CB">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EDE5041" w14:textId="7B08C1AE" w:rsidR="004A768C" w:rsidRDefault="004A768C" w:rsidP="006732CB">
      <w:pPr>
        <w:pStyle w:val="B10"/>
        <w:rPr>
          <w:noProof/>
          <w:lang w:val="en-US" w:eastAsia="zh-CN"/>
        </w:rPr>
      </w:pPr>
      <w:r>
        <w:rPr>
          <w:noProof/>
          <w:lang w:val="en-US" w:eastAsia="zh-CN"/>
        </w:rPr>
        <w:t>- YANG default values shall be handled as follows:</w:t>
      </w:r>
    </w:p>
    <w:p w14:paraId="0D733B1F" w14:textId="19FB26E6" w:rsidR="004A768C" w:rsidRDefault="004A768C" w:rsidP="006732CB">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2C8298D5" w14:textId="5310149A" w:rsidR="004A768C" w:rsidRPr="00800848" w:rsidRDefault="004A768C" w:rsidP="006732CB">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292DE23F" w14:textId="77777777" w:rsidR="004A768C" w:rsidRPr="00800848" w:rsidRDefault="004A768C" w:rsidP="004A768C">
      <w:pPr>
        <w:rPr>
          <w:noProof/>
          <w:lang w:val="en-US" w:eastAsia="zh-CN"/>
        </w:rPr>
      </w:pPr>
      <w:r>
        <w:rPr>
          <w:noProof/>
          <w:sz w:val="22"/>
          <w:szCs w:val="22"/>
          <w:lang w:val="en-US" w:eastAsia="zh-CN"/>
        </w:rPr>
        <w:t>Note all following use-cases use JSON expressed in YAML notation.</w:t>
      </w:r>
    </w:p>
    <w:p w14:paraId="10A5CD35" w14:textId="77777777" w:rsidR="004A768C" w:rsidRDefault="004A768C" w:rsidP="004A768C">
      <w:pPr>
        <w:rPr>
          <w:noProof/>
          <w:lang w:val="en-US" w:eastAsia="zh-CN"/>
        </w:rPr>
      </w:pPr>
      <w:r>
        <w:rPr>
          <w:noProof/>
          <w:lang w:val="en-US" w:eastAsia="zh-CN"/>
        </w:rPr>
        <w:t>Case 1: Creation of an MOI is reported with:</w:t>
      </w:r>
    </w:p>
    <w:p w14:paraId="43BE24B3" w14:textId="61A17400" w:rsidR="004A768C" w:rsidRPr="004B3AC6" w:rsidRDefault="004A768C" w:rsidP="006732CB">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7092B493" w14:textId="3E1CAB47" w:rsidR="004A768C" w:rsidRPr="00371497" w:rsidRDefault="004A768C" w:rsidP="006732CB">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47266B88" w14:textId="6E97ABF6" w:rsidR="004A768C" w:rsidRPr="00371497" w:rsidRDefault="004A768C" w:rsidP="006732CB">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sidR="002340B1">
        <w:rPr>
          <w:noProof/>
          <w:lang w:val="en-US" w:eastAsia="zh-CN"/>
        </w:rPr>
        <w:t xml:space="preserve"> [50]</w:t>
      </w:r>
      <w:r w:rsidRPr="00371497">
        <w:rPr>
          <w:noProof/>
          <w:lang w:val="en-US" w:eastAsia="zh-CN"/>
        </w:rPr>
        <w:t>.</w:t>
      </w:r>
    </w:p>
    <w:p w14:paraId="27F80B43" w14:textId="77777777" w:rsidR="004A768C" w:rsidRDefault="004A768C" w:rsidP="004A768C">
      <w:pPr>
        <w:rPr>
          <w:noProof/>
          <w:lang w:val="en-US" w:eastAsia="zh-CN"/>
        </w:rPr>
      </w:pPr>
      <w:bookmarkStart w:id="2872" w:name="_Hlk90495798"/>
      <w:r w:rsidRPr="00EB0CFD">
        <w:rPr>
          <w:noProof/>
          <w:lang w:val="en-US" w:eastAsia="zh-CN"/>
        </w:rPr>
        <w:t>For example, the following instance of a "moiChanges" array item reports an object creation</w:t>
      </w:r>
      <w:r>
        <w:rPr>
          <w:noProof/>
          <w:lang w:val="en-US" w:eastAsia="zh-CN"/>
        </w:rPr>
        <w:t>:</w:t>
      </w:r>
    </w:p>
    <w:p w14:paraId="71D4CE6C" w14:textId="77777777" w:rsidR="004A768C" w:rsidRDefault="004A768C" w:rsidP="006732CB">
      <w:pPr>
        <w:pStyle w:val="PL"/>
        <w:rPr>
          <w:noProof/>
        </w:rPr>
      </w:pPr>
      <w:r w:rsidRPr="00B80566">
        <w:rPr>
          <w:noProof/>
        </w:rPr>
        <w:t xml:space="preserve">href: </w:t>
      </w:r>
      <w:r w:rsidRPr="007E1E22">
        <w:rPr>
          <w:noProof/>
        </w:rPr>
        <w:t>node1</w:t>
      </w:r>
      <w:r w:rsidRPr="00B777C5">
        <w:t>.</w:t>
      </w:r>
      <w:r w:rsidRPr="00B777C5">
        <w:rPr>
          <w:noProof/>
        </w:rPr>
        <w:t>lichtenberg</w:t>
      </w:r>
      <w:r>
        <w:rPr>
          <w:noProof/>
        </w:rPr>
        <w:t>.de</w:t>
      </w:r>
    </w:p>
    <w:p w14:paraId="0BFFF136" w14:textId="77777777" w:rsidR="004A768C" w:rsidRPr="00B80566" w:rsidRDefault="004A768C" w:rsidP="006732CB">
      <w:pPr>
        <w:pStyle w:val="PL"/>
        <w:rPr>
          <w:noProof/>
        </w:rPr>
      </w:pPr>
      <w:r>
        <w:rPr>
          <w:noProof/>
        </w:rPr>
        <w:t>…</w:t>
      </w:r>
    </w:p>
    <w:p w14:paraId="74D54E59" w14:textId="77777777" w:rsidR="004A768C" w:rsidRDefault="004A768C" w:rsidP="004A768C">
      <w:pPr>
        <w:pStyle w:val="PL"/>
      </w:pPr>
      <w:r>
        <w:t>notificationId: 123456001</w:t>
      </w:r>
    </w:p>
    <w:p w14:paraId="362BB334" w14:textId="77777777" w:rsidR="004A768C" w:rsidRDefault="004A768C" w:rsidP="004A768C">
      <w:pPr>
        <w:pStyle w:val="PL"/>
      </w:pPr>
      <w:r>
        <w:t>path: "/3gpp-common-managed-element:ManagedElement=node3/3gpp-common-measurements:PerfMetricJob=job1"</w:t>
      </w:r>
    </w:p>
    <w:p w14:paraId="4586A9EE" w14:textId="77777777" w:rsidR="004A768C" w:rsidRDefault="004A768C" w:rsidP="004A768C">
      <w:pPr>
        <w:pStyle w:val="PL"/>
      </w:pPr>
      <w:r>
        <w:t>operation: add</w:t>
      </w:r>
    </w:p>
    <w:p w14:paraId="5A31F9B5" w14:textId="77777777" w:rsidR="004A768C" w:rsidRDefault="004A768C" w:rsidP="004A768C">
      <w:pPr>
        <w:pStyle w:val="PL"/>
      </w:pPr>
      <w:r>
        <w:t>value:</w:t>
      </w:r>
    </w:p>
    <w:p w14:paraId="4A458452" w14:textId="77777777" w:rsidR="004A768C" w:rsidRDefault="004A768C" w:rsidP="004A768C">
      <w:pPr>
        <w:pStyle w:val="PL"/>
      </w:pPr>
      <w:r>
        <w:t xml:space="preserve">  id: job1</w:t>
      </w:r>
    </w:p>
    <w:p w14:paraId="67F22962" w14:textId="77777777" w:rsidR="004A768C" w:rsidRDefault="004A768C" w:rsidP="004A768C">
      <w:pPr>
        <w:pStyle w:val="PL"/>
      </w:pPr>
      <w:r>
        <w:t xml:space="preserve">  3gpp-common-measurements:PerfMetricJob:attributes:</w:t>
      </w:r>
    </w:p>
    <w:p w14:paraId="502A8E82" w14:textId="77777777" w:rsidR="004A768C" w:rsidRDefault="004A768C" w:rsidP="004A768C">
      <w:pPr>
        <w:pStyle w:val="PL"/>
      </w:pPr>
      <w:r>
        <w:t xml:space="preserve">    jobId: 9865</w:t>
      </w:r>
    </w:p>
    <w:p w14:paraId="0BA9FF60" w14:textId="77777777" w:rsidR="004A768C" w:rsidRDefault="004A768C" w:rsidP="004A768C">
      <w:pPr>
        <w:pStyle w:val="PL"/>
      </w:pPr>
      <w:r>
        <w:t xml:space="preserve">    fileReportingPeriod: 30</w:t>
      </w:r>
    </w:p>
    <w:bookmarkEnd w:id="2872"/>
    <w:p w14:paraId="13B6B9CE" w14:textId="77777777" w:rsidR="004A768C" w:rsidRPr="00AC63D5" w:rsidRDefault="004A768C" w:rsidP="004A76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p>
    <w:p w14:paraId="6402C297" w14:textId="77777777" w:rsidR="004A768C" w:rsidRDefault="004A768C" w:rsidP="004A768C">
      <w:pPr>
        <w:rPr>
          <w:noProof/>
          <w:lang w:val="en-US" w:eastAsia="zh-CN"/>
        </w:rPr>
      </w:pPr>
      <w:bookmarkStart w:id="2873" w:name="_Hlk90482509"/>
    </w:p>
    <w:p w14:paraId="58F001E1" w14:textId="77777777" w:rsidR="004A768C" w:rsidRDefault="004A768C" w:rsidP="004A768C">
      <w:pPr>
        <w:rPr>
          <w:noProof/>
          <w:lang w:val="en-US" w:eastAsia="zh-CN"/>
        </w:rPr>
      </w:pPr>
      <w:r>
        <w:rPr>
          <w:noProof/>
          <w:lang w:val="en-US" w:eastAsia="zh-CN"/>
        </w:rPr>
        <w:t>Case 2: Deletion of an MOI is reported with:</w:t>
      </w:r>
    </w:p>
    <w:bookmarkEnd w:id="2873"/>
    <w:p w14:paraId="0A850B94" w14:textId="6192C170" w:rsidR="004A768C" w:rsidRPr="004B3AC6" w:rsidRDefault="004A768C" w:rsidP="006732CB">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2D19E364" w14:textId="4E9070C0" w:rsidR="004A768C" w:rsidRPr="004B3AC6" w:rsidRDefault="004A768C" w:rsidP="006732CB">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553536C3" w14:textId="0813EF9E" w:rsidR="004A768C" w:rsidRDefault="004A768C" w:rsidP="006732CB">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7582C2F5" w14:textId="77777777" w:rsidR="004A768C" w:rsidRDefault="004A768C" w:rsidP="004A768C">
      <w:pPr>
        <w:rPr>
          <w:noProof/>
          <w:lang w:val="en-US" w:eastAsia="zh-CN"/>
        </w:rPr>
      </w:pPr>
      <w:bookmarkStart w:id="2874" w:name="_Hlk90495922"/>
      <w:r w:rsidRPr="00EB0CFD">
        <w:rPr>
          <w:noProof/>
          <w:lang w:val="en-US" w:eastAsia="zh-CN"/>
        </w:rPr>
        <w:t xml:space="preserve">For example, the following instance of a "moiChanges" array item reports an object </w:t>
      </w:r>
      <w:r>
        <w:rPr>
          <w:noProof/>
          <w:lang w:val="en-US" w:eastAsia="zh-CN"/>
        </w:rPr>
        <w:t>deletion:</w:t>
      </w:r>
    </w:p>
    <w:p w14:paraId="347E3554" w14:textId="77777777" w:rsidR="004A768C" w:rsidRDefault="004A768C" w:rsidP="006732CB">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8D0A8F6" w14:textId="77777777" w:rsidR="004A768C" w:rsidRPr="00B80566" w:rsidRDefault="004A768C" w:rsidP="006732CB">
      <w:pPr>
        <w:pStyle w:val="PL"/>
        <w:rPr>
          <w:noProof/>
        </w:rPr>
      </w:pPr>
      <w:r>
        <w:rPr>
          <w:noProof/>
        </w:rPr>
        <w:t>…</w:t>
      </w:r>
    </w:p>
    <w:p w14:paraId="27EED037" w14:textId="77777777" w:rsidR="004A768C" w:rsidRDefault="004A768C" w:rsidP="004A768C">
      <w:pPr>
        <w:pStyle w:val="PL"/>
      </w:pPr>
      <w:r>
        <w:t>notificationId: 123456002</w:t>
      </w:r>
    </w:p>
    <w:p w14:paraId="0FB6A892" w14:textId="77777777" w:rsidR="004A768C" w:rsidRDefault="004A768C" w:rsidP="004A768C">
      <w:pPr>
        <w:pStyle w:val="PL"/>
      </w:pPr>
      <w:r>
        <w:t>path: "/3gpp-common-managed-element:ManagedElement=node3/3gpp-common-measurements:PerfMetricJob=job1"</w:t>
      </w:r>
    </w:p>
    <w:p w14:paraId="6D6DB3AA" w14:textId="77777777" w:rsidR="004A768C" w:rsidRDefault="004A768C" w:rsidP="004A768C">
      <w:pPr>
        <w:pStyle w:val="PL"/>
      </w:pPr>
      <w:r>
        <w:t>operation: remove</w:t>
      </w:r>
    </w:p>
    <w:p w14:paraId="24927DAA" w14:textId="77777777" w:rsidR="004A768C" w:rsidRDefault="004A768C" w:rsidP="004A768C">
      <w:pPr>
        <w:rPr>
          <w:noProof/>
          <w:lang w:val="en-US" w:eastAsia="zh-CN"/>
        </w:rPr>
      </w:pPr>
    </w:p>
    <w:p w14:paraId="22EBB4CE" w14:textId="77777777" w:rsidR="004A768C" w:rsidRDefault="004A768C" w:rsidP="004A768C">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478418B4" w14:textId="7658E4E5" w:rsidR="004A768C" w:rsidRPr="004B3AC6" w:rsidRDefault="004A768C" w:rsidP="006732CB">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1B49160" w14:textId="4B521223" w:rsidR="004A768C" w:rsidRPr="004B3AC6" w:rsidRDefault="004A768C" w:rsidP="006732CB">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7739DD7F" w14:textId="4AA1A6C4" w:rsidR="004A768C" w:rsidRDefault="004A768C" w:rsidP="006732CB">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w:t>
      </w:r>
      <w:r w:rsidR="002340B1">
        <w:rPr>
          <w:noProof/>
          <w:lang w:val="en-US" w:eastAsia="zh-CN"/>
        </w:rPr>
        <w:t>50</w:t>
      </w:r>
      <w:r>
        <w:rPr>
          <w:noProof/>
          <w:lang w:val="en-US" w:eastAsia="zh-CN"/>
        </w:rPr>
        <w:t>]. In case of attribute represented by a container/list the child data nodes are encoded only,the container/list itself is not.</w:t>
      </w:r>
    </w:p>
    <w:p w14:paraId="01F3583D"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6F8CBC74" w14:textId="77777777" w:rsidR="004A768C" w:rsidRDefault="004A768C" w:rsidP="006732CB">
      <w:pPr>
        <w:pStyle w:val="PL"/>
        <w:rPr>
          <w:noProof/>
        </w:rPr>
      </w:pPr>
      <w:r w:rsidRPr="00B80566">
        <w:rPr>
          <w:noProof/>
        </w:rPr>
        <w:t xml:space="preserve">href: </w:t>
      </w:r>
      <w:r w:rsidRPr="00BE0581">
        <w:rPr>
          <w:noProof/>
        </w:rPr>
        <w:t>node1.</w:t>
      </w:r>
      <w:r>
        <w:rPr>
          <w:noProof/>
        </w:rPr>
        <w:t>spandau.de</w:t>
      </w:r>
    </w:p>
    <w:p w14:paraId="05269300" w14:textId="77777777" w:rsidR="004A768C" w:rsidRPr="00B80566" w:rsidRDefault="004A768C" w:rsidP="006732CB">
      <w:pPr>
        <w:pStyle w:val="PL"/>
        <w:rPr>
          <w:noProof/>
        </w:rPr>
      </w:pPr>
      <w:r>
        <w:rPr>
          <w:noProof/>
        </w:rPr>
        <w:t>…</w:t>
      </w:r>
    </w:p>
    <w:p w14:paraId="33E21DEC" w14:textId="77777777" w:rsidR="004A768C" w:rsidRDefault="004A768C" w:rsidP="004A768C">
      <w:pPr>
        <w:pStyle w:val="PL"/>
      </w:pPr>
      <w:r>
        <w:t>notificationId: 123456003</w:t>
      </w:r>
    </w:p>
    <w:p w14:paraId="04A2C60C" w14:textId="77777777" w:rsidR="004A768C" w:rsidRDefault="004A768C" w:rsidP="004A768C">
      <w:pPr>
        <w:pStyle w:val="PL"/>
      </w:pPr>
      <w:r>
        <w:t>path: "/3gpp-common-managed-element:ManagedElement=node3/3gpp-common-measurements:PerfMetricJob=job1/attributes/performanceMetrics"</w:t>
      </w:r>
    </w:p>
    <w:p w14:paraId="73946FA1" w14:textId="77777777" w:rsidR="004A768C" w:rsidRDefault="004A768C" w:rsidP="004A768C">
      <w:pPr>
        <w:pStyle w:val="PL"/>
      </w:pPr>
      <w:r>
        <w:t>operation: add</w:t>
      </w:r>
    </w:p>
    <w:p w14:paraId="208B7950" w14:textId="77777777" w:rsidR="004A768C" w:rsidRDefault="004A768C" w:rsidP="004A768C">
      <w:pPr>
        <w:pStyle w:val="PL"/>
      </w:pPr>
      <w:r>
        <w:t>value:</w:t>
      </w:r>
    </w:p>
    <w:p w14:paraId="21B9B56D" w14:textId="77777777" w:rsidR="004A768C" w:rsidRDefault="004A768C" w:rsidP="004A768C">
      <w:pPr>
        <w:pStyle w:val="PL"/>
      </w:pPr>
      <w:r>
        <w:t>- inOctets</w:t>
      </w:r>
    </w:p>
    <w:p w14:paraId="6C71D563" w14:textId="77777777" w:rsidR="004A768C" w:rsidRDefault="004A768C" w:rsidP="004A768C">
      <w:pPr>
        <w:pStyle w:val="PL"/>
      </w:pPr>
      <w:r>
        <w:t>- inPackets</w:t>
      </w:r>
    </w:p>
    <w:p w14:paraId="6614190B" w14:textId="77777777" w:rsidR="004A768C" w:rsidRDefault="004A768C" w:rsidP="004A768C">
      <w:pPr>
        <w:pStyle w:val="PL"/>
      </w:pPr>
      <w:r>
        <w:t>- outPackets</w:t>
      </w:r>
    </w:p>
    <w:p w14:paraId="2C11B25C" w14:textId="77777777" w:rsidR="004A768C" w:rsidRDefault="004A768C" w:rsidP="004A768C">
      <w:pPr>
        <w:rPr>
          <w:noProof/>
          <w:lang w:val="en-US" w:eastAsia="zh-CN"/>
        </w:rPr>
      </w:pPr>
    </w:p>
    <w:p w14:paraId="5C8D5FD1" w14:textId="3687780F" w:rsidR="004A768C" w:rsidRDefault="004A768C" w:rsidP="004A768C">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36A1C3AC" w14:textId="5C2450C3" w:rsidR="004A768C" w:rsidRPr="004B3AC6" w:rsidRDefault="004A768C" w:rsidP="006732CB">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6DC62CA" w14:textId="61B0E3BA" w:rsidR="004A768C" w:rsidRPr="004B3AC6" w:rsidRDefault="004A768C" w:rsidP="006732CB">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7FC6E042" w14:textId="783B28BF" w:rsidR="004A768C" w:rsidRDefault="004A768C" w:rsidP="006732CB">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0B962E01"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1B6F90BE" w14:textId="77777777" w:rsidR="004A768C" w:rsidRDefault="004A768C" w:rsidP="006732CB">
      <w:pPr>
        <w:pStyle w:val="PL"/>
        <w:rPr>
          <w:noProof/>
        </w:rPr>
      </w:pPr>
      <w:r w:rsidRPr="00B80566">
        <w:rPr>
          <w:noProof/>
        </w:rPr>
        <w:t xml:space="preserve">href: </w:t>
      </w:r>
      <w:r w:rsidRPr="00BE0581">
        <w:rPr>
          <w:noProof/>
        </w:rPr>
        <w:t>node1.</w:t>
      </w:r>
      <w:r>
        <w:rPr>
          <w:noProof/>
        </w:rPr>
        <w:t>pankow.de</w:t>
      </w:r>
    </w:p>
    <w:p w14:paraId="22107B3A" w14:textId="77777777" w:rsidR="004A768C" w:rsidRPr="00B80566" w:rsidRDefault="004A768C" w:rsidP="006732CB">
      <w:pPr>
        <w:pStyle w:val="PL"/>
        <w:rPr>
          <w:noProof/>
        </w:rPr>
      </w:pPr>
      <w:r>
        <w:rPr>
          <w:noProof/>
        </w:rPr>
        <w:t>…</w:t>
      </w:r>
    </w:p>
    <w:p w14:paraId="6D542E5E" w14:textId="77777777" w:rsidR="004A768C" w:rsidRDefault="004A768C" w:rsidP="004A768C">
      <w:pPr>
        <w:pStyle w:val="PL"/>
      </w:pPr>
      <w:r>
        <w:t>notificationId: 123456004</w:t>
      </w:r>
    </w:p>
    <w:p w14:paraId="5183C53B" w14:textId="77777777" w:rsidR="004A768C" w:rsidRDefault="004A768C" w:rsidP="004A768C">
      <w:pPr>
        <w:pStyle w:val="PL"/>
      </w:pPr>
      <w:r>
        <w:t>path: "/3gpp-common-managed-element:ManagedElement=node3/3gpp-common-measurements:PerfMetricJob=job1/attributes/performanceMetrics"</w:t>
      </w:r>
    </w:p>
    <w:p w14:paraId="473256A7" w14:textId="77777777" w:rsidR="004A768C" w:rsidRDefault="004A768C" w:rsidP="004A768C">
      <w:pPr>
        <w:pStyle w:val="PL"/>
      </w:pPr>
      <w:r>
        <w:t>operation: remove</w:t>
      </w:r>
    </w:p>
    <w:p w14:paraId="713325EC" w14:textId="77777777" w:rsidR="004A768C" w:rsidRDefault="004A768C" w:rsidP="004A768C">
      <w:pPr>
        <w:rPr>
          <w:noProof/>
          <w:lang w:val="en-US" w:eastAsia="zh-CN"/>
        </w:rPr>
      </w:pPr>
    </w:p>
    <w:p w14:paraId="5242C618" w14:textId="77777777" w:rsidR="004A768C" w:rsidRDefault="004A768C" w:rsidP="004A768C">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66B66E31" w14:textId="33D9B15C" w:rsidR="004A768C" w:rsidRPr="004B3AC6" w:rsidRDefault="004A768C" w:rsidP="006732CB">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7FAE4815" w14:textId="177A2F89" w:rsidR="004A768C" w:rsidRPr="004B3AC6" w:rsidRDefault="004A768C" w:rsidP="006732CB">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5C103840" w14:textId="1A5E6F1F" w:rsidR="004A768C" w:rsidRDefault="004A768C" w:rsidP="006732CB">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53CEA979" w14:textId="77777777" w:rsidR="004A768C" w:rsidRDefault="004A768C" w:rsidP="004A768C">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3A485868" w14:textId="02A62F7E" w:rsidR="004A768C" w:rsidRPr="004B3AC6" w:rsidRDefault="004A768C" w:rsidP="006732CB">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04745245" w14:textId="0861A7AD" w:rsidR="004A768C" w:rsidRPr="004B3AC6" w:rsidRDefault="004A768C" w:rsidP="006732CB">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7D84D54A" w14:textId="06159C89" w:rsidR="004A768C" w:rsidRDefault="004A768C" w:rsidP="006732CB">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w:t>
      </w:r>
      <w:r w:rsidR="002340B1">
        <w:rPr>
          <w:noProof/>
          <w:lang w:val="en-US" w:eastAsia="zh-CN"/>
        </w:rPr>
        <w:t>50</w:t>
      </w:r>
      <w:r>
        <w:rPr>
          <w:noProof/>
          <w:lang w:val="en-US" w:eastAsia="zh-CN"/>
        </w:rPr>
        <w:t>]. In case of a list the child data nodes are encoded the list-entry itself is not.</w:t>
      </w:r>
    </w:p>
    <w:p w14:paraId="6BF768DF" w14:textId="6DC39132" w:rsidR="004A768C" w:rsidRDefault="004A768C" w:rsidP="006732CB">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0D7F2FEC"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35E1C6A" w14:textId="77777777" w:rsidR="004A768C" w:rsidRDefault="004A768C" w:rsidP="004A768C">
      <w:pPr>
        <w:pStyle w:val="PL"/>
      </w:pPr>
      <w:r>
        <w:t>notificationId: 123456006</w:t>
      </w:r>
    </w:p>
    <w:p w14:paraId="2C750ABE" w14:textId="77777777" w:rsidR="004A768C" w:rsidRDefault="004A768C" w:rsidP="004A768C">
      <w:pPr>
        <w:pStyle w:val="PL"/>
      </w:pPr>
      <w:r>
        <w:t>path: "/3gpp-common-managed-element:ManagedElement=node3/3gpp-common-measurements:PerfMetricJob=job1/attributes/performanceMetrics/performanceMetrics=outPackets"</w:t>
      </w:r>
    </w:p>
    <w:p w14:paraId="2129D4A5" w14:textId="77777777" w:rsidR="004A768C" w:rsidRDefault="004A768C" w:rsidP="004A768C">
      <w:pPr>
        <w:pStyle w:val="PL"/>
      </w:pPr>
      <w:r>
        <w:t>operation: add</w:t>
      </w:r>
    </w:p>
    <w:p w14:paraId="5CCF8B91" w14:textId="77777777" w:rsidR="004A768C" w:rsidRDefault="004A768C" w:rsidP="004A768C">
      <w:pPr>
        <w:pStyle w:val="PL"/>
      </w:pPr>
      <w:r>
        <w:t>insert: before</w:t>
      </w:r>
    </w:p>
    <w:p w14:paraId="212A1A69" w14:textId="77777777" w:rsidR="004A768C" w:rsidRDefault="004A768C" w:rsidP="004A768C">
      <w:pPr>
        <w:pStyle w:val="PL"/>
      </w:pPr>
      <w:r>
        <w:t>value: outOctets</w:t>
      </w:r>
    </w:p>
    <w:p w14:paraId="6743F4BA" w14:textId="77777777" w:rsidR="004A768C" w:rsidRDefault="004A768C" w:rsidP="004A768C">
      <w:pPr>
        <w:rPr>
          <w:noProof/>
          <w:lang w:val="en-US" w:eastAsia="zh-CN"/>
        </w:rPr>
      </w:pPr>
    </w:p>
    <w:p w14:paraId="35106175" w14:textId="77777777" w:rsidR="004A768C" w:rsidRDefault="004A768C" w:rsidP="004A768C">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50778FD5" w14:textId="0DA4155F" w:rsidR="004A768C" w:rsidRPr="004B3AC6" w:rsidRDefault="004A768C" w:rsidP="006732CB">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15D5BF6A" w14:textId="6AD49FBF" w:rsidR="004A768C" w:rsidRPr="004B3AC6" w:rsidRDefault="004A768C" w:rsidP="006732CB">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441D019A" w14:textId="7A01521A" w:rsidR="004A768C" w:rsidRDefault="004A768C" w:rsidP="006732CB">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6E0BA828" w14:textId="06C5CE44" w:rsidR="004A768C" w:rsidRDefault="004A768C" w:rsidP="004A768C">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503EFFD7" w14:textId="7452C6BF" w:rsidR="004A768C" w:rsidRPr="004B3AC6" w:rsidRDefault="004A768C" w:rsidP="006732CB">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BE9B7F2" w14:textId="269F8DF7" w:rsidR="004A768C" w:rsidRPr="004B3AC6" w:rsidRDefault="004A768C" w:rsidP="006732CB">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70427469" w14:textId="52160AE1" w:rsidR="004A768C" w:rsidRDefault="004A768C" w:rsidP="006732CB">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4078D482"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2875" w:name="_Hlk102577696"/>
    </w:p>
    <w:p w14:paraId="767D5C82" w14:textId="77777777" w:rsidR="004A768C" w:rsidRDefault="004A768C" w:rsidP="004A768C">
      <w:pPr>
        <w:pStyle w:val="PL"/>
      </w:pPr>
      <w:r>
        <w:t>notificationId: 123456008</w:t>
      </w:r>
    </w:p>
    <w:p w14:paraId="4252ECE6" w14:textId="77777777" w:rsidR="004A768C" w:rsidRDefault="004A768C" w:rsidP="004A768C">
      <w:pPr>
        <w:pStyle w:val="PL"/>
      </w:pPr>
      <w:r>
        <w:t>path: 3gpp-common-managed-element:ManagedElement=node3/3gpp-common-measurements:ThresholdMonitor=job1/attributes/thresholdInfoList=thr1</w:t>
      </w:r>
    </w:p>
    <w:p w14:paraId="02570F32" w14:textId="77777777" w:rsidR="004A768C" w:rsidRDefault="004A768C" w:rsidP="004A768C">
      <w:pPr>
        <w:pStyle w:val="PL"/>
      </w:pPr>
      <w:r>
        <w:t>operation: replace</w:t>
      </w:r>
    </w:p>
    <w:p w14:paraId="60EEAA42" w14:textId="77777777" w:rsidR="004A768C" w:rsidRDefault="004A768C" w:rsidP="004A768C">
      <w:pPr>
        <w:pStyle w:val="PL"/>
      </w:pPr>
      <w:r>
        <w:t>value:</w:t>
      </w:r>
    </w:p>
    <w:p w14:paraId="3F068F8E" w14:textId="77777777" w:rsidR="004A768C" w:rsidRDefault="004A768C" w:rsidP="004A768C">
      <w:pPr>
        <w:pStyle w:val="PL"/>
      </w:pPr>
      <w:r>
        <w:t>- idx: thr1</w:t>
      </w:r>
    </w:p>
    <w:p w14:paraId="79BE0270" w14:textId="77777777" w:rsidR="004A768C" w:rsidRDefault="004A768C" w:rsidP="004A768C">
      <w:pPr>
        <w:pStyle w:val="PL"/>
      </w:pPr>
      <w:r>
        <w:t xml:space="preserve">  thresholdDirection: UP</w:t>
      </w:r>
    </w:p>
    <w:p w14:paraId="09708A50" w14:textId="77777777" w:rsidR="004A768C" w:rsidRDefault="004A768C" w:rsidP="004A768C">
      <w:pPr>
        <w:pStyle w:val="PL"/>
      </w:pPr>
      <w:r>
        <w:t xml:space="preserve">  thresholdValue: '4.5'</w:t>
      </w:r>
    </w:p>
    <w:p w14:paraId="3D76C9D9" w14:textId="77777777" w:rsidR="004A768C" w:rsidRDefault="004A768C" w:rsidP="004A768C">
      <w:pPr>
        <w:rPr>
          <w:noProof/>
          <w:lang w:val="en-US" w:eastAsia="zh-CN"/>
        </w:rPr>
      </w:pPr>
    </w:p>
    <w:bookmarkEnd w:id="2875"/>
    <w:p w14:paraId="112A58CF" w14:textId="77777777" w:rsidR="004A768C" w:rsidRDefault="004A768C" w:rsidP="004A768C">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209DC1E9" w14:textId="6E236FCC" w:rsidR="004A768C" w:rsidRPr="004B3AC6" w:rsidRDefault="004A768C" w:rsidP="006732CB">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F24D0C6" w14:textId="48AE3C54" w:rsidR="004A768C" w:rsidRPr="004B3AC6" w:rsidRDefault="004A768C" w:rsidP="006732CB">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226A208F" w14:textId="3386C469" w:rsidR="004A768C" w:rsidRDefault="004A768C" w:rsidP="006732CB">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5C6FE59D" w14:textId="5F201DC8" w:rsidR="004A768C" w:rsidRDefault="004A768C" w:rsidP="006732CB">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BC8A5CE" w14:textId="77777777" w:rsidR="004A768C" w:rsidRPr="00B777C5" w:rsidRDefault="004A768C" w:rsidP="004A768C">
      <w:pPr>
        <w:rPr>
          <w:lang w:val="en-US" w:eastAsia="zh-CN"/>
        </w:rPr>
      </w:pPr>
      <w:bookmarkStart w:id="2876" w:name="_Hlk102157877"/>
      <w:bookmarkStart w:id="2877"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2876"/>
    </w:p>
    <w:p w14:paraId="6B8DADA5" w14:textId="77777777" w:rsidR="004A768C" w:rsidRDefault="004A768C" w:rsidP="004A768C">
      <w:pPr>
        <w:pStyle w:val="PL"/>
      </w:pPr>
      <w:r>
        <w:t>notificationId: 123456009</w:t>
      </w:r>
    </w:p>
    <w:p w14:paraId="354B7CAB" w14:textId="77777777" w:rsidR="004A768C" w:rsidRDefault="004A768C" w:rsidP="004A768C">
      <w:pPr>
        <w:pStyle w:val="PL"/>
      </w:pPr>
      <w:r>
        <w:t>path: 3gpp-common-managed-element:ManagedElement=node3/3gpp-common-measurements:ThresholdMonitor=job1/attributes/thresholdInfoList=thr1/hysteresis</w:t>
      </w:r>
    </w:p>
    <w:p w14:paraId="2BFA6AFD" w14:textId="77777777" w:rsidR="004A768C" w:rsidRDefault="004A768C" w:rsidP="004A768C">
      <w:pPr>
        <w:pStyle w:val="PL"/>
      </w:pPr>
      <w:r>
        <w:t>operation: add</w:t>
      </w:r>
    </w:p>
    <w:p w14:paraId="40E72E99" w14:textId="77777777" w:rsidR="004A768C" w:rsidRDefault="004A768C" w:rsidP="004A768C">
      <w:pPr>
        <w:pStyle w:val="PL"/>
      </w:pPr>
      <w:r>
        <w:t>value: '10'</w:t>
      </w:r>
    </w:p>
    <w:p w14:paraId="7FF37061" w14:textId="77777777" w:rsidR="004A768C" w:rsidRDefault="004A768C" w:rsidP="004A768C">
      <w:pPr>
        <w:rPr>
          <w:noProof/>
          <w:lang w:val="en-US" w:eastAsia="zh-CN"/>
        </w:rPr>
      </w:pPr>
    </w:p>
    <w:bookmarkEnd w:id="2877"/>
    <w:p w14:paraId="392B4069" w14:textId="77777777" w:rsidR="004A768C" w:rsidRDefault="004A768C" w:rsidP="004A768C">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4B52C9B2" w14:textId="0FC862D2" w:rsidR="004A768C" w:rsidRPr="004B3AC6" w:rsidRDefault="004A768C" w:rsidP="006732CB">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42108B6E" w14:textId="1583C04D" w:rsidR="004A768C" w:rsidRPr="004B3AC6" w:rsidRDefault="004A768C" w:rsidP="006732CB">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0FC1C5AB" w14:textId="7A74F9AE" w:rsidR="004A768C" w:rsidRPr="00B673A0" w:rsidRDefault="004A768C" w:rsidP="006732CB">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17C8E845"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11836CEC" w14:textId="77777777" w:rsidR="004A768C" w:rsidRDefault="004A768C" w:rsidP="004A768C">
      <w:pPr>
        <w:pStyle w:val="PL"/>
      </w:pPr>
      <w:r>
        <w:t>notificationId: 123456010</w:t>
      </w:r>
    </w:p>
    <w:p w14:paraId="79F642A4" w14:textId="77777777" w:rsidR="004A768C" w:rsidRDefault="004A768C" w:rsidP="004A768C">
      <w:pPr>
        <w:pStyle w:val="PL"/>
      </w:pPr>
      <w:r>
        <w:t>path: 3gpp-common-managed-element:ManagedElement=node3/3gpp-common-measurements:ThresholdMonitor=job1/attributes/thresholdInfoList=thr1/hysteresis</w:t>
      </w:r>
    </w:p>
    <w:p w14:paraId="77679485" w14:textId="77777777" w:rsidR="004A768C" w:rsidRDefault="004A768C" w:rsidP="004A768C">
      <w:pPr>
        <w:pStyle w:val="PL"/>
      </w:pPr>
      <w:r>
        <w:t>operation: remove</w:t>
      </w:r>
    </w:p>
    <w:p w14:paraId="5BB9B7C3" w14:textId="77777777" w:rsidR="004A768C" w:rsidRDefault="004A768C" w:rsidP="004A768C">
      <w:pPr>
        <w:rPr>
          <w:noProof/>
          <w:lang w:val="en-US" w:eastAsia="zh-CN"/>
        </w:rPr>
      </w:pPr>
    </w:p>
    <w:p w14:paraId="7ECBA102" w14:textId="77777777" w:rsidR="004A768C" w:rsidRDefault="004A768C" w:rsidP="004A768C">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64ECBC84" w14:textId="61262B8C" w:rsidR="004A768C" w:rsidRPr="004B3AC6" w:rsidRDefault="004A768C" w:rsidP="006732CB">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908F848" w14:textId="1061895B" w:rsidR="004A768C" w:rsidRPr="004B3AC6" w:rsidRDefault="004A768C" w:rsidP="006732CB">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10D9901C" w14:textId="73CE15D1" w:rsidR="001D2BFF" w:rsidRPr="00215D3C" w:rsidRDefault="004A768C" w:rsidP="006732CB">
      <w:pPr>
        <w:pStyle w:val="B10"/>
        <w:rPr>
          <w:lang w:eastAsia="zh-CN"/>
        </w:rPr>
      </w:pPr>
      <w:r>
        <w:rPr>
          <w:rFonts w:cs="Arial"/>
        </w:rPr>
        <w:t>-</w:t>
      </w:r>
      <w:r>
        <w:rPr>
          <w:rFonts w:cs="Arial"/>
        </w:rPr>
        <w:tab/>
      </w:r>
      <w:r w:rsidRPr="004B3AC6">
        <w:rPr>
          <w:rFonts w:cs="Arial"/>
        </w:rPr>
        <w:t xml:space="preserve">value: </w:t>
      </w:r>
      <w:r>
        <w:rPr>
          <w:rFonts w:cs="Arial"/>
        </w:rPr>
        <w:t>Same as case 9.</w:t>
      </w:r>
      <w:bookmarkEnd w:id="2874"/>
    </w:p>
    <w:p w14:paraId="057A4024" w14:textId="77777777" w:rsidR="006A5594" w:rsidRDefault="006A5594" w:rsidP="006A5594">
      <w:pPr>
        <w:pStyle w:val="Heading2"/>
        <w:tabs>
          <w:tab w:val="left" w:pos="1140"/>
        </w:tabs>
        <w:rPr>
          <w:lang w:eastAsia="zh-CN"/>
        </w:rPr>
      </w:pPr>
      <w:bookmarkStart w:id="2878" w:name="_Toc20494664"/>
      <w:bookmarkStart w:id="2879" w:name="_Toc26975732"/>
      <w:bookmarkStart w:id="2880" w:name="_Toc35856612"/>
      <w:bookmarkStart w:id="2881" w:name="_Toc44001498"/>
      <w:bookmarkStart w:id="2882" w:name="_Toc51581099"/>
      <w:bookmarkStart w:id="2883" w:name="_Toc52356362"/>
      <w:bookmarkStart w:id="2884" w:name="_Toc55227932"/>
      <w:bookmarkStart w:id="2885" w:name="_Toc105505088"/>
      <w:r>
        <w:rPr>
          <w:lang w:eastAsia="zh-CN"/>
        </w:rPr>
        <w:t>12.2</w:t>
      </w:r>
      <w:r w:rsidRPr="00215D3C">
        <w:rPr>
          <w:lang w:eastAsia="zh-CN"/>
        </w:rPr>
        <w:tab/>
      </w:r>
      <w:r>
        <w:rPr>
          <w:lang w:eastAsia="zh-CN"/>
        </w:rPr>
        <w:t>Generic fault supervision management service</w:t>
      </w:r>
      <w:bookmarkEnd w:id="2878"/>
      <w:bookmarkEnd w:id="2879"/>
      <w:bookmarkEnd w:id="2880"/>
      <w:bookmarkEnd w:id="2881"/>
      <w:bookmarkEnd w:id="2882"/>
      <w:bookmarkEnd w:id="2883"/>
      <w:bookmarkEnd w:id="2884"/>
      <w:bookmarkEnd w:id="2885"/>
    </w:p>
    <w:p w14:paraId="3DFB60DF" w14:textId="77777777" w:rsidR="006A5594" w:rsidRDefault="006A5594" w:rsidP="006A5594">
      <w:pPr>
        <w:pStyle w:val="Heading3"/>
      </w:pPr>
      <w:bookmarkStart w:id="2886" w:name="_Toc20494665"/>
      <w:bookmarkStart w:id="2887" w:name="_Toc26975733"/>
      <w:bookmarkStart w:id="2888" w:name="_Toc35856613"/>
      <w:bookmarkStart w:id="2889" w:name="_Toc44001499"/>
      <w:bookmarkStart w:id="2890" w:name="_Toc51581100"/>
      <w:bookmarkStart w:id="2891" w:name="_Toc52356363"/>
      <w:bookmarkStart w:id="2892" w:name="_Toc55227933"/>
      <w:bookmarkStart w:id="2893" w:name="_Toc105505089"/>
      <w:r>
        <w:t>12.2</w:t>
      </w:r>
      <w:r w:rsidRPr="00215D3C">
        <w:t>.1</w:t>
      </w:r>
      <w:r w:rsidRPr="00215D3C">
        <w:tab/>
      </w:r>
      <w:r>
        <w:t>RESTful HTTP-based solution set</w:t>
      </w:r>
      <w:bookmarkEnd w:id="2886"/>
      <w:bookmarkEnd w:id="2887"/>
      <w:bookmarkEnd w:id="2888"/>
      <w:bookmarkEnd w:id="2889"/>
      <w:bookmarkEnd w:id="2890"/>
      <w:bookmarkEnd w:id="2891"/>
      <w:bookmarkEnd w:id="2892"/>
      <w:bookmarkEnd w:id="2893"/>
    </w:p>
    <w:p w14:paraId="6FC022E6" w14:textId="77777777" w:rsidR="006A5594" w:rsidRPr="00215D3C" w:rsidRDefault="006A5594" w:rsidP="006A5594">
      <w:pPr>
        <w:pStyle w:val="Heading4"/>
      </w:pPr>
      <w:bookmarkStart w:id="2894" w:name="_Toc20494666"/>
      <w:bookmarkStart w:id="2895" w:name="_Toc26975734"/>
      <w:bookmarkStart w:id="2896" w:name="_Toc35856614"/>
      <w:bookmarkStart w:id="2897" w:name="_Toc44001500"/>
      <w:bookmarkStart w:id="2898" w:name="_Toc51581101"/>
      <w:bookmarkStart w:id="2899" w:name="_Toc52356364"/>
      <w:bookmarkStart w:id="2900" w:name="_Toc55227934"/>
      <w:bookmarkStart w:id="2901" w:name="_Toc105505090"/>
      <w:r>
        <w:t>12.</w:t>
      </w:r>
      <w:r w:rsidRPr="00E4679E">
        <w:t>2.1</w:t>
      </w:r>
      <w:r>
        <w:t>.</w:t>
      </w:r>
      <w:r w:rsidRPr="00215D3C">
        <w:t>1</w:t>
      </w:r>
      <w:r w:rsidRPr="00215D3C">
        <w:tab/>
        <w:t>Mapping of operations</w:t>
      </w:r>
      <w:bookmarkEnd w:id="2894"/>
      <w:bookmarkEnd w:id="2895"/>
      <w:bookmarkEnd w:id="2896"/>
      <w:bookmarkEnd w:id="2897"/>
      <w:bookmarkEnd w:id="2898"/>
      <w:bookmarkEnd w:id="2899"/>
      <w:bookmarkEnd w:id="2900"/>
      <w:bookmarkEnd w:id="2901"/>
    </w:p>
    <w:p w14:paraId="3907D43B" w14:textId="77777777" w:rsidR="006A5594" w:rsidRPr="00215D3C" w:rsidRDefault="006A5594" w:rsidP="006A5594">
      <w:pPr>
        <w:pStyle w:val="Heading5"/>
      </w:pPr>
      <w:bookmarkStart w:id="2902" w:name="_Toc20494667"/>
      <w:bookmarkStart w:id="2903" w:name="_Toc26975735"/>
      <w:bookmarkStart w:id="2904" w:name="_Toc35856615"/>
      <w:bookmarkStart w:id="2905" w:name="_Toc44001501"/>
      <w:bookmarkStart w:id="2906" w:name="_Toc51581102"/>
      <w:bookmarkStart w:id="2907" w:name="_Toc52356365"/>
      <w:bookmarkStart w:id="2908" w:name="_Toc55227935"/>
      <w:bookmarkStart w:id="2909" w:name="_Toc105505091"/>
      <w:r>
        <w:rPr>
          <w:lang w:eastAsia="zh-CN"/>
        </w:rPr>
        <w:t>12.</w:t>
      </w:r>
      <w:r w:rsidRPr="00E4679E">
        <w:rPr>
          <w:lang w:eastAsia="zh-CN"/>
        </w:rPr>
        <w:t>2.1</w:t>
      </w:r>
      <w:r w:rsidRPr="00215D3C">
        <w:t>.1.1</w:t>
      </w:r>
      <w:r w:rsidRPr="00215D3C">
        <w:tab/>
        <w:t>Introduction</w:t>
      </w:r>
      <w:bookmarkEnd w:id="2902"/>
      <w:bookmarkEnd w:id="2903"/>
      <w:bookmarkEnd w:id="2904"/>
      <w:bookmarkEnd w:id="2905"/>
      <w:bookmarkEnd w:id="2906"/>
      <w:bookmarkEnd w:id="2907"/>
      <w:bookmarkEnd w:id="2908"/>
      <w:bookmarkEnd w:id="2909"/>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10" w:name="_Toc20494668"/>
      <w:bookmarkStart w:id="2911" w:name="_Toc26975736"/>
      <w:bookmarkStart w:id="2912" w:name="_Toc35856616"/>
      <w:bookmarkStart w:id="2913" w:name="_Toc44001502"/>
      <w:bookmarkStart w:id="2914" w:name="_Toc51581103"/>
      <w:bookmarkStart w:id="2915" w:name="_Toc52356366"/>
      <w:bookmarkStart w:id="2916" w:name="_Toc55227936"/>
      <w:bookmarkStart w:id="2917" w:name="_Toc105505092"/>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910"/>
      <w:bookmarkEnd w:id="2911"/>
      <w:bookmarkEnd w:id="2912"/>
      <w:bookmarkEnd w:id="2913"/>
      <w:bookmarkEnd w:id="2914"/>
      <w:bookmarkEnd w:id="2915"/>
      <w:bookmarkEnd w:id="2916"/>
      <w:bookmarkEnd w:id="2917"/>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18" w:name="_Toc20494669"/>
      <w:bookmarkStart w:id="2919" w:name="_Toc26975737"/>
      <w:bookmarkStart w:id="2920" w:name="_Toc35856617"/>
      <w:bookmarkStart w:id="2921" w:name="_Toc44001503"/>
      <w:bookmarkStart w:id="2922" w:name="_Toc51581104"/>
      <w:bookmarkStart w:id="2923" w:name="_Toc52356367"/>
      <w:bookmarkStart w:id="2924" w:name="_Toc55227937"/>
      <w:bookmarkStart w:id="2925" w:name="_Toc105505093"/>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18"/>
      <w:bookmarkEnd w:id="2919"/>
      <w:bookmarkEnd w:id="2920"/>
      <w:bookmarkEnd w:id="2921"/>
      <w:bookmarkEnd w:id="2922"/>
      <w:bookmarkEnd w:id="2923"/>
      <w:bookmarkEnd w:id="2924"/>
      <w:bookmarkEnd w:id="2925"/>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26" w:name="_Toc20494670"/>
      <w:bookmarkStart w:id="2927" w:name="_Toc26975738"/>
      <w:bookmarkStart w:id="2928" w:name="_Toc35856618"/>
      <w:bookmarkStart w:id="2929" w:name="_Toc44001504"/>
      <w:bookmarkStart w:id="2930" w:name="_Toc51581105"/>
      <w:bookmarkStart w:id="2931" w:name="_Toc52356368"/>
      <w:bookmarkStart w:id="2932" w:name="_Toc55227938"/>
      <w:bookmarkStart w:id="2933" w:name="_Toc105505094"/>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26"/>
      <w:bookmarkEnd w:id="2927"/>
      <w:bookmarkEnd w:id="2928"/>
      <w:bookmarkEnd w:id="2929"/>
      <w:bookmarkEnd w:id="2930"/>
      <w:bookmarkEnd w:id="2931"/>
      <w:bookmarkEnd w:id="2932"/>
      <w:bookmarkEnd w:id="2933"/>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34" w:name="_Toc20494671"/>
      <w:bookmarkStart w:id="2935" w:name="_Toc26975739"/>
      <w:bookmarkStart w:id="2936" w:name="_Toc35856619"/>
      <w:bookmarkStart w:id="2937" w:name="_Toc44001505"/>
      <w:bookmarkStart w:id="2938" w:name="_Toc51581106"/>
      <w:bookmarkStart w:id="2939" w:name="_Toc52356369"/>
      <w:bookmarkStart w:id="2940" w:name="_Toc55227939"/>
      <w:bookmarkStart w:id="2941" w:name="_Toc105505095"/>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34"/>
      <w:bookmarkEnd w:id="2935"/>
      <w:bookmarkEnd w:id="2936"/>
      <w:bookmarkEnd w:id="2937"/>
      <w:bookmarkEnd w:id="2938"/>
      <w:bookmarkEnd w:id="2939"/>
      <w:bookmarkEnd w:id="2940"/>
      <w:bookmarkEnd w:id="2941"/>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42" w:name="_Toc20494672"/>
      <w:bookmarkStart w:id="2943" w:name="_Toc26975740"/>
      <w:bookmarkStart w:id="2944" w:name="_Toc35856620"/>
      <w:bookmarkStart w:id="2945" w:name="_Toc44001506"/>
      <w:bookmarkStart w:id="2946" w:name="_Toc51581107"/>
      <w:bookmarkStart w:id="2947" w:name="_Toc52356370"/>
      <w:bookmarkStart w:id="2948" w:name="_Toc55227940"/>
      <w:bookmarkStart w:id="2949" w:name="_Toc105505096"/>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42"/>
      <w:bookmarkEnd w:id="2943"/>
      <w:bookmarkEnd w:id="2944"/>
      <w:bookmarkEnd w:id="2945"/>
      <w:bookmarkEnd w:id="2946"/>
      <w:bookmarkEnd w:id="2947"/>
      <w:bookmarkEnd w:id="2948"/>
      <w:bookmarkEnd w:id="2949"/>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50" w:name="_Toc20494673"/>
      <w:bookmarkStart w:id="2951" w:name="_Toc26975741"/>
      <w:bookmarkStart w:id="2952" w:name="_Toc35856621"/>
      <w:bookmarkStart w:id="2953" w:name="_Toc44001507"/>
      <w:bookmarkStart w:id="2954" w:name="_Toc51581108"/>
      <w:bookmarkStart w:id="2955" w:name="_Toc52356371"/>
      <w:bookmarkStart w:id="2956" w:name="_Toc55227941"/>
      <w:bookmarkStart w:id="2957" w:name="_Toc105505097"/>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50"/>
      <w:bookmarkEnd w:id="2951"/>
      <w:bookmarkEnd w:id="2952"/>
      <w:bookmarkEnd w:id="2953"/>
      <w:bookmarkEnd w:id="2954"/>
      <w:bookmarkEnd w:id="2955"/>
      <w:bookmarkEnd w:id="2956"/>
      <w:bookmarkEnd w:id="2957"/>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58" w:name="_Toc20494674"/>
      <w:bookmarkStart w:id="2959" w:name="_Toc26975742"/>
      <w:bookmarkStart w:id="2960" w:name="_Toc35856622"/>
      <w:bookmarkStart w:id="2961" w:name="_Toc44001508"/>
      <w:bookmarkStart w:id="2962" w:name="_Toc51581109"/>
      <w:bookmarkStart w:id="2963" w:name="_Toc52356372"/>
      <w:bookmarkStart w:id="2964" w:name="_Toc55227942"/>
      <w:bookmarkStart w:id="2965" w:name="_Toc105505098"/>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58"/>
      <w:bookmarkEnd w:id="2959"/>
      <w:bookmarkEnd w:id="2960"/>
      <w:bookmarkEnd w:id="2961"/>
      <w:bookmarkEnd w:id="2962"/>
      <w:bookmarkEnd w:id="2963"/>
      <w:bookmarkEnd w:id="2964"/>
      <w:bookmarkEnd w:id="2965"/>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66" w:name="_Toc20494675"/>
      <w:bookmarkStart w:id="2967" w:name="_Toc26975743"/>
      <w:bookmarkStart w:id="2968" w:name="_Toc35856623"/>
      <w:bookmarkStart w:id="2969" w:name="_Toc44001509"/>
      <w:bookmarkStart w:id="2970" w:name="_Toc51581110"/>
      <w:bookmarkStart w:id="2971" w:name="_Toc52356373"/>
      <w:bookmarkStart w:id="2972" w:name="_Toc55227943"/>
      <w:bookmarkStart w:id="2973" w:name="_Toc105505099"/>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66"/>
      <w:bookmarkEnd w:id="2967"/>
      <w:bookmarkEnd w:id="2968"/>
      <w:bookmarkEnd w:id="2969"/>
      <w:bookmarkEnd w:id="2970"/>
      <w:bookmarkEnd w:id="2971"/>
      <w:bookmarkEnd w:id="2972"/>
      <w:bookmarkEnd w:id="2973"/>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74" w:name="_Toc20494676"/>
      <w:bookmarkStart w:id="2975" w:name="_Toc26975744"/>
      <w:bookmarkStart w:id="2976" w:name="_Toc35856624"/>
      <w:bookmarkStart w:id="2977" w:name="_Toc44001510"/>
      <w:bookmarkStart w:id="2978" w:name="_Toc51581111"/>
      <w:bookmarkStart w:id="2979" w:name="_Toc52356374"/>
      <w:bookmarkStart w:id="2980" w:name="_Toc55227944"/>
      <w:bookmarkStart w:id="2981" w:name="_Toc105505100"/>
      <w:r>
        <w:t>12.</w:t>
      </w:r>
      <w:r w:rsidRPr="00493578">
        <w:t>2.1</w:t>
      </w:r>
      <w:r w:rsidRPr="00215D3C">
        <w:t>.2</w:t>
      </w:r>
      <w:r w:rsidRPr="00215D3C">
        <w:tab/>
        <w:t>Mapping of notifications</w:t>
      </w:r>
      <w:bookmarkEnd w:id="2974"/>
      <w:bookmarkEnd w:id="2975"/>
      <w:bookmarkEnd w:id="2976"/>
      <w:bookmarkEnd w:id="2977"/>
      <w:bookmarkEnd w:id="2978"/>
      <w:bookmarkEnd w:id="2979"/>
      <w:bookmarkEnd w:id="2980"/>
      <w:bookmarkEnd w:id="2981"/>
    </w:p>
    <w:p w14:paraId="4FE4C6CC" w14:textId="77777777" w:rsidR="006A5594" w:rsidRPr="00215D3C" w:rsidRDefault="006A5594" w:rsidP="006A5594">
      <w:pPr>
        <w:pStyle w:val="Heading5"/>
      </w:pPr>
      <w:bookmarkStart w:id="2982" w:name="_Toc20494677"/>
      <w:bookmarkStart w:id="2983" w:name="_Toc26975745"/>
      <w:bookmarkStart w:id="2984" w:name="_Toc35856625"/>
      <w:bookmarkStart w:id="2985" w:name="_Toc44001511"/>
      <w:bookmarkStart w:id="2986" w:name="_Toc51581112"/>
      <w:bookmarkStart w:id="2987" w:name="_Toc52356375"/>
      <w:bookmarkStart w:id="2988" w:name="_Toc55227945"/>
      <w:bookmarkStart w:id="2989" w:name="_Toc105505101"/>
      <w:r>
        <w:t>12.</w:t>
      </w:r>
      <w:r w:rsidRPr="00493578">
        <w:t>2.1</w:t>
      </w:r>
      <w:r w:rsidRPr="00215D3C">
        <w:t>.2.1</w:t>
      </w:r>
      <w:r w:rsidRPr="00215D3C">
        <w:tab/>
        <w:t>Introduction</w:t>
      </w:r>
      <w:bookmarkEnd w:id="2982"/>
      <w:bookmarkEnd w:id="2983"/>
      <w:bookmarkEnd w:id="2984"/>
      <w:bookmarkEnd w:id="2985"/>
      <w:bookmarkEnd w:id="2986"/>
      <w:bookmarkEnd w:id="2987"/>
      <w:bookmarkEnd w:id="2988"/>
      <w:bookmarkEnd w:id="2989"/>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90" w:name="_Toc20494678"/>
      <w:bookmarkStart w:id="2991" w:name="_Toc26975746"/>
      <w:bookmarkStart w:id="2992" w:name="_Toc35856626"/>
      <w:bookmarkStart w:id="2993" w:name="_Toc44001512"/>
      <w:bookmarkStart w:id="2994" w:name="_Toc51581113"/>
      <w:bookmarkStart w:id="2995" w:name="_Toc52356376"/>
      <w:bookmarkStart w:id="2996" w:name="_Toc55227946"/>
      <w:bookmarkStart w:id="2997" w:name="_Toc105505102"/>
      <w:r>
        <w:t>12.</w:t>
      </w:r>
      <w:r w:rsidRPr="00493578">
        <w:t>2.1</w:t>
      </w:r>
      <w:r w:rsidRPr="00215D3C">
        <w:t>.2.2</w:t>
      </w:r>
      <w:r w:rsidRPr="00215D3C">
        <w:tab/>
        <w:t xml:space="preserve">Notification </w:t>
      </w:r>
      <w:r w:rsidR="00A1162F" w:rsidRPr="00971FE6">
        <w:rPr>
          <w:rFonts w:cs="Arial"/>
        </w:rPr>
        <w:t>notifyNewAlarm</w:t>
      </w:r>
      <w:bookmarkEnd w:id="2990"/>
      <w:bookmarkEnd w:id="2991"/>
      <w:bookmarkEnd w:id="2992"/>
      <w:r w:rsidR="00A549A6" w:rsidRPr="00027185">
        <w:rPr>
          <w:rFonts w:cs="Arial"/>
        </w:rPr>
        <w:t xml:space="preserve"> (</w:t>
      </w:r>
      <w:r w:rsidR="00A549A6">
        <w:rPr>
          <w:rFonts w:cs="Arial"/>
        </w:rPr>
        <w:t>non-security alarm</w:t>
      </w:r>
      <w:r w:rsidR="00A549A6" w:rsidRPr="00027185">
        <w:rPr>
          <w:rFonts w:cs="Arial"/>
        </w:rPr>
        <w:t>)</w:t>
      </w:r>
      <w:bookmarkEnd w:id="2993"/>
      <w:bookmarkEnd w:id="2994"/>
      <w:bookmarkEnd w:id="2995"/>
      <w:bookmarkEnd w:id="2996"/>
      <w:bookmarkEnd w:id="2997"/>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98" w:name="_Toc20494679"/>
      <w:bookmarkStart w:id="2999" w:name="_Toc26975747"/>
      <w:bookmarkStart w:id="3000" w:name="_Toc35856627"/>
      <w:bookmarkStart w:id="3001" w:name="_Toc44001513"/>
      <w:bookmarkStart w:id="3002" w:name="_Toc51581114"/>
      <w:bookmarkStart w:id="3003" w:name="_Toc52356377"/>
      <w:bookmarkStart w:id="3004" w:name="_Toc55227947"/>
      <w:bookmarkStart w:id="3005" w:name="_Toc105505103"/>
      <w:r>
        <w:t>12.</w:t>
      </w:r>
      <w:r w:rsidRPr="009F6FEC">
        <w:t>2.1</w:t>
      </w:r>
      <w:r w:rsidRPr="00215D3C">
        <w:t>.2.3</w:t>
      </w:r>
      <w:r w:rsidRPr="00215D3C">
        <w:tab/>
        <w:t xml:space="preserve">Notification </w:t>
      </w:r>
      <w:r w:rsidR="00A1162F" w:rsidRPr="00971FE6">
        <w:rPr>
          <w:rFonts w:cs="Arial"/>
        </w:rPr>
        <w:t>notifyNewAlarm</w:t>
      </w:r>
      <w:bookmarkEnd w:id="2998"/>
      <w:bookmarkEnd w:id="2999"/>
      <w:bookmarkEnd w:id="3000"/>
      <w:r w:rsidR="00B078CF" w:rsidRPr="00027185">
        <w:rPr>
          <w:rFonts w:cs="Arial"/>
        </w:rPr>
        <w:t xml:space="preserve"> (</w:t>
      </w:r>
      <w:r w:rsidR="00B078CF">
        <w:rPr>
          <w:rFonts w:cs="Arial"/>
        </w:rPr>
        <w:t>security alarm</w:t>
      </w:r>
      <w:r w:rsidR="00B078CF" w:rsidRPr="00027185">
        <w:rPr>
          <w:rFonts w:cs="Arial"/>
        </w:rPr>
        <w:t>)</w:t>
      </w:r>
      <w:bookmarkEnd w:id="3001"/>
      <w:bookmarkEnd w:id="3002"/>
      <w:bookmarkEnd w:id="3003"/>
      <w:bookmarkEnd w:id="3004"/>
      <w:bookmarkEnd w:id="3005"/>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06" w:name="_Toc20494680"/>
      <w:bookmarkStart w:id="3007" w:name="_Toc26975748"/>
      <w:bookmarkStart w:id="3008" w:name="_Toc35856628"/>
      <w:bookmarkStart w:id="3009" w:name="_Toc44001514"/>
      <w:bookmarkStart w:id="3010" w:name="_Toc51581115"/>
      <w:bookmarkStart w:id="3011" w:name="_Toc52356378"/>
      <w:bookmarkStart w:id="3012" w:name="_Toc55227948"/>
      <w:bookmarkStart w:id="3013" w:name="_Toc105505104"/>
      <w:r>
        <w:t>12.</w:t>
      </w:r>
      <w:r w:rsidRPr="009F6FEC">
        <w:t>2.1</w:t>
      </w:r>
      <w:r w:rsidRPr="00215D3C">
        <w:t>.2.4</w:t>
      </w:r>
      <w:r w:rsidRPr="00215D3C">
        <w:tab/>
        <w:t xml:space="preserve">Notification </w:t>
      </w:r>
      <w:r w:rsidR="00A1162F" w:rsidRPr="00971FE6">
        <w:rPr>
          <w:rFonts w:cs="Arial"/>
        </w:rPr>
        <w:t>notifyAckStateChanged</w:t>
      </w:r>
      <w:bookmarkEnd w:id="3006"/>
      <w:bookmarkEnd w:id="3007"/>
      <w:bookmarkEnd w:id="3008"/>
      <w:bookmarkEnd w:id="3009"/>
      <w:bookmarkEnd w:id="3010"/>
      <w:bookmarkEnd w:id="3011"/>
      <w:bookmarkEnd w:id="3012"/>
      <w:bookmarkEnd w:id="3013"/>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14" w:name="_Toc20494681"/>
      <w:bookmarkStart w:id="3015" w:name="_Toc26975749"/>
      <w:bookmarkStart w:id="3016" w:name="_Toc35856629"/>
      <w:bookmarkStart w:id="3017" w:name="_Toc44001515"/>
      <w:bookmarkStart w:id="3018" w:name="_Toc51581116"/>
      <w:bookmarkStart w:id="3019" w:name="_Toc52356379"/>
      <w:bookmarkStart w:id="3020" w:name="_Toc55227949"/>
      <w:bookmarkStart w:id="3021" w:name="_Toc105505105"/>
      <w:r>
        <w:t>12.</w:t>
      </w:r>
      <w:r w:rsidRPr="009F6FEC">
        <w:t>2.1</w:t>
      </w:r>
      <w:r w:rsidRPr="00215D3C">
        <w:t>.2.5</w:t>
      </w:r>
      <w:r w:rsidRPr="00215D3C">
        <w:tab/>
        <w:t xml:space="preserve">Notification </w:t>
      </w:r>
      <w:r w:rsidR="00A1162F" w:rsidRPr="00971FE6">
        <w:rPr>
          <w:rFonts w:cs="Arial"/>
        </w:rPr>
        <w:t>notifyClearedAlarm</w:t>
      </w:r>
      <w:bookmarkEnd w:id="3014"/>
      <w:bookmarkEnd w:id="3015"/>
      <w:bookmarkEnd w:id="3016"/>
      <w:bookmarkEnd w:id="3017"/>
      <w:bookmarkEnd w:id="3018"/>
      <w:bookmarkEnd w:id="3019"/>
      <w:bookmarkEnd w:id="3020"/>
      <w:bookmarkEnd w:id="3021"/>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22" w:name="_Toc20494682"/>
      <w:bookmarkStart w:id="3023" w:name="_Toc26975750"/>
      <w:bookmarkStart w:id="3024" w:name="_Toc35856630"/>
      <w:bookmarkStart w:id="3025" w:name="_Toc44001516"/>
      <w:bookmarkStart w:id="3026" w:name="_Toc51581117"/>
      <w:bookmarkStart w:id="3027" w:name="_Toc52356380"/>
      <w:bookmarkStart w:id="3028" w:name="_Toc55227950"/>
      <w:bookmarkStart w:id="3029" w:name="_Toc105505106"/>
      <w:r>
        <w:t>12.</w:t>
      </w:r>
      <w:r w:rsidRPr="00F9767E">
        <w:t>2.1</w:t>
      </w:r>
      <w:r w:rsidRPr="00215D3C">
        <w:t>.2.6</w:t>
      </w:r>
      <w:r w:rsidRPr="00215D3C">
        <w:tab/>
        <w:t xml:space="preserve">Notification </w:t>
      </w:r>
      <w:r w:rsidR="00A1162F" w:rsidRPr="00971FE6">
        <w:rPr>
          <w:rFonts w:cs="Arial"/>
        </w:rPr>
        <w:t>notifyAlarmListRebuilt</w:t>
      </w:r>
      <w:bookmarkEnd w:id="3022"/>
      <w:bookmarkEnd w:id="3023"/>
      <w:bookmarkEnd w:id="3024"/>
      <w:bookmarkEnd w:id="3025"/>
      <w:bookmarkEnd w:id="3026"/>
      <w:bookmarkEnd w:id="3027"/>
      <w:bookmarkEnd w:id="3028"/>
      <w:bookmarkEnd w:id="3029"/>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30" w:name="_Toc20494683"/>
      <w:bookmarkStart w:id="3031" w:name="_Toc26975751"/>
      <w:bookmarkStart w:id="3032" w:name="_Toc35856631"/>
      <w:bookmarkStart w:id="3033" w:name="_Toc44001517"/>
      <w:bookmarkStart w:id="3034" w:name="_Toc51581118"/>
      <w:bookmarkStart w:id="3035" w:name="_Toc52356381"/>
      <w:bookmarkStart w:id="3036" w:name="_Toc55227951"/>
      <w:bookmarkStart w:id="3037" w:name="_Toc105505107"/>
      <w:r>
        <w:t>12.</w:t>
      </w:r>
      <w:r w:rsidRPr="00F9767E">
        <w:t>2.1</w:t>
      </w:r>
      <w:r w:rsidRPr="00215D3C">
        <w:t>.2.7</w:t>
      </w:r>
      <w:r w:rsidRPr="00215D3C">
        <w:tab/>
        <w:t xml:space="preserve">Notification </w:t>
      </w:r>
      <w:r w:rsidR="00A1162F" w:rsidRPr="00971FE6">
        <w:rPr>
          <w:rFonts w:cs="Arial"/>
        </w:rPr>
        <w:t>notifyChangedAlarm</w:t>
      </w:r>
      <w:bookmarkEnd w:id="3030"/>
      <w:bookmarkEnd w:id="3031"/>
      <w:bookmarkEnd w:id="3032"/>
      <w:bookmarkEnd w:id="3033"/>
      <w:bookmarkEnd w:id="3034"/>
      <w:bookmarkEnd w:id="3035"/>
      <w:bookmarkEnd w:id="3036"/>
      <w:bookmarkEnd w:id="3037"/>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38" w:name="_Toc20494684"/>
      <w:bookmarkStart w:id="3039" w:name="_Toc26975752"/>
      <w:bookmarkStart w:id="3040" w:name="_Toc35856632"/>
      <w:bookmarkStart w:id="3041" w:name="_Toc44001518"/>
      <w:bookmarkStart w:id="3042" w:name="_Toc51581119"/>
      <w:bookmarkStart w:id="3043" w:name="_Toc52356382"/>
      <w:bookmarkStart w:id="3044" w:name="_Toc55227952"/>
      <w:bookmarkStart w:id="3045" w:name="_Toc105505108"/>
      <w:r>
        <w:t>12.</w:t>
      </w:r>
      <w:r w:rsidRPr="00F9767E">
        <w:t>2.1</w:t>
      </w:r>
      <w:r w:rsidRPr="00215D3C">
        <w:t>.2.8</w:t>
      </w:r>
      <w:r w:rsidRPr="00215D3C">
        <w:tab/>
        <w:t xml:space="preserve">Notification </w:t>
      </w:r>
      <w:r w:rsidR="00A1162F" w:rsidRPr="00971FE6">
        <w:rPr>
          <w:rFonts w:cs="Arial"/>
        </w:rPr>
        <w:t>notifyComments</w:t>
      </w:r>
      <w:bookmarkEnd w:id="3038"/>
      <w:bookmarkEnd w:id="3039"/>
      <w:bookmarkEnd w:id="3040"/>
      <w:bookmarkEnd w:id="3041"/>
      <w:bookmarkEnd w:id="3042"/>
      <w:bookmarkEnd w:id="3043"/>
      <w:bookmarkEnd w:id="3044"/>
      <w:bookmarkEnd w:id="3045"/>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46" w:name="_Toc20494685"/>
      <w:bookmarkStart w:id="3047" w:name="_Toc26975753"/>
      <w:bookmarkStart w:id="3048" w:name="_Toc35856633"/>
      <w:bookmarkStart w:id="3049" w:name="_Toc44001519"/>
      <w:bookmarkStart w:id="3050" w:name="_Toc51581120"/>
      <w:bookmarkStart w:id="3051" w:name="_Toc52356383"/>
      <w:bookmarkStart w:id="3052" w:name="_Toc55227953"/>
      <w:bookmarkStart w:id="3053" w:name="_Toc105505109"/>
      <w:r>
        <w:t>12.</w:t>
      </w:r>
      <w:r w:rsidRPr="00067505">
        <w:t>2.1</w:t>
      </w:r>
      <w:r w:rsidRPr="00215D3C">
        <w:t>.2.9</w:t>
      </w:r>
      <w:r w:rsidRPr="00215D3C">
        <w:tab/>
        <w:t xml:space="preserve">Notification </w:t>
      </w:r>
      <w:r w:rsidR="00A1162F" w:rsidRPr="00971FE6">
        <w:rPr>
          <w:rFonts w:cs="Arial"/>
        </w:rPr>
        <w:t>notifyPotentialFaultyAlarmList</w:t>
      </w:r>
      <w:bookmarkEnd w:id="3046"/>
      <w:bookmarkEnd w:id="3047"/>
      <w:bookmarkEnd w:id="3048"/>
      <w:bookmarkEnd w:id="3049"/>
      <w:bookmarkEnd w:id="3050"/>
      <w:bookmarkEnd w:id="3051"/>
      <w:bookmarkEnd w:id="3052"/>
      <w:bookmarkEnd w:id="3053"/>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54" w:name="_Toc20494686"/>
      <w:bookmarkStart w:id="3055" w:name="_Toc26975754"/>
      <w:bookmarkStart w:id="3056" w:name="_Toc35856634"/>
      <w:bookmarkStart w:id="3057" w:name="_Toc44001520"/>
      <w:bookmarkStart w:id="3058" w:name="_Toc51581121"/>
      <w:bookmarkStart w:id="3059" w:name="_Toc52356384"/>
      <w:bookmarkStart w:id="3060" w:name="_Toc55227954"/>
      <w:bookmarkStart w:id="3061" w:name="_Toc105505110"/>
      <w:r>
        <w:t>12.</w:t>
      </w:r>
      <w:r w:rsidRPr="00067505">
        <w:t>2.1</w:t>
      </w:r>
      <w:r w:rsidRPr="00215D3C">
        <w:t>.2.10</w:t>
      </w:r>
      <w:r w:rsidRPr="00215D3C">
        <w:tab/>
        <w:t xml:space="preserve">Notification </w:t>
      </w:r>
      <w:r w:rsidR="00A1162F" w:rsidRPr="00971FE6">
        <w:rPr>
          <w:rFonts w:cs="Arial"/>
        </w:rPr>
        <w:t>notifyCorrelatedNotificationChanged</w:t>
      </w:r>
      <w:bookmarkEnd w:id="3054"/>
      <w:bookmarkEnd w:id="3055"/>
      <w:bookmarkEnd w:id="3056"/>
      <w:bookmarkEnd w:id="3057"/>
      <w:bookmarkEnd w:id="3058"/>
      <w:bookmarkEnd w:id="3059"/>
      <w:bookmarkEnd w:id="3060"/>
      <w:bookmarkEnd w:id="3061"/>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62" w:name="_Toc20494687"/>
      <w:bookmarkStart w:id="3063" w:name="_Toc26975755"/>
      <w:bookmarkStart w:id="3064" w:name="_Toc35856635"/>
      <w:bookmarkStart w:id="3065" w:name="_Toc44001521"/>
      <w:bookmarkStart w:id="3066" w:name="_Toc51581122"/>
      <w:bookmarkStart w:id="3067" w:name="_Toc52356385"/>
      <w:bookmarkStart w:id="3068" w:name="_Toc55227955"/>
      <w:bookmarkStart w:id="3069" w:name="_Toc105505111"/>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62"/>
      <w:bookmarkEnd w:id="3063"/>
      <w:bookmarkEnd w:id="3064"/>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65"/>
      <w:bookmarkEnd w:id="3066"/>
      <w:bookmarkEnd w:id="3067"/>
      <w:bookmarkEnd w:id="3068"/>
      <w:bookmarkEnd w:id="3069"/>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70" w:name="_Toc44001522"/>
      <w:bookmarkStart w:id="3071" w:name="_Toc51581123"/>
      <w:bookmarkStart w:id="3072" w:name="_Toc52356386"/>
      <w:bookmarkStart w:id="3073" w:name="_Toc55227956"/>
      <w:bookmarkStart w:id="3074" w:name="_Toc105505112"/>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70"/>
      <w:bookmarkEnd w:id="3071"/>
      <w:bookmarkEnd w:id="3072"/>
      <w:bookmarkEnd w:id="3073"/>
      <w:bookmarkEnd w:id="3074"/>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75" w:name="_Toc20494688"/>
      <w:bookmarkStart w:id="3076" w:name="_Toc26975756"/>
      <w:bookmarkStart w:id="3077" w:name="_Toc35856636"/>
      <w:bookmarkStart w:id="3078" w:name="_Toc44001523"/>
      <w:bookmarkStart w:id="3079" w:name="_Toc51581124"/>
      <w:bookmarkStart w:id="3080" w:name="_Toc52356387"/>
      <w:bookmarkStart w:id="3081" w:name="_Toc55227957"/>
      <w:bookmarkStart w:id="3082" w:name="_Toc105505113"/>
      <w:r>
        <w:t>12.</w:t>
      </w:r>
      <w:r w:rsidRPr="00543D98">
        <w:t>2.1</w:t>
      </w:r>
      <w:r>
        <w:t>.</w:t>
      </w:r>
      <w:r w:rsidRPr="00215D3C">
        <w:t>3</w:t>
      </w:r>
      <w:r w:rsidRPr="00215D3C">
        <w:tab/>
        <w:t>Resources</w:t>
      </w:r>
      <w:bookmarkEnd w:id="3075"/>
      <w:bookmarkEnd w:id="3076"/>
      <w:bookmarkEnd w:id="3077"/>
      <w:bookmarkEnd w:id="3078"/>
      <w:bookmarkEnd w:id="3079"/>
      <w:bookmarkEnd w:id="3080"/>
      <w:bookmarkEnd w:id="3081"/>
      <w:bookmarkEnd w:id="3082"/>
    </w:p>
    <w:p w14:paraId="00D405BE" w14:textId="2EF2BA78" w:rsidR="006A5594" w:rsidRDefault="006A5594" w:rsidP="006A5594">
      <w:pPr>
        <w:pStyle w:val="Heading5"/>
      </w:pPr>
      <w:bookmarkStart w:id="3083" w:name="_Toc20494689"/>
      <w:bookmarkStart w:id="3084" w:name="_Toc26975757"/>
      <w:bookmarkStart w:id="3085" w:name="_Toc35856637"/>
      <w:bookmarkStart w:id="3086" w:name="_Toc44001524"/>
      <w:bookmarkStart w:id="3087" w:name="_Toc51581125"/>
      <w:bookmarkStart w:id="3088" w:name="_Toc52356388"/>
      <w:bookmarkStart w:id="3089" w:name="_Toc55227958"/>
      <w:bookmarkStart w:id="3090" w:name="_Toc105505114"/>
      <w:r>
        <w:t>12.</w:t>
      </w:r>
      <w:r w:rsidRPr="00543D98">
        <w:t>2.1</w:t>
      </w:r>
      <w:r w:rsidRPr="00215D3C">
        <w:t>.3.1</w:t>
      </w:r>
      <w:r w:rsidRPr="00215D3C">
        <w:tab/>
        <w:t>Resource structure</w:t>
      </w:r>
      <w:bookmarkEnd w:id="3083"/>
      <w:bookmarkEnd w:id="3084"/>
      <w:bookmarkEnd w:id="3085"/>
      <w:bookmarkEnd w:id="3086"/>
      <w:bookmarkEnd w:id="3087"/>
      <w:bookmarkEnd w:id="3088"/>
      <w:bookmarkEnd w:id="3089"/>
      <w:bookmarkEnd w:id="3090"/>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91" w:name="_Toc105505115"/>
      <w:r>
        <w:t>12.</w:t>
      </w:r>
      <w:r w:rsidRPr="00543D98">
        <w:t>2.1</w:t>
      </w:r>
      <w:r w:rsidRPr="00215D3C">
        <w:t>.3.1</w:t>
      </w:r>
      <w:r>
        <w:t>.2</w:t>
      </w:r>
      <w:r>
        <w:tab/>
        <w:t>Resource structure on the MnS consumer</w:t>
      </w:r>
      <w:bookmarkEnd w:id="3091"/>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92" w:name="_Toc20494690"/>
      <w:bookmarkStart w:id="3093" w:name="_Toc26975758"/>
      <w:bookmarkStart w:id="3094" w:name="_Toc35856638"/>
      <w:bookmarkStart w:id="3095" w:name="_Toc44001525"/>
      <w:bookmarkStart w:id="3096" w:name="_Toc51581126"/>
      <w:bookmarkStart w:id="3097" w:name="_Toc52356389"/>
      <w:bookmarkStart w:id="3098" w:name="_Toc55227959"/>
      <w:bookmarkStart w:id="3099" w:name="_Toc105505116"/>
      <w:r>
        <w:t>12.</w:t>
      </w:r>
      <w:r w:rsidRPr="00375D3F">
        <w:t>2.1</w:t>
      </w:r>
      <w:r w:rsidRPr="00215D3C">
        <w:t>.3.2</w:t>
      </w:r>
      <w:r w:rsidRPr="00215D3C">
        <w:tab/>
        <w:t>Resource definitions</w:t>
      </w:r>
      <w:bookmarkEnd w:id="3092"/>
      <w:bookmarkEnd w:id="3093"/>
      <w:bookmarkEnd w:id="3094"/>
      <w:bookmarkEnd w:id="3095"/>
      <w:bookmarkEnd w:id="3096"/>
      <w:bookmarkEnd w:id="3097"/>
      <w:bookmarkEnd w:id="3098"/>
      <w:bookmarkEnd w:id="3099"/>
    </w:p>
    <w:p w14:paraId="2E60CA00" w14:textId="4B701F39" w:rsidR="006A5594" w:rsidRPr="00215D3C" w:rsidRDefault="006A5594" w:rsidP="006A5594">
      <w:pPr>
        <w:pStyle w:val="Heading6"/>
      </w:pPr>
      <w:bookmarkStart w:id="3100" w:name="_Toc20494691"/>
      <w:bookmarkStart w:id="3101" w:name="_Toc26975759"/>
      <w:bookmarkStart w:id="3102" w:name="_Toc35856639"/>
      <w:bookmarkStart w:id="3103" w:name="_Toc44001526"/>
      <w:bookmarkStart w:id="3104" w:name="_Toc51581127"/>
      <w:bookmarkStart w:id="3105" w:name="_Toc52356390"/>
      <w:bookmarkStart w:id="3106" w:name="_Toc55227960"/>
      <w:bookmarkStart w:id="3107" w:name="_Toc105505117"/>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100"/>
      <w:bookmarkEnd w:id="3101"/>
      <w:bookmarkEnd w:id="3102"/>
      <w:bookmarkEnd w:id="3103"/>
      <w:bookmarkEnd w:id="3104"/>
      <w:bookmarkEnd w:id="3105"/>
      <w:bookmarkEnd w:id="3106"/>
      <w:bookmarkEnd w:id="3107"/>
    </w:p>
    <w:p w14:paraId="52322403" w14:textId="77777777" w:rsidR="006A5594" w:rsidRPr="00215D3C" w:rsidRDefault="006A5594" w:rsidP="006A5594">
      <w:pPr>
        <w:pStyle w:val="Heading7"/>
      </w:pPr>
      <w:bookmarkStart w:id="3108" w:name="_Toc20494692"/>
      <w:bookmarkStart w:id="3109" w:name="_Toc26975760"/>
      <w:bookmarkStart w:id="3110" w:name="_Toc35856640"/>
      <w:bookmarkStart w:id="3111" w:name="_Toc44001527"/>
      <w:bookmarkStart w:id="3112" w:name="_Toc51581128"/>
      <w:bookmarkStart w:id="3113" w:name="_Toc52356391"/>
      <w:bookmarkStart w:id="3114" w:name="_Toc55227961"/>
      <w:bookmarkStart w:id="3115" w:name="_Toc105505118"/>
      <w:r>
        <w:t>12.</w:t>
      </w:r>
      <w:r w:rsidRPr="00375D3F">
        <w:t>2.1</w:t>
      </w:r>
      <w:r w:rsidRPr="00215D3C">
        <w:t>.3.2.1.1</w:t>
      </w:r>
      <w:r w:rsidRPr="00215D3C">
        <w:tab/>
        <w:t>Description</w:t>
      </w:r>
      <w:bookmarkEnd w:id="3108"/>
      <w:bookmarkEnd w:id="3109"/>
      <w:bookmarkEnd w:id="3110"/>
      <w:bookmarkEnd w:id="3111"/>
      <w:bookmarkEnd w:id="3112"/>
      <w:bookmarkEnd w:id="3113"/>
      <w:bookmarkEnd w:id="3114"/>
      <w:bookmarkEnd w:id="3115"/>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16" w:name="_Toc20494693"/>
      <w:bookmarkStart w:id="3117" w:name="_Toc26975761"/>
      <w:bookmarkStart w:id="3118" w:name="_Toc35856641"/>
      <w:bookmarkStart w:id="3119" w:name="_Toc44001528"/>
      <w:bookmarkStart w:id="3120" w:name="_Toc51581129"/>
      <w:bookmarkStart w:id="3121" w:name="_Toc52356392"/>
      <w:bookmarkStart w:id="3122" w:name="_Toc55227962"/>
      <w:bookmarkStart w:id="3123" w:name="_Toc105505119"/>
      <w:r>
        <w:t>12.</w:t>
      </w:r>
      <w:r w:rsidRPr="00375D3F">
        <w:t>2.1</w:t>
      </w:r>
      <w:r w:rsidRPr="00215D3C">
        <w:t>.3.2.1.2</w:t>
      </w:r>
      <w:r w:rsidRPr="00215D3C">
        <w:tab/>
        <w:t>URI</w:t>
      </w:r>
      <w:bookmarkEnd w:id="3116"/>
      <w:bookmarkEnd w:id="3117"/>
      <w:bookmarkEnd w:id="3118"/>
      <w:bookmarkEnd w:id="3119"/>
      <w:bookmarkEnd w:id="3120"/>
      <w:bookmarkEnd w:id="3121"/>
      <w:bookmarkEnd w:id="3122"/>
      <w:bookmarkEnd w:id="3123"/>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24" w:name="_Toc20494694"/>
      <w:bookmarkStart w:id="3125" w:name="_Toc26975762"/>
      <w:bookmarkStart w:id="3126" w:name="_Toc35856642"/>
      <w:bookmarkStart w:id="3127" w:name="_Toc44001529"/>
      <w:bookmarkStart w:id="3128" w:name="_Toc51581130"/>
      <w:bookmarkStart w:id="3129" w:name="_Toc52356393"/>
      <w:bookmarkStart w:id="3130" w:name="_Toc55227963"/>
      <w:bookmarkStart w:id="3131" w:name="_Toc105505120"/>
      <w:r>
        <w:t>12.</w:t>
      </w:r>
      <w:r w:rsidRPr="00375D3F">
        <w:t>2.1</w:t>
      </w:r>
      <w:r w:rsidRPr="00215D3C">
        <w:t>.3.2.1.3</w:t>
      </w:r>
      <w:r w:rsidRPr="00215D3C">
        <w:tab/>
        <w:t>HTTP methods</w:t>
      </w:r>
      <w:bookmarkEnd w:id="3124"/>
      <w:bookmarkEnd w:id="3125"/>
      <w:bookmarkEnd w:id="3126"/>
      <w:bookmarkEnd w:id="3127"/>
      <w:bookmarkEnd w:id="3128"/>
      <w:bookmarkEnd w:id="3129"/>
      <w:bookmarkEnd w:id="3130"/>
      <w:bookmarkEnd w:id="3131"/>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32" w:name="_Toc20494695"/>
      <w:bookmarkStart w:id="3133" w:name="_Toc26975763"/>
      <w:bookmarkStart w:id="3134" w:name="_Toc35856643"/>
      <w:bookmarkStart w:id="3135" w:name="_Toc44001530"/>
      <w:bookmarkStart w:id="3136" w:name="_Toc51581131"/>
      <w:bookmarkStart w:id="3137" w:name="_Toc52356394"/>
      <w:bookmarkStart w:id="3138" w:name="_Toc55227964"/>
      <w:bookmarkStart w:id="3139" w:name="_Toc105505121"/>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32"/>
      <w:bookmarkEnd w:id="3133"/>
      <w:bookmarkEnd w:id="3134"/>
      <w:bookmarkEnd w:id="3135"/>
      <w:bookmarkEnd w:id="3136"/>
      <w:bookmarkEnd w:id="3137"/>
      <w:bookmarkEnd w:id="3138"/>
      <w:bookmarkEnd w:id="3139"/>
    </w:p>
    <w:p w14:paraId="69EB1A18" w14:textId="77777777" w:rsidR="006A5594" w:rsidRPr="00215D3C" w:rsidRDefault="006A5594" w:rsidP="006A5594">
      <w:pPr>
        <w:pStyle w:val="Heading7"/>
      </w:pPr>
      <w:bookmarkStart w:id="3140" w:name="_Toc20494696"/>
      <w:bookmarkStart w:id="3141" w:name="_Toc26975764"/>
      <w:bookmarkStart w:id="3142" w:name="_Toc35856644"/>
      <w:bookmarkStart w:id="3143" w:name="_Toc44001531"/>
      <w:bookmarkStart w:id="3144" w:name="_Toc51581132"/>
      <w:bookmarkStart w:id="3145" w:name="_Toc52356395"/>
      <w:bookmarkStart w:id="3146" w:name="_Toc55227965"/>
      <w:bookmarkStart w:id="3147" w:name="_Toc105505122"/>
      <w:r>
        <w:t>12.</w:t>
      </w:r>
      <w:r w:rsidRPr="00C75C4A">
        <w:t>2.1</w:t>
      </w:r>
      <w:r w:rsidRPr="00215D3C">
        <w:t>.3.2.2.1</w:t>
      </w:r>
      <w:r w:rsidRPr="00215D3C">
        <w:tab/>
        <w:t>Description</w:t>
      </w:r>
      <w:bookmarkEnd w:id="3140"/>
      <w:bookmarkEnd w:id="3141"/>
      <w:bookmarkEnd w:id="3142"/>
      <w:bookmarkEnd w:id="3143"/>
      <w:bookmarkEnd w:id="3144"/>
      <w:bookmarkEnd w:id="3145"/>
      <w:bookmarkEnd w:id="3146"/>
      <w:bookmarkEnd w:id="3147"/>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48" w:name="_Toc20494697"/>
      <w:bookmarkStart w:id="3149" w:name="_Toc26975765"/>
      <w:bookmarkStart w:id="3150" w:name="_Toc35856645"/>
      <w:bookmarkStart w:id="3151" w:name="_Toc44001532"/>
      <w:bookmarkStart w:id="3152" w:name="_Toc51581133"/>
      <w:bookmarkStart w:id="3153" w:name="_Toc52356396"/>
      <w:bookmarkStart w:id="3154" w:name="_Toc55227966"/>
      <w:bookmarkStart w:id="3155" w:name="_Toc105505123"/>
      <w:r>
        <w:t>12.</w:t>
      </w:r>
      <w:r w:rsidRPr="00C75C4A">
        <w:t>2.1</w:t>
      </w:r>
      <w:r w:rsidRPr="00215D3C">
        <w:t>.3.2.2.2</w:t>
      </w:r>
      <w:r w:rsidRPr="00215D3C">
        <w:tab/>
        <w:t>URI</w:t>
      </w:r>
      <w:bookmarkEnd w:id="3148"/>
      <w:bookmarkEnd w:id="3149"/>
      <w:bookmarkEnd w:id="3150"/>
      <w:bookmarkEnd w:id="3151"/>
      <w:bookmarkEnd w:id="3152"/>
      <w:bookmarkEnd w:id="3153"/>
      <w:bookmarkEnd w:id="3154"/>
      <w:bookmarkEnd w:id="3155"/>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56" w:name="_Toc20494698"/>
      <w:bookmarkStart w:id="3157" w:name="_Toc26975766"/>
      <w:bookmarkStart w:id="3158" w:name="_Toc35856646"/>
      <w:bookmarkStart w:id="3159" w:name="_Toc44001533"/>
      <w:bookmarkStart w:id="3160" w:name="_Toc51581134"/>
      <w:bookmarkStart w:id="3161" w:name="_Toc52356397"/>
      <w:bookmarkStart w:id="3162" w:name="_Toc55227967"/>
      <w:bookmarkStart w:id="3163" w:name="_Toc105505124"/>
      <w:r>
        <w:t>12.</w:t>
      </w:r>
      <w:r w:rsidRPr="00C75C4A">
        <w:t>2.1</w:t>
      </w:r>
      <w:r w:rsidRPr="00215D3C">
        <w:t>.3.2.2.3</w:t>
      </w:r>
      <w:r w:rsidRPr="00215D3C">
        <w:tab/>
        <w:t>HTTP methods</w:t>
      </w:r>
      <w:bookmarkEnd w:id="3156"/>
      <w:bookmarkEnd w:id="3157"/>
      <w:bookmarkEnd w:id="3158"/>
      <w:bookmarkEnd w:id="3159"/>
      <w:bookmarkEnd w:id="3160"/>
      <w:bookmarkEnd w:id="3161"/>
      <w:bookmarkEnd w:id="3162"/>
      <w:bookmarkEnd w:id="3163"/>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64" w:name="_Toc20494699"/>
      <w:bookmarkStart w:id="3165" w:name="_Toc26975767"/>
      <w:bookmarkStart w:id="3166" w:name="_Toc35856647"/>
      <w:bookmarkStart w:id="3167" w:name="_Toc44001534"/>
      <w:bookmarkStart w:id="3168" w:name="_Toc51581135"/>
      <w:bookmarkStart w:id="3169" w:name="_Toc52356398"/>
      <w:bookmarkStart w:id="3170" w:name="_Toc55227968"/>
      <w:bookmarkStart w:id="3171" w:name="_Toc105505125"/>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64"/>
      <w:bookmarkEnd w:id="3165"/>
      <w:bookmarkEnd w:id="3166"/>
      <w:bookmarkEnd w:id="3167"/>
      <w:bookmarkEnd w:id="3168"/>
      <w:bookmarkEnd w:id="3169"/>
      <w:bookmarkEnd w:id="3170"/>
      <w:bookmarkEnd w:id="3171"/>
    </w:p>
    <w:p w14:paraId="6589DCF5" w14:textId="77777777" w:rsidR="006A5594" w:rsidRPr="00215D3C" w:rsidRDefault="006A5594" w:rsidP="006A5594">
      <w:pPr>
        <w:pStyle w:val="Heading7"/>
      </w:pPr>
      <w:bookmarkStart w:id="3172" w:name="_Toc20494700"/>
      <w:bookmarkStart w:id="3173" w:name="_Toc26975768"/>
      <w:bookmarkStart w:id="3174" w:name="_Toc35856648"/>
      <w:bookmarkStart w:id="3175" w:name="_Toc44001535"/>
      <w:bookmarkStart w:id="3176" w:name="_Toc51581136"/>
      <w:bookmarkStart w:id="3177" w:name="_Toc52356399"/>
      <w:bookmarkStart w:id="3178" w:name="_Toc55227969"/>
      <w:bookmarkStart w:id="3179" w:name="_Toc105505126"/>
      <w:r>
        <w:t>12.</w:t>
      </w:r>
      <w:r w:rsidRPr="00B464F4">
        <w:t>2.1</w:t>
      </w:r>
      <w:r w:rsidRPr="00215D3C">
        <w:t>.3.2.3.1</w:t>
      </w:r>
      <w:r w:rsidRPr="00215D3C">
        <w:tab/>
        <w:t>Definition</w:t>
      </w:r>
      <w:bookmarkEnd w:id="3172"/>
      <w:bookmarkEnd w:id="3173"/>
      <w:bookmarkEnd w:id="3174"/>
      <w:bookmarkEnd w:id="3175"/>
      <w:bookmarkEnd w:id="3176"/>
      <w:bookmarkEnd w:id="3177"/>
      <w:bookmarkEnd w:id="3178"/>
      <w:bookmarkEnd w:id="3179"/>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80" w:name="_Toc20494701"/>
      <w:bookmarkStart w:id="3181" w:name="_Toc26975769"/>
      <w:bookmarkStart w:id="3182" w:name="_Toc35856649"/>
      <w:bookmarkStart w:id="3183" w:name="_Toc44001536"/>
      <w:bookmarkStart w:id="3184" w:name="_Toc51581137"/>
      <w:bookmarkStart w:id="3185" w:name="_Toc52356400"/>
      <w:bookmarkStart w:id="3186" w:name="_Toc55227970"/>
      <w:bookmarkStart w:id="3187" w:name="_Toc105505127"/>
      <w:r>
        <w:t>12.</w:t>
      </w:r>
      <w:r w:rsidRPr="00B464F4">
        <w:t>2.1</w:t>
      </w:r>
      <w:r w:rsidRPr="00215D3C">
        <w:t>.3.2.3.2</w:t>
      </w:r>
      <w:r w:rsidRPr="00215D3C">
        <w:tab/>
        <w:t>URI</w:t>
      </w:r>
      <w:bookmarkEnd w:id="3180"/>
      <w:bookmarkEnd w:id="3181"/>
      <w:bookmarkEnd w:id="3182"/>
      <w:bookmarkEnd w:id="3183"/>
      <w:bookmarkEnd w:id="3184"/>
      <w:bookmarkEnd w:id="3185"/>
      <w:bookmarkEnd w:id="3186"/>
      <w:bookmarkEnd w:id="3187"/>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88" w:name="_Toc20494702"/>
      <w:bookmarkStart w:id="3189" w:name="_Toc26975770"/>
      <w:bookmarkStart w:id="3190" w:name="_Toc35856650"/>
      <w:bookmarkStart w:id="3191" w:name="_Toc44001537"/>
      <w:bookmarkStart w:id="3192" w:name="_Toc51581138"/>
      <w:bookmarkStart w:id="3193" w:name="_Toc52356401"/>
      <w:bookmarkStart w:id="3194" w:name="_Toc55227971"/>
      <w:bookmarkStart w:id="3195" w:name="_Toc105505128"/>
      <w:r>
        <w:t>12.</w:t>
      </w:r>
      <w:r w:rsidRPr="00B464F4">
        <w:t>2.1</w:t>
      </w:r>
      <w:r w:rsidRPr="00215D3C">
        <w:t>.3.2.3.3</w:t>
      </w:r>
      <w:r w:rsidRPr="00215D3C">
        <w:tab/>
        <w:t>HTTP methods</w:t>
      </w:r>
      <w:bookmarkEnd w:id="3188"/>
      <w:bookmarkEnd w:id="3189"/>
      <w:bookmarkEnd w:id="3190"/>
      <w:bookmarkEnd w:id="3191"/>
      <w:bookmarkEnd w:id="3192"/>
      <w:bookmarkEnd w:id="3193"/>
      <w:bookmarkEnd w:id="3194"/>
      <w:bookmarkEnd w:id="3195"/>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96" w:name="_Toc20494703"/>
      <w:bookmarkStart w:id="3197" w:name="_Toc26975771"/>
      <w:bookmarkStart w:id="3198" w:name="_Toc35856651"/>
      <w:bookmarkStart w:id="3199" w:name="_Toc44001538"/>
      <w:bookmarkStart w:id="3200" w:name="_Toc51581139"/>
      <w:bookmarkStart w:id="3201" w:name="_Toc52356402"/>
      <w:bookmarkStart w:id="3202" w:name="_Toc55227972"/>
      <w:bookmarkStart w:id="3203" w:name="_Toc105505129"/>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96"/>
      <w:bookmarkEnd w:id="3197"/>
      <w:bookmarkEnd w:id="3198"/>
      <w:bookmarkEnd w:id="3199"/>
      <w:bookmarkEnd w:id="3200"/>
      <w:bookmarkEnd w:id="3201"/>
      <w:bookmarkEnd w:id="3202"/>
      <w:bookmarkEnd w:id="3203"/>
    </w:p>
    <w:p w14:paraId="7A5CB5D2" w14:textId="77777777" w:rsidR="006A5594" w:rsidRPr="00215D3C" w:rsidRDefault="006A5594" w:rsidP="006A5594">
      <w:pPr>
        <w:pStyle w:val="Heading7"/>
      </w:pPr>
      <w:bookmarkStart w:id="3204" w:name="_Toc20494704"/>
      <w:bookmarkStart w:id="3205" w:name="_Toc26975772"/>
      <w:bookmarkStart w:id="3206" w:name="_Toc35856652"/>
      <w:bookmarkStart w:id="3207" w:name="_Toc44001539"/>
      <w:bookmarkStart w:id="3208" w:name="_Toc51581140"/>
      <w:bookmarkStart w:id="3209" w:name="_Toc52356403"/>
      <w:bookmarkStart w:id="3210" w:name="_Toc55227973"/>
      <w:bookmarkStart w:id="3211" w:name="_Toc105505130"/>
      <w:r>
        <w:t>12.</w:t>
      </w:r>
      <w:r w:rsidRPr="00B464F4">
        <w:t>2.1</w:t>
      </w:r>
      <w:r w:rsidRPr="00215D3C">
        <w:t>.3.2.</w:t>
      </w:r>
      <w:r w:rsidRPr="00215D3C">
        <w:rPr>
          <w:rFonts w:hint="eastAsia"/>
          <w:lang w:eastAsia="zh-CN"/>
        </w:rPr>
        <w:t>4</w:t>
      </w:r>
      <w:r w:rsidRPr="00215D3C">
        <w:t>.1</w:t>
      </w:r>
      <w:r w:rsidRPr="00215D3C">
        <w:tab/>
        <w:t>Definition</w:t>
      </w:r>
      <w:bookmarkEnd w:id="3204"/>
      <w:bookmarkEnd w:id="3205"/>
      <w:bookmarkEnd w:id="3206"/>
      <w:bookmarkEnd w:id="3207"/>
      <w:bookmarkEnd w:id="3208"/>
      <w:bookmarkEnd w:id="3209"/>
      <w:bookmarkEnd w:id="3210"/>
      <w:bookmarkEnd w:id="3211"/>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12" w:name="_Toc20494705"/>
      <w:bookmarkStart w:id="3213" w:name="_Toc26975773"/>
      <w:bookmarkStart w:id="3214" w:name="_Toc35856653"/>
      <w:bookmarkStart w:id="3215" w:name="_Toc44001540"/>
      <w:bookmarkStart w:id="3216" w:name="_Toc51581141"/>
      <w:bookmarkStart w:id="3217" w:name="_Toc52356404"/>
      <w:bookmarkStart w:id="3218" w:name="_Toc55227974"/>
      <w:bookmarkStart w:id="3219" w:name="_Toc105505131"/>
      <w:r>
        <w:t>12.</w:t>
      </w:r>
      <w:r w:rsidRPr="00B464F4">
        <w:t>2.1</w:t>
      </w:r>
      <w:r w:rsidRPr="00215D3C">
        <w:t>.3.2.</w:t>
      </w:r>
      <w:r w:rsidRPr="00215D3C">
        <w:rPr>
          <w:rFonts w:hint="eastAsia"/>
          <w:lang w:eastAsia="zh-CN"/>
        </w:rPr>
        <w:t>4</w:t>
      </w:r>
      <w:r w:rsidRPr="00215D3C">
        <w:t>.2</w:t>
      </w:r>
      <w:r w:rsidRPr="00215D3C">
        <w:tab/>
        <w:t>URI</w:t>
      </w:r>
      <w:bookmarkEnd w:id="3212"/>
      <w:bookmarkEnd w:id="3213"/>
      <w:bookmarkEnd w:id="3214"/>
      <w:bookmarkEnd w:id="3215"/>
      <w:bookmarkEnd w:id="3216"/>
      <w:bookmarkEnd w:id="3217"/>
      <w:bookmarkEnd w:id="3218"/>
      <w:bookmarkEnd w:id="3219"/>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20" w:name="_Toc20494706"/>
      <w:bookmarkStart w:id="3221" w:name="_Toc26975774"/>
      <w:bookmarkStart w:id="3222" w:name="_Toc35856654"/>
      <w:bookmarkStart w:id="3223" w:name="_Toc44001541"/>
      <w:bookmarkStart w:id="3224" w:name="_Toc51581142"/>
      <w:bookmarkStart w:id="3225" w:name="_Toc52356405"/>
      <w:bookmarkStart w:id="3226" w:name="_Toc55227975"/>
      <w:bookmarkStart w:id="3227" w:name="_Toc105505132"/>
      <w:r>
        <w:t>12.</w:t>
      </w:r>
      <w:r w:rsidRPr="00B464F4">
        <w:t>2.1</w:t>
      </w:r>
      <w:r w:rsidRPr="00215D3C">
        <w:t>.3.2.</w:t>
      </w:r>
      <w:r w:rsidRPr="00215D3C">
        <w:rPr>
          <w:rFonts w:hint="eastAsia"/>
          <w:lang w:eastAsia="zh-CN"/>
        </w:rPr>
        <w:t>4</w:t>
      </w:r>
      <w:r w:rsidRPr="00215D3C">
        <w:t>.3</w:t>
      </w:r>
      <w:r w:rsidRPr="00215D3C">
        <w:tab/>
        <w:t>HTTP methods</w:t>
      </w:r>
      <w:bookmarkEnd w:id="3220"/>
      <w:bookmarkEnd w:id="3221"/>
      <w:bookmarkEnd w:id="3222"/>
      <w:bookmarkEnd w:id="3223"/>
      <w:bookmarkEnd w:id="3224"/>
      <w:bookmarkEnd w:id="3225"/>
      <w:bookmarkEnd w:id="3226"/>
      <w:bookmarkEnd w:id="3227"/>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28" w:name="_Toc20494707"/>
      <w:bookmarkStart w:id="3229" w:name="_Toc26975775"/>
      <w:bookmarkStart w:id="3230" w:name="_Toc35856655"/>
      <w:bookmarkStart w:id="3231" w:name="_Toc44001542"/>
      <w:bookmarkStart w:id="3232" w:name="_Toc51581143"/>
      <w:bookmarkStart w:id="3233" w:name="_Toc52356406"/>
      <w:bookmarkStart w:id="3234" w:name="_Toc55227976"/>
      <w:bookmarkStart w:id="3235" w:name="_Toc105505133"/>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28"/>
      <w:bookmarkEnd w:id="3229"/>
      <w:bookmarkEnd w:id="3230"/>
      <w:bookmarkEnd w:id="3231"/>
      <w:bookmarkEnd w:id="3232"/>
      <w:bookmarkEnd w:id="3233"/>
      <w:bookmarkEnd w:id="3234"/>
      <w:bookmarkEnd w:id="3235"/>
    </w:p>
    <w:p w14:paraId="2BE983D5" w14:textId="77777777" w:rsidR="006A5594" w:rsidRPr="00215D3C" w:rsidRDefault="006A5594" w:rsidP="006A5594">
      <w:pPr>
        <w:pStyle w:val="Heading7"/>
      </w:pPr>
      <w:bookmarkStart w:id="3236" w:name="_Toc20494708"/>
      <w:bookmarkStart w:id="3237" w:name="_Toc26975776"/>
      <w:bookmarkStart w:id="3238" w:name="_Toc35856656"/>
      <w:bookmarkStart w:id="3239" w:name="_Toc44001543"/>
      <w:bookmarkStart w:id="3240" w:name="_Toc51581144"/>
      <w:bookmarkStart w:id="3241" w:name="_Toc52356407"/>
      <w:bookmarkStart w:id="3242" w:name="_Toc55227977"/>
      <w:bookmarkStart w:id="3243" w:name="_Toc105505134"/>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36"/>
      <w:bookmarkEnd w:id="3237"/>
      <w:bookmarkEnd w:id="3238"/>
      <w:bookmarkEnd w:id="3239"/>
      <w:bookmarkEnd w:id="3240"/>
      <w:bookmarkEnd w:id="3241"/>
      <w:bookmarkEnd w:id="3242"/>
      <w:bookmarkEnd w:id="3243"/>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44" w:name="_Toc20494709"/>
      <w:bookmarkStart w:id="3245" w:name="_Toc26975777"/>
      <w:bookmarkStart w:id="3246" w:name="_Toc35856657"/>
      <w:bookmarkStart w:id="3247" w:name="_Toc44001544"/>
      <w:bookmarkStart w:id="3248" w:name="_Toc51581145"/>
      <w:bookmarkStart w:id="3249" w:name="_Toc52356408"/>
      <w:bookmarkStart w:id="3250" w:name="_Toc55227978"/>
      <w:bookmarkStart w:id="3251" w:name="_Toc105505135"/>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44"/>
      <w:bookmarkEnd w:id="3245"/>
      <w:bookmarkEnd w:id="3246"/>
      <w:bookmarkEnd w:id="3247"/>
      <w:bookmarkEnd w:id="3248"/>
      <w:bookmarkEnd w:id="3249"/>
      <w:bookmarkEnd w:id="3250"/>
      <w:bookmarkEnd w:id="3251"/>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52" w:name="_Toc20494710"/>
      <w:bookmarkStart w:id="3253" w:name="_Toc26975778"/>
      <w:bookmarkStart w:id="3254" w:name="_Toc35856658"/>
      <w:bookmarkStart w:id="3255" w:name="_Toc44001545"/>
      <w:bookmarkStart w:id="3256" w:name="_Toc51581146"/>
      <w:bookmarkStart w:id="3257" w:name="_Toc52356409"/>
      <w:bookmarkStart w:id="3258" w:name="_Toc55227979"/>
      <w:bookmarkStart w:id="3259" w:name="_Toc105505136"/>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52"/>
      <w:bookmarkEnd w:id="3253"/>
      <w:bookmarkEnd w:id="3254"/>
      <w:bookmarkEnd w:id="3255"/>
      <w:bookmarkEnd w:id="3256"/>
      <w:bookmarkEnd w:id="3257"/>
      <w:bookmarkEnd w:id="3258"/>
      <w:bookmarkEnd w:id="3259"/>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60" w:name="_Toc20494711"/>
      <w:bookmarkStart w:id="3261" w:name="_Toc26975779"/>
      <w:bookmarkStart w:id="3262" w:name="_Toc35856659"/>
      <w:bookmarkStart w:id="3263" w:name="_Toc44001546"/>
      <w:bookmarkStart w:id="3264" w:name="_Toc51581147"/>
      <w:bookmarkStart w:id="3265" w:name="_Toc52356410"/>
      <w:bookmarkStart w:id="3266" w:name="_Toc55227980"/>
      <w:bookmarkStart w:id="3267" w:name="_Toc105505137"/>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60"/>
      <w:bookmarkEnd w:id="3261"/>
      <w:bookmarkEnd w:id="3262"/>
      <w:bookmarkEnd w:id="3263"/>
      <w:bookmarkEnd w:id="3264"/>
      <w:bookmarkEnd w:id="3265"/>
      <w:bookmarkEnd w:id="3266"/>
      <w:bookmarkEnd w:id="3267"/>
    </w:p>
    <w:p w14:paraId="3594556E" w14:textId="77777777" w:rsidR="006A5594" w:rsidRPr="00215D3C" w:rsidRDefault="006A5594" w:rsidP="006A5594">
      <w:pPr>
        <w:pStyle w:val="Heading7"/>
        <w:rPr>
          <w:lang w:eastAsia="zh-CN"/>
        </w:rPr>
      </w:pPr>
      <w:bookmarkStart w:id="3268" w:name="_Toc20494712"/>
      <w:bookmarkStart w:id="3269" w:name="_Toc26975780"/>
      <w:bookmarkStart w:id="3270" w:name="_Toc35856660"/>
      <w:bookmarkStart w:id="3271" w:name="_Toc44001547"/>
      <w:bookmarkStart w:id="3272" w:name="_Toc51581148"/>
      <w:bookmarkStart w:id="3273" w:name="_Toc52356411"/>
      <w:bookmarkStart w:id="3274" w:name="_Toc55227981"/>
      <w:bookmarkStart w:id="3275" w:name="_Toc105505138"/>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68"/>
      <w:bookmarkEnd w:id="3269"/>
      <w:bookmarkEnd w:id="3270"/>
      <w:bookmarkEnd w:id="3271"/>
      <w:bookmarkEnd w:id="3272"/>
      <w:bookmarkEnd w:id="3273"/>
      <w:bookmarkEnd w:id="3274"/>
      <w:bookmarkEnd w:id="3275"/>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76" w:name="_Toc20494713"/>
      <w:bookmarkStart w:id="3277" w:name="_Toc26975781"/>
      <w:bookmarkStart w:id="3278" w:name="_Toc35856661"/>
      <w:bookmarkStart w:id="3279" w:name="_Toc44001548"/>
      <w:bookmarkStart w:id="3280" w:name="_Toc51581149"/>
      <w:bookmarkStart w:id="3281" w:name="_Toc52356412"/>
      <w:bookmarkStart w:id="3282" w:name="_Toc55227982"/>
      <w:bookmarkStart w:id="3283" w:name="_Toc105505139"/>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76"/>
      <w:bookmarkEnd w:id="3277"/>
      <w:bookmarkEnd w:id="3278"/>
      <w:bookmarkEnd w:id="3279"/>
      <w:bookmarkEnd w:id="3280"/>
      <w:bookmarkEnd w:id="3281"/>
      <w:bookmarkEnd w:id="3282"/>
      <w:bookmarkEnd w:id="3283"/>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84" w:name="_Toc20494714"/>
      <w:bookmarkStart w:id="3285" w:name="_Toc26975782"/>
      <w:bookmarkStart w:id="3286" w:name="_Toc35856662"/>
      <w:bookmarkStart w:id="3287" w:name="_Toc44001549"/>
      <w:bookmarkStart w:id="3288" w:name="_Toc51581150"/>
      <w:bookmarkStart w:id="3289" w:name="_Toc52356413"/>
      <w:bookmarkStart w:id="3290" w:name="_Toc55227983"/>
      <w:bookmarkStart w:id="3291" w:name="_Toc105505140"/>
      <w:r>
        <w:rPr>
          <w:lang w:eastAsia="zh-CN"/>
        </w:rPr>
        <w:t>12.</w:t>
      </w:r>
      <w:r w:rsidRPr="0055062A">
        <w:rPr>
          <w:lang w:eastAsia="zh-CN"/>
        </w:rPr>
        <w:t>2.1</w:t>
      </w:r>
      <w:r w:rsidRPr="00215D3C">
        <w:rPr>
          <w:rFonts w:hint="eastAsia"/>
          <w:lang w:eastAsia="zh-CN"/>
        </w:rPr>
        <w:t>.3</w:t>
      </w:r>
      <w:r w:rsidRPr="00215D3C">
        <w:t>.2.6.3</w:t>
      </w:r>
      <w:r w:rsidRPr="00215D3C">
        <w:tab/>
        <w:t>HTTP methods</w:t>
      </w:r>
      <w:bookmarkEnd w:id="3284"/>
      <w:bookmarkEnd w:id="3285"/>
      <w:bookmarkEnd w:id="3286"/>
      <w:bookmarkEnd w:id="3287"/>
      <w:bookmarkEnd w:id="3288"/>
      <w:bookmarkEnd w:id="3289"/>
      <w:bookmarkEnd w:id="3290"/>
      <w:bookmarkEnd w:id="3291"/>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92" w:name="_Toc20494715"/>
      <w:bookmarkStart w:id="3293" w:name="_Toc26975783"/>
      <w:bookmarkStart w:id="3294" w:name="_Toc35856663"/>
      <w:bookmarkStart w:id="3295" w:name="_Toc44001550"/>
      <w:bookmarkStart w:id="3296" w:name="_Toc51581151"/>
      <w:bookmarkStart w:id="3297" w:name="_Toc52356414"/>
      <w:bookmarkStart w:id="3298" w:name="_Toc55227984"/>
      <w:bookmarkStart w:id="3299" w:name="_Toc105505141"/>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92"/>
      <w:bookmarkEnd w:id="3293"/>
      <w:bookmarkEnd w:id="3294"/>
      <w:bookmarkEnd w:id="3295"/>
      <w:bookmarkEnd w:id="3296"/>
      <w:bookmarkEnd w:id="3297"/>
      <w:bookmarkEnd w:id="3298"/>
      <w:bookmarkEnd w:id="3299"/>
    </w:p>
    <w:p w14:paraId="4E16BA9C" w14:textId="77777777" w:rsidR="006A5594" w:rsidRPr="00215D3C" w:rsidRDefault="006A5594" w:rsidP="006A5594">
      <w:pPr>
        <w:pStyle w:val="Heading7"/>
        <w:rPr>
          <w:lang w:eastAsia="zh-CN"/>
        </w:rPr>
      </w:pPr>
      <w:bookmarkStart w:id="3300" w:name="_Toc20494716"/>
      <w:bookmarkStart w:id="3301" w:name="_Toc26975784"/>
      <w:bookmarkStart w:id="3302" w:name="_Toc35856664"/>
      <w:bookmarkStart w:id="3303" w:name="_Toc44001551"/>
      <w:bookmarkStart w:id="3304" w:name="_Toc51581152"/>
      <w:bookmarkStart w:id="3305" w:name="_Toc52356415"/>
      <w:bookmarkStart w:id="3306" w:name="_Toc55227985"/>
      <w:bookmarkStart w:id="3307" w:name="_Toc105505142"/>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300"/>
      <w:bookmarkEnd w:id="3301"/>
      <w:bookmarkEnd w:id="3302"/>
      <w:bookmarkEnd w:id="3303"/>
      <w:bookmarkEnd w:id="3304"/>
      <w:bookmarkEnd w:id="3305"/>
      <w:bookmarkEnd w:id="3306"/>
      <w:bookmarkEnd w:id="3307"/>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08" w:name="_Toc20494717"/>
      <w:bookmarkStart w:id="3309" w:name="_Toc26975785"/>
      <w:bookmarkStart w:id="3310" w:name="_Toc35856665"/>
      <w:bookmarkStart w:id="3311" w:name="_Toc44001552"/>
      <w:bookmarkStart w:id="3312" w:name="_Toc51581153"/>
      <w:bookmarkStart w:id="3313" w:name="_Toc52356416"/>
      <w:bookmarkStart w:id="3314" w:name="_Toc55227986"/>
      <w:bookmarkStart w:id="3315" w:name="_Toc105505143"/>
      <w:r>
        <w:rPr>
          <w:lang w:eastAsia="zh-CN"/>
        </w:rPr>
        <w:t>12.</w:t>
      </w:r>
      <w:r w:rsidRPr="005F12B1">
        <w:rPr>
          <w:lang w:eastAsia="zh-CN"/>
        </w:rPr>
        <w:t>2.1</w:t>
      </w:r>
      <w:r w:rsidRPr="00215D3C">
        <w:rPr>
          <w:rFonts w:hint="eastAsia"/>
          <w:lang w:eastAsia="zh-CN"/>
        </w:rPr>
        <w:t>.3</w:t>
      </w:r>
      <w:r w:rsidRPr="00215D3C">
        <w:t>.2.7.2</w:t>
      </w:r>
      <w:r w:rsidRPr="00215D3C">
        <w:tab/>
        <w:t>URI</w:t>
      </w:r>
      <w:bookmarkEnd w:id="3308"/>
      <w:bookmarkEnd w:id="3309"/>
      <w:bookmarkEnd w:id="3310"/>
      <w:bookmarkEnd w:id="3311"/>
      <w:bookmarkEnd w:id="3312"/>
      <w:bookmarkEnd w:id="3313"/>
      <w:bookmarkEnd w:id="3314"/>
      <w:bookmarkEnd w:id="3315"/>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16" w:name="_Toc20494718"/>
      <w:bookmarkStart w:id="3317" w:name="_Toc26975786"/>
      <w:bookmarkStart w:id="3318" w:name="_Toc35856666"/>
      <w:bookmarkStart w:id="3319" w:name="_Toc44001553"/>
      <w:bookmarkStart w:id="3320" w:name="_Toc51581154"/>
      <w:bookmarkStart w:id="3321" w:name="_Toc52356417"/>
      <w:bookmarkStart w:id="3322" w:name="_Toc55227987"/>
      <w:bookmarkStart w:id="3323" w:name="_Toc105505144"/>
      <w:r>
        <w:rPr>
          <w:lang w:eastAsia="zh-CN"/>
        </w:rPr>
        <w:t>12.</w:t>
      </w:r>
      <w:r w:rsidRPr="005F12B1">
        <w:rPr>
          <w:lang w:eastAsia="zh-CN"/>
        </w:rPr>
        <w:t>2.1</w:t>
      </w:r>
      <w:r w:rsidRPr="00215D3C">
        <w:rPr>
          <w:rFonts w:hint="eastAsia"/>
          <w:lang w:eastAsia="zh-CN"/>
        </w:rPr>
        <w:t>.3</w:t>
      </w:r>
      <w:r w:rsidRPr="00215D3C">
        <w:t>.2.7.3</w:t>
      </w:r>
      <w:r w:rsidRPr="00215D3C">
        <w:tab/>
        <w:t>HTTP methods</w:t>
      </w:r>
      <w:bookmarkEnd w:id="3316"/>
      <w:bookmarkEnd w:id="3317"/>
      <w:bookmarkEnd w:id="3318"/>
      <w:bookmarkEnd w:id="3319"/>
      <w:bookmarkEnd w:id="3320"/>
      <w:bookmarkEnd w:id="3321"/>
      <w:bookmarkEnd w:id="3322"/>
      <w:bookmarkEnd w:id="3323"/>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24" w:name="_Toc20494719"/>
      <w:bookmarkStart w:id="3325" w:name="_Toc26975787"/>
      <w:bookmarkStart w:id="3326" w:name="_Toc35856667"/>
      <w:bookmarkStart w:id="3327" w:name="_Toc44001554"/>
      <w:bookmarkStart w:id="3328" w:name="_Toc51581155"/>
      <w:bookmarkStart w:id="3329" w:name="_Toc52356418"/>
      <w:bookmarkStart w:id="3330" w:name="_Toc55227988"/>
      <w:bookmarkStart w:id="3331" w:name="_Toc105505145"/>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24"/>
      <w:bookmarkEnd w:id="3325"/>
      <w:bookmarkEnd w:id="3326"/>
      <w:bookmarkEnd w:id="3327"/>
      <w:bookmarkEnd w:id="3328"/>
      <w:bookmarkEnd w:id="3329"/>
      <w:bookmarkEnd w:id="3330"/>
      <w:bookmarkEnd w:id="3331"/>
    </w:p>
    <w:p w14:paraId="0646FE8D" w14:textId="77777777" w:rsidR="006A5594" w:rsidRPr="00215D3C" w:rsidRDefault="006A5594" w:rsidP="006A5594">
      <w:pPr>
        <w:pStyle w:val="Heading7"/>
        <w:rPr>
          <w:lang w:eastAsia="zh-CN"/>
        </w:rPr>
      </w:pPr>
      <w:bookmarkStart w:id="3332" w:name="_Toc20494720"/>
      <w:bookmarkStart w:id="3333" w:name="_Toc26975788"/>
      <w:bookmarkStart w:id="3334" w:name="_Toc35856668"/>
      <w:bookmarkStart w:id="3335" w:name="_Toc44001555"/>
      <w:bookmarkStart w:id="3336" w:name="_Toc51581156"/>
      <w:bookmarkStart w:id="3337" w:name="_Toc52356419"/>
      <w:bookmarkStart w:id="3338" w:name="_Toc55227989"/>
      <w:bookmarkStart w:id="3339" w:name="_Toc105505146"/>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32"/>
      <w:bookmarkEnd w:id="3333"/>
      <w:bookmarkEnd w:id="3334"/>
      <w:bookmarkEnd w:id="3335"/>
      <w:bookmarkEnd w:id="3336"/>
      <w:bookmarkEnd w:id="3337"/>
      <w:bookmarkEnd w:id="3338"/>
      <w:bookmarkEnd w:id="3339"/>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40" w:name="_Toc20494721"/>
      <w:bookmarkStart w:id="3341" w:name="_Toc26975789"/>
      <w:bookmarkStart w:id="3342" w:name="_Toc35856669"/>
      <w:bookmarkStart w:id="3343" w:name="_Toc44001556"/>
      <w:bookmarkStart w:id="3344" w:name="_Toc51581157"/>
      <w:bookmarkStart w:id="3345" w:name="_Toc52356420"/>
      <w:bookmarkStart w:id="3346" w:name="_Toc55227990"/>
      <w:bookmarkStart w:id="3347" w:name="_Toc105505147"/>
      <w:r>
        <w:rPr>
          <w:lang w:eastAsia="zh-CN"/>
        </w:rPr>
        <w:t>12.</w:t>
      </w:r>
      <w:r w:rsidRPr="0012050D">
        <w:rPr>
          <w:lang w:eastAsia="zh-CN"/>
        </w:rPr>
        <w:t>2.1</w:t>
      </w:r>
      <w:r w:rsidRPr="00215D3C">
        <w:rPr>
          <w:rFonts w:hint="eastAsia"/>
          <w:lang w:eastAsia="zh-CN"/>
        </w:rPr>
        <w:t>.3</w:t>
      </w:r>
      <w:r w:rsidRPr="00215D3C">
        <w:t>.2.8.2</w:t>
      </w:r>
      <w:r w:rsidRPr="00215D3C">
        <w:tab/>
        <w:t>URI</w:t>
      </w:r>
      <w:bookmarkEnd w:id="3340"/>
      <w:bookmarkEnd w:id="3341"/>
      <w:bookmarkEnd w:id="3342"/>
      <w:bookmarkEnd w:id="3343"/>
      <w:bookmarkEnd w:id="3344"/>
      <w:bookmarkEnd w:id="3345"/>
      <w:bookmarkEnd w:id="3346"/>
      <w:bookmarkEnd w:id="3347"/>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48" w:name="_Toc20494722"/>
      <w:bookmarkStart w:id="3349" w:name="_Toc26975790"/>
      <w:bookmarkStart w:id="3350" w:name="_Toc35856670"/>
      <w:bookmarkStart w:id="3351" w:name="_Toc44001557"/>
      <w:bookmarkStart w:id="3352" w:name="_Toc51581158"/>
      <w:bookmarkStart w:id="3353" w:name="_Toc52356421"/>
      <w:bookmarkStart w:id="3354" w:name="_Toc55227991"/>
      <w:bookmarkStart w:id="3355" w:name="_Toc105505148"/>
      <w:r>
        <w:rPr>
          <w:lang w:eastAsia="zh-CN"/>
        </w:rPr>
        <w:t>12.</w:t>
      </w:r>
      <w:r w:rsidRPr="0012050D">
        <w:rPr>
          <w:lang w:eastAsia="zh-CN"/>
        </w:rPr>
        <w:t>2.1</w:t>
      </w:r>
      <w:r w:rsidRPr="00215D3C">
        <w:rPr>
          <w:rFonts w:hint="eastAsia"/>
          <w:lang w:eastAsia="zh-CN"/>
        </w:rPr>
        <w:t>.3</w:t>
      </w:r>
      <w:r w:rsidRPr="00215D3C">
        <w:t>.2.8.3</w:t>
      </w:r>
      <w:r w:rsidRPr="00215D3C">
        <w:tab/>
        <w:t>HTTP methods</w:t>
      </w:r>
      <w:bookmarkEnd w:id="3348"/>
      <w:bookmarkEnd w:id="3349"/>
      <w:bookmarkEnd w:id="3350"/>
      <w:bookmarkEnd w:id="3351"/>
      <w:bookmarkEnd w:id="3352"/>
      <w:bookmarkEnd w:id="3353"/>
      <w:bookmarkEnd w:id="3354"/>
      <w:bookmarkEnd w:id="3355"/>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56" w:name="_Toc20494723"/>
      <w:bookmarkStart w:id="3357" w:name="_Toc26975791"/>
      <w:bookmarkStart w:id="3358" w:name="_Toc35856671"/>
      <w:bookmarkStart w:id="3359" w:name="_Toc44001558"/>
      <w:bookmarkStart w:id="3360" w:name="_Toc51581159"/>
      <w:bookmarkStart w:id="3361" w:name="_Toc52356422"/>
      <w:bookmarkStart w:id="3362" w:name="_Toc55227992"/>
      <w:bookmarkStart w:id="3363" w:name="_Toc105505149"/>
      <w:r>
        <w:t>12.</w:t>
      </w:r>
      <w:r w:rsidRPr="0012050D">
        <w:t>2.1</w:t>
      </w:r>
      <w:r w:rsidRPr="00215D3C">
        <w:t>.4</w:t>
      </w:r>
      <w:r w:rsidRPr="00215D3C">
        <w:tab/>
        <w:t>Data type definitions</w:t>
      </w:r>
      <w:bookmarkEnd w:id="3356"/>
      <w:bookmarkEnd w:id="3357"/>
      <w:bookmarkEnd w:id="3358"/>
      <w:bookmarkEnd w:id="3359"/>
      <w:bookmarkEnd w:id="3360"/>
      <w:bookmarkEnd w:id="3361"/>
      <w:bookmarkEnd w:id="3362"/>
      <w:bookmarkEnd w:id="3363"/>
    </w:p>
    <w:p w14:paraId="74275F1C" w14:textId="6620BCE8" w:rsidR="006A5594" w:rsidRDefault="006A5594" w:rsidP="006A5594">
      <w:pPr>
        <w:pStyle w:val="Heading5"/>
      </w:pPr>
      <w:bookmarkStart w:id="3364" w:name="_Toc20494724"/>
      <w:bookmarkStart w:id="3365" w:name="_Toc26975792"/>
      <w:bookmarkStart w:id="3366" w:name="_Toc35856672"/>
      <w:bookmarkStart w:id="3367" w:name="_Toc44001559"/>
      <w:bookmarkStart w:id="3368" w:name="_Toc51581160"/>
      <w:bookmarkStart w:id="3369" w:name="_Toc52356423"/>
      <w:bookmarkStart w:id="3370" w:name="_Toc55227993"/>
      <w:bookmarkStart w:id="3371" w:name="_Toc105505150"/>
      <w:r>
        <w:t>12.</w:t>
      </w:r>
      <w:r w:rsidRPr="0012050D">
        <w:t>2.1</w:t>
      </w:r>
      <w:r w:rsidRPr="00215D3C">
        <w:t>.4.1</w:t>
      </w:r>
      <w:r w:rsidRPr="00215D3C">
        <w:tab/>
        <w:t>General</w:t>
      </w:r>
      <w:bookmarkEnd w:id="3364"/>
      <w:bookmarkEnd w:id="3365"/>
      <w:bookmarkEnd w:id="3366"/>
      <w:bookmarkEnd w:id="3367"/>
      <w:bookmarkEnd w:id="3368"/>
      <w:bookmarkEnd w:id="3369"/>
      <w:bookmarkEnd w:id="3370"/>
      <w:bookmarkEnd w:id="3371"/>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72" w:name="_Toc44001560"/>
      <w:bookmarkStart w:id="3373" w:name="_Toc51581161"/>
      <w:bookmarkStart w:id="3374" w:name="_Toc52356424"/>
      <w:bookmarkStart w:id="3375" w:name="_Toc55227994"/>
      <w:bookmarkStart w:id="3376" w:name="_Toc105505151"/>
      <w:r>
        <w:t>12.</w:t>
      </w:r>
      <w:r w:rsidRPr="00AF5085">
        <w:t>2.1</w:t>
      </w:r>
      <w:r w:rsidRPr="00215D3C">
        <w:t>.4.</w:t>
      </w:r>
      <w:r>
        <w:t>1a</w:t>
      </w:r>
      <w:r w:rsidRPr="00215D3C">
        <w:tab/>
      </w:r>
      <w:r>
        <w:t>Structured</w:t>
      </w:r>
      <w:r w:rsidRPr="00215D3C">
        <w:t xml:space="preserve"> data types</w:t>
      </w:r>
      <w:bookmarkEnd w:id="3372"/>
      <w:bookmarkEnd w:id="3373"/>
      <w:bookmarkEnd w:id="3374"/>
      <w:bookmarkEnd w:id="3375"/>
      <w:bookmarkEnd w:id="3376"/>
    </w:p>
    <w:p w14:paraId="1958C157" w14:textId="77777777" w:rsidR="00DB6ABC" w:rsidRPr="00215D3C" w:rsidRDefault="00DB6ABC" w:rsidP="00DB6ABC">
      <w:pPr>
        <w:pStyle w:val="Heading6"/>
        <w:rPr>
          <w:lang w:eastAsia="zh-CN"/>
        </w:rPr>
      </w:pPr>
      <w:bookmarkStart w:id="3377" w:name="_Toc44001561"/>
      <w:bookmarkStart w:id="3378" w:name="_Toc51581162"/>
      <w:bookmarkStart w:id="3379" w:name="_Toc52356425"/>
      <w:bookmarkStart w:id="3380" w:name="_Toc55227995"/>
      <w:bookmarkStart w:id="3381" w:name="_Toc105505152"/>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77"/>
      <w:bookmarkEnd w:id="3378"/>
      <w:bookmarkEnd w:id="3379"/>
      <w:bookmarkEnd w:id="3380"/>
      <w:bookmarkEnd w:id="3381"/>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82" w:name="_Toc44001562"/>
      <w:bookmarkStart w:id="3383" w:name="_Toc51581163"/>
      <w:bookmarkStart w:id="3384" w:name="_Toc52356426"/>
      <w:bookmarkStart w:id="3385" w:name="_Toc55227996"/>
      <w:bookmarkStart w:id="3386" w:name="_Toc105505153"/>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82"/>
      <w:bookmarkEnd w:id="3383"/>
      <w:bookmarkEnd w:id="3384"/>
      <w:bookmarkEnd w:id="3385"/>
      <w:bookmarkEnd w:id="3386"/>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87" w:name="_Toc44001563"/>
      <w:bookmarkStart w:id="3388" w:name="_Toc51581164"/>
      <w:bookmarkStart w:id="3389" w:name="_Toc52356427"/>
      <w:bookmarkStart w:id="3390" w:name="_Toc55227997"/>
      <w:bookmarkStart w:id="3391" w:name="_Toc105505154"/>
      <w:r>
        <w:t>12.</w:t>
      </w:r>
      <w:r w:rsidRPr="00AD75DD">
        <w:t>2.1</w:t>
      </w:r>
      <w:r w:rsidRPr="00215D3C">
        <w:t>.4.</w:t>
      </w:r>
      <w:r>
        <w:t>1a</w:t>
      </w:r>
      <w:r w:rsidRPr="00215D3C">
        <w:t>.</w:t>
      </w:r>
      <w:r>
        <w:t>3</w:t>
      </w:r>
      <w:r w:rsidRPr="00215D3C">
        <w:tab/>
        <w:t xml:space="preserve">Type </w:t>
      </w:r>
      <w:r>
        <w:t>T</w:t>
      </w:r>
      <w:r w:rsidRPr="00215D3C">
        <w:t>hresholdInfo</w:t>
      </w:r>
      <w:bookmarkEnd w:id="3387"/>
      <w:bookmarkEnd w:id="3388"/>
      <w:bookmarkEnd w:id="3389"/>
      <w:bookmarkEnd w:id="3390"/>
      <w:bookmarkEnd w:id="3391"/>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77777777" w:rsidR="00DB6ABC" w:rsidRPr="00215D3C" w:rsidRDefault="00DB6ABC" w:rsidP="00DB6ABC">
            <w:pPr>
              <w:pStyle w:val="TAL"/>
            </w:pPr>
            <w:r>
              <w:t>oneOf(integer, Float)</w:t>
            </w:r>
          </w:p>
        </w:tc>
        <w:tc>
          <w:tcPr>
            <w:tcW w:w="2833" w:type="pct"/>
            <w:tcBorders>
              <w:top w:val="single" w:sz="4" w:space="0" w:color="auto"/>
              <w:left w:val="single" w:sz="4" w:space="0" w:color="auto"/>
              <w:bottom w:val="single" w:sz="4" w:space="0" w:color="auto"/>
              <w:right w:val="single" w:sz="4" w:space="0" w:color="auto"/>
            </w:tcBorders>
          </w:tcPr>
          <w:p w14:paraId="7B9FC096" w14:textId="77777777"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Pr>
                <w:lang w:eastAsia="de-DE"/>
              </w:rPr>
              <w:t xml:space="preserve">The integer type is used for counters and the float type for gauges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92" w:name="_Toc44001564"/>
      <w:bookmarkStart w:id="3393" w:name="_Toc51581165"/>
      <w:bookmarkStart w:id="3394" w:name="_Toc52356428"/>
      <w:bookmarkStart w:id="3395" w:name="_Toc55227998"/>
      <w:bookmarkStart w:id="3396" w:name="_Toc105505155"/>
      <w:r>
        <w:t>12.</w:t>
      </w:r>
      <w:r w:rsidRPr="00F0359A">
        <w:t>2.1</w:t>
      </w:r>
      <w:r w:rsidRPr="00215D3C">
        <w:t>.4.</w:t>
      </w:r>
      <w:r>
        <w:t>1a</w:t>
      </w:r>
      <w:r w:rsidRPr="00215D3C">
        <w:t>.</w:t>
      </w:r>
      <w:r>
        <w:t>4</w:t>
      </w:r>
      <w:r w:rsidRPr="00215D3C">
        <w:tab/>
        <w:t xml:space="preserve">Type </w:t>
      </w:r>
      <w:r>
        <w:t>C</w:t>
      </w:r>
      <w:r w:rsidRPr="00215D3C">
        <w:t>orrelatedNotification</w:t>
      </w:r>
      <w:bookmarkEnd w:id="3392"/>
      <w:bookmarkEnd w:id="3393"/>
      <w:bookmarkEnd w:id="3394"/>
      <w:bookmarkEnd w:id="3395"/>
      <w:bookmarkEnd w:id="3396"/>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97" w:name="_Toc44001565"/>
      <w:bookmarkStart w:id="3398" w:name="_Toc51581166"/>
      <w:bookmarkStart w:id="3399" w:name="_Toc52356429"/>
      <w:bookmarkStart w:id="3400" w:name="_Toc55227999"/>
      <w:bookmarkStart w:id="3401" w:name="_Toc105505156"/>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97"/>
      <w:bookmarkEnd w:id="3398"/>
      <w:bookmarkEnd w:id="3399"/>
      <w:bookmarkEnd w:id="3400"/>
      <w:bookmarkEnd w:id="3401"/>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402" w:name="_Toc44001566"/>
      <w:bookmarkStart w:id="3403" w:name="_Toc51581167"/>
      <w:bookmarkStart w:id="3404" w:name="_Toc52356430"/>
      <w:bookmarkStart w:id="3405" w:name="_Toc55228000"/>
      <w:bookmarkStart w:id="3406" w:name="_Toc105505157"/>
      <w:r>
        <w:t>12.</w:t>
      </w:r>
      <w:r w:rsidRPr="00F0359A">
        <w:t>2.1</w:t>
      </w:r>
      <w:r w:rsidRPr="00215D3C">
        <w:t>.4.</w:t>
      </w:r>
      <w:r>
        <w:t>1a</w:t>
      </w:r>
      <w:r w:rsidRPr="00215D3C">
        <w:t>.</w:t>
      </w:r>
      <w:r>
        <w:t>6</w:t>
      </w:r>
      <w:r w:rsidRPr="00215D3C">
        <w:tab/>
        <w:t xml:space="preserve">Type </w:t>
      </w:r>
      <w:r>
        <w:t>A</w:t>
      </w:r>
      <w:r w:rsidRPr="00215D3C">
        <w:t>larmCount</w:t>
      </w:r>
      <w:bookmarkEnd w:id="3402"/>
      <w:bookmarkEnd w:id="3403"/>
      <w:bookmarkEnd w:id="3404"/>
      <w:bookmarkEnd w:id="3405"/>
      <w:bookmarkEnd w:id="3406"/>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07" w:name="_Toc44001567"/>
      <w:bookmarkStart w:id="3408" w:name="_Toc51581168"/>
      <w:bookmarkStart w:id="3409" w:name="_Toc52356431"/>
      <w:bookmarkStart w:id="3410" w:name="_Toc55228001"/>
      <w:bookmarkStart w:id="3411" w:name="_Toc105505158"/>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07"/>
      <w:bookmarkEnd w:id="3408"/>
      <w:bookmarkEnd w:id="3409"/>
      <w:bookmarkEnd w:id="3410"/>
      <w:bookmarkEnd w:id="3411"/>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12" w:name="_Toc44001568"/>
      <w:bookmarkStart w:id="3413" w:name="_Toc51581169"/>
      <w:bookmarkStart w:id="3414" w:name="_Toc52356432"/>
      <w:bookmarkStart w:id="3415" w:name="_Toc55228002"/>
      <w:bookmarkStart w:id="3416" w:name="_Toc105505159"/>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12"/>
      <w:bookmarkEnd w:id="3413"/>
      <w:bookmarkEnd w:id="3414"/>
      <w:bookmarkEnd w:id="3415"/>
      <w:bookmarkEnd w:id="3416"/>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17" w:name="_Toc44001569"/>
      <w:bookmarkStart w:id="3418" w:name="_Toc51581170"/>
      <w:bookmarkStart w:id="3419" w:name="_Toc52356433"/>
      <w:bookmarkStart w:id="3420" w:name="_Toc55228003"/>
      <w:bookmarkStart w:id="3421" w:name="_Toc105505160"/>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17"/>
      <w:bookmarkEnd w:id="3418"/>
      <w:bookmarkEnd w:id="3419"/>
      <w:bookmarkEnd w:id="3420"/>
      <w:bookmarkEnd w:id="3421"/>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22" w:name="_Toc44001570"/>
      <w:bookmarkStart w:id="3423" w:name="_Toc51581171"/>
      <w:bookmarkStart w:id="3424" w:name="_Toc52356434"/>
      <w:bookmarkStart w:id="3425" w:name="_Toc55228004"/>
      <w:bookmarkStart w:id="3426" w:name="_Toc105505161"/>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22"/>
      <w:bookmarkEnd w:id="3423"/>
      <w:bookmarkEnd w:id="3424"/>
      <w:bookmarkEnd w:id="3425"/>
      <w:bookmarkEnd w:id="3426"/>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27" w:name="_Toc44001571"/>
      <w:bookmarkStart w:id="3428" w:name="_Toc51581172"/>
      <w:bookmarkStart w:id="3429" w:name="_Toc52356435"/>
      <w:bookmarkStart w:id="3430" w:name="_Toc55228005"/>
      <w:bookmarkStart w:id="3431" w:name="_Toc105505162"/>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27"/>
      <w:bookmarkEnd w:id="3428"/>
      <w:bookmarkEnd w:id="3429"/>
      <w:bookmarkEnd w:id="3430"/>
      <w:bookmarkEnd w:id="3431"/>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32" w:name="_Toc44001572"/>
      <w:bookmarkStart w:id="3433" w:name="_Toc51581173"/>
      <w:bookmarkStart w:id="3434" w:name="_Toc52356436"/>
      <w:bookmarkStart w:id="3435" w:name="_Toc55228006"/>
      <w:bookmarkStart w:id="3436" w:name="_Toc105505163"/>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32"/>
      <w:bookmarkEnd w:id="3433"/>
      <w:bookmarkEnd w:id="3434"/>
      <w:bookmarkEnd w:id="3435"/>
      <w:bookmarkEnd w:id="3436"/>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37" w:name="_Toc44001573"/>
      <w:bookmarkStart w:id="3438" w:name="_Toc51581174"/>
      <w:bookmarkStart w:id="3439" w:name="_Toc52356437"/>
      <w:bookmarkStart w:id="3440" w:name="_Toc55228007"/>
      <w:bookmarkStart w:id="3441" w:name="_Toc105505164"/>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37"/>
      <w:bookmarkEnd w:id="3438"/>
      <w:bookmarkEnd w:id="3439"/>
      <w:bookmarkEnd w:id="3440"/>
      <w:bookmarkEnd w:id="3441"/>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42" w:name="_Toc44001574"/>
      <w:bookmarkStart w:id="3443" w:name="_Toc51581175"/>
      <w:bookmarkStart w:id="3444" w:name="_Toc52356438"/>
      <w:bookmarkStart w:id="3445" w:name="_Toc55228008"/>
      <w:bookmarkStart w:id="3446" w:name="_Toc105505165"/>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42"/>
      <w:bookmarkEnd w:id="3443"/>
      <w:bookmarkEnd w:id="3444"/>
      <w:bookmarkEnd w:id="3445"/>
      <w:bookmarkEnd w:id="3446"/>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47" w:name="_Toc44001575"/>
      <w:bookmarkStart w:id="3448" w:name="_Toc51581176"/>
      <w:bookmarkStart w:id="3449" w:name="_Toc52356439"/>
      <w:bookmarkStart w:id="3450" w:name="_Toc55228009"/>
      <w:bookmarkStart w:id="3451" w:name="_Toc105505166"/>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47"/>
      <w:bookmarkEnd w:id="3448"/>
      <w:bookmarkEnd w:id="3449"/>
      <w:bookmarkEnd w:id="3450"/>
      <w:bookmarkEnd w:id="3451"/>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52" w:name="_Toc44001576"/>
      <w:bookmarkStart w:id="3453" w:name="_Toc51581177"/>
      <w:bookmarkStart w:id="3454" w:name="_Toc52356440"/>
      <w:bookmarkStart w:id="3455" w:name="_Toc55228010"/>
      <w:bookmarkStart w:id="3456" w:name="_Toc105505167"/>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52"/>
      <w:bookmarkEnd w:id="3453"/>
      <w:bookmarkEnd w:id="3454"/>
      <w:bookmarkEnd w:id="3455"/>
      <w:bookmarkEnd w:id="3456"/>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57" w:name="_Toc44001577"/>
      <w:bookmarkStart w:id="3458" w:name="_Toc51581178"/>
      <w:bookmarkStart w:id="3459" w:name="_Toc52356441"/>
      <w:bookmarkStart w:id="3460" w:name="_Toc55228011"/>
      <w:bookmarkStart w:id="3461" w:name="_Toc105505168"/>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57"/>
      <w:bookmarkEnd w:id="3458"/>
      <w:bookmarkEnd w:id="3459"/>
      <w:bookmarkEnd w:id="3460"/>
      <w:bookmarkEnd w:id="3461"/>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62" w:name="_Toc44001578"/>
      <w:bookmarkStart w:id="3463" w:name="_Toc51581179"/>
      <w:bookmarkStart w:id="3464" w:name="_Toc52356442"/>
      <w:bookmarkStart w:id="3465" w:name="_Toc55228012"/>
      <w:bookmarkStart w:id="3466" w:name="_Toc105505169"/>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62"/>
      <w:bookmarkEnd w:id="3463"/>
      <w:bookmarkEnd w:id="3464"/>
      <w:bookmarkEnd w:id="3465"/>
      <w:bookmarkEnd w:id="3466"/>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67" w:name="_Toc44001579"/>
      <w:bookmarkStart w:id="3468" w:name="_Toc51581180"/>
      <w:bookmarkStart w:id="3469" w:name="_Toc52356443"/>
      <w:bookmarkStart w:id="3470" w:name="_Toc55228013"/>
      <w:bookmarkStart w:id="3471" w:name="_Toc105505170"/>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67"/>
      <w:bookmarkEnd w:id="3468"/>
      <w:bookmarkEnd w:id="3469"/>
      <w:bookmarkEnd w:id="3470"/>
      <w:bookmarkEnd w:id="3471"/>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72"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73"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73"/>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74" w:name="_Toc44001580"/>
      <w:bookmarkStart w:id="3475" w:name="_Toc51581181"/>
      <w:bookmarkStart w:id="3476" w:name="_Toc52356444"/>
      <w:bookmarkStart w:id="3477" w:name="_Toc55228014"/>
      <w:bookmarkStart w:id="3478" w:name="_Toc105505171"/>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74"/>
      <w:bookmarkEnd w:id="3475"/>
      <w:bookmarkEnd w:id="3476"/>
      <w:bookmarkEnd w:id="3477"/>
      <w:bookmarkEnd w:id="3478"/>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79" w:name="_Toc44001581"/>
      <w:bookmarkStart w:id="3480" w:name="_Toc51581182"/>
      <w:bookmarkStart w:id="3481" w:name="_Toc52356445"/>
      <w:bookmarkStart w:id="3482" w:name="_Toc55228015"/>
      <w:bookmarkStart w:id="3483" w:name="_Toc10550517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79"/>
      <w:bookmarkEnd w:id="3480"/>
      <w:bookmarkEnd w:id="3481"/>
      <w:bookmarkEnd w:id="3482"/>
      <w:bookmarkEnd w:id="3483"/>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84" w:name="_Toc44001582"/>
      <w:bookmarkStart w:id="3485" w:name="_Toc51581183"/>
      <w:bookmarkStart w:id="3486" w:name="_Toc52356446"/>
      <w:bookmarkStart w:id="3487" w:name="_Toc55228016"/>
      <w:bookmarkStart w:id="3488" w:name="_Toc105505173"/>
      <w:bookmarkEnd w:id="3472"/>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84"/>
      <w:bookmarkEnd w:id="3485"/>
      <w:bookmarkEnd w:id="3486"/>
      <w:bookmarkEnd w:id="3487"/>
      <w:bookmarkEnd w:id="3488"/>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89" w:name="_Toc20494725"/>
      <w:bookmarkStart w:id="3490" w:name="_Toc26975793"/>
      <w:bookmarkStart w:id="3491" w:name="_Toc35856673"/>
      <w:bookmarkStart w:id="3492" w:name="_Toc44001583"/>
      <w:bookmarkStart w:id="3493" w:name="_Toc51581184"/>
      <w:bookmarkStart w:id="3494" w:name="_Toc52356447"/>
      <w:bookmarkStart w:id="3495" w:name="_Toc55228017"/>
      <w:bookmarkStart w:id="3496" w:name="_Toc105505174"/>
      <w:r>
        <w:t>12.</w:t>
      </w:r>
      <w:r w:rsidRPr="00AF5085">
        <w:t>2.1</w:t>
      </w:r>
      <w:r w:rsidRPr="00215D3C">
        <w:t>.4.2</w:t>
      </w:r>
      <w:r w:rsidRPr="00215D3C">
        <w:tab/>
      </w:r>
      <w:bookmarkEnd w:id="3489"/>
      <w:bookmarkEnd w:id="3490"/>
      <w:bookmarkEnd w:id="3491"/>
      <w:r w:rsidR="007250B8">
        <w:t>Void</w:t>
      </w:r>
      <w:bookmarkEnd w:id="3492"/>
      <w:bookmarkEnd w:id="3493"/>
      <w:bookmarkEnd w:id="3494"/>
      <w:bookmarkEnd w:id="3495"/>
      <w:bookmarkEnd w:id="3496"/>
    </w:p>
    <w:p w14:paraId="2C7E7633" w14:textId="77777777" w:rsidR="006A5594" w:rsidRPr="00215D3C" w:rsidRDefault="006A5594" w:rsidP="006A5594"/>
    <w:p w14:paraId="0A89504E" w14:textId="77777777" w:rsidR="006A5594" w:rsidRPr="00215D3C" w:rsidRDefault="006A5594" w:rsidP="006A5594">
      <w:pPr>
        <w:pStyle w:val="Heading5"/>
      </w:pPr>
      <w:bookmarkStart w:id="3497" w:name="_Toc20494753"/>
      <w:bookmarkStart w:id="3498" w:name="_Toc26975821"/>
      <w:bookmarkStart w:id="3499" w:name="_Toc35856701"/>
      <w:bookmarkStart w:id="3500" w:name="_Toc44001584"/>
      <w:bookmarkStart w:id="3501" w:name="_Toc51581185"/>
      <w:bookmarkStart w:id="3502" w:name="_Toc52356448"/>
      <w:bookmarkStart w:id="3503" w:name="_Toc55228018"/>
      <w:bookmarkStart w:id="3504" w:name="_Toc105505175"/>
      <w:r>
        <w:t>12.</w:t>
      </w:r>
      <w:r w:rsidRPr="00F0359A">
        <w:t>2.1</w:t>
      </w:r>
      <w:r w:rsidRPr="00215D3C">
        <w:t>.4.3</w:t>
      </w:r>
      <w:r w:rsidRPr="00215D3C">
        <w:tab/>
      </w:r>
      <w:bookmarkEnd w:id="3497"/>
      <w:bookmarkEnd w:id="3498"/>
      <w:bookmarkEnd w:id="3499"/>
      <w:r w:rsidR="007250B8">
        <w:t>Void</w:t>
      </w:r>
      <w:bookmarkEnd w:id="3500"/>
      <w:bookmarkEnd w:id="3501"/>
      <w:bookmarkEnd w:id="3502"/>
      <w:bookmarkEnd w:id="3503"/>
      <w:bookmarkEnd w:id="3504"/>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505" w:name="_Toc20494762"/>
      <w:bookmarkStart w:id="3506" w:name="_Toc26975830"/>
      <w:bookmarkStart w:id="3507" w:name="_Toc35856710"/>
      <w:bookmarkStart w:id="3508" w:name="_Toc44001585"/>
      <w:bookmarkStart w:id="3509" w:name="_Toc51581186"/>
      <w:bookmarkStart w:id="3510" w:name="_Toc52356449"/>
      <w:bookmarkStart w:id="3511" w:name="_Toc55228019"/>
      <w:bookmarkStart w:id="3512" w:name="_Toc105505176"/>
      <w:r>
        <w:t>12.</w:t>
      </w:r>
      <w:r w:rsidRPr="00AD75DD">
        <w:t>2.1</w:t>
      </w:r>
      <w:r w:rsidRPr="00215D3C">
        <w:t>.4.</w:t>
      </w:r>
      <w:r w:rsidRPr="00215D3C">
        <w:rPr>
          <w:rFonts w:hint="eastAsia"/>
        </w:rPr>
        <w:t>4</w:t>
      </w:r>
      <w:r w:rsidRPr="00215D3C">
        <w:tab/>
        <w:t>Simple data types and enumerations</w:t>
      </w:r>
      <w:bookmarkEnd w:id="3505"/>
      <w:bookmarkEnd w:id="3506"/>
      <w:bookmarkEnd w:id="3507"/>
      <w:bookmarkEnd w:id="3508"/>
      <w:bookmarkEnd w:id="3509"/>
      <w:bookmarkEnd w:id="3510"/>
      <w:bookmarkEnd w:id="3511"/>
      <w:bookmarkEnd w:id="3512"/>
    </w:p>
    <w:p w14:paraId="518108CA" w14:textId="77777777" w:rsidR="006A5594" w:rsidRPr="00215D3C" w:rsidRDefault="006A5594" w:rsidP="006A5594">
      <w:pPr>
        <w:pStyle w:val="Heading6"/>
        <w:rPr>
          <w:lang w:eastAsia="zh-CN"/>
        </w:rPr>
      </w:pPr>
      <w:bookmarkStart w:id="3513" w:name="_Toc20494763"/>
      <w:bookmarkStart w:id="3514" w:name="_Toc26975831"/>
      <w:bookmarkStart w:id="3515" w:name="_Toc35856711"/>
      <w:bookmarkStart w:id="3516" w:name="_Toc44001586"/>
      <w:bookmarkStart w:id="3517" w:name="_Toc51581187"/>
      <w:bookmarkStart w:id="3518" w:name="_Toc52356450"/>
      <w:bookmarkStart w:id="3519" w:name="_Toc55228020"/>
      <w:bookmarkStart w:id="3520" w:name="_Toc105505177"/>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13"/>
      <w:bookmarkEnd w:id="3514"/>
      <w:bookmarkEnd w:id="3515"/>
      <w:bookmarkEnd w:id="3516"/>
      <w:bookmarkEnd w:id="3517"/>
      <w:bookmarkEnd w:id="3518"/>
      <w:bookmarkEnd w:id="3519"/>
      <w:bookmarkEnd w:id="3520"/>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21" w:name="_Toc20494764"/>
      <w:bookmarkStart w:id="3522" w:name="_Toc26975832"/>
      <w:bookmarkStart w:id="3523" w:name="_Toc35856712"/>
      <w:bookmarkStart w:id="3524" w:name="_Toc44001587"/>
      <w:bookmarkStart w:id="3525" w:name="_Toc51581188"/>
      <w:bookmarkStart w:id="3526" w:name="_Toc52356451"/>
      <w:bookmarkStart w:id="3527" w:name="_Toc55228021"/>
      <w:bookmarkStart w:id="3528" w:name="_Toc105505178"/>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21"/>
      <w:bookmarkEnd w:id="3522"/>
      <w:bookmarkEnd w:id="3523"/>
      <w:bookmarkEnd w:id="3524"/>
      <w:bookmarkEnd w:id="3525"/>
      <w:bookmarkEnd w:id="3526"/>
      <w:bookmarkEnd w:id="3527"/>
      <w:bookmarkEnd w:id="3528"/>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29" w:name="_Toc20494765"/>
      <w:bookmarkStart w:id="3530" w:name="_Toc26975833"/>
      <w:bookmarkStart w:id="3531" w:name="_Toc35856713"/>
      <w:bookmarkStart w:id="3532" w:name="_Toc44001588"/>
      <w:bookmarkStart w:id="3533" w:name="_Toc51581189"/>
      <w:bookmarkStart w:id="3534" w:name="_Toc52356452"/>
      <w:bookmarkStart w:id="3535" w:name="_Toc55228022"/>
      <w:bookmarkStart w:id="3536" w:name="_Toc105505179"/>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29"/>
      <w:bookmarkEnd w:id="3530"/>
      <w:bookmarkEnd w:id="3531"/>
      <w:bookmarkEnd w:id="3532"/>
      <w:bookmarkEnd w:id="3533"/>
      <w:bookmarkEnd w:id="3534"/>
      <w:bookmarkEnd w:id="3535"/>
      <w:bookmarkEnd w:id="3536"/>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37" w:name="_Toc20494766"/>
      <w:bookmarkStart w:id="3538" w:name="_Toc26975834"/>
      <w:bookmarkStart w:id="3539" w:name="_Toc35856714"/>
      <w:bookmarkStart w:id="3540" w:name="_Toc44001589"/>
      <w:bookmarkStart w:id="3541" w:name="_Toc51581190"/>
      <w:bookmarkStart w:id="3542" w:name="_Toc52356453"/>
      <w:bookmarkStart w:id="3543" w:name="_Toc55228023"/>
      <w:bookmarkStart w:id="3544" w:name="_Toc105505180"/>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37"/>
      <w:bookmarkEnd w:id="3538"/>
      <w:bookmarkEnd w:id="3539"/>
      <w:bookmarkEnd w:id="3540"/>
      <w:bookmarkEnd w:id="3541"/>
      <w:bookmarkEnd w:id="3542"/>
      <w:bookmarkEnd w:id="3543"/>
      <w:bookmarkEnd w:id="3544"/>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45" w:name="_Toc20494767"/>
      <w:bookmarkStart w:id="3546" w:name="_Toc26975835"/>
      <w:bookmarkStart w:id="3547" w:name="_Toc35856715"/>
      <w:bookmarkStart w:id="3548" w:name="_Toc44001590"/>
      <w:bookmarkStart w:id="3549" w:name="_Toc51581191"/>
      <w:bookmarkStart w:id="3550" w:name="_Toc52356454"/>
      <w:bookmarkStart w:id="3551" w:name="_Toc55228024"/>
      <w:bookmarkStart w:id="3552" w:name="_Toc105505181"/>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45"/>
      <w:bookmarkEnd w:id="3546"/>
      <w:bookmarkEnd w:id="3547"/>
      <w:bookmarkEnd w:id="3548"/>
      <w:bookmarkEnd w:id="3549"/>
      <w:bookmarkEnd w:id="3550"/>
      <w:bookmarkEnd w:id="3551"/>
      <w:bookmarkEnd w:id="3552"/>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53" w:name="_Toc20494768"/>
      <w:bookmarkStart w:id="3554" w:name="_Toc26975836"/>
      <w:bookmarkStart w:id="3555" w:name="_Toc35856716"/>
      <w:bookmarkStart w:id="3556" w:name="_Toc44001591"/>
      <w:bookmarkStart w:id="3557" w:name="_Toc51581192"/>
      <w:bookmarkStart w:id="3558" w:name="_Toc52356455"/>
      <w:bookmarkStart w:id="3559" w:name="_Toc55228025"/>
      <w:bookmarkStart w:id="3560" w:name="_Toc105505182"/>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53"/>
      <w:bookmarkEnd w:id="3554"/>
      <w:bookmarkEnd w:id="3555"/>
      <w:bookmarkEnd w:id="3556"/>
      <w:bookmarkEnd w:id="3557"/>
      <w:bookmarkEnd w:id="3558"/>
      <w:bookmarkEnd w:id="3559"/>
      <w:bookmarkEnd w:id="3560"/>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61" w:name="_Toc20494769"/>
      <w:bookmarkStart w:id="3562" w:name="_Toc26975837"/>
      <w:bookmarkStart w:id="3563" w:name="_Toc35856717"/>
      <w:bookmarkStart w:id="3564" w:name="_Toc44001592"/>
      <w:bookmarkStart w:id="3565" w:name="_Toc51581193"/>
      <w:bookmarkStart w:id="3566" w:name="_Toc52356456"/>
      <w:bookmarkStart w:id="3567" w:name="_Toc55228026"/>
      <w:bookmarkStart w:id="3568" w:name="_Toc105505183"/>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61"/>
      <w:bookmarkEnd w:id="3562"/>
      <w:bookmarkEnd w:id="3563"/>
      <w:bookmarkEnd w:id="3564"/>
      <w:bookmarkEnd w:id="3565"/>
      <w:bookmarkEnd w:id="3566"/>
      <w:bookmarkEnd w:id="3567"/>
      <w:bookmarkEnd w:id="3568"/>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69" w:name="_Toc20494770"/>
      <w:bookmarkStart w:id="3570" w:name="_Toc26975838"/>
      <w:bookmarkStart w:id="3571" w:name="_Toc35856718"/>
      <w:bookmarkStart w:id="3572" w:name="_Toc44001593"/>
      <w:bookmarkStart w:id="3573" w:name="_Toc51581194"/>
      <w:bookmarkStart w:id="3574" w:name="_Toc52356457"/>
      <w:bookmarkStart w:id="3575" w:name="_Toc55228027"/>
      <w:bookmarkStart w:id="3576" w:name="_Toc105505184"/>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69"/>
      <w:bookmarkEnd w:id="3570"/>
      <w:bookmarkEnd w:id="3571"/>
      <w:bookmarkEnd w:id="3572"/>
      <w:bookmarkEnd w:id="3573"/>
      <w:bookmarkEnd w:id="3574"/>
      <w:bookmarkEnd w:id="3575"/>
      <w:r w:rsidR="0015206E">
        <w:rPr>
          <w:lang w:eastAsia="zh-CN"/>
        </w:rPr>
        <w:t>s</w:t>
      </w:r>
      <w:bookmarkEnd w:id="3576"/>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77" w:name="_Toc20494771"/>
      <w:bookmarkStart w:id="3578" w:name="_Toc26975839"/>
      <w:bookmarkStart w:id="3579" w:name="_Toc35856719"/>
      <w:bookmarkStart w:id="3580" w:name="_Toc44001594"/>
      <w:bookmarkStart w:id="3581" w:name="_Toc51581195"/>
      <w:bookmarkStart w:id="3582" w:name="_Toc52356458"/>
      <w:bookmarkStart w:id="3583" w:name="_Toc55228028"/>
      <w:bookmarkStart w:id="3584" w:name="_Toc105505185"/>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77"/>
      <w:bookmarkEnd w:id="3578"/>
      <w:bookmarkEnd w:id="3579"/>
      <w:bookmarkEnd w:id="3580"/>
      <w:bookmarkEnd w:id="3581"/>
      <w:bookmarkEnd w:id="3582"/>
      <w:bookmarkEnd w:id="3583"/>
      <w:bookmarkEnd w:id="3584"/>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85" w:name="_Toc20494772"/>
      <w:bookmarkStart w:id="3586" w:name="_Toc26975840"/>
      <w:bookmarkStart w:id="3587" w:name="_Toc35856720"/>
      <w:bookmarkStart w:id="3588" w:name="_Toc44001595"/>
      <w:bookmarkStart w:id="3589" w:name="_Toc51581196"/>
      <w:bookmarkStart w:id="3590" w:name="_Toc52356459"/>
      <w:bookmarkStart w:id="3591" w:name="_Toc55228029"/>
      <w:bookmarkStart w:id="3592" w:name="_Toc105505186"/>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85"/>
      <w:bookmarkEnd w:id="3586"/>
      <w:bookmarkEnd w:id="3587"/>
      <w:bookmarkEnd w:id="3588"/>
      <w:bookmarkEnd w:id="3589"/>
      <w:bookmarkEnd w:id="3590"/>
      <w:bookmarkEnd w:id="3591"/>
      <w:bookmarkEnd w:id="3592"/>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93" w:name="_Toc20494773"/>
      <w:bookmarkStart w:id="3594" w:name="_Toc26975841"/>
      <w:bookmarkStart w:id="3595" w:name="_Toc35856721"/>
      <w:bookmarkStart w:id="3596" w:name="_Toc44001596"/>
      <w:bookmarkStart w:id="3597" w:name="_Toc51581197"/>
      <w:bookmarkStart w:id="3598" w:name="_Toc52356460"/>
      <w:bookmarkStart w:id="3599" w:name="_Toc55228030"/>
      <w:bookmarkStart w:id="3600" w:name="_Toc105505187"/>
      <w:r>
        <w:t>12.2</w:t>
      </w:r>
      <w:r w:rsidRPr="00215D3C">
        <w:t>.</w:t>
      </w:r>
      <w:r>
        <w:t>2</w:t>
      </w:r>
      <w:r w:rsidRPr="00215D3C">
        <w:tab/>
      </w:r>
      <w:r>
        <w:t>RESTful HTTP-based solution set for integration with ONAP VES API</w:t>
      </w:r>
      <w:bookmarkEnd w:id="3593"/>
      <w:bookmarkEnd w:id="3594"/>
      <w:bookmarkEnd w:id="3595"/>
      <w:bookmarkEnd w:id="3596"/>
      <w:bookmarkEnd w:id="3597"/>
      <w:bookmarkEnd w:id="3598"/>
      <w:bookmarkEnd w:id="3599"/>
      <w:bookmarkEnd w:id="3600"/>
    </w:p>
    <w:p w14:paraId="00E8E3A6" w14:textId="77777777" w:rsidR="006A5594" w:rsidRDefault="006A5594" w:rsidP="006A5594">
      <w:pPr>
        <w:pStyle w:val="Heading4"/>
      </w:pPr>
      <w:bookmarkStart w:id="3601" w:name="_Toc20494774"/>
      <w:bookmarkStart w:id="3602" w:name="_Toc26975842"/>
      <w:bookmarkStart w:id="3603" w:name="_Toc35856722"/>
      <w:bookmarkStart w:id="3604" w:name="_Toc44001597"/>
      <w:bookmarkStart w:id="3605" w:name="_Toc51581198"/>
      <w:bookmarkStart w:id="3606" w:name="_Toc52356461"/>
      <w:bookmarkStart w:id="3607" w:name="_Toc55228031"/>
      <w:bookmarkStart w:id="3608" w:name="_Toc105505188"/>
      <w:r>
        <w:t>12.2.2</w:t>
      </w:r>
      <w:r w:rsidRPr="00215D3C">
        <w:t>.</w:t>
      </w:r>
      <w:r>
        <w:t>1</w:t>
      </w:r>
      <w:r w:rsidRPr="00215D3C">
        <w:tab/>
      </w:r>
      <w:r>
        <w:t>Mapping of operations</w:t>
      </w:r>
      <w:bookmarkEnd w:id="3601"/>
      <w:bookmarkEnd w:id="3602"/>
      <w:bookmarkEnd w:id="3603"/>
      <w:bookmarkEnd w:id="3604"/>
      <w:bookmarkEnd w:id="3605"/>
      <w:bookmarkEnd w:id="3606"/>
      <w:bookmarkEnd w:id="3607"/>
      <w:bookmarkEnd w:id="3608"/>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09" w:name="_Toc20494775"/>
      <w:bookmarkStart w:id="3610" w:name="_Toc26975843"/>
      <w:bookmarkStart w:id="3611" w:name="_Toc35856723"/>
      <w:bookmarkStart w:id="3612" w:name="_Toc44001598"/>
      <w:bookmarkStart w:id="3613" w:name="_Toc51581199"/>
      <w:bookmarkStart w:id="3614" w:name="_Toc52356462"/>
      <w:bookmarkStart w:id="3615" w:name="_Toc55228032"/>
      <w:bookmarkStart w:id="3616" w:name="_Toc105505189"/>
      <w:r>
        <w:t>12.2.2</w:t>
      </w:r>
      <w:r w:rsidRPr="00215D3C">
        <w:t>.</w:t>
      </w:r>
      <w:r>
        <w:t>2</w:t>
      </w:r>
      <w:r w:rsidRPr="00215D3C">
        <w:tab/>
        <w:t>Mapping of notifications</w:t>
      </w:r>
      <w:bookmarkEnd w:id="3609"/>
      <w:bookmarkEnd w:id="3610"/>
      <w:bookmarkEnd w:id="3611"/>
      <w:bookmarkEnd w:id="3612"/>
      <w:bookmarkEnd w:id="3613"/>
      <w:bookmarkEnd w:id="3614"/>
      <w:bookmarkEnd w:id="3615"/>
      <w:bookmarkEnd w:id="3616"/>
    </w:p>
    <w:p w14:paraId="0B75C9FA" w14:textId="77777777" w:rsidR="006A5594" w:rsidRDefault="006A5594" w:rsidP="006A5594">
      <w:pPr>
        <w:pStyle w:val="Heading5"/>
      </w:pPr>
      <w:bookmarkStart w:id="3617" w:name="_Toc20494776"/>
      <w:bookmarkStart w:id="3618" w:name="_Toc26975844"/>
      <w:bookmarkStart w:id="3619" w:name="_Toc35856724"/>
      <w:bookmarkStart w:id="3620" w:name="_Toc44001599"/>
      <w:bookmarkStart w:id="3621" w:name="_Toc51581200"/>
      <w:bookmarkStart w:id="3622" w:name="_Toc52356463"/>
      <w:bookmarkStart w:id="3623" w:name="_Toc55228033"/>
      <w:bookmarkStart w:id="3624" w:name="_Toc105505190"/>
      <w:r>
        <w:t>12.2.2</w:t>
      </w:r>
      <w:r w:rsidRPr="00215D3C">
        <w:t>.</w:t>
      </w:r>
      <w:r>
        <w:t>2</w:t>
      </w:r>
      <w:r w:rsidRPr="00215D3C">
        <w:t>.1</w:t>
      </w:r>
      <w:r w:rsidRPr="00215D3C">
        <w:tab/>
        <w:t>Introduction</w:t>
      </w:r>
      <w:bookmarkEnd w:id="3617"/>
      <w:bookmarkEnd w:id="3618"/>
      <w:bookmarkEnd w:id="3619"/>
      <w:bookmarkEnd w:id="3620"/>
      <w:bookmarkEnd w:id="3621"/>
      <w:bookmarkEnd w:id="3622"/>
      <w:bookmarkEnd w:id="3623"/>
      <w:bookmarkEnd w:id="3624"/>
    </w:p>
    <w:p w14:paraId="40D23E65" w14:textId="77777777" w:rsidR="006A5594" w:rsidRPr="000E2A8D" w:rsidRDefault="006A5594" w:rsidP="006A5594">
      <w:pPr>
        <w:pStyle w:val="Heading6"/>
      </w:pPr>
      <w:bookmarkStart w:id="3625" w:name="_Toc20494777"/>
      <w:bookmarkStart w:id="3626" w:name="_Toc26975845"/>
      <w:bookmarkStart w:id="3627" w:name="_Toc35856725"/>
      <w:bookmarkStart w:id="3628" w:name="_Toc44001600"/>
      <w:bookmarkStart w:id="3629" w:name="_Toc51581201"/>
      <w:bookmarkStart w:id="3630" w:name="_Toc52356464"/>
      <w:bookmarkStart w:id="3631" w:name="_Toc55228034"/>
      <w:bookmarkStart w:id="3632" w:name="_Toc105505191"/>
      <w:r>
        <w:t>12.</w:t>
      </w:r>
      <w:r w:rsidRPr="000E2A8D">
        <w:t>2.2.2.1.1</w:t>
      </w:r>
      <w:r w:rsidRPr="000E2A8D">
        <w:tab/>
        <w:t>General</w:t>
      </w:r>
      <w:bookmarkEnd w:id="3625"/>
      <w:bookmarkEnd w:id="3626"/>
      <w:bookmarkEnd w:id="3627"/>
      <w:bookmarkEnd w:id="3628"/>
      <w:bookmarkEnd w:id="3629"/>
      <w:bookmarkEnd w:id="3630"/>
      <w:bookmarkEnd w:id="3631"/>
      <w:bookmarkEnd w:id="3632"/>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33" w:name="_Toc20494778"/>
      <w:bookmarkStart w:id="3634" w:name="_Toc26975846"/>
      <w:bookmarkStart w:id="3635" w:name="_Toc35856726"/>
      <w:bookmarkStart w:id="3636" w:name="_Toc44001601"/>
      <w:bookmarkStart w:id="3637" w:name="_Toc51581202"/>
      <w:bookmarkStart w:id="3638" w:name="_Toc52356465"/>
      <w:bookmarkStart w:id="3639" w:name="_Toc55228035"/>
      <w:bookmarkStart w:id="3640" w:name="_Toc105505192"/>
      <w:r>
        <w:t>12.2.2.2.1.2</w:t>
      </w:r>
      <w:r>
        <w:tab/>
      </w:r>
      <w:bookmarkEnd w:id="3633"/>
      <w:bookmarkEnd w:id="3634"/>
      <w:bookmarkEnd w:id="3635"/>
      <w:r w:rsidR="005D4349">
        <w:t>Void</w:t>
      </w:r>
      <w:bookmarkEnd w:id="3636"/>
      <w:bookmarkEnd w:id="3637"/>
      <w:bookmarkEnd w:id="3638"/>
      <w:bookmarkEnd w:id="3639"/>
      <w:bookmarkEnd w:id="3640"/>
    </w:p>
    <w:p w14:paraId="255D39F2" w14:textId="0963212D" w:rsidR="006A5594" w:rsidRPr="00215D3C" w:rsidRDefault="006A5594" w:rsidP="007B5E64">
      <w:pPr>
        <w:pStyle w:val="Heading5"/>
      </w:pPr>
      <w:bookmarkStart w:id="3641" w:name="_Toc20494779"/>
      <w:bookmarkStart w:id="3642" w:name="_Toc26975847"/>
      <w:bookmarkStart w:id="3643" w:name="_Toc35856727"/>
      <w:bookmarkStart w:id="3644" w:name="_Toc105505193"/>
      <w:r>
        <w:t>12.2</w:t>
      </w:r>
      <w:r w:rsidRPr="00215D3C">
        <w:t>.2</w:t>
      </w:r>
      <w:r>
        <w:t>.2.2</w:t>
      </w:r>
      <w:r w:rsidRPr="00215D3C">
        <w:tab/>
        <w:t>Notification notifyNewAlarm</w:t>
      </w:r>
      <w:bookmarkEnd w:id="3641"/>
      <w:bookmarkEnd w:id="3642"/>
      <w:bookmarkEnd w:id="3643"/>
      <w:r w:rsidR="00294CD6">
        <w:t xml:space="preserve"> (non-security alarm)</w:t>
      </w:r>
      <w:bookmarkEnd w:id="3644"/>
    </w:p>
    <w:p w14:paraId="0484C4D2" w14:textId="77777777" w:rsidR="005D4349" w:rsidRDefault="005F6197" w:rsidP="00027185">
      <w:r>
        <w:t>See clause 12.2.1.2.2.</w:t>
      </w:r>
      <w:bookmarkStart w:id="3645" w:name="_Toc20494780"/>
      <w:bookmarkStart w:id="3646" w:name="_Toc26975848"/>
      <w:bookmarkStart w:id="3647" w:name="_Toc35856728"/>
    </w:p>
    <w:p w14:paraId="747F5FD6" w14:textId="76EF13E7" w:rsidR="006A5594" w:rsidRDefault="006A5594" w:rsidP="006A5594">
      <w:pPr>
        <w:pStyle w:val="Heading5"/>
      </w:pPr>
      <w:bookmarkStart w:id="3648" w:name="_Toc44001602"/>
      <w:bookmarkStart w:id="3649" w:name="_Toc51581203"/>
      <w:bookmarkStart w:id="3650" w:name="_Toc52356466"/>
      <w:bookmarkStart w:id="3651" w:name="_Toc55228036"/>
      <w:bookmarkStart w:id="3652" w:name="_Toc105505194"/>
      <w:r>
        <w:t>12.2</w:t>
      </w:r>
      <w:r w:rsidRPr="00215D3C">
        <w:t>.2.</w:t>
      </w:r>
      <w:r>
        <w:t>2.3</w:t>
      </w:r>
      <w:r w:rsidRPr="00215D3C">
        <w:tab/>
        <w:t xml:space="preserve">Notification </w:t>
      </w:r>
      <w:r w:rsidR="00294CD6" w:rsidRPr="00215D3C">
        <w:t>notifyNewAlarm</w:t>
      </w:r>
      <w:r w:rsidR="00294CD6">
        <w:t xml:space="preserve"> (security alarm)</w:t>
      </w:r>
      <w:bookmarkEnd w:id="3645"/>
      <w:bookmarkEnd w:id="3646"/>
      <w:bookmarkEnd w:id="3647"/>
      <w:bookmarkEnd w:id="3648"/>
      <w:bookmarkEnd w:id="3649"/>
      <w:bookmarkEnd w:id="3650"/>
      <w:bookmarkEnd w:id="3651"/>
      <w:bookmarkEnd w:id="3652"/>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53" w:name="_Toc20494781"/>
      <w:bookmarkStart w:id="3654" w:name="_Toc26975849"/>
      <w:bookmarkStart w:id="3655" w:name="_Toc35856729"/>
      <w:bookmarkStart w:id="3656" w:name="_Toc44001603"/>
      <w:bookmarkStart w:id="3657" w:name="_Toc51581204"/>
      <w:bookmarkStart w:id="3658" w:name="_Toc52356467"/>
      <w:bookmarkStart w:id="3659" w:name="_Toc55228037"/>
      <w:bookmarkStart w:id="3660" w:name="_Toc105505195"/>
      <w:r>
        <w:t>12.2</w:t>
      </w:r>
      <w:r w:rsidRPr="00215D3C">
        <w:t>.2.</w:t>
      </w:r>
      <w:r>
        <w:t>2.4</w:t>
      </w:r>
      <w:r w:rsidRPr="00215D3C">
        <w:tab/>
        <w:t>Notification notifyAckStateChanged</w:t>
      </w:r>
      <w:bookmarkEnd w:id="3653"/>
      <w:bookmarkEnd w:id="3654"/>
      <w:bookmarkEnd w:id="3655"/>
      <w:bookmarkEnd w:id="3656"/>
      <w:bookmarkEnd w:id="3657"/>
      <w:bookmarkEnd w:id="3658"/>
      <w:bookmarkEnd w:id="3659"/>
      <w:bookmarkEnd w:id="3660"/>
    </w:p>
    <w:p w14:paraId="41566A80" w14:textId="77777777" w:rsidR="006A5594" w:rsidRDefault="005F6197" w:rsidP="006A5594">
      <w:r>
        <w:t>See clause 12.2.1.2.4.</w:t>
      </w:r>
    </w:p>
    <w:p w14:paraId="2B409AFA" w14:textId="77777777" w:rsidR="006A5594" w:rsidRDefault="006A5594" w:rsidP="006A5594">
      <w:pPr>
        <w:pStyle w:val="Heading5"/>
      </w:pPr>
      <w:bookmarkStart w:id="3661" w:name="_Toc20494782"/>
      <w:bookmarkStart w:id="3662" w:name="_Toc26975850"/>
      <w:bookmarkStart w:id="3663" w:name="_Toc35856730"/>
      <w:bookmarkStart w:id="3664" w:name="_Toc44001604"/>
      <w:bookmarkStart w:id="3665" w:name="_Toc51581205"/>
      <w:bookmarkStart w:id="3666" w:name="_Toc52356468"/>
      <w:bookmarkStart w:id="3667" w:name="_Toc55228038"/>
      <w:bookmarkStart w:id="3668" w:name="_Toc105505196"/>
      <w:r>
        <w:t>12.2</w:t>
      </w:r>
      <w:r w:rsidRPr="00215D3C">
        <w:t>.2.</w:t>
      </w:r>
      <w:r>
        <w:t>2.5</w:t>
      </w:r>
      <w:r w:rsidRPr="00215D3C">
        <w:tab/>
        <w:t>Notification notifyClearedAlarm</w:t>
      </w:r>
      <w:bookmarkEnd w:id="3661"/>
      <w:bookmarkEnd w:id="3662"/>
      <w:bookmarkEnd w:id="3663"/>
      <w:bookmarkEnd w:id="3664"/>
      <w:bookmarkEnd w:id="3665"/>
      <w:bookmarkEnd w:id="3666"/>
      <w:bookmarkEnd w:id="3667"/>
      <w:bookmarkEnd w:id="3668"/>
    </w:p>
    <w:p w14:paraId="68862091" w14:textId="77777777" w:rsidR="006A5594" w:rsidRDefault="005F6197" w:rsidP="006A5594">
      <w:r>
        <w:t>See clause 12.2.1.2.5.</w:t>
      </w:r>
    </w:p>
    <w:p w14:paraId="7C9C39E8" w14:textId="77777777" w:rsidR="006A5594" w:rsidRDefault="006A5594" w:rsidP="006A5594">
      <w:pPr>
        <w:pStyle w:val="Heading5"/>
      </w:pPr>
      <w:bookmarkStart w:id="3669" w:name="_Toc20494783"/>
      <w:bookmarkStart w:id="3670" w:name="_Toc26975851"/>
      <w:bookmarkStart w:id="3671" w:name="_Toc35856731"/>
      <w:bookmarkStart w:id="3672" w:name="_Toc44001605"/>
      <w:bookmarkStart w:id="3673" w:name="_Toc51581206"/>
      <w:bookmarkStart w:id="3674" w:name="_Toc52356469"/>
      <w:bookmarkStart w:id="3675" w:name="_Toc55228039"/>
      <w:bookmarkStart w:id="3676" w:name="_Toc105505197"/>
      <w:r>
        <w:t>12.2</w:t>
      </w:r>
      <w:r w:rsidRPr="00215D3C">
        <w:t>.2.</w:t>
      </w:r>
      <w:r>
        <w:t>2.6</w:t>
      </w:r>
      <w:r w:rsidRPr="00215D3C">
        <w:tab/>
        <w:t>Notification notifyAlarmListRebuilt</w:t>
      </w:r>
      <w:bookmarkEnd w:id="3669"/>
      <w:bookmarkEnd w:id="3670"/>
      <w:bookmarkEnd w:id="3671"/>
      <w:bookmarkEnd w:id="3672"/>
      <w:bookmarkEnd w:id="3673"/>
      <w:bookmarkEnd w:id="3674"/>
      <w:bookmarkEnd w:id="3675"/>
      <w:bookmarkEnd w:id="3676"/>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77" w:name="_Toc20494784"/>
      <w:bookmarkStart w:id="3678" w:name="_Toc26975852"/>
      <w:bookmarkStart w:id="3679" w:name="_Toc35856732"/>
      <w:bookmarkStart w:id="3680" w:name="_Toc44001606"/>
      <w:bookmarkStart w:id="3681" w:name="_Toc51581207"/>
      <w:bookmarkStart w:id="3682" w:name="_Toc52356470"/>
      <w:bookmarkStart w:id="3683" w:name="_Toc55228040"/>
      <w:bookmarkStart w:id="3684" w:name="_Toc105505198"/>
      <w:r>
        <w:t>12.2</w:t>
      </w:r>
      <w:r w:rsidRPr="00215D3C">
        <w:t>.2.</w:t>
      </w:r>
      <w:r>
        <w:t>2.7</w:t>
      </w:r>
      <w:r w:rsidRPr="00215D3C">
        <w:tab/>
        <w:t>Notification notifyChangedAlarm</w:t>
      </w:r>
      <w:bookmarkEnd w:id="3677"/>
      <w:bookmarkEnd w:id="3678"/>
      <w:bookmarkEnd w:id="3679"/>
      <w:bookmarkEnd w:id="3680"/>
      <w:bookmarkEnd w:id="3681"/>
      <w:bookmarkEnd w:id="3682"/>
      <w:bookmarkEnd w:id="3683"/>
      <w:bookmarkEnd w:id="3684"/>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85" w:name="_Toc20494785"/>
      <w:bookmarkStart w:id="3686" w:name="_Toc26975853"/>
      <w:bookmarkStart w:id="3687" w:name="_Toc35856733"/>
      <w:bookmarkStart w:id="3688" w:name="_Toc44001607"/>
      <w:bookmarkStart w:id="3689" w:name="_Toc51581208"/>
      <w:bookmarkStart w:id="3690" w:name="_Toc52356471"/>
      <w:bookmarkStart w:id="3691" w:name="_Toc55228041"/>
      <w:bookmarkStart w:id="3692" w:name="_Toc105505199"/>
      <w:r>
        <w:t>12.2.2</w:t>
      </w:r>
      <w:r w:rsidRPr="00215D3C">
        <w:t>.2.8</w:t>
      </w:r>
      <w:r w:rsidRPr="00215D3C">
        <w:tab/>
        <w:t>Notification notifyComments</w:t>
      </w:r>
      <w:bookmarkEnd w:id="3685"/>
      <w:bookmarkEnd w:id="3686"/>
      <w:bookmarkEnd w:id="3687"/>
      <w:bookmarkEnd w:id="3688"/>
      <w:bookmarkEnd w:id="3689"/>
      <w:bookmarkEnd w:id="3690"/>
      <w:bookmarkEnd w:id="3691"/>
      <w:bookmarkEnd w:id="3692"/>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93" w:name="_Toc20494786"/>
      <w:bookmarkStart w:id="3694" w:name="_Toc26975854"/>
      <w:bookmarkStart w:id="3695" w:name="_Toc35856734"/>
      <w:bookmarkStart w:id="3696" w:name="_Toc44001608"/>
      <w:bookmarkStart w:id="3697" w:name="_Toc51581209"/>
      <w:bookmarkStart w:id="3698" w:name="_Toc52356472"/>
      <w:bookmarkStart w:id="3699" w:name="_Toc55228042"/>
      <w:bookmarkStart w:id="3700" w:name="_Toc105505200"/>
      <w:r>
        <w:t>12.2.2</w:t>
      </w:r>
      <w:r w:rsidRPr="00215D3C">
        <w:t>.2.9</w:t>
      </w:r>
      <w:r w:rsidRPr="00215D3C">
        <w:tab/>
        <w:t>Notification notifyPotentialFaultyAlarmList</w:t>
      </w:r>
      <w:bookmarkEnd w:id="3693"/>
      <w:bookmarkEnd w:id="3694"/>
      <w:bookmarkEnd w:id="3695"/>
      <w:bookmarkEnd w:id="3696"/>
      <w:bookmarkEnd w:id="3697"/>
      <w:bookmarkEnd w:id="3698"/>
      <w:bookmarkEnd w:id="3699"/>
      <w:bookmarkEnd w:id="3700"/>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701" w:name="_Toc20494787"/>
      <w:bookmarkStart w:id="3702" w:name="_Toc26975855"/>
      <w:bookmarkStart w:id="3703" w:name="_Toc35856735"/>
      <w:bookmarkStart w:id="3704" w:name="_Toc44001609"/>
      <w:bookmarkStart w:id="3705" w:name="_Toc51581210"/>
      <w:bookmarkStart w:id="3706" w:name="_Toc52356473"/>
      <w:bookmarkStart w:id="3707" w:name="_Toc55228043"/>
      <w:bookmarkStart w:id="3708" w:name="_Toc105505201"/>
      <w:r>
        <w:t>12.2.2</w:t>
      </w:r>
      <w:r w:rsidRPr="00215D3C">
        <w:t>.2.10</w:t>
      </w:r>
      <w:r w:rsidRPr="00215D3C">
        <w:tab/>
        <w:t>Notification notifyCorrelatedNotificationChanged</w:t>
      </w:r>
      <w:bookmarkEnd w:id="3701"/>
      <w:bookmarkEnd w:id="3702"/>
      <w:bookmarkEnd w:id="3703"/>
      <w:bookmarkEnd w:id="3704"/>
      <w:bookmarkEnd w:id="3705"/>
      <w:bookmarkEnd w:id="3706"/>
      <w:bookmarkEnd w:id="3707"/>
      <w:bookmarkEnd w:id="3708"/>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09" w:name="_Toc20494788"/>
      <w:bookmarkStart w:id="3710" w:name="_Toc26975856"/>
      <w:bookmarkStart w:id="3711" w:name="_Toc35856736"/>
      <w:bookmarkStart w:id="3712" w:name="_Toc44001610"/>
      <w:bookmarkStart w:id="3713" w:name="_Toc51581211"/>
      <w:bookmarkStart w:id="3714" w:name="_Toc52356474"/>
      <w:bookmarkStart w:id="3715" w:name="_Toc55228044"/>
      <w:bookmarkStart w:id="3716" w:name="_Toc105505202"/>
      <w:r>
        <w:t>12.2.2</w:t>
      </w:r>
      <w:r w:rsidRPr="00215D3C">
        <w:t>.2.11</w:t>
      </w:r>
      <w:r w:rsidRPr="00215D3C">
        <w:tab/>
        <w:t>Notification notifyChanged</w:t>
      </w:r>
      <w:r w:rsidRPr="00215D3C">
        <w:rPr>
          <w:rFonts w:hint="eastAsia"/>
          <w:lang w:eastAsia="zh-CN"/>
        </w:rPr>
        <w:t>AlarmGeneral</w:t>
      </w:r>
      <w:bookmarkEnd w:id="3709"/>
      <w:bookmarkEnd w:id="3710"/>
      <w:bookmarkEnd w:id="3711"/>
      <w:bookmarkEnd w:id="3712"/>
      <w:bookmarkEnd w:id="3713"/>
      <w:bookmarkEnd w:id="3714"/>
      <w:bookmarkEnd w:id="3715"/>
      <w:r w:rsidR="00294CD6">
        <w:rPr>
          <w:lang w:eastAsia="zh-CN"/>
        </w:rPr>
        <w:t xml:space="preserve"> (non-security alarm)</w:t>
      </w:r>
      <w:bookmarkEnd w:id="3716"/>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17" w:name="_Toc105505203"/>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17"/>
    </w:p>
    <w:p w14:paraId="1AFF3D49" w14:textId="4353C271" w:rsidR="00294CD6" w:rsidRDefault="00294CD6" w:rsidP="00294CD6">
      <w:r>
        <w:t>See clause 12.2.1.2.12.</w:t>
      </w:r>
    </w:p>
    <w:p w14:paraId="38A03D44" w14:textId="77777777" w:rsidR="006A5594" w:rsidRDefault="006A5594" w:rsidP="006A5594">
      <w:pPr>
        <w:pStyle w:val="Heading4"/>
      </w:pPr>
      <w:bookmarkStart w:id="3718" w:name="_Toc20494789"/>
      <w:bookmarkStart w:id="3719" w:name="_Toc26975857"/>
      <w:bookmarkStart w:id="3720" w:name="_Toc35856737"/>
      <w:bookmarkStart w:id="3721" w:name="_Toc44001611"/>
      <w:bookmarkStart w:id="3722" w:name="_Toc51581212"/>
      <w:bookmarkStart w:id="3723" w:name="_Toc52356475"/>
      <w:bookmarkStart w:id="3724" w:name="_Toc55228045"/>
      <w:bookmarkStart w:id="3725" w:name="_Toc105505204"/>
      <w:r>
        <w:t>12.2.2.3</w:t>
      </w:r>
      <w:r w:rsidRPr="00215D3C">
        <w:tab/>
        <w:t>Resources</w:t>
      </w:r>
      <w:bookmarkEnd w:id="3718"/>
      <w:bookmarkEnd w:id="3719"/>
      <w:bookmarkEnd w:id="3720"/>
      <w:bookmarkEnd w:id="3721"/>
      <w:bookmarkEnd w:id="3722"/>
      <w:bookmarkEnd w:id="3723"/>
      <w:bookmarkEnd w:id="3724"/>
      <w:bookmarkEnd w:id="3725"/>
    </w:p>
    <w:p w14:paraId="765B3124" w14:textId="77777777" w:rsidR="006A5594" w:rsidRDefault="006A5594" w:rsidP="006A5594">
      <w:pPr>
        <w:pStyle w:val="Heading5"/>
      </w:pPr>
      <w:bookmarkStart w:id="3726" w:name="_Toc20494790"/>
      <w:bookmarkStart w:id="3727" w:name="_Toc26975858"/>
      <w:bookmarkStart w:id="3728" w:name="_Toc35856738"/>
      <w:bookmarkStart w:id="3729" w:name="_Toc44001612"/>
      <w:bookmarkStart w:id="3730" w:name="_Toc51581213"/>
      <w:bookmarkStart w:id="3731" w:name="_Toc52356476"/>
      <w:bookmarkStart w:id="3732" w:name="_Toc55228046"/>
      <w:bookmarkStart w:id="3733" w:name="_Toc105505205"/>
      <w:r>
        <w:t>12.2.2.3.1</w:t>
      </w:r>
      <w:r>
        <w:tab/>
        <w:t>Resource structure</w:t>
      </w:r>
      <w:bookmarkEnd w:id="3726"/>
      <w:bookmarkEnd w:id="3727"/>
      <w:bookmarkEnd w:id="3728"/>
      <w:bookmarkEnd w:id="3729"/>
      <w:bookmarkEnd w:id="3730"/>
      <w:bookmarkEnd w:id="3731"/>
      <w:bookmarkEnd w:id="3732"/>
      <w:bookmarkEnd w:id="3733"/>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34" w:name="_Toc20494791"/>
      <w:bookmarkStart w:id="3735" w:name="_Toc26975859"/>
      <w:bookmarkStart w:id="3736" w:name="_Toc35856739"/>
      <w:bookmarkStart w:id="3737" w:name="_Toc44001613"/>
      <w:bookmarkStart w:id="3738" w:name="_Toc51581214"/>
      <w:bookmarkStart w:id="3739" w:name="_Toc52356477"/>
      <w:bookmarkStart w:id="3740" w:name="_Toc55228047"/>
      <w:bookmarkStart w:id="3741" w:name="_Toc105505206"/>
      <w:r>
        <w:t>12.2.2.3.2</w:t>
      </w:r>
      <w:r>
        <w:tab/>
        <w:t>Resource definitions</w:t>
      </w:r>
      <w:bookmarkEnd w:id="3734"/>
      <w:bookmarkEnd w:id="3735"/>
      <w:bookmarkEnd w:id="3736"/>
      <w:bookmarkEnd w:id="3737"/>
      <w:bookmarkEnd w:id="3738"/>
      <w:bookmarkEnd w:id="3739"/>
      <w:bookmarkEnd w:id="3740"/>
      <w:bookmarkEnd w:id="3741"/>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42" w:name="_Toc20494792"/>
      <w:bookmarkStart w:id="3743" w:name="_Toc26975860"/>
      <w:bookmarkStart w:id="3744" w:name="_Toc35856740"/>
      <w:bookmarkStart w:id="3745" w:name="_Toc44001614"/>
      <w:bookmarkStart w:id="3746" w:name="_Toc51581215"/>
      <w:bookmarkStart w:id="3747" w:name="_Toc52356478"/>
      <w:bookmarkStart w:id="3748" w:name="_Toc55228048"/>
      <w:bookmarkStart w:id="3749" w:name="_Toc105505207"/>
      <w:r>
        <w:t>12.2.2</w:t>
      </w:r>
      <w:r w:rsidRPr="00215D3C">
        <w:t>.4</w:t>
      </w:r>
      <w:r w:rsidRPr="00215D3C">
        <w:tab/>
        <w:t>Data type definitions</w:t>
      </w:r>
      <w:bookmarkEnd w:id="3742"/>
      <w:bookmarkEnd w:id="3743"/>
      <w:bookmarkEnd w:id="3744"/>
      <w:bookmarkEnd w:id="3745"/>
      <w:bookmarkEnd w:id="3746"/>
      <w:bookmarkEnd w:id="3747"/>
      <w:bookmarkEnd w:id="3748"/>
      <w:bookmarkEnd w:id="3749"/>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50" w:name="_Toc20494793"/>
      <w:bookmarkStart w:id="3751" w:name="_Toc26975861"/>
      <w:bookmarkStart w:id="3752" w:name="_Toc35856741"/>
      <w:bookmarkStart w:id="3753" w:name="_Toc44001615"/>
      <w:bookmarkStart w:id="3754" w:name="_Toc51581216"/>
      <w:bookmarkStart w:id="3755" w:name="_Toc52356479"/>
      <w:bookmarkStart w:id="3756" w:name="_Toc55228049"/>
      <w:bookmarkStart w:id="3757" w:name="_Toc105505208"/>
      <w:r>
        <w:rPr>
          <w:lang w:eastAsia="zh-CN"/>
        </w:rPr>
        <w:t>12.3</w:t>
      </w:r>
      <w:r w:rsidRPr="00215D3C">
        <w:rPr>
          <w:lang w:eastAsia="zh-CN"/>
        </w:rPr>
        <w:tab/>
      </w:r>
      <w:r>
        <w:rPr>
          <w:lang w:eastAsia="zh-CN"/>
        </w:rPr>
        <w:t>Generic performance assurance management service</w:t>
      </w:r>
      <w:bookmarkEnd w:id="3750"/>
      <w:bookmarkEnd w:id="3751"/>
      <w:bookmarkEnd w:id="3752"/>
      <w:bookmarkEnd w:id="3753"/>
      <w:bookmarkEnd w:id="3754"/>
      <w:bookmarkEnd w:id="3755"/>
      <w:bookmarkEnd w:id="3756"/>
      <w:bookmarkEnd w:id="3757"/>
    </w:p>
    <w:p w14:paraId="1EB03FF8" w14:textId="77777777" w:rsidR="006A5594" w:rsidRPr="00215D3C" w:rsidRDefault="006A5594" w:rsidP="006A5594">
      <w:pPr>
        <w:pStyle w:val="Heading3"/>
      </w:pPr>
      <w:bookmarkStart w:id="3758" w:name="_Toc20494794"/>
      <w:bookmarkStart w:id="3759" w:name="_Toc26975862"/>
      <w:bookmarkStart w:id="3760" w:name="_Toc35856742"/>
      <w:bookmarkStart w:id="3761" w:name="_Toc44001616"/>
      <w:bookmarkStart w:id="3762" w:name="_Toc51581217"/>
      <w:bookmarkStart w:id="3763" w:name="_Toc52356480"/>
      <w:bookmarkStart w:id="3764" w:name="_Toc55228050"/>
      <w:bookmarkStart w:id="3765" w:name="_Toc105505209"/>
      <w:r>
        <w:t>12.3</w:t>
      </w:r>
      <w:r w:rsidRPr="00215D3C">
        <w:t>.1</w:t>
      </w:r>
      <w:r w:rsidRPr="00215D3C">
        <w:tab/>
      </w:r>
      <w:r>
        <w:t>RESTful HTTP-based solution set</w:t>
      </w:r>
      <w:bookmarkEnd w:id="3758"/>
      <w:bookmarkEnd w:id="3759"/>
      <w:bookmarkEnd w:id="3760"/>
      <w:bookmarkEnd w:id="3761"/>
      <w:bookmarkEnd w:id="3762"/>
      <w:bookmarkEnd w:id="3763"/>
      <w:bookmarkEnd w:id="3764"/>
      <w:bookmarkEnd w:id="3765"/>
    </w:p>
    <w:p w14:paraId="6A92DEB0" w14:textId="77777777" w:rsidR="006A5594" w:rsidRPr="00151328" w:rsidRDefault="006A5594" w:rsidP="006A5594">
      <w:pPr>
        <w:pStyle w:val="Heading4"/>
        <w:rPr>
          <w:lang w:eastAsia="zh-CN"/>
        </w:rPr>
      </w:pPr>
      <w:bookmarkStart w:id="3766" w:name="_Toc20494795"/>
      <w:bookmarkStart w:id="3767" w:name="_Toc26975863"/>
      <w:bookmarkStart w:id="3768" w:name="_Toc35856743"/>
      <w:bookmarkStart w:id="3769" w:name="_Toc44001617"/>
      <w:bookmarkStart w:id="3770" w:name="_Toc51581218"/>
      <w:bookmarkStart w:id="3771" w:name="_Toc52356481"/>
      <w:bookmarkStart w:id="3772" w:name="_Toc55228051"/>
      <w:bookmarkStart w:id="3773" w:name="_Toc105505210"/>
      <w:r>
        <w:rPr>
          <w:lang w:eastAsia="zh-CN"/>
        </w:rPr>
        <w:t>12.3.1.1</w:t>
      </w:r>
      <w:r w:rsidRPr="00151328">
        <w:tab/>
      </w:r>
      <w:bookmarkEnd w:id="3766"/>
      <w:bookmarkEnd w:id="3767"/>
      <w:bookmarkEnd w:id="3768"/>
      <w:bookmarkEnd w:id="3769"/>
      <w:r w:rsidR="000B2C16">
        <w:t>Void</w:t>
      </w:r>
      <w:bookmarkEnd w:id="3770"/>
      <w:bookmarkEnd w:id="3771"/>
      <w:bookmarkEnd w:id="3772"/>
      <w:bookmarkEnd w:id="3773"/>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74" w:name="_Toc20494830"/>
      <w:bookmarkStart w:id="3775" w:name="_Toc26975898"/>
      <w:bookmarkStart w:id="3776" w:name="_Toc35856778"/>
      <w:bookmarkStart w:id="3777" w:name="_Toc44001652"/>
      <w:bookmarkStart w:id="3778" w:name="_Toc51581219"/>
      <w:bookmarkStart w:id="3779" w:name="_Toc52356482"/>
      <w:bookmarkStart w:id="3780" w:name="_Toc55228052"/>
      <w:bookmarkStart w:id="3781" w:name="_Toc105505211"/>
      <w:r>
        <w:rPr>
          <w:lang w:eastAsia="zh-CN"/>
        </w:rPr>
        <w:t>12.3.1.2</w:t>
      </w:r>
      <w:r w:rsidRPr="00151328">
        <w:tab/>
      </w:r>
      <w:r>
        <w:t>Performance threshold monitoring service</w:t>
      </w:r>
      <w:bookmarkEnd w:id="3774"/>
      <w:bookmarkEnd w:id="3775"/>
      <w:bookmarkEnd w:id="3776"/>
      <w:bookmarkEnd w:id="3777"/>
      <w:bookmarkEnd w:id="3778"/>
      <w:bookmarkEnd w:id="3779"/>
      <w:bookmarkEnd w:id="3780"/>
      <w:bookmarkEnd w:id="3781"/>
    </w:p>
    <w:p w14:paraId="4FA8FFF7" w14:textId="77777777" w:rsidR="006A5594" w:rsidRDefault="006A5594" w:rsidP="006A5594">
      <w:pPr>
        <w:pStyle w:val="Heading5"/>
      </w:pPr>
      <w:bookmarkStart w:id="3782" w:name="_Toc20494831"/>
      <w:bookmarkStart w:id="3783" w:name="_Toc26975899"/>
      <w:bookmarkStart w:id="3784" w:name="_Toc35856779"/>
      <w:bookmarkStart w:id="3785" w:name="_Toc44001653"/>
      <w:bookmarkStart w:id="3786" w:name="_Toc51581220"/>
      <w:bookmarkStart w:id="3787" w:name="_Toc52356483"/>
      <w:bookmarkStart w:id="3788" w:name="_Toc55228053"/>
      <w:bookmarkStart w:id="3789" w:name="_Toc105505212"/>
      <w:r>
        <w:rPr>
          <w:lang w:eastAsia="zh-CN"/>
        </w:rPr>
        <w:t>12.3.1.2.1</w:t>
      </w:r>
      <w:r w:rsidRPr="00151328">
        <w:tab/>
        <w:t>Mapping of operations</w:t>
      </w:r>
      <w:bookmarkEnd w:id="3782"/>
      <w:bookmarkEnd w:id="3783"/>
      <w:bookmarkEnd w:id="3784"/>
      <w:bookmarkEnd w:id="3785"/>
      <w:bookmarkEnd w:id="3786"/>
      <w:bookmarkEnd w:id="3787"/>
      <w:bookmarkEnd w:id="3788"/>
      <w:bookmarkEnd w:id="3789"/>
    </w:p>
    <w:p w14:paraId="2170763B" w14:textId="77777777" w:rsidR="006A5594" w:rsidRPr="00E027A9" w:rsidRDefault="006A5594" w:rsidP="006A5594">
      <w:r>
        <w:t>None.</w:t>
      </w:r>
    </w:p>
    <w:p w14:paraId="7274848E" w14:textId="77777777" w:rsidR="006A5594" w:rsidRDefault="006A5594" w:rsidP="006A5594">
      <w:pPr>
        <w:pStyle w:val="Heading5"/>
      </w:pPr>
      <w:bookmarkStart w:id="3790" w:name="_Toc20494832"/>
      <w:bookmarkStart w:id="3791" w:name="_Toc26975900"/>
      <w:bookmarkStart w:id="3792" w:name="_Toc35856780"/>
      <w:bookmarkStart w:id="3793" w:name="_Toc44001654"/>
      <w:bookmarkStart w:id="3794" w:name="_Toc51581221"/>
      <w:bookmarkStart w:id="3795" w:name="_Toc52356484"/>
      <w:bookmarkStart w:id="3796" w:name="_Toc55228054"/>
      <w:bookmarkStart w:id="3797" w:name="_Toc105505213"/>
      <w:r>
        <w:rPr>
          <w:lang w:eastAsia="zh-CN"/>
        </w:rPr>
        <w:t>12.3.1.2.2</w:t>
      </w:r>
      <w:r w:rsidRPr="00151328">
        <w:tab/>
      </w:r>
      <w:r w:rsidRPr="00092693">
        <w:t>Mapping</w:t>
      </w:r>
      <w:r>
        <w:t xml:space="preserve"> of notifications</w:t>
      </w:r>
      <w:bookmarkEnd w:id="3790"/>
      <w:bookmarkEnd w:id="3791"/>
      <w:bookmarkEnd w:id="3792"/>
      <w:bookmarkEnd w:id="3793"/>
      <w:bookmarkEnd w:id="3794"/>
      <w:bookmarkEnd w:id="3795"/>
      <w:bookmarkEnd w:id="3796"/>
      <w:bookmarkEnd w:id="3797"/>
    </w:p>
    <w:p w14:paraId="7B0E3498" w14:textId="381DDD1A" w:rsidR="006A5594" w:rsidRPr="00603DA9" w:rsidRDefault="006A5594" w:rsidP="006A5594">
      <w:pPr>
        <w:pStyle w:val="Heading6"/>
      </w:pPr>
      <w:bookmarkStart w:id="3798" w:name="_Toc20494833"/>
      <w:bookmarkStart w:id="3799" w:name="_Toc26975901"/>
      <w:bookmarkStart w:id="3800" w:name="_Toc35856781"/>
      <w:bookmarkStart w:id="3801" w:name="_Toc44001655"/>
      <w:bookmarkStart w:id="3802" w:name="_Toc51581222"/>
      <w:bookmarkStart w:id="3803" w:name="_Toc52356485"/>
      <w:bookmarkStart w:id="3804" w:name="_Toc55228055"/>
      <w:bookmarkStart w:id="3805" w:name="_Toc105505214"/>
      <w:r>
        <w:t>12.3.1.2.2.1</w:t>
      </w:r>
      <w:r w:rsidRPr="00151328">
        <w:tab/>
      </w:r>
      <w:r>
        <w:t>Introduction</w:t>
      </w:r>
      <w:bookmarkEnd w:id="3798"/>
      <w:bookmarkEnd w:id="3799"/>
      <w:bookmarkEnd w:id="3800"/>
      <w:bookmarkEnd w:id="3801"/>
      <w:bookmarkEnd w:id="3802"/>
      <w:bookmarkEnd w:id="3803"/>
      <w:bookmarkEnd w:id="3804"/>
      <w:bookmarkEnd w:id="3805"/>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806" w:name="_Toc20494834"/>
      <w:bookmarkStart w:id="3807" w:name="_Toc26975902"/>
      <w:bookmarkStart w:id="3808" w:name="_Toc35856782"/>
      <w:bookmarkStart w:id="3809" w:name="_Toc44001656"/>
      <w:bookmarkStart w:id="3810" w:name="_Toc51581223"/>
      <w:bookmarkStart w:id="3811" w:name="_Toc52356486"/>
      <w:bookmarkStart w:id="3812" w:name="_Toc55228056"/>
      <w:bookmarkStart w:id="3813" w:name="_Toc105505215"/>
      <w:r>
        <w:t>12.3.1.2.2.2</w:t>
      </w:r>
      <w:r w:rsidRPr="00151328">
        <w:tab/>
      </w:r>
      <w:r>
        <w:t>Notification</w:t>
      </w:r>
      <w:r w:rsidRPr="00215D3C">
        <w:t xml:space="preserve"> </w:t>
      </w:r>
      <w:r w:rsidRPr="00311DB3">
        <w:rPr>
          <w:rFonts w:cs="Arial"/>
        </w:rPr>
        <w:t>notifyThresholdCrossing</w:t>
      </w:r>
      <w:bookmarkEnd w:id="3806"/>
      <w:bookmarkEnd w:id="3807"/>
      <w:bookmarkEnd w:id="3808"/>
      <w:bookmarkEnd w:id="3809"/>
      <w:bookmarkEnd w:id="3810"/>
      <w:bookmarkEnd w:id="3811"/>
      <w:bookmarkEnd w:id="3812"/>
      <w:bookmarkEnd w:id="3813"/>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14" w:name="_Toc20494835"/>
      <w:bookmarkStart w:id="3815" w:name="_Toc26975903"/>
      <w:bookmarkStart w:id="3816" w:name="_Toc35856783"/>
      <w:bookmarkStart w:id="3817" w:name="_Toc44001657"/>
      <w:bookmarkStart w:id="3818" w:name="_Toc51581224"/>
      <w:bookmarkStart w:id="3819" w:name="_Toc52356487"/>
      <w:bookmarkStart w:id="3820" w:name="_Toc55228057"/>
      <w:bookmarkStart w:id="3821" w:name="_Toc105505216"/>
      <w:r>
        <w:rPr>
          <w:lang w:eastAsia="zh-CN"/>
        </w:rPr>
        <w:t>12.3.1.2.3</w:t>
      </w:r>
      <w:r w:rsidRPr="00151328">
        <w:tab/>
        <w:t>Resources</w:t>
      </w:r>
      <w:bookmarkEnd w:id="3814"/>
      <w:bookmarkEnd w:id="3815"/>
      <w:bookmarkEnd w:id="3816"/>
      <w:bookmarkEnd w:id="3817"/>
      <w:bookmarkEnd w:id="3818"/>
      <w:bookmarkEnd w:id="3819"/>
      <w:bookmarkEnd w:id="3820"/>
      <w:bookmarkEnd w:id="3821"/>
    </w:p>
    <w:p w14:paraId="68C25456" w14:textId="77777777" w:rsidR="006A5594" w:rsidRDefault="006A5594" w:rsidP="006A5594">
      <w:pPr>
        <w:pStyle w:val="Heading6"/>
      </w:pPr>
      <w:bookmarkStart w:id="3822" w:name="_Toc20494836"/>
      <w:bookmarkStart w:id="3823" w:name="_Toc26975904"/>
      <w:bookmarkStart w:id="3824" w:name="_Toc35856784"/>
      <w:bookmarkStart w:id="3825" w:name="_Toc44001658"/>
      <w:bookmarkStart w:id="3826" w:name="_Toc51581225"/>
      <w:bookmarkStart w:id="3827" w:name="_Toc52356488"/>
      <w:bookmarkStart w:id="3828" w:name="_Toc55228058"/>
      <w:bookmarkStart w:id="3829" w:name="_Toc105505217"/>
      <w:r>
        <w:rPr>
          <w:lang w:eastAsia="zh-CN"/>
        </w:rPr>
        <w:t>12.3.1.2.3.</w:t>
      </w:r>
      <w:r>
        <w:t>1</w:t>
      </w:r>
      <w:r>
        <w:tab/>
        <w:t>Resource structure</w:t>
      </w:r>
      <w:bookmarkEnd w:id="3822"/>
      <w:bookmarkEnd w:id="3823"/>
      <w:bookmarkEnd w:id="3824"/>
      <w:bookmarkEnd w:id="3825"/>
      <w:bookmarkEnd w:id="3826"/>
      <w:bookmarkEnd w:id="3827"/>
      <w:bookmarkEnd w:id="3828"/>
      <w:bookmarkEnd w:id="3829"/>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30" w:name="_Toc20494837"/>
      <w:bookmarkStart w:id="3831" w:name="_Toc26975905"/>
      <w:bookmarkStart w:id="3832" w:name="_Toc35856785"/>
      <w:bookmarkStart w:id="3833" w:name="_Toc44001659"/>
      <w:bookmarkStart w:id="3834" w:name="_Toc51581226"/>
      <w:bookmarkStart w:id="3835" w:name="_Toc52356489"/>
      <w:bookmarkStart w:id="3836" w:name="_Toc55228059"/>
      <w:bookmarkStart w:id="3837" w:name="_Toc105505218"/>
      <w:r>
        <w:rPr>
          <w:lang w:eastAsia="zh-CN"/>
        </w:rPr>
        <w:t>12.3.1.2.3.</w:t>
      </w:r>
      <w:r>
        <w:t>2</w:t>
      </w:r>
      <w:r w:rsidRPr="00151328">
        <w:tab/>
        <w:t>Resource definitions</w:t>
      </w:r>
      <w:bookmarkEnd w:id="3830"/>
      <w:bookmarkEnd w:id="3831"/>
      <w:bookmarkEnd w:id="3832"/>
      <w:bookmarkEnd w:id="3833"/>
      <w:bookmarkEnd w:id="3834"/>
      <w:bookmarkEnd w:id="3835"/>
      <w:bookmarkEnd w:id="3836"/>
      <w:bookmarkEnd w:id="3837"/>
    </w:p>
    <w:p w14:paraId="719F3B20" w14:textId="77777777" w:rsidR="006A5594" w:rsidRPr="00215D3C" w:rsidRDefault="006A5594" w:rsidP="006A5594">
      <w:pPr>
        <w:pStyle w:val="Heading7"/>
      </w:pPr>
      <w:bookmarkStart w:id="3838" w:name="_Toc20494838"/>
      <w:bookmarkStart w:id="3839" w:name="_Toc26975906"/>
      <w:bookmarkStart w:id="3840" w:name="_Toc35856786"/>
      <w:bookmarkStart w:id="3841" w:name="_Toc44001660"/>
      <w:bookmarkStart w:id="3842" w:name="_Toc51581227"/>
      <w:bookmarkStart w:id="3843" w:name="_Toc52356490"/>
      <w:bookmarkStart w:id="3844" w:name="_Toc55228060"/>
      <w:bookmarkStart w:id="3845" w:name="_Toc105505219"/>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38"/>
      <w:bookmarkEnd w:id="3839"/>
      <w:bookmarkEnd w:id="3840"/>
      <w:bookmarkEnd w:id="3841"/>
      <w:bookmarkEnd w:id="3842"/>
      <w:bookmarkEnd w:id="3843"/>
      <w:bookmarkEnd w:id="3844"/>
      <w:bookmarkEnd w:id="3845"/>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46" w:name="_Toc20494839"/>
      <w:bookmarkStart w:id="3847" w:name="_Toc26975907"/>
      <w:bookmarkStart w:id="3848" w:name="_Toc35856787"/>
      <w:bookmarkStart w:id="3849" w:name="_Toc44001661"/>
      <w:bookmarkStart w:id="3850" w:name="_Toc51581228"/>
      <w:bookmarkStart w:id="3851" w:name="_Toc52356491"/>
      <w:bookmarkStart w:id="3852" w:name="_Toc55228061"/>
      <w:bookmarkStart w:id="3853" w:name="_Toc105505220"/>
      <w:r>
        <w:rPr>
          <w:lang w:eastAsia="zh-CN"/>
        </w:rPr>
        <w:t>12.3.1.2.4</w:t>
      </w:r>
      <w:r w:rsidRPr="00151328">
        <w:tab/>
        <w:t>Data type definitions</w:t>
      </w:r>
      <w:bookmarkEnd w:id="3846"/>
      <w:bookmarkEnd w:id="3847"/>
      <w:bookmarkEnd w:id="3848"/>
      <w:bookmarkEnd w:id="3849"/>
      <w:bookmarkEnd w:id="3850"/>
      <w:bookmarkEnd w:id="3851"/>
      <w:bookmarkEnd w:id="3852"/>
      <w:bookmarkEnd w:id="3853"/>
    </w:p>
    <w:p w14:paraId="38D328A1" w14:textId="77777777" w:rsidR="006A5594" w:rsidRPr="00151328" w:rsidRDefault="006A5594" w:rsidP="006A5594">
      <w:pPr>
        <w:pStyle w:val="Heading6"/>
        <w:rPr>
          <w:lang w:eastAsia="zh-CN"/>
        </w:rPr>
      </w:pPr>
      <w:bookmarkStart w:id="3854" w:name="_Toc20494840"/>
      <w:bookmarkStart w:id="3855" w:name="_Toc26975908"/>
      <w:bookmarkStart w:id="3856" w:name="_Toc35856788"/>
      <w:bookmarkStart w:id="3857" w:name="_Toc44001662"/>
      <w:bookmarkStart w:id="3858" w:name="_Toc51581229"/>
      <w:bookmarkStart w:id="3859" w:name="_Toc52356492"/>
      <w:bookmarkStart w:id="3860" w:name="_Toc55228062"/>
      <w:bookmarkStart w:id="3861" w:name="_Toc105505221"/>
      <w:r>
        <w:rPr>
          <w:lang w:eastAsia="zh-CN"/>
        </w:rPr>
        <w:t>12.3.1.2.4</w:t>
      </w:r>
      <w:r w:rsidRPr="00151328">
        <w:rPr>
          <w:lang w:eastAsia="zh-CN"/>
        </w:rPr>
        <w:t>.1</w:t>
      </w:r>
      <w:r w:rsidRPr="00151328">
        <w:rPr>
          <w:lang w:eastAsia="zh-CN"/>
        </w:rPr>
        <w:tab/>
      </w:r>
      <w:r w:rsidRPr="00151328">
        <w:t>General</w:t>
      </w:r>
      <w:bookmarkEnd w:id="3854"/>
      <w:bookmarkEnd w:id="3855"/>
      <w:bookmarkEnd w:id="3856"/>
      <w:bookmarkEnd w:id="3857"/>
      <w:bookmarkEnd w:id="3858"/>
      <w:bookmarkEnd w:id="3859"/>
      <w:bookmarkEnd w:id="3860"/>
      <w:bookmarkEnd w:id="3861"/>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62" w:name="_Toc20494841"/>
      <w:bookmarkStart w:id="3863" w:name="_Toc26975909"/>
      <w:bookmarkStart w:id="3864" w:name="_Toc35856789"/>
      <w:bookmarkStart w:id="3865" w:name="_Toc44001663"/>
      <w:bookmarkStart w:id="3866" w:name="_Toc51581230"/>
      <w:bookmarkStart w:id="3867" w:name="_Toc52356493"/>
      <w:bookmarkStart w:id="3868" w:name="_Toc55228063"/>
      <w:bookmarkStart w:id="3869" w:name="_Toc105505222"/>
      <w:r>
        <w:rPr>
          <w:lang w:eastAsia="zh-CN"/>
        </w:rPr>
        <w:t>12.3.1.2.4.2</w:t>
      </w:r>
      <w:r>
        <w:rPr>
          <w:lang w:eastAsia="zh-CN"/>
        </w:rPr>
        <w:tab/>
      </w:r>
      <w:r>
        <w:t>Structured</w:t>
      </w:r>
      <w:r>
        <w:rPr>
          <w:lang w:eastAsia="zh-CN"/>
        </w:rPr>
        <w:t xml:space="preserve"> </w:t>
      </w:r>
      <w:r>
        <w:t>data types</w:t>
      </w:r>
      <w:bookmarkEnd w:id="3862"/>
      <w:bookmarkEnd w:id="3863"/>
      <w:bookmarkEnd w:id="3864"/>
      <w:bookmarkEnd w:id="3865"/>
      <w:bookmarkEnd w:id="3866"/>
      <w:bookmarkEnd w:id="3867"/>
      <w:bookmarkEnd w:id="3868"/>
      <w:bookmarkEnd w:id="3869"/>
    </w:p>
    <w:p w14:paraId="32F58054" w14:textId="77777777" w:rsidR="00F85852" w:rsidRDefault="00F85852" w:rsidP="00F85852">
      <w:pPr>
        <w:pStyle w:val="Heading7"/>
      </w:pPr>
      <w:bookmarkStart w:id="3870" w:name="_Toc105505223"/>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70"/>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71" w:name="_Toc20494842"/>
      <w:bookmarkStart w:id="3872" w:name="_Toc26975910"/>
      <w:bookmarkStart w:id="3873" w:name="_Toc35856790"/>
      <w:bookmarkStart w:id="3874" w:name="_Toc44001664"/>
      <w:bookmarkStart w:id="3875" w:name="_Toc51581231"/>
      <w:bookmarkStart w:id="3876" w:name="_Toc52356494"/>
      <w:bookmarkStart w:id="3877" w:name="_Toc55228064"/>
      <w:r>
        <w:rPr>
          <w:lang w:eastAsia="zh-CN"/>
        </w:rPr>
        <w:t>12.3.1.2.4.3</w:t>
      </w:r>
      <w:r>
        <w:rPr>
          <w:lang w:eastAsia="zh-CN"/>
        </w:rPr>
        <w:tab/>
      </w:r>
      <w:bookmarkEnd w:id="3871"/>
      <w:bookmarkEnd w:id="3872"/>
      <w:bookmarkEnd w:id="3873"/>
      <w:bookmarkEnd w:id="3874"/>
      <w:bookmarkEnd w:id="3875"/>
      <w:bookmarkEnd w:id="3876"/>
      <w:bookmarkEnd w:id="3877"/>
      <w:r w:rsidR="007D4B6A">
        <w:t>Void</w:t>
      </w:r>
    </w:p>
    <w:p w14:paraId="2BD70290" w14:textId="7117AF19" w:rsidR="006A5594" w:rsidRDefault="006A5594" w:rsidP="006A5594"/>
    <w:p w14:paraId="728A28D3" w14:textId="34A5489F" w:rsidR="006A5594" w:rsidRDefault="006A5594" w:rsidP="006A5594">
      <w:pPr>
        <w:pStyle w:val="Heading6"/>
      </w:pPr>
      <w:bookmarkStart w:id="3878" w:name="_Toc20494843"/>
      <w:bookmarkStart w:id="3879" w:name="_Toc26975911"/>
      <w:bookmarkStart w:id="3880" w:name="_Toc35856791"/>
      <w:bookmarkStart w:id="3881" w:name="_Toc44001665"/>
      <w:bookmarkStart w:id="3882" w:name="_Toc51581232"/>
      <w:bookmarkStart w:id="3883" w:name="_Toc52356495"/>
      <w:bookmarkStart w:id="3884" w:name="_Toc55228065"/>
      <w:bookmarkStart w:id="3885" w:name="_Toc105505224"/>
      <w:r>
        <w:rPr>
          <w:lang w:eastAsia="zh-CN"/>
        </w:rPr>
        <w:t>12.3.1.2.4.4</w:t>
      </w:r>
      <w:r>
        <w:rPr>
          <w:lang w:eastAsia="zh-CN"/>
        </w:rPr>
        <w:tab/>
      </w:r>
      <w:bookmarkEnd w:id="3878"/>
      <w:bookmarkEnd w:id="3879"/>
      <w:bookmarkEnd w:id="3880"/>
      <w:bookmarkEnd w:id="3881"/>
      <w:bookmarkEnd w:id="3882"/>
      <w:bookmarkEnd w:id="3883"/>
      <w:bookmarkEnd w:id="3884"/>
      <w:r w:rsidR="007D4B6A">
        <w:t>Void</w:t>
      </w:r>
      <w:bookmarkEnd w:id="3885"/>
    </w:p>
    <w:p w14:paraId="07667EA7" w14:textId="77777777" w:rsidR="006A5594" w:rsidRDefault="006A5594" w:rsidP="006A5594"/>
    <w:p w14:paraId="021571B0" w14:textId="6EBA470C" w:rsidR="006A5594" w:rsidRDefault="006A5594" w:rsidP="006A5594">
      <w:pPr>
        <w:pStyle w:val="Heading6"/>
      </w:pPr>
      <w:bookmarkStart w:id="3886" w:name="_Toc20494845"/>
      <w:bookmarkStart w:id="3887" w:name="_Toc26975913"/>
      <w:bookmarkStart w:id="3888" w:name="_Toc35856793"/>
      <w:bookmarkStart w:id="3889" w:name="_Toc44001667"/>
      <w:bookmarkStart w:id="3890" w:name="_Toc51581234"/>
      <w:bookmarkStart w:id="3891" w:name="_Toc52356497"/>
      <w:bookmarkStart w:id="3892" w:name="_Toc55228067"/>
      <w:bookmarkStart w:id="3893" w:name="_Toc105505225"/>
      <w:r>
        <w:rPr>
          <w:lang w:eastAsia="zh-CN"/>
        </w:rPr>
        <w:t>12.3.1.2.4.5</w:t>
      </w:r>
      <w:r>
        <w:rPr>
          <w:lang w:eastAsia="zh-CN"/>
        </w:rPr>
        <w:tab/>
      </w:r>
      <w:bookmarkEnd w:id="3886"/>
      <w:bookmarkEnd w:id="3887"/>
      <w:bookmarkEnd w:id="3888"/>
      <w:bookmarkEnd w:id="3889"/>
      <w:bookmarkEnd w:id="3890"/>
      <w:bookmarkEnd w:id="3891"/>
      <w:bookmarkEnd w:id="3892"/>
      <w:r w:rsidR="007D4B6A">
        <w:t>Void</w:t>
      </w:r>
      <w:bookmarkEnd w:id="3893"/>
    </w:p>
    <w:p w14:paraId="1E9DED8B" w14:textId="77777777" w:rsidR="006A5594" w:rsidRDefault="006A5594" w:rsidP="006A5594"/>
    <w:p w14:paraId="2BAEA565" w14:textId="77777777" w:rsidR="006A5594" w:rsidRDefault="006A5594" w:rsidP="006A5594">
      <w:pPr>
        <w:pStyle w:val="Heading6"/>
      </w:pPr>
      <w:bookmarkStart w:id="3894" w:name="_Toc20494847"/>
      <w:bookmarkStart w:id="3895" w:name="_Toc26975915"/>
      <w:bookmarkStart w:id="3896" w:name="_Toc35856795"/>
      <w:bookmarkStart w:id="3897" w:name="_Toc44001669"/>
      <w:bookmarkStart w:id="3898" w:name="_Toc51581236"/>
      <w:bookmarkStart w:id="3899" w:name="_Toc52356499"/>
      <w:bookmarkStart w:id="3900" w:name="_Toc55228069"/>
      <w:bookmarkStart w:id="3901" w:name="_Toc105505226"/>
      <w:r>
        <w:rPr>
          <w:lang w:eastAsia="zh-CN"/>
        </w:rPr>
        <w:t>12.3.1.2.4.6</w:t>
      </w:r>
      <w:r>
        <w:rPr>
          <w:lang w:eastAsia="zh-CN"/>
        </w:rPr>
        <w:tab/>
      </w:r>
      <w:r>
        <w:t>Simple data types and enumerations</w:t>
      </w:r>
      <w:bookmarkEnd w:id="3894"/>
      <w:bookmarkEnd w:id="3895"/>
      <w:bookmarkEnd w:id="3896"/>
      <w:bookmarkEnd w:id="3897"/>
      <w:bookmarkEnd w:id="3898"/>
      <w:bookmarkEnd w:id="3899"/>
      <w:bookmarkEnd w:id="3900"/>
      <w:bookmarkEnd w:id="3901"/>
    </w:p>
    <w:p w14:paraId="660BDA7F" w14:textId="77777777" w:rsidR="006A5594" w:rsidRDefault="006A5594" w:rsidP="006A5594">
      <w:pPr>
        <w:pStyle w:val="Heading7"/>
        <w:rPr>
          <w:lang w:eastAsia="zh-CN"/>
        </w:rPr>
      </w:pPr>
      <w:bookmarkStart w:id="3902" w:name="_Toc20494848"/>
      <w:bookmarkStart w:id="3903" w:name="_Toc26975916"/>
      <w:bookmarkStart w:id="3904" w:name="_Toc35856796"/>
      <w:bookmarkStart w:id="3905" w:name="_Toc44001670"/>
      <w:bookmarkStart w:id="3906" w:name="_Toc51581237"/>
      <w:bookmarkStart w:id="3907" w:name="_Toc52356500"/>
      <w:bookmarkStart w:id="3908" w:name="_Toc55228070"/>
      <w:bookmarkStart w:id="3909" w:name="_Toc105505227"/>
      <w:r>
        <w:rPr>
          <w:lang w:eastAsia="zh-CN"/>
        </w:rPr>
        <w:t>12.3.1.2.4.6.1</w:t>
      </w:r>
      <w:r>
        <w:rPr>
          <w:lang w:eastAsia="zh-CN"/>
        </w:rPr>
        <w:tab/>
      </w:r>
      <w:r>
        <w:t>General</w:t>
      </w:r>
      <w:bookmarkEnd w:id="3902"/>
      <w:bookmarkEnd w:id="3903"/>
      <w:bookmarkEnd w:id="3904"/>
      <w:bookmarkEnd w:id="3905"/>
      <w:bookmarkEnd w:id="3906"/>
      <w:bookmarkEnd w:id="3907"/>
      <w:bookmarkEnd w:id="3908"/>
      <w:bookmarkEnd w:id="3909"/>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10" w:name="_Toc20494849"/>
      <w:bookmarkStart w:id="3911" w:name="_Toc26975917"/>
      <w:bookmarkStart w:id="3912" w:name="_Toc35856797"/>
      <w:bookmarkStart w:id="3913" w:name="_Toc44001671"/>
      <w:bookmarkStart w:id="3914" w:name="_Toc51581238"/>
      <w:bookmarkStart w:id="3915" w:name="_Toc52356501"/>
      <w:bookmarkStart w:id="3916" w:name="_Toc55228071"/>
      <w:bookmarkStart w:id="3917" w:name="_Toc105505228"/>
      <w:r>
        <w:rPr>
          <w:lang w:eastAsia="zh-CN"/>
        </w:rPr>
        <w:t>12.3.1.2.4.6.2</w:t>
      </w:r>
      <w:r>
        <w:rPr>
          <w:lang w:eastAsia="zh-CN"/>
        </w:rPr>
        <w:tab/>
        <w:t>Simple data types</w:t>
      </w:r>
      <w:bookmarkEnd w:id="3910"/>
      <w:bookmarkEnd w:id="3911"/>
      <w:bookmarkEnd w:id="3912"/>
      <w:bookmarkEnd w:id="3913"/>
      <w:bookmarkEnd w:id="3914"/>
      <w:bookmarkEnd w:id="3915"/>
      <w:bookmarkEnd w:id="3916"/>
      <w:bookmarkEnd w:id="3917"/>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18" w:name="_Toc20494850"/>
      <w:bookmarkStart w:id="3919" w:name="_Toc26975918"/>
      <w:bookmarkStart w:id="3920" w:name="_Toc35856798"/>
      <w:bookmarkStart w:id="3921" w:name="_Toc44001672"/>
      <w:bookmarkStart w:id="3922" w:name="_Toc51581239"/>
      <w:bookmarkStart w:id="3923" w:name="_Toc52356502"/>
      <w:bookmarkStart w:id="3924" w:name="_Toc55228072"/>
      <w:bookmarkStart w:id="3925" w:name="_Toc105505229"/>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18"/>
      <w:bookmarkEnd w:id="3919"/>
      <w:bookmarkEnd w:id="3920"/>
      <w:bookmarkEnd w:id="3921"/>
      <w:bookmarkEnd w:id="3922"/>
      <w:bookmarkEnd w:id="3923"/>
      <w:bookmarkEnd w:id="3924"/>
      <w:bookmarkEnd w:id="3925"/>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26" w:name="_Toc105505230"/>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26"/>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27" w:name="_Toc44001673"/>
      <w:bookmarkStart w:id="3928" w:name="_Toc51581240"/>
      <w:bookmarkStart w:id="3929" w:name="_Toc52356503"/>
      <w:bookmarkStart w:id="3930" w:name="_Toc55228073"/>
      <w:bookmarkStart w:id="3931" w:name="_Toc105505231"/>
      <w:r w:rsidRPr="00971FE6">
        <w:t>12.3.2</w:t>
      </w:r>
      <w:r w:rsidRPr="00971FE6">
        <w:tab/>
      </w:r>
      <w:r w:rsidR="00DA6951">
        <w:t xml:space="preserve">Performance data </w:t>
      </w:r>
      <w:r w:rsidRPr="00971FE6">
        <w:t>XML file format definition</w:t>
      </w:r>
      <w:bookmarkEnd w:id="3927"/>
      <w:bookmarkEnd w:id="3928"/>
      <w:bookmarkEnd w:id="3929"/>
      <w:bookmarkEnd w:id="3930"/>
      <w:bookmarkEnd w:id="3931"/>
    </w:p>
    <w:p w14:paraId="4C8E9B39" w14:textId="77777777" w:rsidR="007F5DFC" w:rsidRPr="00971FE6" w:rsidRDefault="007F5DFC" w:rsidP="007F5DFC">
      <w:pPr>
        <w:pStyle w:val="Heading4"/>
      </w:pPr>
      <w:bookmarkStart w:id="3932" w:name="_Toc44001674"/>
      <w:bookmarkStart w:id="3933" w:name="_Toc51581241"/>
      <w:bookmarkStart w:id="3934" w:name="_Toc52356504"/>
      <w:bookmarkStart w:id="3935" w:name="_Toc55228074"/>
      <w:bookmarkStart w:id="3936" w:name="_Toc105505232"/>
      <w:r w:rsidRPr="00971FE6">
        <w:t>12.3.2.1</w:t>
      </w:r>
      <w:r w:rsidRPr="00971FE6">
        <w:tab/>
        <w:t>Introduction</w:t>
      </w:r>
      <w:bookmarkEnd w:id="3932"/>
      <w:bookmarkEnd w:id="3933"/>
      <w:bookmarkEnd w:id="3934"/>
      <w:bookmarkEnd w:id="3935"/>
      <w:bookmarkEnd w:id="3936"/>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37" w:name="_Toc44001675"/>
      <w:bookmarkStart w:id="3938" w:name="_Toc51581242"/>
      <w:bookmarkStart w:id="3939" w:name="_Toc52356505"/>
      <w:bookmarkStart w:id="3940" w:name="_Toc55228075"/>
      <w:bookmarkStart w:id="3941" w:name="_Toc105505233"/>
      <w:r>
        <w:t>12.3.2.2</w:t>
      </w:r>
      <w:r>
        <w:tab/>
        <w:t>Mapping table</w:t>
      </w:r>
      <w:bookmarkEnd w:id="3937"/>
      <w:bookmarkEnd w:id="3938"/>
      <w:bookmarkEnd w:id="3939"/>
      <w:bookmarkEnd w:id="3940"/>
      <w:bookmarkEnd w:id="3941"/>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42" w:name="_Toc44001676"/>
      <w:bookmarkStart w:id="3943" w:name="_Toc51581243"/>
      <w:bookmarkStart w:id="3944" w:name="_Toc52356506"/>
      <w:bookmarkStart w:id="3945" w:name="_Toc55228076"/>
      <w:bookmarkStart w:id="3946" w:name="_Toc105505234"/>
      <w:r>
        <w:t>1</w:t>
      </w:r>
      <w:r w:rsidR="00024453">
        <w:t>2</w:t>
      </w:r>
      <w:r>
        <w:t>.3.</w:t>
      </w:r>
      <w:r w:rsidR="00024453">
        <w:t>2</w:t>
      </w:r>
      <w:r>
        <w:t>.3</w:t>
      </w:r>
      <w:r>
        <w:tab/>
      </w:r>
      <w:bookmarkEnd w:id="3942"/>
      <w:bookmarkEnd w:id="3943"/>
      <w:bookmarkEnd w:id="3944"/>
      <w:bookmarkEnd w:id="3945"/>
      <w:r w:rsidR="003C4F14">
        <w:t>Void</w:t>
      </w:r>
      <w:bookmarkEnd w:id="3946"/>
    </w:p>
    <w:p w14:paraId="4893B86F" w14:textId="77777777" w:rsidR="00DA6951" w:rsidRPr="00DA6951" w:rsidRDefault="00DA6951" w:rsidP="00311DB3"/>
    <w:p w14:paraId="4EF40A17" w14:textId="423BE90D" w:rsidR="007F5DFC" w:rsidRDefault="001F398E" w:rsidP="007F5DFC">
      <w:pPr>
        <w:pStyle w:val="Heading5"/>
      </w:pPr>
      <w:bookmarkStart w:id="3947" w:name="_Toc44001677"/>
      <w:bookmarkStart w:id="3948" w:name="_Toc51581244"/>
      <w:bookmarkStart w:id="3949" w:name="_Toc52356507"/>
      <w:bookmarkStart w:id="3950" w:name="_Toc55228077"/>
      <w:bookmarkStart w:id="3951" w:name="_Toc105505235"/>
      <w:r>
        <w:t>12</w:t>
      </w:r>
      <w:r w:rsidR="007F5DFC">
        <w:t>.3.</w:t>
      </w:r>
      <w:r w:rsidR="00024453">
        <w:t>2</w:t>
      </w:r>
      <w:r w:rsidR="007F5DFC">
        <w:t>.3.1</w:t>
      </w:r>
      <w:r w:rsidR="007F5DFC">
        <w:tab/>
      </w:r>
      <w:bookmarkEnd w:id="3947"/>
      <w:bookmarkEnd w:id="3948"/>
      <w:bookmarkEnd w:id="3949"/>
      <w:bookmarkEnd w:id="3950"/>
      <w:r w:rsidR="00DA6951">
        <w:t>Void</w:t>
      </w:r>
      <w:bookmarkEnd w:id="3951"/>
    </w:p>
    <w:p w14:paraId="0DCF4395" w14:textId="77777777" w:rsidR="007F5DFC" w:rsidRDefault="007F5DFC" w:rsidP="007F5DFC">
      <w:pPr>
        <w:pStyle w:val="PL"/>
      </w:pPr>
    </w:p>
    <w:p w14:paraId="63605BD5" w14:textId="34325163" w:rsidR="007F5DFC" w:rsidRDefault="007F5DFC" w:rsidP="007F5DFC">
      <w:pPr>
        <w:pStyle w:val="Heading5"/>
      </w:pPr>
      <w:bookmarkStart w:id="3952" w:name="_Toc44001678"/>
      <w:bookmarkStart w:id="3953" w:name="_Toc51581245"/>
      <w:bookmarkStart w:id="3954" w:name="_Toc52356508"/>
      <w:bookmarkStart w:id="3955" w:name="_Toc55228078"/>
      <w:bookmarkStart w:id="3956" w:name="_Toc105505236"/>
      <w:r>
        <w:t>1</w:t>
      </w:r>
      <w:r w:rsidR="00024453">
        <w:t>2</w:t>
      </w:r>
      <w:r>
        <w:t>.3.</w:t>
      </w:r>
      <w:r w:rsidR="00024453">
        <w:t>2</w:t>
      </w:r>
      <w:r>
        <w:t>.3.2</w:t>
      </w:r>
      <w:r>
        <w:tab/>
      </w:r>
      <w:bookmarkEnd w:id="3952"/>
      <w:bookmarkEnd w:id="3953"/>
      <w:bookmarkEnd w:id="3954"/>
      <w:bookmarkEnd w:id="3955"/>
      <w:r w:rsidR="00DA6951">
        <w:t>Void</w:t>
      </w:r>
      <w:bookmarkEnd w:id="3956"/>
    </w:p>
    <w:p w14:paraId="35A66B92" w14:textId="77777777" w:rsidR="003C4F14" w:rsidRDefault="003C4F14" w:rsidP="003C4F14">
      <w:pPr>
        <w:pStyle w:val="Heading4"/>
      </w:pPr>
      <w:bookmarkStart w:id="3957" w:name="_Toc105505237"/>
      <w:r>
        <w:t>12.3.2.4</w:t>
      </w:r>
      <w:r>
        <w:tab/>
        <w:t>XML schema</w:t>
      </w:r>
      <w:bookmarkEnd w:id="3957"/>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58" w:name="_Toc26975919"/>
      <w:bookmarkStart w:id="3959" w:name="_Toc35856799"/>
      <w:bookmarkStart w:id="3960" w:name="_Toc44001679"/>
      <w:bookmarkStart w:id="3961" w:name="_Toc51581246"/>
      <w:bookmarkStart w:id="3962" w:name="_Toc52356509"/>
      <w:bookmarkStart w:id="3963" w:name="_Toc55228079"/>
      <w:bookmarkStart w:id="3964" w:name="_Toc105505238"/>
      <w:r>
        <w:rPr>
          <w:lang w:eastAsia="zh-CN"/>
        </w:rPr>
        <w:t>12.4</w:t>
      </w:r>
      <w:r w:rsidRPr="00215D3C">
        <w:rPr>
          <w:lang w:eastAsia="zh-CN"/>
        </w:rPr>
        <w:tab/>
      </w:r>
      <w:r>
        <w:rPr>
          <w:lang w:eastAsia="zh-CN"/>
        </w:rPr>
        <w:t>Heartbeat</w:t>
      </w:r>
      <w:bookmarkEnd w:id="3958"/>
      <w:bookmarkEnd w:id="3959"/>
      <w:bookmarkEnd w:id="3960"/>
      <w:bookmarkEnd w:id="3961"/>
      <w:bookmarkEnd w:id="3962"/>
      <w:bookmarkEnd w:id="3963"/>
      <w:bookmarkEnd w:id="3964"/>
    </w:p>
    <w:p w14:paraId="58122B42" w14:textId="77777777" w:rsidR="002C5325" w:rsidRDefault="002C5325" w:rsidP="002C5325">
      <w:pPr>
        <w:pStyle w:val="Heading3"/>
      </w:pPr>
      <w:bookmarkStart w:id="3965" w:name="_Toc532541830"/>
      <w:bookmarkStart w:id="3966" w:name="_Toc26975920"/>
      <w:bookmarkStart w:id="3967" w:name="_Toc35856800"/>
      <w:bookmarkStart w:id="3968" w:name="_Toc44001680"/>
      <w:bookmarkStart w:id="3969" w:name="_Toc51581247"/>
      <w:bookmarkStart w:id="3970" w:name="_Toc52356510"/>
      <w:bookmarkStart w:id="3971" w:name="_Toc55228080"/>
      <w:bookmarkStart w:id="3972" w:name="_Toc105505239"/>
      <w:r>
        <w:t>12.4</w:t>
      </w:r>
      <w:r w:rsidRPr="00215D3C">
        <w:t>.1</w:t>
      </w:r>
      <w:r w:rsidRPr="00215D3C">
        <w:tab/>
      </w:r>
      <w:bookmarkEnd w:id="3965"/>
      <w:r>
        <w:t>RESTful HTTP-based solution set</w:t>
      </w:r>
      <w:bookmarkEnd w:id="3966"/>
      <w:bookmarkEnd w:id="3967"/>
      <w:bookmarkEnd w:id="3968"/>
      <w:bookmarkEnd w:id="3969"/>
      <w:bookmarkEnd w:id="3970"/>
      <w:bookmarkEnd w:id="3971"/>
      <w:bookmarkEnd w:id="3972"/>
    </w:p>
    <w:p w14:paraId="4C126C1A" w14:textId="77777777" w:rsidR="002C5325" w:rsidRPr="00215D3C" w:rsidRDefault="002C5325" w:rsidP="002C5325">
      <w:pPr>
        <w:pStyle w:val="Heading4"/>
      </w:pPr>
      <w:bookmarkStart w:id="3973" w:name="_Toc532542013"/>
      <w:bookmarkStart w:id="3974" w:name="_Toc26975921"/>
      <w:bookmarkStart w:id="3975" w:name="_Toc35856801"/>
      <w:bookmarkStart w:id="3976" w:name="_Toc44001681"/>
      <w:bookmarkStart w:id="3977" w:name="_Toc51581248"/>
      <w:bookmarkStart w:id="3978" w:name="_Toc52356511"/>
      <w:bookmarkStart w:id="3979" w:name="_Toc55228081"/>
      <w:bookmarkStart w:id="3980" w:name="_Toc105505240"/>
      <w:r>
        <w:t>12.4.1</w:t>
      </w:r>
      <w:r w:rsidRPr="00215D3C">
        <w:t>.</w:t>
      </w:r>
      <w:r w:rsidRPr="00215D3C">
        <w:rPr>
          <w:rFonts w:hint="eastAsia"/>
        </w:rPr>
        <w:t>1</w:t>
      </w:r>
      <w:r w:rsidRPr="00215D3C">
        <w:tab/>
        <w:t>Mapping of operations</w:t>
      </w:r>
      <w:bookmarkEnd w:id="3973"/>
      <w:bookmarkEnd w:id="3974"/>
      <w:bookmarkEnd w:id="3975"/>
      <w:bookmarkEnd w:id="3976"/>
      <w:bookmarkEnd w:id="3977"/>
      <w:bookmarkEnd w:id="3978"/>
      <w:bookmarkEnd w:id="3979"/>
      <w:bookmarkEnd w:id="3980"/>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81" w:name="_Toc532542022"/>
      <w:bookmarkStart w:id="3982" w:name="_Toc26975922"/>
      <w:bookmarkStart w:id="3983" w:name="_Toc35856802"/>
      <w:bookmarkStart w:id="3984" w:name="_Toc44001682"/>
      <w:bookmarkStart w:id="3985" w:name="_Toc51581249"/>
      <w:bookmarkStart w:id="3986" w:name="_Toc52356512"/>
      <w:bookmarkStart w:id="3987" w:name="_Toc55228082"/>
      <w:bookmarkStart w:id="3988" w:name="_Toc105505241"/>
      <w:r>
        <w:t>12.4.1.2</w:t>
      </w:r>
      <w:r>
        <w:tab/>
        <w:t>Mapping of notifications</w:t>
      </w:r>
      <w:bookmarkEnd w:id="3981"/>
      <w:bookmarkEnd w:id="3982"/>
      <w:bookmarkEnd w:id="3983"/>
      <w:bookmarkEnd w:id="3984"/>
      <w:bookmarkEnd w:id="3985"/>
      <w:bookmarkEnd w:id="3986"/>
      <w:bookmarkEnd w:id="3987"/>
      <w:bookmarkEnd w:id="3988"/>
    </w:p>
    <w:p w14:paraId="181F3D20" w14:textId="77777777" w:rsidR="002C5325" w:rsidRPr="00603DA9" w:rsidRDefault="002C5325" w:rsidP="002C5325">
      <w:pPr>
        <w:pStyle w:val="Heading5"/>
      </w:pPr>
      <w:bookmarkStart w:id="3989" w:name="_Toc532542023"/>
      <w:bookmarkStart w:id="3990" w:name="_Toc26975923"/>
      <w:bookmarkStart w:id="3991" w:name="_Toc35856803"/>
      <w:bookmarkStart w:id="3992" w:name="_Toc44001683"/>
      <w:bookmarkStart w:id="3993" w:name="_Toc51581250"/>
      <w:bookmarkStart w:id="3994" w:name="_Toc52356513"/>
      <w:bookmarkStart w:id="3995" w:name="_Toc55228083"/>
      <w:bookmarkStart w:id="3996" w:name="_Toc105505242"/>
      <w:r>
        <w:t>12.4</w:t>
      </w:r>
      <w:r w:rsidRPr="00A420B8">
        <w:t>.1</w:t>
      </w:r>
      <w:r>
        <w:t>.2.1</w:t>
      </w:r>
      <w:r>
        <w:tab/>
        <w:t>Introduction</w:t>
      </w:r>
      <w:bookmarkEnd w:id="3989"/>
      <w:bookmarkEnd w:id="3990"/>
      <w:bookmarkEnd w:id="3991"/>
      <w:bookmarkEnd w:id="3992"/>
      <w:bookmarkEnd w:id="3993"/>
      <w:bookmarkEnd w:id="3994"/>
      <w:bookmarkEnd w:id="3995"/>
      <w:bookmarkEnd w:id="3996"/>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97" w:name="_Toc532542024"/>
      <w:bookmarkStart w:id="3998" w:name="_Toc26975924"/>
      <w:bookmarkStart w:id="3999" w:name="_Toc35856804"/>
      <w:bookmarkStart w:id="4000" w:name="_Toc44001684"/>
      <w:bookmarkStart w:id="4001" w:name="_Toc51581251"/>
      <w:bookmarkStart w:id="4002" w:name="_Toc52356514"/>
      <w:bookmarkStart w:id="4003" w:name="_Toc55228084"/>
      <w:bookmarkStart w:id="4004" w:name="_Toc105505243"/>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97"/>
      <w:bookmarkEnd w:id="3998"/>
      <w:bookmarkEnd w:id="3999"/>
      <w:bookmarkEnd w:id="4000"/>
      <w:bookmarkEnd w:id="4001"/>
      <w:bookmarkEnd w:id="4002"/>
      <w:bookmarkEnd w:id="4003"/>
      <w:bookmarkEnd w:id="4004"/>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005" w:name="_Toc105505244"/>
      <w:r>
        <w:t>12.4.1.3</w:t>
      </w:r>
      <w:r>
        <w:tab/>
        <w:t>Usage of HTTP</w:t>
      </w:r>
      <w:bookmarkEnd w:id="4005"/>
    </w:p>
    <w:p w14:paraId="2FFEA32E" w14:textId="77777777" w:rsidR="00873E62" w:rsidRPr="00C824F1" w:rsidRDefault="00873E62" w:rsidP="007B5E64">
      <w:r>
        <w:t>N/A.</w:t>
      </w:r>
    </w:p>
    <w:p w14:paraId="56C6F8EC" w14:textId="77777777" w:rsidR="00873E62" w:rsidRDefault="00873E62" w:rsidP="00873E62">
      <w:pPr>
        <w:pStyle w:val="Heading4"/>
      </w:pPr>
      <w:bookmarkStart w:id="4006" w:name="_Toc105505245"/>
      <w:r>
        <w:t>12.4.1.4</w:t>
      </w:r>
      <w:r>
        <w:tab/>
        <w:t>Resources</w:t>
      </w:r>
      <w:bookmarkEnd w:id="4006"/>
    </w:p>
    <w:p w14:paraId="2A484E14" w14:textId="77777777" w:rsidR="00873E62" w:rsidRPr="00C824F1" w:rsidRDefault="00873E62" w:rsidP="00873E62">
      <w:r>
        <w:t>N/A.</w:t>
      </w:r>
    </w:p>
    <w:p w14:paraId="32E80EA9" w14:textId="77777777" w:rsidR="00873E62" w:rsidRDefault="00873E62" w:rsidP="00873E62">
      <w:pPr>
        <w:pStyle w:val="Heading4"/>
      </w:pPr>
      <w:bookmarkStart w:id="4007" w:name="_Toc105505246"/>
      <w:r>
        <w:t>12.4.1.5</w:t>
      </w:r>
      <w:r>
        <w:tab/>
        <w:t>Data type definitions</w:t>
      </w:r>
      <w:bookmarkEnd w:id="4007"/>
    </w:p>
    <w:p w14:paraId="0B87487B" w14:textId="77777777" w:rsidR="00873E62" w:rsidRDefault="00873E62" w:rsidP="00873E62">
      <w:pPr>
        <w:pStyle w:val="Heading5"/>
      </w:pPr>
      <w:bookmarkStart w:id="4008" w:name="_Toc105505247"/>
      <w:r>
        <w:t>12.4.1.5.1</w:t>
      </w:r>
      <w:r>
        <w:tab/>
        <w:t>General</w:t>
      </w:r>
      <w:bookmarkEnd w:id="4008"/>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09" w:name="_Toc105505248"/>
      <w:r>
        <w:t>12.4.1.5.2</w:t>
      </w:r>
      <w:r>
        <w:tab/>
        <w:t>Structured data types</w:t>
      </w:r>
      <w:bookmarkEnd w:id="4009"/>
    </w:p>
    <w:p w14:paraId="732BFB32" w14:textId="77777777" w:rsidR="00873E62" w:rsidRPr="00632AF1" w:rsidRDefault="00873E62" w:rsidP="00873E62">
      <w:r>
        <w:t>None.</w:t>
      </w:r>
    </w:p>
    <w:p w14:paraId="7950940A" w14:textId="77777777" w:rsidR="00873E62" w:rsidRDefault="00873E62" w:rsidP="00873E62">
      <w:pPr>
        <w:pStyle w:val="Heading5"/>
      </w:pPr>
      <w:bookmarkStart w:id="4010" w:name="_Toc105505249"/>
      <w:r>
        <w:t>12.4.1.5.3</w:t>
      </w:r>
      <w:r>
        <w:tab/>
        <w:t>Simple data types and enumerations</w:t>
      </w:r>
      <w:bookmarkEnd w:id="4010"/>
    </w:p>
    <w:p w14:paraId="234C2C9C" w14:textId="77777777" w:rsidR="00873E62" w:rsidRPr="00592A06" w:rsidRDefault="00873E62" w:rsidP="007B5E64">
      <w:pPr>
        <w:pStyle w:val="Heading6"/>
      </w:pPr>
      <w:bookmarkStart w:id="4011" w:name="_Toc105505250"/>
      <w:r>
        <w:t>12.4.1.5.3.1</w:t>
      </w:r>
      <w:r>
        <w:tab/>
        <w:t>General</w:t>
      </w:r>
      <w:bookmarkEnd w:id="4011"/>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12" w:name="_Toc105505251"/>
      <w:r>
        <w:t>12.4.1.5.3.2</w:t>
      </w:r>
      <w:r>
        <w:tab/>
        <w:t>Simple data types</w:t>
      </w:r>
      <w:bookmarkEnd w:id="4012"/>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13" w:name="_Toc105505252"/>
      <w:r>
        <w:t>12.4.1.5.3.3</w:t>
      </w:r>
      <w:r>
        <w:tab/>
        <w:t xml:space="preserve">Enumeration </w:t>
      </w:r>
      <w:r>
        <w:rPr>
          <w:lang w:val="en" w:eastAsia="zh-CN"/>
        </w:rPr>
        <w:t>HeartbeatNotificationTypes</w:t>
      </w:r>
      <w:bookmarkEnd w:id="4013"/>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14" w:name="_Toc26975925"/>
      <w:bookmarkStart w:id="4015" w:name="_Toc35856805"/>
      <w:bookmarkStart w:id="4016" w:name="_Toc44001685"/>
      <w:bookmarkStart w:id="4017" w:name="_Toc51581252"/>
      <w:bookmarkStart w:id="4018" w:name="_Toc52356515"/>
      <w:bookmarkStart w:id="4019" w:name="_Toc55228085"/>
      <w:bookmarkStart w:id="4020" w:name="_Toc105505253"/>
      <w:r>
        <w:t>12.4</w:t>
      </w:r>
      <w:r w:rsidRPr="00215D3C">
        <w:t>.</w:t>
      </w:r>
      <w:r>
        <w:t>2</w:t>
      </w:r>
      <w:r w:rsidRPr="00215D3C">
        <w:tab/>
      </w:r>
      <w:r>
        <w:t>RESTful HTTP-based solution set for integration with ONAP VES API</w:t>
      </w:r>
      <w:bookmarkEnd w:id="4014"/>
      <w:bookmarkEnd w:id="4015"/>
      <w:bookmarkEnd w:id="4016"/>
      <w:bookmarkEnd w:id="4017"/>
      <w:bookmarkEnd w:id="4018"/>
      <w:bookmarkEnd w:id="4019"/>
      <w:bookmarkEnd w:id="4020"/>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21" w:name="_Toc35856806"/>
      <w:bookmarkStart w:id="4022" w:name="_Toc44001686"/>
      <w:bookmarkStart w:id="4023" w:name="_Toc51581253"/>
      <w:bookmarkStart w:id="4024" w:name="_Toc52356516"/>
      <w:bookmarkStart w:id="4025" w:name="_Toc55228086"/>
      <w:bookmarkStart w:id="4026" w:name="_Toc105505254"/>
      <w:r>
        <w:t>12.4.2</w:t>
      </w:r>
      <w:r w:rsidRPr="00215D3C">
        <w:t>.</w:t>
      </w:r>
      <w:r>
        <w:t>1</w:t>
      </w:r>
      <w:r w:rsidRPr="00215D3C">
        <w:tab/>
      </w:r>
      <w:r>
        <w:t>Mapping of operations</w:t>
      </w:r>
      <w:bookmarkEnd w:id="4021"/>
      <w:bookmarkEnd w:id="4022"/>
      <w:bookmarkEnd w:id="4023"/>
      <w:bookmarkEnd w:id="4024"/>
      <w:bookmarkEnd w:id="4025"/>
      <w:bookmarkEnd w:id="4026"/>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27" w:name="_Toc35856807"/>
      <w:bookmarkStart w:id="4028" w:name="_Toc44001687"/>
      <w:bookmarkStart w:id="4029" w:name="_Toc51581254"/>
      <w:bookmarkStart w:id="4030" w:name="_Toc52356517"/>
      <w:bookmarkStart w:id="4031" w:name="_Toc55228087"/>
      <w:bookmarkStart w:id="4032" w:name="_Toc105505255"/>
      <w:r>
        <w:t>12.4.2</w:t>
      </w:r>
      <w:r w:rsidRPr="00215D3C">
        <w:t>.</w:t>
      </w:r>
      <w:r>
        <w:t>2</w:t>
      </w:r>
      <w:r w:rsidRPr="00215D3C">
        <w:tab/>
        <w:t>Mapping of notifications</w:t>
      </w:r>
      <w:bookmarkEnd w:id="4027"/>
      <w:bookmarkEnd w:id="4028"/>
      <w:bookmarkEnd w:id="4029"/>
      <w:bookmarkEnd w:id="4030"/>
      <w:bookmarkEnd w:id="4031"/>
      <w:bookmarkEnd w:id="4032"/>
    </w:p>
    <w:p w14:paraId="0C06D376" w14:textId="77777777" w:rsidR="00B35EF8" w:rsidRDefault="00B35EF8" w:rsidP="00B35EF8">
      <w:pPr>
        <w:pStyle w:val="Heading5"/>
      </w:pPr>
      <w:bookmarkStart w:id="4033" w:name="_Toc35856808"/>
      <w:bookmarkStart w:id="4034" w:name="_Toc44001688"/>
      <w:bookmarkStart w:id="4035" w:name="_Toc51581255"/>
      <w:bookmarkStart w:id="4036" w:name="_Toc52356518"/>
      <w:bookmarkStart w:id="4037" w:name="_Toc55228088"/>
      <w:bookmarkStart w:id="4038" w:name="_Toc105505256"/>
      <w:r>
        <w:t>12.4.2</w:t>
      </w:r>
      <w:r w:rsidRPr="00215D3C">
        <w:t>.</w:t>
      </w:r>
      <w:r>
        <w:t>2</w:t>
      </w:r>
      <w:r w:rsidRPr="00215D3C">
        <w:t>.1</w:t>
      </w:r>
      <w:r w:rsidRPr="00215D3C">
        <w:tab/>
        <w:t>Introduction</w:t>
      </w:r>
      <w:bookmarkEnd w:id="4033"/>
      <w:bookmarkEnd w:id="4034"/>
      <w:bookmarkEnd w:id="4035"/>
      <w:bookmarkEnd w:id="4036"/>
      <w:bookmarkEnd w:id="4037"/>
      <w:bookmarkEnd w:id="4038"/>
    </w:p>
    <w:p w14:paraId="7CEB1E78" w14:textId="77777777" w:rsidR="00B35EF8" w:rsidRPr="000E2A8D" w:rsidRDefault="00B35EF8" w:rsidP="00B35EF8">
      <w:pPr>
        <w:pStyle w:val="Heading6"/>
      </w:pPr>
      <w:bookmarkStart w:id="4039" w:name="_Toc35856809"/>
      <w:bookmarkStart w:id="4040" w:name="_Toc44001689"/>
      <w:bookmarkStart w:id="4041" w:name="_Toc51581256"/>
      <w:bookmarkStart w:id="4042" w:name="_Toc52356519"/>
      <w:bookmarkStart w:id="4043" w:name="_Toc55228089"/>
      <w:bookmarkStart w:id="4044" w:name="_Toc105505257"/>
      <w:r>
        <w:t>12.4.</w:t>
      </w:r>
      <w:r w:rsidRPr="000E2A8D">
        <w:t>2.2.1.1</w:t>
      </w:r>
      <w:r w:rsidRPr="000E2A8D">
        <w:tab/>
        <w:t>General</w:t>
      </w:r>
      <w:bookmarkEnd w:id="4039"/>
      <w:bookmarkEnd w:id="4040"/>
      <w:bookmarkEnd w:id="4041"/>
      <w:bookmarkEnd w:id="4042"/>
      <w:bookmarkEnd w:id="4043"/>
      <w:bookmarkEnd w:id="4044"/>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45" w:name="_Toc35856810"/>
      <w:bookmarkStart w:id="4046" w:name="_Toc44001690"/>
      <w:bookmarkStart w:id="4047" w:name="_Toc51581257"/>
      <w:bookmarkStart w:id="4048" w:name="_Toc52356520"/>
      <w:bookmarkStart w:id="4049" w:name="_Toc55228090"/>
      <w:bookmarkStart w:id="4050" w:name="_Toc105505258"/>
      <w:r>
        <w:t>12.4.2.2.1.2</w:t>
      </w:r>
      <w:r>
        <w:tab/>
        <w:t>Notification parameter mapping principles</w:t>
      </w:r>
      <w:bookmarkEnd w:id="4045"/>
      <w:bookmarkEnd w:id="4046"/>
      <w:bookmarkEnd w:id="4047"/>
      <w:bookmarkEnd w:id="4048"/>
      <w:bookmarkEnd w:id="4049"/>
      <w:bookmarkEnd w:id="4050"/>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51" w:name="_Toc35856811"/>
      <w:bookmarkStart w:id="4052" w:name="_Toc44001691"/>
      <w:bookmarkStart w:id="4053" w:name="_Toc51581258"/>
      <w:bookmarkStart w:id="4054" w:name="_Toc52356521"/>
      <w:bookmarkStart w:id="4055" w:name="_Toc55228091"/>
      <w:bookmarkStart w:id="4056" w:name="_Toc105505259"/>
      <w:r>
        <w:t>12.4.2.2.2</w:t>
      </w:r>
      <w:r w:rsidRPr="00215D3C">
        <w:tab/>
        <w:t>Notification notify</w:t>
      </w:r>
      <w:r>
        <w:t>Heartbeat</w:t>
      </w:r>
      <w:bookmarkEnd w:id="4051"/>
      <w:bookmarkEnd w:id="4052"/>
      <w:bookmarkEnd w:id="4053"/>
      <w:bookmarkEnd w:id="4054"/>
      <w:bookmarkEnd w:id="4055"/>
      <w:bookmarkEnd w:id="4056"/>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57" w:name="_Toc44001692"/>
      <w:bookmarkStart w:id="4058" w:name="_Toc51581259"/>
      <w:bookmarkStart w:id="4059" w:name="_Toc52356522"/>
      <w:bookmarkStart w:id="4060" w:name="_Toc55228092"/>
      <w:bookmarkStart w:id="4061" w:name="_Toc105505260"/>
      <w:r>
        <w:rPr>
          <w:lang w:eastAsia="de-DE"/>
        </w:rPr>
        <w:t>12.5</w:t>
      </w:r>
      <w:r>
        <w:rPr>
          <w:lang w:eastAsia="de-DE"/>
        </w:rPr>
        <w:tab/>
        <w:t>Streaming data reporting service</w:t>
      </w:r>
      <w:bookmarkEnd w:id="4057"/>
      <w:bookmarkEnd w:id="4058"/>
      <w:bookmarkEnd w:id="4059"/>
      <w:bookmarkEnd w:id="4060"/>
      <w:bookmarkEnd w:id="4061"/>
    </w:p>
    <w:p w14:paraId="7FCFA8F0" w14:textId="77777777" w:rsidR="002A7060" w:rsidRDefault="002A7060" w:rsidP="002A7060">
      <w:pPr>
        <w:pStyle w:val="Heading3"/>
        <w:rPr>
          <w:lang w:eastAsia="de-DE"/>
        </w:rPr>
      </w:pPr>
      <w:bookmarkStart w:id="4062" w:name="_Toc44001693"/>
      <w:bookmarkStart w:id="4063" w:name="_Toc51581260"/>
      <w:bookmarkStart w:id="4064" w:name="_Toc52356523"/>
      <w:bookmarkStart w:id="4065" w:name="_Toc55228093"/>
      <w:bookmarkStart w:id="4066" w:name="_Toc105505261"/>
      <w:r>
        <w:rPr>
          <w:lang w:eastAsia="de-DE"/>
        </w:rPr>
        <w:t>12.5.1</w:t>
      </w:r>
      <w:r>
        <w:rPr>
          <w:lang w:eastAsia="de-DE"/>
        </w:rPr>
        <w:tab/>
        <w:t>RESTful HTTP-based solution set</w:t>
      </w:r>
      <w:bookmarkEnd w:id="4062"/>
      <w:bookmarkEnd w:id="4063"/>
      <w:bookmarkEnd w:id="4064"/>
      <w:bookmarkEnd w:id="4065"/>
      <w:bookmarkEnd w:id="4066"/>
    </w:p>
    <w:p w14:paraId="5C910515" w14:textId="77777777" w:rsidR="002A7060" w:rsidRDefault="002A7060" w:rsidP="002A7060">
      <w:pPr>
        <w:pStyle w:val="Heading4"/>
        <w:rPr>
          <w:lang w:eastAsia="de-DE"/>
        </w:rPr>
      </w:pPr>
      <w:bookmarkStart w:id="4067" w:name="_Toc44001694"/>
      <w:bookmarkStart w:id="4068" w:name="_Toc51581261"/>
      <w:bookmarkStart w:id="4069" w:name="_Toc52356524"/>
      <w:bookmarkStart w:id="4070" w:name="_Toc55228094"/>
      <w:bookmarkStart w:id="4071" w:name="_Toc105505262"/>
      <w:r>
        <w:rPr>
          <w:lang w:eastAsia="de-DE"/>
        </w:rPr>
        <w:t>12.5.1.1</w:t>
      </w:r>
      <w:r>
        <w:rPr>
          <w:lang w:eastAsia="de-DE"/>
        </w:rPr>
        <w:tab/>
        <w:t>Mapping of operations</w:t>
      </w:r>
      <w:bookmarkEnd w:id="4067"/>
      <w:bookmarkEnd w:id="4068"/>
      <w:bookmarkEnd w:id="4069"/>
      <w:bookmarkEnd w:id="4070"/>
      <w:bookmarkEnd w:id="4071"/>
    </w:p>
    <w:p w14:paraId="427CE73F" w14:textId="77777777" w:rsidR="002A7060" w:rsidRDefault="002A7060" w:rsidP="002A7060">
      <w:pPr>
        <w:pStyle w:val="Heading5"/>
        <w:rPr>
          <w:lang w:eastAsia="de-DE"/>
        </w:rPr>
      </w:pPr>
      <w:bookmarkStart w:id="4072" w:name="_Toc44001695"/>
      <w:bookmarkStart w:id="4073" w:name="_Toc51581262"/>
      <w:bookmarkStart w:id="4074" w:name="_Toc52356525"/>
      <w:bookmarkStart w:id="4075" w:name="_Toc55228095"/>
      <w:bookmarkStart w:id="4076" w:name="_Toc105505263"/>
      <w:r>
        <w:rPr>
          <w:lang w:eastAsia="de-DE"/>
        </w:rPr>
        <w:t>12.5.1.1.1</w:t>
      </w:r>
      <w:r>
        <w:rPr>
          <w:lang w:eastAsia="de-DE"/>
        </w:rPr>
        <w:tab/>
        <w:t>Introduction</w:t>
      </w:r>
      <w:bookmarkEnd w:id="4072"/>
      <w:bookmarkEnd w:id="4073"/>
      <w:bookmarkEnd w:id="4074"/>
      <w:bookmarkEnd w:id="4075"/>
      <w:bookmarkEnd w:id="4076"/>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77" w:name="_Toc44001696"/>
      <w:bookmarkStart w:id="4078" w:name="_Toc51581263"/>
      <w:bookmarkStart w:id="4079" w:name="_Toc52356526"/>
      <w:bookmarkStart w:id="4080" w:name="_Toc55228096"/>
      <w:bookmarkStart w:id="4081" w:name="_Toc105505264"/>
      <w:r>
        <w:rPr>
          <w:lang w:eastAsia="de-DE"/>
        </w:rPr>
        <w:t>12.5.1.1.2</w:t>
      </w:r>
      <w:r>
        <w:rPr>
          <w:lang w:eastAsia="de-DE"/>
        </w:rPr>
        <w:tab/>
        <w:t>Operation "establishStreamingConnection"</w:t>
      </w:r>
      <w:bookmarkEnd w:id="4077"/>
      <w:bookmarkEnd w:id="4078"/>
      <w:bookmarkEnd w:id="4079"/>
      <w:bookmarkEnd w:id="4080"/>
      <w:bookmarkEnd w:id="4081"/>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82" w:name="_Toc44001697"/>
      <w:bookmarkStart w:id="4083" w:name="_Toc51581264"/>
      <w:bookmarkStart w:id="4084" w:name="_Toc52356527"/>
      <w:bookmarkStart w:id="4085" w:name="_Toc55228097"/>
      <w:bookmarkStart w:id="4086" w:name="_Toc105505265"/>
      <w:r>
        <w:rPr>
          <w:lang w:eastAsia="de-DE"/>
        </w:rPr>
        <w:t>12.5.1.1.3</w:t>
      </w:r>
      <w:r>
        <w:rPr>
          <w:lang w:eastAsia="de-DE"/>
        </w:rPr>
        <w:tab/>
        <w:t>Operation "terminateStreamingConnection"</w:t>
      </w:r>
      <w:bookmarkEnd w:id="4082"/>
      <w:bookmarkEnd w:id="4083"/>
      <w:bookmarkEnd w:id="4084"/>
      <w:bookmarkEnd w:id="4085"/>
      <w:bookmarkEnd w:id="4086"/>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87" w:name="_Toc44001698"/>
      <w:bookmarkStart w:id="4088" w:name="_Toc51581265"/>
      <w:bookmarkStart w:id="4089" w:name="_Toc52356528"/>
      <w:bookmarkStart w:id="4090" w:name="_Toc55228098"/>
      <w:bookmarkStart w:id="4091" w:name="_Toc105505266"/>
      <w:r>
        <w:rPr>
          <w:lang w:eastAsia="de-DE"/>
        </w:rPr>
        <w:t>12.5.1.1.4</w:t>
      </w:r>
      <w:r>
        <w:rPr>
          <w:lang w:eastAsia="de-DE"/>
        </w:rPr>
        <w:tab/>
        <w:t>Operation "reportStreamData"</w:t>
      </w:r>
      <w:bookmarkEnd w:id="4087"/>
      <w:bookmarkEnd w:id="4088"/>
      <w:bookmarkEnd w:id="4089"/>
      <w:bookmarkEnd w:id="4090"/>
      <w:bookmarkEnd w:id="4091"/>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92" w:name="_Toc44001699"/>
      <w:bookmarkStart w:id="4093" w:name="_Toc51581266"/>
      <w:bookmarkStart w:id="4094" w:name="_Toc52356529"/>
      <w:bookmarkStart w:id="4095" w:name="_Toc55228099"/>
      <w:bookmarkStart w:id="4096" w:name="_Toc105505267"/>
      <w:r>
        <w:rPr>
          <w:lang w:eastAsia="de-DE"/>
        </w:rPr>
        <w:t>12.5.1.1.5</w:t>
      </w:r>
      <w:r>
        <w:rPr>
          <w:lang w:eastAsia="de-DE"/>
        </w:rPr>
        <w:tab/>
        <w:t>Operation "addStream"</w:t>
      </w:r>
      <w:bookmarkEnd w:id="4092"/>
      <w:bookmarkEnd w:id="4093"/>
      <w:bookmarkEnd w:id="4094"/>
      <w:bookmarkEnd w:id="4095"/>
      <w:bookmarkEnd w:id="4096"/>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97" w:name="_Toc44001700"/>
      <w:bookmarkStart w:id="4098" w:name="_Toc51581267"/>
      <w:bookmarkStart w:id="4099" w:name="_Toc52356530"/>
      <w:bookmarkStart w:id="4100" w:name="_Toc55228100"/>
      <w:bookmarkStart w:id="4101" w:name="_Toc105505268"/>
      <w:r>
        <w:rPr>
          <w:lang w:eastAsia="de-DE"/>
        </w:rPr>
        <w:t>12.5.1.1.6</w:t>
      </w:r>
      <w:r>
        <w:rPr>
          <w:lang w:eastAsia="de-DE"/>
        </w:rPr>
        <w:tab/>
        <w:t>Operation "deleteStream"</w:t>
      </w:r>
      <w:bookmarkEnd w:id="4097"/>
      <w:bookmarkEnd w:id="4098"/>
      <w:bookmarkEnd w:id="4099"/>
      <w:bookmarkEnd w:id="4100"/>
      <w:bookmarkEnd w:id="4101"/>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102" w:name="_Toc44001701"/>
      <w:bookmarkStart w:id="4103" w:name="_Toc51581268"/>
      <w:bookmarkStart w:id="4104" w:name="_Toc52356531"/>
      <w:bookmarkStart w:id="4105" w:name="_Toc55228101"/>
      <w:bookmarkStart w:id="4106" w:name="_Toc105505269"/>
      <w:r>
        <w:rPr>
          <w:lang w:eastAsia="de-DE"/>
        </w:rPr>
        <w:t>12.5.1.1.7</w:t>
      </w:r>
      <w:r>
        <w:rPr>
          <w:lang w:eastAsia="de-DE"/>
        </w:rPr>
        <w:tab/>
        <w:t>Operation "getConnectionInfo"</w:t>
      </w:r>
      <w:bookmarkEnd w:id="4102"/>
      <w:bookmarkEnd w:id="4103"/>
      <w:bookmarkEnd w:id="4104"/>
      <w:bookmarkEnd w:id="4105"/>
      <w:bookmarkEnd w:id="4106"/>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07" w:name="_Toc44001702"/>
      <w:bookmarkStart w:id="4108" w:name="_Toc51581269"/>
      <w:bookmarkStart w:id="4109" w:name="_Toc52356532"/>
      <w:bookmarkStart w:id="4110" w:name="_Toc55228102"/>
      <w:bookmarkStart w:id="4111" w:name="_Toc105505270"/>
      <w:r>
        <w:rPr>
          <w:lang w:eastAsia="de-DE"/>
        </w:rPr>
        <w:t>12.5.1.1.8</w:t>
      </w:r>
      <w:r>
        <w:rPr>
          <w:lang w:eastAsia="de-DE"/>
        </w:rPr>
        <w:tab/>
        <w:t>Operation "getStreamInfo"</w:t>
      </w:r>
      <w:bookmarkEnd w:id="4107"/>
      <w:bookmarkEnd w:id="4108"/>
      <w:bookmarkEnd w:id="4109"/>
      <w:bookmarkEnd w:id="4110"/>
      <w:bookmarkEnd w:id="4111"/>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12" w:name="_Toc44001703"/>
      <w:bookmarkStart w:id="4113" w:name="_Toc51581270"/>
      <w:bookmarkStart w:id="4114" w:name="_Toc52356533"/>
      <w:bookmarkStart w:id="4115" w:name="_Toc55228103"/>
      <w:bookmarkStart w:id="4116" w:name="_Toc105505271"/>
      <w:r>
        <w:rPr>
          <w:lang w:eastAsia="de-DE"/>
        </w:rPr>
        <w:t>12.5.1.2</w:t>
      </w:r>
      <w:r>
        <w:rPr>
          <w:lang w:eastAsia="de-DE"/>
        </w:rPr>
        <w:tab/>
        <w:t>Mapping of notifications</w:t>
      </w:r>
      <w:bookmarkEnd w:id="4112"/>
      <w:bookmarkEnd w:id="4113"/>
      <w:bookmarkEnd w:id="4114"/>
      <w:bookmarkEnd w:id="4115"/>
      <w:bookmarkEnd w:id="4116"/>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17" w:name="_Toc44001704"/>
      <w:bookmarkStart w:id="4118" w:name="_Toc51581271"/>
      <w:bookmarkStart w:id="4119" w:name="_Toc52356534"/>
      <w:bookmarkStart w:id="4120" w:name="_Toc55228104"/>
      <w:bookmarkStart w:id="4121" w:name="_Toc105505272"/>
      <w:r>
        <w:rPr>
          <w:lang w:eastAsia="de-DE"/>
        </w:rPr>
        <w:t>12.5.1.3</w:t>
      </w:r>
      <w:r>
        <w:rPr>
          <w:lang w:eastAsia="de-DE"/>
        </w:rPr>
        <w:tab/>
        <w:t>Resources</w:t>
      </w:r>
      <w:bookmarkEnd w:id="4117"/>
      <w:bookmarkEnd w:id="4118"/>
      <w:bookmarkEnd w:id="4119"/>
      <w:bookmarkEnd w:id="4120"/>
      <w:bookmarkEnd w:id="4121"/>
    </w:p>
    <w:p w14:paraId="6620C630" w14:textId="77777777" w:rsidR="000306C5" w:rsidRDefault="000306C5" w:rsidP="000306C5">
      <w:pPr>
        <w:pStyle w:val="Heading5"/>
        <w:rPr>
          <w:lang w:eastAsia="de-DE"/>
        </w:rPr>
      </w:pPr>
      <w:bookmarkStart w:id="4122" w:name="_Toc44001705"/>
      <w:bookmarkStart w:id="4123" w:name="_Toc51581272"/>
      <w:bookmarkStart w:id="4124" w:name="_Toc52356535"/>
      <w:bookmarkStart w:id="4125" w:name="_Toc55228105"/>
      <w:bookmarkStart w:id="4126" w:name="_Toc105505273"/>
      <w:r>
        <w:rPr>
          <w:lang w:eastAsia="de-DE"/>
        </w:rPr>
        <w:t>12.5.1.3.1</w:t>
      </w:r>
      <w:r>
        <w:rPr>
          <w:lang w:eastAsia="de-DE"/>
        </w:rPr>
        <w:tab/>
        <w:t>Resources structure</w:t>
      </w:r>
      <w:bookmarkEnd w:id="4122"/>
      <w:bookmarkEnd w:id="4123"/>
      <w:bookmarkEnd w:id="4124"/>
      <w:bookmarkEnd w:id="4125"/>
      <w:bookmarkEnd w:id="4126"/>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27" w:name="_MON_1700634637"/>
    <w:bookmarkEnd w:id="4127"/>
    <w:p w14:paraId="084F5A6F" w14:textId="1930477E" w:rsidR="000306C5" w:rsidRDefault="00115D00" w:rsidP="00E07E21">
      <w:pPr>
        <w:pStyle w:val="TH"/>
        <w:jc w:val="both"/>
      </w:pPr>
      <w:r>
        <w:object w:dxaOrig="9026" w:dyaOrig="3361" w14:anchorId="0E06C3AC">
          <v:shape id="_x0000_i1026" type="#_x0000_t75" style="width:451.5pt;height:168pt" o:ole="">
            <v:imagedata r:id="rId30" o:title=""/>
          </v:shape>
          <o:OLEObject Type="Embed" ProgID="Word.Document.12" ShapeID="_x0000_i1026" DrawAspect="Content" ObjectID="_1716887320" r:id="rId31">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28" w:name="_Toc44001706"/>
      <w:bookmarkStart w:id="4129" w:name="_Toc51581273"/>
      <w:bookmarkStart w:id="4130" w:name="_Toc52356536"/>
      <w:bookmarkStart w:id="4131" w:name="_Toc55228106"/>
      <w:bookmarkStart w:id="4132" w:name="_Toc105505274"/>
      <w:r>
        <w:rPr>
          <w:lang w:eastAsia="de-DE"/>
        </w:rPr>
        <w:t>12.5.1.3.2</w:t>
      </w:r>
      <w:r>
        <w:rPr>
          <w:lang w:eastAsia="de-DE"/>
        </w:rPr>
        <w:tab/>
        <w:t>Resources definitions</w:t>
      </w:r>
      <w:bookmarkEnd w:id="4128"/>
      <w:bookmarkEnd w:id="4129"/>
      <w:bookmarkEnd w:id="4130"/>
      <w:bookmarkEnd w:id="4131"/>
      <w:bookmarkEnd w:id="4132"/>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33" w:name="_Toc44001707"/>
      <w:bookmarkStart w:id="4134" w:name="_Toc51581274"/>
      <w:bookmarkStart w:id="4135" w:name="_Toc52356537"/>
      <w:bookmarkStart w:id="4136" w:name="_Toc55228107"/>
      <w:bookmarkStart w:id="4137" w:name="_Toc105505275"/>
      <w:r>
        <w:rPr>
          <w:lang w:eastAsia="de-DE"/>
        </w:rPr>
        <w:t>12.</w:t>
      </w:r>
      <w:r w:rsidR="006B4C0A">
        <w:rPr>
          <w:lang w:eastAsia="de-DE"/>
        </w:rPr>
        <w:t>5</w:t>
      </w:r>
      <w:r>
        <w:rPr>
          <w:lang w:eastAsia="de-DE"/>
        </w:rPr>
        <w:t>.1.4</w:t>
      </w:r>
      <w:r>
        <w:rPr>
          <w:lang w:eastAsia="de-DE"/>
        </w:rPr>
        <w:tab/>
        <w:t>Data type definitions</w:t>
      </w:r>
      <w:bookmarkEnd w:id="4133"/>
      <w:bookmarkEnd w:id="4134"/>
      <w:bookmarkEnd w:id="4135"/>
      <w:bookmarkEnd w:id="4136"/>
      <w:bookmarkEnd w:id="4137"/>
    </w:p>
    <w:p w14:paraId="4CEA3C35" w14:textId="77777777" w:rsidR="006C2448" w:rsidRDefault="006C2448" w:rsidP="006C2448">
      <w:pPr>
        <w:pStyle w:val="Heading5"/>
        <w:rPr>
          <w:lang w:eastAsia="de-DE"/>
        </w:rPr>
      </w:pPr>
      <w:bookmarkStart w:id="4138" w:name="_Toc44001708"/>
      <w:bookmarkStart w:id="4139" w:name="_Toc51581275"/>
      <w:bookmarkStart w:id="4140" w:name="_Toc52356538"/>
      <w:bookmarkStart w:id="4141" w:name="_Toc55228108"/>
      <w:bookmarkStart w:id="4142" w:name="_Toc105505276"/>
      <w:r>
        <w:rPr>
          <w:lang w:eastAsia="de-DE"/>
        </w:rPr>
        <w:t>12.</w:t>
      </w:r>
      <w:r w:rsidR="006B4C0A">
        <w:rPr>
          <w:lang w:eastAsia="de-DE"/>
        </w:rPr>
        <w:t>5</w:t>
      </w:r>
      <w:r>
        <w:rPr>
          <w:lang w:eastAsia="de-DE"/>
        </w:rPr>
        <w:t>.1.4.1</w:t>
      </w:r>
      <w:r>
        <w:rPr>
          <w:lang w:eastAsia="de-DE"/>
        </w:rPr>
        <w:tab/>
        <w:t>General</w:t>
      </w:r>
      <w:bookmarkEnd w:id="4138"/>
      <w:bookmarkEnd w:id="4139"/>
      <w:bookmarkEnd w:id="4140"/>
      <w:bookmarkEnd w:id="4141"/>
      <w:bookmarkEnd w:id="4142"/>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43" w:name="_Toc44001709"/>
      <w:bookmarkStart w:id="4144" w:name="_Toc51581276"/>
      <w:bookmarkStart w:id="4145" w:name="_Toc52356539"/>
      <w:bookmarkStart w:id="4146" w:name="_Toc55228109"/>
      <w:bookmarkStart w:id="4147" w:name="_Toc105505277"/>
      <w:r>
        <w:rPr>
          <w:lang w:eastAsia="de-DE"/>
        </w:rPr>
        <w:t>12.</w:t>
      </w:r>
      <w:r w:rsidR="006B4C0A">
        <w:rPr>
          <w:lang w:eastAsia="de-DE"/>
        </w:rPr>
        <w:t>5</w:t>
      </w:r>
      <w:r>
        <w:rPr>
          <w:lang w:eastAsia="de-DE"/>
        </w:rPr>
        <w:t>.1.4.2</w:t>
      </w:r>
      <w:r>
        <w:rPr>
          <w:lang w:eastAsia="de-DE"/>
        </w:rPr>
        <w:tab/>
        <w:t>Query, message body and resource data types</w:t>
      </w:r>
      <w:bookmarkEnd w:id="4143"/>
      <w:bookmarkEnd w:id="4144"/>
      <w:bookmarkEnd w:id="4145"/>
      <w:bookmarkEnd w:id="4146"/>
      <w:bookmarkEnd w:id="4147"/>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48" w:name="_Toc44001710"/>
      <w:bookmarkStart w:id="4149" w:name="_Toc51581277"/>
      <w:bookmarkStart w:id="4150" w:name="_Toc52356540"/>
      <w:bookmarkStart w:id="4151" w:name="_Toc55228110"/>
      <w:bookmarkStart w:id="4152" w:name="_Toc105505278"/>
      <w:r>
        <w:rPr>
          <w:lang w:eastAsia="de-DE"/>
        </w:rPr>
        <w:t>12.</w:t>
      </w:r>
      <w:r w:rsidR="006B4C0A">
        <w:rPr>
          <w:lang w:eastAsia="de-DE"/>
        </w:rPr>
        <w:t>5</w:t>
      </w:r>
      <w:r>
        <w:rPr>
          <w:lang w:eastAsia="de-DE"/>
        </w:rPr>
        <w:t>.1.4.3</w:t>
      </w:r>
      <w:r>
        <w:rPr>
          <w:lang w:eastAsia="de-DE"/>
        </w:rPr>
        <w:tab/>
        <w:t>Simple data types and enumerations</w:t>
      </w:r>
      <w:bookmarkEnd w:id="4148"/>
      <w:bookmarkEnd w:id="4149"/>
      <w:bookmarkEnd w:id="4150"/>
      <w:bookmarkEnd w:id="4151"/>
      <w:bookmarkEnd w:id="4152"/>
    </w:p>
    <w:p w14:paraId="24DA36D5" w14:textId="77777777" w:rsidR="006C2448" w:rsidRDefault="006C2448" w:rsidP="006C2448">
      <w:pPr>
        <w:pStyle w:val="H6"/>
        <w:rPr>
          <w:lang w:eastAsia="zh-CN"/>
        </w:rPr>
      </w:pPr>
      <w:bookmarkStart w:id="4153" w:name="_Toc19894185"/>
      <w:bookmarkStart w:id="4154" w:name="_Toc27411402"/>
      <w:bookmarkStart w:id="4155" w:name="_Toc35938384"/>
      <w:r>
        <w:rPr>
          <w:lang w:eastAsia="de-DE"/>
        </w:rPr>
        <w:t>12.</w:t>
      </w:r>
      <w:r w:rsidR="006B4C0A">
        <w:rPr>
          <w:lang w:eastAsia="de-DE"/>
        </w:rPr>
        <w:t>5</w:t>
      </w:r>
      <w:r>
        <w:rPr>
          <w:lang w:eastAsia="de-DE"/>
        </w:rPr>
        <w:t>.1.4.3</w:t>
      </w:r>
      <w:r>
        <w:rPr>
          <w:lang w:eastAsia="zh-CN"/>
        </w:rPr>
        <w:t>.1</w:t>
      </w:r>
      <w:r>
        <w:rPr>
          <w:lang w:eastAsia="zh-CN"/>
        </w:rPr>
        <w:tab/>
        <w:t>General</w:t>
      </w:r>
      <w:bookmarkEnd w:id="4153"/>
      <w:bookmarkEnd w:id="4154"/>
      <w:bookmarkEnd w:id="4155"/>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56" w:name="_Toc19894186"/>
      <w:bookmarkStart w:id="4157" w:name="_Toc27411403"/>
      <w:bookmarkStart w:id="4158"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56"/>
      <w:bookmarkEnd w:id="4157"/>
      <w:bookmarkEnd w:id="4158"/>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59" w:name="_Toc51581278"/>
      <w:bookmarkStart w:id="4160" w:name="_Toc52356541"/>
      <w:bookmarkStart w:id="4161" w:name="_Toc55228111"/>
      <w:bookmarkStart w:id="4162" w:name="_Toc105505279"/>
      <w:r>
        <w:rPr>
          <w:lang w:eastAsia="zh-CN"/>
        </w:rPr>
        <w:t>12.6</w:t>
      </w:r>
      <w:r w:rsidR="00B71622">
        <w:tab/>
        <w:t>File data reporting service</w:t>
      </w:r>
      <w:bookmarkEnd w:id="4159"/>
      <w:bookmarkEnd w:id="4160"/>
      <w:bookmarkEnd w:id="4161"/>
      <w:bookmarkEnd w:id="4162"/>
    </w:p>
    <w:p w14:paraId="1DDD2914" w14:textId="77777777" w:rsidR="00B71622" w:rsidRDefault="006B4C0A" w:rsidP="00B71622">
      <w:pPr>
        <w:pStyle w:val="Heading3"/>
        <w:rPr>
          <w:lang w:eastAsia="de-DE"/>
        </w:rPr>
      </w:pPr>
      <w:bookmarkStart w:id="4163" w:name="_Toc51581279"/>
      <w:bookmarkStart w:id="4164" w:name="_Toc52356542"/>
      <w:bookmarkStart w:id="4165" w:name="_Toc55228112"/>
      <w:bookmarkStart w:id="4166" w:name="_Toc105505280"/>
      <w:r>
        <w:rPr>
          <w:lang w:eastAsia="zh-CN"/>
        </w:rPr>
        <w:t>12.6</w:t>
      </w:r>
      <w:r w:rsidR="00B71622">
        <w:rPr>
          <w:lang w:eastAsia="zh-CN"/>
        </w:rPr>
        <w:t>.1</w:t>
      </w:r>
      <w:r w:rsidR="00B71622">
        <w:tab/>
      </w:r>
      <w:r w:rsidR="00B71622">
        <w:rPr>
          <w:lang w:eastAsia="de-DE"/>
        </w:rPr>
        <w:t>RESTful HTTP-based solution set</w:t>
      </w:r>
      <w:bookmarkEnd w:id="4163"/>
      <w:bookmarkEnd w:id="4164"/>
      <w:bookmarkEnd w:id="4165"/>
      <w:bookmarkEnd w:id="4166"/>
    </w:p>
    <w:p w14:paraId="487D981E" w14:textId="77777777" w:rsidR="00B71622" w:rsidRPr="00FE5F5D" w:rsidRDefault="006B4C0A" w:rsidP="00B71622">
      <w:pPr>
        <w:pStyle w:val="Heading4"/>
        <w:rPr>
          <w:lang w:eastAsia="de-DE"/>
        </w:rPr>
      </w:pPr>
      <w:bookmarkStart w:id="4167" w:name="_Toc51581280"/>
      <w:bookmarkStart w:id="4168" w:name="_Toc52356543"/>
      <w:bookmarkStart w:id="4169" w:name="_Toc55228113"/>
      <w:bookmarkStart w:id="4170" w:name="_Toc105505281"/>
      <w:r>
        <w:rPr>
          <w:lang w:eastAsia="de-DE"/>
        </w:rPr>
        <w:t>12.6</w:t>
      </w:r>
      <w:r w:rsidR="00B71622">
        <w:rPr>
          <w:lang w:eastAsia="de-DE"/>
        </w:rPr>
        <w:t>.1.1</w:t>
      </w:r>
      <w:r w:rsidR="00B71622">
        <w:rPr>
          <w:lang w:eastAsia="de-DE"/>
        </w:rPr>
        <w:tab/>
        <w:t>Mapping of operations</w:t>
      </w:r>
      <w:bookmarkEnd w:id="4167"/>
      <w:bookmarkEnd w:id="4168"/>
      <w:bookmarkEnd w:id="4169"/>
      <w:bookmarkEnd w:id="4170"/>
    </w:p>
    <w:p w14:paraId="1541850D" w14:textId="77777777" w:rsidR="00B71622" w:rsidRDefault="006B4C0A" w:rsidP="00B71622">
      <w:pPr>
        <w:pStyle w:val="Heading5"/>
      </w:pPr>
      <w:bookmarkStart w:id="4171" w:name="_Toc51581281"/>
      <w:bookmarkStart w:id="4172" w:name="_Toc52356544"/>
      <w:bookmarkStart w:id="4173" w:name="_Toc55228114"/>
      <w:bookmarkStart w:id="4174" w:name="_Toc105505282"/>
      <w:r>
        <w:rPr>
          <w:lang w:eastAsia="zh-CN"/>
        </w:rPr>
        <w:t>12.6</w:t>
      </w:r>
      <w:r w:rsidR="00B71622">
        <w:rPr>
          <w:lang w:eastAsia="zh-CN"/>
        </w:rPr>
        <w:t>.1.1.1</w:t>
      </w:r>
      <w:r w:rsidR="00B71622">
        <w:tab/>
        <w:t>Introduction</w:t>
      </w:r>
      <w:bookmarkEnd w:id="4171"/>
      <w:bookmarkEnd w:id="4172"/>
      <w:bookmarkEnd w:id="4173"/>
      <w:bookmarkEnd w:id="4174"/>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75" w:name="_Toc51581282"/>
      <w:bookmarkStart w:id="4176" w:name="_Toc52356545"/>
      <w:bookmarkStart w:id="4177" w:name="_Toc55228115"/>
      <w:bookmarkStart w:id="4178" w:name="_Toc105505283"/>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75"/>
      <w:bookmarkEnd w:id="4176"/>
      <w:bookmarkEnd w:id="4177"/>
      <w:bookmarkEnd w:id="4178"/>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79" w:name="OLE_LINK5"/>
      <w:bookmarkStart w:id="4180" w:name="OLE_LINK6"/>
      <w:r>
        <w:rPr>
          <w:lang w:eastAsia="zh-CN"/>
        </w:rPr>
        <w:t xml:space="preserve">Table </w:t>
      </w:r>
      <w:r w:rsidR="006B4C0A">
        <w:t>12.6</w:t>
      </w:r>
      <w:r>
        <w:t>.1.1.2</w:t>
      </w:r>
      <w:r>
        <w:rPr>
          <w:lang w:eastAsia="zh-CN"/>
        </w:rPr>
        <w:t>-1</w:t>
      </w:r>
      <w:bookmarkEnd w:id="4179"/>
      <w:bookmarkEnd w:id="4180"/>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81" w:name="_Toc51581283"/>
      <w:bookmarkStart w:id="4182" w:name="_Toc52356546"/>
      <w:bookmarkStart w:id="4183" w:name="_Toc55228116"/>
      <w:bookmarkStart w:id="4184" w:name="_Toc105505284"/>
      <w:r>
        <w:t>12.6</w:t>
      </w:r>
      <w:r w:rsidR="00B71622">
        <w:t>.1.1.3</w:t>
      </w:r>
      <w:r w:rsidR="00B71622">
        <w:tab/>
        <w:t xml:space="preserve">Operation </w:t>
      </w:r>
      <w:r w:rsidR="00B71622" w:rsidRPr="00971FE6">
        <w:rPr>
          <w:rFonts w:cs="Arial"/>
        </w:rPr>
        <w:t>subscribe</w:t>
      </w:r>
      <w:bookmarkEnd w:id="4181"/>
      <w:bookmarkEnd w:id="4182"/>
      <w:bookmarkEnd w:id="4183"/>
      <w:bookmarkEnd w:id="4184"/>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85" w:name="_Toc51581284"/>
      <w:bookmarkStart w:id="4186" w:name="_Toc52356547"/>
      <w:bookmarkStart w:id="4187" w:name="_Toc55228117"/>
      <w:bookmarkStart w:id="4188" w:name="_Toc105505285"/>
      <w:r>
        <w:t>12.6</w:t>
      </w:r>
      <w:r w:rsidR="00B71622">
        <w:t>.1.1.4</w:t>
      </w:r>
      <w:r w:rsidR="00B71622">
        <w:tab/>
        <w:t xml:space="preserve">Operation </w:t>
      </w:r>
      <w:r w:rsidR="00B71622" w:rsidRPr="00971FE6">
        <w:rPr>
          <w:rFonts w:cs="Arial"/>
        </w:rPr>
        <w:t>unsubscribe</w:t>
      </w:r>
      <w:bookmarkEnd w:id="4185"/>
      <w:bookmarkEnd w:id="4186"/>
      <w:bookmarkEnd w:id="4187"/>
      <w:bookmarkEnd w:id="4188"/>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89" w:name="_Toc51581285"/>
      <w:bookmarkStart w:id="4190" w:name="_Toc52356548"/>
      <w:bookmarkStart w:id="4191" w:name="_Toc55228118"/>
      <w:bookmarkStart w:id="4192" w:name="_Toc105505286"/>
      <w:r>
        <w:rPr>
          <w:lang w:eastAsia="zh-CN"/>
        </w:rPr>
        <w:t>12.6</w:t>
      </w:r>
      <w:r w:rsidR="00B71622">
        <w:rPr>
          <w:lang w:eastAsia="zh-CN"/>
        </w:rPr>
        <w:t>.1.2</w:t>
      </w:r>
      <w:r w:rsidR="00B71622">
        <w:tab/>
        <w:t>Mapping of notifications</w:t>
      </w:r>
      <w:bookmarkEnd w:id="4189"/>
      <w:bookmarkEnd w:id="4190"/>
      <w:bookmarkEnd w:id="4191"/>
      <w:bookmarkEnd w:id="4192"/>
    </w:p>
    <w:p w14:paraId="2F45EBD1" w14:textId="3F7D0775" w:rsidR="00B71622" w:rsidRDefault="006B4C0A" w:rsidP="00B71622">
      <w:pPr>
        <w:pStyle w:val="Heading5"/>
      </w:pPr>
      <w:bookmarkStart w:id="4193" w:name="_Toc51581286"/>
      <w:bookmarkStart w:id="4194" w:name="_Toc52356549"/>
      <w:bookmarkStart w:id="4195" w:name="_Toc55228119"/>
      <w:bookmarkStart w:id="4196" w:name="_Toc105505287"/>
      <w:r>
        <w:t>12.6</w:t>
      </w:r>
      <w:r w:rsidR="00B71622">
        <w:t>.1.2.1</w:t>
      </w:r>
      <w:r w:rsidR="00B71622">
        <w:tab/>
        <w:t>Introduction</w:t>
      </w:r>
      <w:bookmarkEnd w:id="4193"/>
      <w:bookmarkEnd w:id="4194"/>
      <w:bookmarkEnd w:id="4195"/>
      <w:bookmarkEnd w:id="4196"/>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97" w:name="_Toc51581287"/>
      <w:bookmarkStart w:id="4198" w:name="_Toc52356550"/>
      <w:bookmarkStart w:id="4199" w:name="_Toc55228120"/>
      <w:bookmarkStart w:id="4200" w:name="_Toc105505288"/>
      <w:r>
        <w:t>12.6</w:t>
      </w:r>
      <w:r w:rsidR="00B71622">
        <w:t>.1.2.</w:t>
      </w:r>
      <w:r w:rsidR="00F97C5B">
        <w:t>2</w:t>
      </w:r>
      <w:r w:rsidR="00B71622">
        <w:tab/>
        <w:t xml:space="preserve">Notification </w:t>
      </w:r>
      <w:r w:rsidR="00B71622" w:rsidRPr="00971FE6">
        <w:rPr>
          <w:rFonts w:cs="Arial"/>
        </w:rPr>
        <w:t>notifyFileReady</w:t>
      </w:r>
      <w:bookmarkEnd w:id="4197"/>
      <w:bookmarkEnd w:id="4198"/>
      <w:bookmarkEnd w:id="4199"/>
      <w:bookmarkEnd w:id="4200"/>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201" w:name="_Toc51581288"/>
      <w:bookmarkStart w:id="4202" w:name="_Toc52356551"/>
      <w:bookmarkStart w:id="4203" w:name="_Toc55228121"/>
      <w:bookmarkStart w:id="4204" w:name="_Toc105505289"/>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201"/>
      <w:bookmarkEnd w:id="4202"/>
      <w:bookmarkEnd w:id="4203"/>
      <w:bookmarkEnd w:id="4204"/>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05" w:name="_Toc51581289"/>
      <w:bookmarkStart w:id="4206" w:name="_Toc52356552"/>
      <w:bookmarkStart w:id="4207" w:name="_Toc55228122"/>
      <w:bookmarkStart w:id="4208" w:name="_Toc105505290"/>
      <w:r>
        <w:rPr>
          <w:lang w:eastAsia="zh-CN"/>
        </w:rPr>
        <w:t>12.6</w:t>
      </w:r>
      <w:r w:rsidR="00B71622">
        <w:rPr>
          <w:lang w:eastAsia="zh-CN"/>
        </w:rPr>
        <w:t>.1.3</w:t>
      </w:r>
      <w:r w:rsidR="00B71622">
        <w:tab/>
        <w:t>Resources</w:t>
      </w:r>
      <w:bookmarkEnd w:id="4205"/>
      <w:bookmarkEnd w:id="4206"/>
      <w:bookmarkEnd w:id="4207"/>
      <w:bookmarkEnd w:id="4208"/>
    </w:p>
    <w:p w14:paraId="0E993214" w14:textId="77777777" w:rsidR="00B71622" w:rsidRDefault="006B4C0A" w:rsidP="00B71622">
      <w:pPr>
        <w:pStyle w:val="Heading5"/>
      </w:pPr>
      <w:bookmarkStart w:id="4209" w:name="_Toc51581290"/>
      <w:bookmarkStart w:id="4210" w:name="_Toc52356553"/>
      <w:bookmarkStart w:id="4211" w:name="_Toc55228123"/>
      <w:bookmarkStart w:id="4212" w:name="_Toc105505291"/>
      <w:r>
        <w:rPr>
          <w:lang w:eastAsia="zh-CN"/>
        </w:rPr>
        <w:t>12.6</w:t>
      </w:r>
      <w:r w:rsidR="00B71622">
        <w:rPr>
          <w:lang w:eastAsia="zh-CN"/>
        </w:rPr>
        <w:t>.1.3.</w:t>
      </w:r>
      <w:r w:rsidR="00B71622">
        <w:t>1</w:t>
      </w:r>
      <w:r w:rsidR="00B71622">
        <w:tab/>
        <w:t>Resource structure</w:t>
      </w:r>
      <w:bookmarkEnd w:id="4209"/>
      <w:bookmarkEnd w:id="4210"/>
      <w:bookmarkEnd w:id="4211"/>
      <w:bookmarkEnd w:id="4212"/>
    </w:p>
    <w:p w14:paraId="5ED00134" w14:textId="77777777" w:rsidR="00F10401" w:rsidRPr="00851E6D" w:rsidRDefault="00F10401" w:rsidP="00F10401">
      <w:pPr>
        <w:pStyle w:val="Heading6"/>
      </w:pPr>
      <w:bookmarkStart w:id="4213" w:name="_Toc105505292"/>
      <w:r>
        <w:t>12.6.1.3.1.1</w:t>
      </w:r>
      <w:r>
        <w:tab/>
        <w:t>Resource structure on the MnS producer</w:t>
      </w:r>
      <w:bookmarkEnd w:id="4213"/>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14" w:name="_Toc105505293"/>
      <w:r>
        <w:rPr>
          <w:lang w:eastAsia="zh-CN"/>
        </w:rPr>
        <w:t>12.6.1.3.</w:t>
      </w:r>
      <w:r>
        <w:t>1.2</w:t>
      </w:r>
      <w:r>
        <w:tab/>
        <w:t>Resource structure on the MnS consumer</w:t>
      </w:r>
      <w:bookmarkEnd w:id="4214"/>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15" w:name="_Toc51581291"/>
      <w:bookmarkStart w:id="4216" w:name="_Toc52356554"/>
      <w:bookmarkStart w:id="4217" w:name="_Toc55228124"/>
      <w:bookmarkStart w:id="4218" w:name="_Toc105505294"/>
      <w:r w:rsidRPr="006F72D1">
        <w:rPr>
          <w:lang w:eastAsia="zh-CN"/>
        </w:rPr>
        <w:t>12.6</w:t>
      </w:r>
      <w:r w:rsidR="00B71622" w:rsidRPr="00820A1B">
        <w:rPr>
          <w:lang w:eastAsia="zh-CN"/>
        </w:rPr>
        <w:t>.1.3.</w:t>
      </w:r>
      <w:r w:rsidR="00B71622" w:rsidRPr="00820A1B">
        <w:t>2</w:t>
      </w:r>
      <w:r w:rsidR="00B71622" w:rsidRPr="00820A1B">
        <w:tab/>
        <w:t>Resource definitions</w:t>
      </w:r>
      <w:bookmarkEnd w:id="4215"/>
      <w:bookmarkEnd w:id="4216"/>
      <w:bookmarkEnd w:id="4217"/>
      <w:bookmarkEnd w:id="4218"/>
    </w:p>
    <w:p w14:paraId="03126CD3" w14:textId="2374EFF1" w:rsidR="00B71622" w:rsidRPr="00820A1B" w:rsidRDefault="006B4C0A" w:rsidP="007B5E64">
      <w:pPr>
        <w:pStyle w:val="H6"/>
      </w:pPr>
      <w:bookmarkStart w:id="4219" w:name="_Toc51581292"/>
      <w:bookmarkStart w:id="4220" w:name="_Toc52356555"/>
      <w:bookmarkStart w:id="4221"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19"/>
      <w:bookmarkEnd w:id="4220"/>
      <w:bookmarkEnd w:id="4221"/>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22" w:name="_Toc51581293"/>
      <w:bookmarkStart w:id="4223" w:name="_Toc52356556"/>
      <w:bookmarkStart w:id="4224"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22"/>
      <w:bookmarkEnd w:id="4223"/>
      <w:bookmarkEnd w:id="4224"/>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25" w:name="_Toc51581294"/>
      <w:bookmarkStart w:id="4226" w:name="_Toc52356557"/>
      <w:bookmarkStart w:id="4227"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25"/>
      <w:bookmarkEnd w:id="4226"/>
      <w:bookmarkEnd w:id="4227"/>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28" w:name="OLE_LINK7"/>
      <w:r>
        <w:rPr>
          <w:lang w:eastAsia="zh-CN"/>
        </w:rPr>
        <w:t>12.6</w:t>
      </w:r>
      <w:r w:rsidR="00B71622">
        <w:rPr>
          <w:lang w:eastAsia="zh-CN"/>
        </w:rPr>
        <w:t>.1.3</w:t>
      </w:r>
      <w:r w:rsidR="00B71622">
        <w:t>.2.3</w:t>
      </w:r>
      <w:r w:rsidR="00B71622">
        <w:rPr>
          <w:lang w:eastAsia="zh-CN"/>
        </w:rPr>
        <w:t>.2</w:t>
      </w:r>
      <w:bookmarkEnd w:id="4228"/>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29" w:name="_Toc51581295"/>
      <w:bookmarkStart w:id="4230" w:name="_Toc52356558"/>
      <w:bookmarkStart w:id="4231"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29"/>
      <w:bookmarkEnd w:id="4230"/>
      <w:bookmarkEnd w:id="4231"/>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32" w:name="_Toc51581296"/>
      <w:bookmarkStart w:id="4233" w:name="_Toc52356559"/>
      <w:bookmarkStart w:id="4234" w:name="_Toc55228129"/>
      <w:bookmarkStart w:id="4235" w:name="_Toc105505295"/>
      <w:r>
        <w:rPr>
          <w:lang w:eastAsia="zh-CN"/>
        </w:rPr>
        <w:t>12.6</w:t>
      </w:r>
      <w:r w:rsidR="00B71622">
        <w:rPr>
          <w:lang w:eastAsia="zh-CN"/>
        </w:rPr>
        <w:t>.1.4</w:t>
      </w:r>
      <w:r w:rsidR="00B71622">
        <w:tab/>
        <w:t>Data type definitions</w:t>
      </w:r>
      <w:bookmarkEnd w:id="4232"/>
      <w:bookmarkEnd w:id="4233"/>
      <w:bookmarkEnd w:id="4234"/>
      <w:bookmarkEnd w:id="4235"/>
    </w:p>
    <w:p w14:paraId="61D59412" w14:textId="77777777" w:rsidR="00B71622" w:rsidRDefault="006B4C0A" w:rsidP="007B5E64">
      <w:pPr>
        <w:pStyle w:val="Heading5"/>
        <w:rPr>
          <w:lang w:eastAsia="zh-CN"/>
        </w:rPr>
      </w:pPr>
      <w:bookmarkStart w:id="4236" w:name="_Toc51581297"/>
      <w:bookmarkStart w:id="4237" w:name="_Toc52356560"/>
      <w:bookmarkStart w:id="4238" w:name="_Toc55228130"/>
      <w:bookmarkStart w:id="4239" w:name="_Toc105505296"/>
      <w:r>
        <w:rPr>
          <w:lang w:eastAsia="zh-CN"/>
        </w:rPr>
        <w:t>12.6</w:t>
      </w:r>
      <w:r w:rsidR="00B71622">
        <w:rPr>
          <w:lang w:eastAsia="zh-CN"/>
        </w:rPr>
        <w:t>.1.4.1</w:t>
      </w:r>
      <w:r w:rsidR="00B71622">
        <w:rPr>
          <w:lang w:eastAsia="zh-CN"/>
        </w:rPr>
        <w:tab/>
      </w:r>
      <w:r w:rsidR="00B71622">
        <w:t>General</w:t>
      </w:r>
      <w:bookmarkEnd w:id="4236"/>
      <w:bookmarkEnd w:id="4237"/>
      <w:bookmarkEnd w:id="4238"/>
      <w:bookmarkEnd w:id="4239"/>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40" w:name="_Toc51581298"/>
      <w:bookmarkStart w:id="4241" w:name="_Toc52356561"/>
      <w:bookmarkStart w:id="4242" w:name="_Toc55228131"/>
      <w:bookmarkStart w:id="4243" w:name="_Toc105505297"/>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40"/>
      <w:bookmarkEnd w:id="4241"/>
      <w:bookmarkEnd w:id="4242"/>
      <w:bookmarkEnd w:id="4243"/>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A000C2" w14:paraId="46AB8986" w14:textId="77777777" w:rsidTr="001D11CC">
        <w:tc>
          <w:tcPr>
            <w:tcW w:w="956" w:type="pct"/>
            <w:tcBorders>
              <w:top w:val="single" w:sz="4" w:space="0" w:color="auto"/>
              <w:left w:val="single" w:sz="4" w:space="0" w:color="auto"/>
              <w:bottom w:val="single" w:sz="4" w:space="0" w:color="auto"/>
              <w:right w:val="single" w:sz="4" w:space="0" w:color="auto"/>
            </w:tcBorders>
          </w:tcPr>
          <w:p w14:paraId="629B970D" w14:textId="6A429D87"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05FEAA90" w14:textId="18A2443F"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15E20BD0" w14:textId="2420F690"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BEBF891" w14:textId="1F9FA557" w:rsidR="00A000C2" w:rsidRPr="00646712"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A000C2" w14:paraId="68623F50" w14:textId="77777777" w:rsidTr="001D11CC">
        <w:tc>
          <w:tcPr>
            <w:tcW w:w="956" w:type="pct"/>
            <w:tcBorders>
              <w:top w:val="single" w:sz="4" w:space="0" w:color="auto"/>
              <w:left w:val="single" w:sz="4" w:space="0" w:color="auto"/>
              <w:bottom w:val="single" w:sz="4" w:space="0" w:color="auto"/>
              <w:right w:val="single" w:sz="4" w:space="0" w:color="auto"/>
            </w:tcBorders>
          </w:tcPr>
          <w:p w14:paraId="10278DE7" w14:textId="343FDC28"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587B9914" w14:textId="10EDAF52"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18AC7D05" w14:textId="096B8687" w:rsidR="00A000C2" w:rsidRDefault="00A000C2" w:rsidP="00A000C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C44D9BF" w14:textId="7D14A32F"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A000C2" w14:paraId="16B5E443" w14:textId="77777777" w:rsidTr="001D11CC">
        <w:tc>
          <w:tcPr>
            <w:tcW w:w="956" w:type="pct"/>
            <w:tcBorders>
              <w:top w:val="single" w:sz="4" w:space="0" w:color="auto"/>
              <w:left w:val="single" w:sz="4" w:space="0" w:color="auto"/>
              <w:bottom w:val="single" w:sz="4" w:space="0" w:color="auto"/>
              <w:right w:val="single" w:sz="4" w:space="0" w:color="auto"/>
            </w:tcBorders>
          </w:tcPr>
          <w:p w14:paraId="4FBEF651" w14:textId="1BC5407B"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6BFC6D2C" w14:textId="794772A4"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4DF51277" w14:textId="4505F41D"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4DD24535" w14:textId="1072E42A"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A000C2" w14:paraId="54C9D64F" w14:textId="77777777" w:rsidTr="001D11CC">
        <w:tc>
          <w:tcPr>
            <w:tcW w:w="956" w:type="pct"/>
            <w:tcBorders>
              <w:top w:val="single" w:sz="4" w:space="0" w:color="auto"/>
              <w:left w:val="single" w:sz="4" w:space="0" w:color="auto"/>
              <w:bottom w:val="single" w:sz="4" w:space="0" w:color="auto"/>
              <w:right w:val="single" w:sz="4" w:space="0" w:color="auto"/>
            </w:tcBorders>
          </w:tcPr>
          <w:p w14:paraId="7534D406" w14:textId="6DE44A7B"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06B6D781" w14:textId="6A0A433F" w:rsidR="00A000C2" w:rsidRDefault="00A000C2" w:rsidP="00A000C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F7623F1" w14:textId="26C2BDC0"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624D913E" w14:textId="17F63DE1"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44" w:name="_Toc51581299"/>
      <w:bookmarkStart w:id="4245" w:name="_Toc52356562"/>
      <w:bookmarkStart w:id="4246" w:name="_Toc55228132"/>
      <w:bookmarkStart w:id="4247" w:name="_Toc105505298"/>
      <w:r>
        <w:rPr>
          <w:lang w:eastAsia="zh-CN"/>
        </w:rPr>
        <w:t>12.6</w:t>
      </w:r>
      <w:r w:rsidR="00B71622">
        <w:rPr>
          <w:lang w:eastAsia="zh-CN"/>
        </w:rPr>
        <w:t>.1.4.3</w:t>
      </w:r>
      <w:r w:rsidR="00B71622">
        <w:rPr>
          <w:lang w:eastAsia="zh-CN"/>
        </w:rPr>
        <w:tab/>
      </w:r>
      <w:bookmarkEnd w:id="4244"/>
      <w:bookmarkEnd w:id="4245"/>
      <w:bookmarkEnd w:id="4246"/>
      <w:r w:rsidR="009D587C">
        <w:t>Void</w:t>
      </w:r>
      <w:bookmarkEnd w:id="4247"/>
    </w:p>
    <w:p w14:paraId="59C5EB4E" w14:textId="62C00F97" w:rsidR="00B71622" w:rsidRDefault="00B71622" w:rsidP="00B71622"/>
    <w:p w14:paraId="18E0E3EF" w14:textId="7D22F735" w:rsidR="00B71622" w:rsidRDefault="006B4C0A" w:rsidP="007B5E64">
      <w:pPr>
        <w:pStyle w:val="Heading5"/>
      </w:pPr>
      <w:bookmarkStart w:id="4248" w:name="_Toc51581300"/>
      <w:bookmarkStart w:id="4249" w:name="_Toc52356563"/>
      <w:bookmarkStart w:id="4250" w:name="_Toc55228133"/>
      <w:bookmarkStart w:id="4251" w:name="_Toc105505299"/>
      <w:r>
        <w:rPr>
          <w:lang w:eastAsia="zh-CN"/>
        </w:rPr>
        <w:t>12.6</w:t>
      </w:r>
      <w:r w:rsidR="00B71622">
        <w:rPr>
          <w:lang w:eastAsia="zh-CN"/>
        </w:rPr>
        <w:t>.1.4.4</w:t>
      </w:r>
      <w:r w:rsidR="00B71622">
        <w:rPr>
          <w:lang w:eastAsia="zh-CN"/>
        </w:rPr>
        <w:tab/>
      </w:r>
      <w:bookmarkEnd w:id="4248"/>
      <w:bookmarkEnd w:id="4249"/>
      <w:bookmarkEnd w:id="4250"/>
      <w:r w:rsidR="009D587C">
        <w:t>Void</w:t>
      </w:r>
      <w:bookmarkEnd w:id="4251"/>
    </w:p>
    <w:p w14:paraId="40291DFD" w14:textId="77777777" w:rsidR="00B71622" w:rsidRDefault="00B71622" w:rsidP="00B71622"/>
    <w:p w14:paraId="04705692" w14:textId="2A926FC5" w:rsidR="00B71622" w:rsidRDefault="006B4C0A" w:rsidP="007B5E64">
      <w:pPr>
        <w:pStyle w:val="Heading5"/>
      </w:pPr>
      <w:bookmarkStart w:id="4252" w:name="_Toc51581307"/>
      <w:bookmarkStart w:id="4253" w:name="_Toc52356570"/>
      <w:bookmarkStart w:id="4254" w:name="_Toc55228140"/>
      <w:bookmarkStart w:id="4255" w:name="_Toc105505300"/>
      <w:r>
        <w:rPr>
          <w:lang w:eastAsia="zh-CN"/>
        </w:rPr>
        <w:t>12.6</w:t>
      </w:r>
      <w:r w:rsidR="00B71622">
        <w:rPr>
          <w:lang w:eastAsia="zh-CN"/>
        </w:rPr>
        <w:t>.1.4.5</w:t>
      </w:r>
      <w:r w:rsidR="00B71622">
        <w:rPr>
          <w:lang w:eastAsia="zh-CN"/>
        </w:rPr>
        <w:tab/>
      </w:r>
      <w:bookmarkEnd w:id="4252"/>
      <w:bookmarkEnd w:id="4253"/>
      <w:bookmarkEnd w:id="4254"/>
      <w:r w:rsidR="009D587C">
        <w:t>Void</w:t>
      </w:r>
      <w:bookmarkEnd w:id="4255"/>
    </w:p>
    <w:p w14:paraId="2A895B05" w14:textId="77777777" w:rsidR="00B71622" w:rsidRDefault="00B71622" w:rsidP="00B71622"/>
    <w:p w14:paraId="72759971" w14:textId="77777777" w:rsidR="00B71622" w:rsidRDefault="006B4C0A" w:rsidP="007B5E64">
      <w:pPr>
        <w:pStyle w:val="Heading5"/>
      </w:pPr>
      <w:bookmarkStart w:id="4256" w:name="_Toc51581309"/>
      <w:bookmarkStart w:id="4257" w:name="_Toc52356572"/>
      <w:bookmarkStart w:id="4258" w:name="_Toc55228142"/>
      <w:bookmarkStart w:id="4259" w:name="_Toc105505301"/>
      <w:r>
        <w:rPr>
          <w:lang w:eastAsia="zh-CN"/>
        </w:rPr>
        <w:t>12.6</w:t>
      </w:r>
      <w:r w:rsidR="00B71622">
        <w:rPr>
          <w:lang w:eastAsia="zh-CN"/>
        </w:rPr>
        <w:t>.1.4.6</w:t>
      </w:r>
      <w:r w:rsidR="00B71622">
        <w:rPr>
          <w:lang w:eastAsia="zh-CN"/>
        </w:rPr>
        <w:tab/>
      </w:r>
      <w:r w:rsidR="00B71622">
        <w:t>Simple data types and enumerations</w:t>
      </w:r>
      <w:bookmarkEnd w:id="4256"/>
      <w:bookmarkEnd w:id="4257"/>
      <w:bookmarkEnd w:id="4258"/>
      <w:bookmarkEnd w:id="4259"/>
    </w:p>
    <w:p w14:paraId="248C80F5" w14:textId="77777777" w:rsidR="00B71622" w:rsidRDefault="006B4C0A" w:rsidP="007B5E64">
      <w:pPr>
        <w:pStyle w:val="H6"/>
        <w:rPr>
          <w:lang w:eastAsia="zh-CN"/>
        </w:rPr>
      </w:pPr>
      <w:bookmarkStart w:id="4260" w:name="_Toc51581310"/>
      <w:bookmarkStart w:id="4261" w:name="_Toc52356573"/>
      <w:bookmarkStart w:id="4262" w:name="_Toc55228143"/>
      <w:r>
        <w:rPr>
          <w:lang w:eastAsia="zh-CN"/>
        </w:rPr>
        <w:t>12.6</w:t>
      </w:r>
      <w:r w:rsidR="00B71622">
        <w:rPr>
          <w:lang w:eastAsia="zh-CN"/>
        </w:rPr>
        <w:t>.1.4.6.1</w:t>
      </w:r>
      <w:r w:rsidR="00B71622">
        <w:rPr>
          <w:lang w:eastAsia="zh-CN"/>
        </w:rPr>
        <w:tab/>
      </w:r>
      <w:r w:rsidR="00B71622">
        <w:t>General</w:t>
      </w:r>
      <w:bookmarkEnd w:id="4260"/>
      <w:bookmarkEnd w:id="4261"/>
      <w:bookmarkEnd w:id="4262"/>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63" w:name="_Toc51581311"/>
      <w:bookmarkStart w:id="4264" w:name="_Toc52356574"/>
      <w:bookmarkStart w:id="4265" w:name="_Toc55228144"/>
      <w:r>
        <w:rPr>
          <w:lang w:eastAsia="zh-CN"/>
        </w:rPr>
        <w:t>12.6</w:t>
      </w:r>
      <w:r w:rsidR="00B71622">
        <w:rPr>
          <w:lang w:eastAsia="zh-CN"/>
        </w:rPr>
        <w:t>.1.4.6.2</w:t>
      </w:r>
      <w:r w:rsidR="00B71622">
        <w:rPr>
          <w:lang w:eastAsia="zh-CN"/>
        </w:rPr>
        <w:tab/>
        <w:t>Simple data types</w:t>
      </w:r>
      <w:bookmarkEnd w:id="4263"/>
      <w:bookmarkEnd w:id="4264"/>
      <w:bookmarkEnd w:id="4265"/>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66" w:name="_Toc51581312"/>
      <w:bookmarkStart w:id="4267" w:name="_Toc52356575"/>
      <w:bookmarkStart w:id="4268"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66"/>
      <w:bookmarkEnd w:id="4267"/>
      <w:bookmarkEnd w:id="4268"/>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69" w:name="_Toc51581313"/>
      <w:bookmarkStart w:id="4270" w:name="_Toc52356576"/>
      <w:bookmarkStart w:id="4271"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69"/>
      <w:bookmarkEnd w:id="4270"/>
      <w:bookmarkEnd w:id="4271"/>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72" w:name="_Toc20494851"/>
      <w:bookmarkStart w:id="4273" w:name="_Toc26975926"/>
      <w:bookmarkStart w:id="4274" w:name="_Toc35856812"/>
      <w:bookmarkStart w:id="4275" w:name="_Toc44001711"/>
      <w:bookmarkStart w:id="4276" w:name="_Toc51581314"/>
      <w:bookmarkStart w:id="4277" w:name="_Toc52356577"/>
      <w:bookmarkStart w:id="4278" w:name="_Toc55228147"/>
      <w:bookmarkStart w:id="4279" w:name="_Toc105505302"/>
      <w:r w:rsidR="001014D4" w:rsidRPr="00215D3C">
        <w:t>Annex A (normative)</w:t>
      </w:r>
      <w:r w:rsidRPr="00215D3C">
        <w:t>:</w:t>
      </w:r>
      <w:r w:rsidRPr="00215D3C">
        <w:br/>
      </w:r>
      <w:r w:rsidR="001014D4" w:rsidRPr="00215D3C">
        <w:rPr>
          <w:rFonts w:cs="Arial"/>
          <w:szCs w:val="36"/>
        </w:rPr>
        <w:t>OpenAPI specification</w:t>
      </w:r>
      <w:bookmarkEnd w:id="4272"/>
      <w:bookmarkEnd w:id="4273"/>
      <w:bookmarkEnd w:id="4274"/>
      <w:bookmarkEnd w:id="4275"/>
      <w:bookmarkEnd w:id="4276"/>
      <w:bookmarkEnd w:id="4277"/>
      <w:bookmarkEnd w:id="4278"/>
      <w:bookmarkEnd w:id="4279"/>
    </w:p>
    <w:p w14:paraId="2736CFB0" w14:textId="77777777" w:rsidR="00131C35" w:rsidRPr="00131C35" w:rsidRDefault="00131C35" w:rsidP="00075335">
      <w:pPr>
        <w:pStyle w:val="Heading1"/>
      </w:pPr>
      <w:bookmarkStart w:id="4280" w:name="_Toc20494852"/>
      <w:bookmarkStart w:id="4281" w:name="_Toc26975927"/>
      <w:bookmarkStart w:id="4282" w:name="_Toc35856813"/>
      <w:bookmarkStart w:id="4283" w:name="_Toc44001712"/>
      <w:bookmarkStart w:id="4284" w:name="_Toc51581315"/>
      <w:bookmarkStart w:id="4285" w:name="_Toc52356578"/>
      <w:bookmarkStart w:id="4286" w:name="_Toc55228148"/>
      <w:bookmarkStart w:id="4287" w:name="_Toc105505303"/>
      <w:r>
        <w:rPr>
          <w:lang w:eastAsia="de-DE"/>
        </w:rPr>
        <w:t>A.0</w:t>
      </w:r>
      <w:r>
        <w:rPr>
          <w:lang w:eastAsia="de-DE"/>
        </w:rPr>
        <w:tab/>
        <w:t>Introduction</w:t>
      </w:r>
      <w:bookmarkEnd w:id="4280"/>
      <w:bookmarkEnd w:id="4281"/>
      <w:bookmarkEnd w:id="4282"/>
      <w:bookmarkEnd w:id="4283"/>
      <w:bookmarkEnd w:id="4284"/>
      <w:bookmarkEnd w:id="4285"/>
      <w:bookmarkEnd w:id="4286"/>
      <w:bookmarkEnd w:id="4287"/>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88" w:name="_Toc20494853"/>
      <w:bookmarkStart w:id="4289" w:name="_Toc26975928"/>
      <w:bookmarkStart w:id="4290" w:name="_Toc35856814"/>
      <w:bookmarkStart w:id="4291" w:name="_Toc44001713"/>
      <w:bookmarkStart w:id="4292" w:name="_Toc51581316"/>
      <w:bookmarkStart w:id="4293" w:name="_Toc52356579"/>
      <w:bookmarkStart w:id="4294" w:name="_Toc55228149"/>
      <w:bookmarkStart w:id="4295" w:name="_Toc105505304"/>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88"/>
      <w:bookmarkEnd w:id="4289"/>
      <w:bookmarkEnd w:id="4290"/>
      <w:bookmarkEnd w:id="4291"/>
      <w:bookmarkEnd w:id="4292"/>
      <w:bookmarkEnd w:id="4293"/>
      <w:bookmarkEnd w:id="4294"/>
      <w:bookmarkEnd w:id="4295"/>
    </w:p>
    <w:p w14:paraId="7A554B62" w14:textId="77777777" w:rsidR="00D5687E" w:rsidRDefault="00D5687E" w:rsidP="002E4B6A">
      <w:pPr>
        <w:pStyle w:val="Heading2"/>
        <w:rPr>
          <w:lang w:eastAsia="de-DE"/>
        </w:rPr>
      </w:pPr>
      <w:bookmarkStart w:id="4296" w:name="_Toc35856815"/>
      <w:bookmarkStart w:id="4297" w:name="_Toc44001714"/>
      <w:bookmarkStart w:id="4298" w:name="_Toc51581317"/>
      <w:bookmarkStart w:id="4299" w:name="_Toc52356580"/>
      <w:bookmarkStart w:id="4300" w:name="_Toc55228150"/>
      <w:bookmarkStart w:id="4301" w:name="_Toc105505305"/>
      <w:r>
        <w:rPr>
          <w:lang w:eastAsia="de-DE"/>
        </w:rPr>
        <w:t>A.1.0</w:t>
      </w:r>
      <w:r>
        <w:rPr>
          <w:lang w:eastAsia="de-DE"/>
        </w:rPr>
        <w:tab/>
        <w:t>Introduction</w:t>
      </w:r>
      <w:bookmarkEnd w:id="4296"/>
      <w:bookmarkEnd w:id="4297"/>
      <w:bookmarkEnd w:id="4298"/>
      <w:bookmarkEnd w:id="4299"/>
      <w:bookmarkEnd w:id="4300"/>
      <w:bookmarkEnd w:id="4301"/>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2CDBB947" w:rsidR="000826DD" w:rsidRPr="000826DD" w:rsidRDefault="000826DD" w:rsidP="00F31C9C">
      <w:pPr>
        <w:pStyle w:val="Heading2"/>
        <w:rPr>
          <w:lang w:eastAsia="de-DE"/>
        </w:rPr>
      </w:pPr>
      <w:bookmarkStart w:id="4302" w:name="_Toc26975929"/>
      <w:bookmarkStart w:id="4303" w:name="_Toc35856816"/>
      <w:bookmarkStart w:id="4304" w:name="_Toc44001715"/>
      <w:bookmarkStart w:id="4305" w:name="_Toc51581318"/>
      <w:bookmarkStart w:id="4306" w:name="_Toc52356581"/>
      <w:bookmarkStart w:id="4307" w:name="_Toc55228151"/>
      <w:bookmarkStart w:id="4308" w:name="_Toc105505306"/>
      <w:r>
        <w:t>A.1.1</w:t>
      </w:r>
      <w:r>
        <w:tab/>
      </w:r>
      <w:r w:rsidR="00D77F32">
        <w:rPr>
          <w:lang w:eastAsia="de-DE"/>
        </w:rPr>
        <w:t>OpenAPI document "</w:t>
      </w:r>
      <w:r w:rsidR="00BF35D2" w:rsidRPr="00BF35D2">
        <w:rPr>
          <w:lang w:eastAsia="de-DE"/>
        </w:rPr>
        <w:t>TS28532_P</w:t>
      </w:r>
      <w:r w:rsidR="00D77F32">
        <w:rPr>
          <w:lang w:eastAsia="de-DE"/>
        </w:rPr>
        <w:t>rovMnS.yaml"</w:t>
      </w:r>
      <w:bookmarkEnd w:id="4302"/>
      <w:bookmarkEnd w:id="4303"/>
      <w:bookmarkEnd w:id="4304"/>
      <w:bookmarkEnd w:id="4305"/>
      <w:bookmarkEnd w:id="4306"/>
      <w:bookmarkEnd w:id="4307"/>
      <w:bookmarkEnd w:id="4308"/>
    </w:p>
    <w:p w14:paraId="4B98586D" w14:textId="77777777" w:rsidR="00EA2FB2" w:rsidRDefault="00EA2FB2" w:rsidP="00EA2FB2">
      <w:pPr>
        <w:pStyle w:val="PL"/>
        <w:rPr>
          <w:lang w:eastAsia="de-DE"/>
        </w:rPr>
      </w:pPr>
    </w:p>
    <w:p w14:paraId="2E8533BA" w14:textId="77777777" w:rsidR="00EA2FB2" w:rsidRDefault="00EA2FB2" w:rsidP="00EA2FB2">
      <w:pPr>
        <w:pStyle w:val="PL"/>
        <w:rPr>
          <w:lang w:eastAsia="de-DE"/>
        </w:rPr>
      </w:pPr>
      <w:r>
        <w:rPr>
          <w:lang w:eastAsia="de-DE"/>
        </w:rPr>
        <w:t>openapi: 3.0.1</w:t>
      </w:r>
    </w:p>
    <w:p w14:paraId="471E3026" w14:textId="77777777" w:rsidR="00EA2FB2" w:rsidRDefault="00EA2FB2" w:rsidP="00EA2FB2">
      <w:pPr>
        <w:pStyle w:val="PL"/>
        <w:rPr>
          <w:lang w:eastAsia="de-DE"/>
        </w:rPr>
      </w:pPr>
      <w:r>
        <w:rPr>
          <w:lang w:eastAsia="de-DE"/>
        </w:rPr>
        <w:t>info:</w:t>
      </w:r>
    </w:p>
    <w:p w14:paraId="6C2A09E1" w14:textId="77777777" w:rsidR="00EA2FB2" w:rsidRDefault="00EA2FB2" w:rsidP="00EA2FB2">
      <w:pPr>
        <w:pStyle w:val="PL"/>
        <w:rPr>
          <w:lang w:eastAsia="de-DE"/>
        </w:rPr>
      </w:pPr>
      <w:r>
        <w:rPr>
          <w:lang w:eastAsia="de-DE"/>
        </w:rPr>
        <w:t xml:space="preserve">  title: Provisioning MnS</w:t>
      </w:r>
    </w:p>
    <w:p w14:paraId="23C9E20B" w14:textId="77777777" w:rsidR="00EA2FB2" w:rsidRDefault="00EA2FB2" w:rsidP="00EA2FB2">
      <w:pPr>
        <w:pStyle w:val="PL"/>
        <w:rPr>
          <w:lang w:eastAsia="de-DE"/>
        </w:rPr>
      </w:pPr>
      <w:r>
        <w:rPr>
          <w:lang w:eastAsia="de-DE"/>
        </w:rPr>
        <w:t xml:space="preserve">  version: 17.1.0</w:t>
      </w:r>
    </w:p>
    <w:p w14:paraId="12F189A7" w14:textId="77777777" w:rsidR="00EA2FB2" w:rsidRDefault="00EA2FB2" w:rsidP="00EA2FB2">
      <w:pPr>
        <w:pStyle w:val="PL"/>
        <w:rPr>
          <w:lang w:eastAsia="de-DE"/>
        </w:rPr>
      </w:pPr>
      <w:r>
        <w:rPr>
          <w:lang w:eastAsia="de-DE"/>
        </w:rPr>
        <w:t xml:space="preserve">  description: &gt;-</w:t>
      </w:r>
    </w:p>
    <w:p w14:paraId="573A9459" w14:textId="77777777" w:rsidR="00EA2FB2" w:rsidRDefault="00EA2FB2" w:rsidP="00EA2FB2">
      <w:pPr>
        <w:pStyle w:val="PL"/>
        <w:rPr>
          <w:lang w:eastAsia="de-DE"/>
        </w:rPr>
      </w:pPr>
      <w:r>
        <w:rPr>
          <w:lang w:eastAsia="de-DE"/>
        </w:rPr>
        <w:t xml:space="preserve">    OAS 3.0.1 definition of the Provisioning MnS</w:t>
      </w:r>
    </w:p>
    <w:p w14:paraId="7D59FB83" w14:textId="77777777" w:rsidR="00EA2FB2" w:rsidRDefault="00EA2FB2" w:rsidP="00EA2FB2">
      <w:pPr>
        <w:pStyle w:val="PL"/>
        <w:rPr>
          <w:lang w:eastAsia="de-DE"/>
        </w:rPr>
      </w:pPr>
      <w:r>
        <w:rPr>
          <w:lang w:eastAsia="de-DE"/>
        </w:rPr>
        <w:t xml:space="preserve">    © 2020, 3GPP Organizational Partners (ARIB, ATIS, CCSA, ETSI, TSDSI, TTA, TTC).</w:t>
      </w:r>
    </w:p>
    <w:p w14:paraId="0012C0FD" w14:textId="77777777" w:rsidR="00EA2FB2" w:rsidRDefault="00EA2FB2" w:rsidP="00EA2FB2">
      <w:pPr>
        <w:pStyle w:val="PL"/>
        <w:rPr>
          <w:lang w:eastAsia="de-DE"/>
        </w:rPr>
      </w:pPr>
      <w:r>
        <w:rPr>
          <w:lang w:eastAsia="de-DE"/>
        </w:rPr>
        <w:t xml:space="preserve">    All rights reserved.</w:t>
      </w:r>
    </w:p>
    <w:p w14:paraId="6A8248B4" w14:textId="77777777" w:rsidR="00EA2FB2" w:rsidRDefault="00EA2FB2" w:rsidP="00EA2FB2">
      <w:pPr>
        <w:pStyle w:val="PL"/>
        <w:rPr>
          <w:lang w:eastAsia="de-DE"/>
        </w:rPr>
      </w:pPr>
      <w:r>
        <w:rPr>
          <w:lang w:eastAsia="de-DE"/>
        </w:rPr>
        <w:t>externalDocs:</w:t>
      </w:r>
    </w:p>
    <w:p w14:paraId="232C1456" w14:textId="77777777" w:rsidR="00EA2FB2" w:rsidRDefault="00EA2FB2" w:rsidP="00EA2FB2">
      <w:pPr>
        <w:pStyle w:val="PL"/>
        <w:rPr>
          <w:lang w:eastAsia="de-DE"/>
        </w:rPr>
      </w:pPr>
      <w:r>
        <w:rPr>
          <w:lang w:eastAsia="de-DE"/>
        </w:rPr>
        <w:t xml:space="preserve">  description: 3GPP TS 28.532; Generic management services</w:t>
      </w:r>
    </w:p>
    <w:p w14:paraId="6D14DA6A" w14:textId="77777777" w:rsidR="00EA2FB2" w:rsidRDefault="00EA2FB2" w:rsidP="00EA2FB2">
      <w:pPr>
        <w:pStyle w:val="PL"/>
        <w:rPr>
          <w:lang w:eastAsia="de-DE"/>
        </w:rPr>
      </w:pPr>
      <w:r>
        <w:rPr>
          <w:lang w:eastAsia="de-DE"/>
        </w:rPr>
        <w:t xml:space="preserve">  url: http://www.3gpp.org/ftp/Specs/archive/28_series/28.532/</w:t>
      </w:r>
    </w:p>
    <w:p w14:paraId="540C1708" w14:textId="77777777" w:rsidR="00EA2FB2" w:rsidRDefault="00EA2FB2" w:rsidP="00EA2FB2">
      <w:pPr>
        <w:pStyle w:val="PL"/>
        <w:rPr>
          <w:lang w:eastAsia="de-DE"/>
        </w:rPr>
      </w:pPr>
      <w:r>
        <w:rPr>
          <w:lang w:eastAsia="de-DE"/>
        </w:rPr>
        <w:t>servers:</w:t>
      </w:r>
    </w:p>
    <w:p w14:paraId="6EDC77ED" w14:textId="77777777" w:rsidR="00EA2FB2" w:rsidRDefault="00EA2FB2" w:rsidP="00EA2FB2">
      <w:pPr>
        <w:pStyle w:val="PL"/>
        <w:rPr>
          <w:lang w:eastAsia="de-DE"/>
        </w:rPr>
      </w:pPr>
      <w:r>
        <w:rPr>
          <w:lang w:eastAsia="de-DE"/>
        </w:rPr>
        <w:t xml:space="preserve">  - url: '{MnSRoot}/ProvMnS/{MnSVersion}/{URI-LDN-first-part}'</w:t>
      </w:r>
    </w:p>
    <w:p w14:paraId="1AF1C020" w14:textId="77777777" w:rsidR="00EA2FB2" w:rsidRDefault="00EA2FB2" w:rsidP="00EA2FB2">
      <w:pPr>
        <w:pStyle w:val="PL"/>
        <w:rPr>
          <w:lang w:eastAsia="de-DE"/>
        </w:rPr>
      </w:pPr>
      <w:r>
        <w:rPr>
          <w:lang w:eastAsia="de-DE"/>
        </w:rPr>
        <w:t xml:space="preserve">    variables:</w:t>
      </w:r>
    </w:p>
    <w:p w14:paraId="47645D5F" w14:textId="77777777" w:rsidR="00EA2FB2" w:rsidRDefault="00EA2FB2" w:rsidP="00EA2FB2">
      <w:pPr>
        <w:pStyle w:val="PL"/>
        <w:rPr>
          <w:lang w:eastAsia="de-DE"/>
        </w:rPr>
      </w:pPr>
      <w:r>
        <w:rPr>
          <w:lang w:eastAsia="de-DE"/>
        </w:rPr>
        <w:t xml:space="preserve">      MnSRoot:</w:t>
      </w:r>
    </w:p>
    <w:p w14:paraId="705EE5DE" w14:textId="77777777" w:rsidR="00EA2FB2" w:rsidRDefault="00EA2FB2" w:rsidP="00EA2FB2">
      <w:pPr>
        <w:pStyle w:val="PL"/>
        <w:rPr>
          <w:lang w:eastAsia="de-DE"/>
        </w:rPr>
      </w:pPr>
      <w:r>
        <w:rPr>
          <w:lang w:eastAsia="de-DE"/>
        </w:rPr>
        <w:t xml:space="preserve">        description: See clause 4.4.2 of TS 32.158</w:t>
      </w:r>
    </w:p>
    <w:p w14:paraId="03A5661F" w14:textId="77777777" w:rsidR="00EA2FB2" w:rsidRDefault="00EA2FB2" w:rsidP="00EA2FB2">
      <w:pPr>
        <w:pStyle w:val="PL"/>
        <w:rPr>
          <w:lang w:eastAsia="de-DE"/>
        </w:rPr>
      </w:pPr>
      <w:r>
        <w:rPr>
          <w:lang w:eastAsia="de-DE"/>
        </w:rPr>
        <w:t xml:space="preserve">        default: http://example.com/3GPPManagement</w:t>
      </w:r>
    </w:p>
    <w:p w14:paraId="7B4B5919" w14:textId="77777777" w:rsidR="00EA2FB2" w:rsidRDefault="00EA2FB2" w:rsidP="00EA2FB2">
      <w:pPr>
        <w:pStyle w:val="PL"/>
        <w:rPr>
          <w:lang w:eastAsia="de-DE"/>
        </w:rPr>
      </w:pPr>
      <w:r>
        <w:rPr>
          <w:lang w:eastAsia="de-DE"/>
        </w:rPr>
        <w:t xml:space="preserve">      MnSVersion:</w:t>
      </w:r>
    </w:p>
    <w:p w14:paraId="14A609DF" w14:textId="77777777" w:rsidR="00EA2FB2" w:rsidRDefault="00EA2FB2" w:rsidP="00EA2FB2">
      <w:pPr>
        <w:pStyle w:val="PL"/>
        <w:rPr>
          <w:lang w:eastAsia="de-DE"/>
        </w:rPr>
      </w:pPr>
      <w:r>
        <w:rPr>
          <w:lang w:eastAsia="de-DE"/>
        </w:rPr>
        <w:t xml:space="preserve">        description: Version number of the OpenAPI definition</w:t>
      </w:r>
    </w:p>
    <w:p w14:paraId="40D5782B" w14:textId="77777777" w:rsidR="00EA2FB2" w:rsidRDefault="00EA2FB2" w:rsidP="00EA2FB2">
      <w:pPr>
        <w:pStyle w:val="PL"/>
        <w:rPr>
          <w:lang w:eastAsia="de-DE"/>
        </w:rPr>
      </w:pPr>
      <w:r>
        <w:rPr>
          <w:lang w:eastAsia="de-DE"/>
        </w:rPr>
        <w:t xml:space="preserve">        default: XXX</w:t>
      </w:r>
    </w:p>
    <w:p w14:paraId="586FE063" w14:textId="77777777" w:rsidR="00EA2FB2" w:rsidRDefault="00EA2FB2" w:rsidP="00EA2FB2">
      <w:pPr>
        <w:pStyle w:val="PL"/>
        <w:rPr>
          <w:lang w:eastAsia="de-DE"/>
        </w:rPr>
      </w:pPr>
      <w:r>
        <w:rPr>
          <w:lang w:eastAsia="de-DE"/>
        </w:rPr>
        <w:t xml:space="preserve">      URI-LDN-first-part:</w:t>
      </w:r>
    </w:p>
    <w:p w14:paraId="57001CD7" w14:textId="77777777" w:rsidR="00EA2FB2" w:rsidRDefault="00EA2FB2" w:rsidP="00EA2FB2">
      <w:pPr>
        <w:pStyle w:val="PL"/>
        <w:rPr>
          <w:lang w:eastAsia="de-DE"/>
        </w:rPr>
      </w:pPr>
      <w:r>
        <w:rPr>
          <w:lang w:eastAsia="de-DE"/>
        </w:rPr>
        <w:t xml:space="preserve">        description: See clause 4.4.2 of TS 32.158</w:t>
      </w:r>
    </w:p>
    <w:p w14:paraId="3A5F4D01" w14:textId="77777777" w:rsidR="00EA2FB2" w:rsidRDefault="00EA2FB2" w:rsidP="00EA2FB2">
      <w:pPr>
        <w:pStyle w:val="PL"/>
        <w:rPr>
          <w:lang w:eastAsia="de-DE"/>
        </w:rPr>
      </w:pPr>
      <w:r>
        <w:rPr>
          <w:lang w:eastAsia="de-DE"/>
        </w:rPr>
        <w:t xml:space="preserve">        default: ''</w:t>
      </w:r>
    </w:p>
    <w:p w14:paraId="751A0497" w14:textId="77777777" w:rsidR="00EA2FB2" w:rsidRDefault="00EA2FB2" w:rsidP="00EA2FB2">
      <w:pPr>
        <w:pStyle w:val="PL"/>
        <w:rPr>
          <w:lang w:eastAsia="de-DE"/>
        </w:rPr>
      </w:pPr>
      <w:r>
        <w:rPr>
          <w:lang w:eastAsia="de-DE"/>
        </w:rPr>
        <w:t>paths:</w:t>
      </w:r>
    </w:p>
    <w:p w14:paraId="022EFDE9" w14:textId="77777777" w:rsidR="00EA2FB2" w:rsidRDefault="00EA2FB2" w:rsidP="00EA2FB2">
      <w:pPr>
        <w:pStyle w:val="PL"/>
        <w:rPr>
          <w:lang w:eastAsia="de-DE"/>
        </w:rPr>
      </w:pPr>
      <w:r>
        <w:rPr>
          <w:lang w:eastAsia="de-DE"/>
        </w:rPr>
        <w:t xml:space="preserve">  '/{className}={id}':</w:t>
      </w:r>
    </w:p>
    <w:p w14:paraId="5FCF7A3B" w14:textId="77777777" w:rsidR="00EA2FB2" w:rsidRDefault="00EA2FB2" w:rsidP="00EA2FB2">
      <w:pPr>
        <w:pStyle w:val="PL"/>
        <w:rPr>
          <w:lang w:eastAsia="de-DE"/>
        </w:rPr>
      </w:pPr>
      <w:r>
        <w:rPr>
          <w:lang w:eastAsia="de-DE"/>
        </w:rPr>
        <w:t xml:space="preserve">    parameters:</w:t>
      </w:r>
    </w:p>
    <w:p w14:paraId="3591182E" w14:textId="77777777" w:rsidR="00EA2FB2" w:rsidRDefault="00EA2FB2" w:rsidP="00EA2FB2">
      <w:pPr>
        <w:pStyle w:val="PL"/>
        <w:rPr>
          <w:lang w:eastAsia="de-DE"/>
        </w:rPr>
      </w:pPr>
      <w:r>
        <w:rPr>
          <w:lang w:eastAsia="de-DE"/>
        </w:rPr>
        <w:t xml:space="preserve">      - name: className</w:t>
      </w:r>
    </w:p>
    <w:p w14:paraId="1A597906" w14:textId="77777777" w:rsidR="00EA2FB2" w:rsidRDefault="00EA2FB2" w:rsidP="00EA2FB2">
      <w:pPr>
        <w:pStyle w:val="PL"/>
        <w:rPr>
          <w:lang w:eastAsia="de-DE"/>
        </w:rPr>
      </w:pPr>
      <w:r>
        <w:rPr>
          <w:lang w:eastAsia="de-DE"/>
        </w:rPr>
        <w:t xml:space="preserve">        in: path</w:t>
      </w:r>
    </w:p>
    <w:p w14:paraId="7584ACA0" w14:textId="77777777" w:rsidR="00EA2FB2" w:rsidRDefault="00EA2FB2" w:rsidP="00EA2FB2">
      <w:pPr>
        <w:pStyle w:val="PL"/>
        <w:rPr>
          <w:lang w:eastAsia="de-DE"/>
        </w:rPr>
      </w:pPr>
      <w:r>
        <w:rPr>
          <w:lang w:eastAsia="de-DE"/>
        </w:rPr>
        <w:t xml:space="preserve">        required: true</w:t>
      </w:r>
    </w:p>
    <w:p w14:paraId="7DDF60F8" w14:textId="77777777" w:rsidR="00EA2FB2" w:rsidRDefault="00EA2FB2" w:rsidP="00EA2FB2">
      <w:pPr>
        <w:pStyle w:val="PL"/>
        <w:rPr>
          <w:lang w:eastAsia="de-DE"/>
        </w:rPr>
      </w:pPr>
      <w:r>
        <w:rPr>
          <w:lang w:eastAsia="de-DE"/>
        </w:rPr>
        <w:t xml:space="preserve">        schema:</w:t>
      </w:r>
    </w:p>
    <w:p w14:paraId="7D980B31" w14:textId="77777777" w:rsidR="00EA2FB2" w:rsidRDefault="00EA2FB2" w:rsidP="00EA2FB2">
      <w:pPr>
        <w:pStyle w:val="PL"/>
        <w:rPr>
          <w:lang w:eastAsia="de-DE"/>
        </w:rPr>
      </w:pPr>
      <w:r>
        <w:rPr>
          <w:lang w:eastAsia="de-DE"/>
        </w:rPr>
        <w:t xml:space="preserve">          type: string</w:t>
      </w:r>
    </w:p>
    <w:p w14:paraId="4CF255CE" w14:textId="77777777" w:rsidR="00EA2FB2" w:rsidRDefault="00EA2FB2" w:rsidP="00EA2FB2">
      <w:pPr>
        <w:pStyle w:val="PL"/>
        <w:rPr>
          <w:lang w:eastAsia="de-DE"/>
        </w:rPr>
      </w:pPr>
      <w:r>
        <w:rPr>
          <w:lang w:eastAsia="de-DE"/>
        </w:rPr>
        <w:t xml:space="preserve">      - name: id</w:t>
      </w:r>
    </w:p>
    <w:p w14:paraId="07D2952F" w14:textId="77777777" w:rsidR="00EA2FB2" w:rsidRDefault="00EA2FB2" w:rsidP="00EA2FB2">
      <w:pPr>
        <w:pStyle w:val="PL"/>
        <w:rPr>
          <w:lang w:eastAsia="de-DE"/>
        </w:rPr>
      </w:pPr>
      <w:r>
        <w:rPr>
          <w:lang w:eastAsia="de-DE"/>
        </w:rPr>
        <w:t xml:space="preserve">        in: path</w:t>
      </w:r>
    </w:p>
    <w:p w14:paraId="34B1DB48" w14:textId="77777777" w:rsidR="00EA2FB2" w:rsidRDefault="00EA2FB2" w:rsidP="00EA2FB2">
      <w:pPr>
        <w:pStyle w:val="PL"/>
        <w:rPr>
          <w:lang w:eastAsia="de-DE"/>
        </w:rPr>
      </w:pPr>
      <w:r>
        <w:rPr>
          <w:lang w:eastAsia="de-DE"/>
        </w:rPr>
        <w:t xml:space="preserve">        required: true</w:t>
      </w:r>
    </w:p>
    <w:p w14:paraId="26361D45" w14:textId="77777777" w:rsidR="00EA2FB2" w:rsidRDefault="00EA2FB2" w:rsidP="00EA2FB2">
      <w:pPr>
        <w:pStyle w:val="PL"/>
        <w:rPr>
          <w:lang w:eastAsia="de-DE"/>
        </w:rPr>
      </w:pPr>
      <w:r>
        <w:rPr>
          <w:lang w:eastAsia="de-DE"/>
        </w:rPr>
        <w:t xml:space="preserve">        schema:</w:t>
      </w:r>
    </w:p>
    <w:p w14:paraId="050D97D1" w14:textId="77777777" w:rsidR="00EA2FB2" w:rsidRDefault="00EA2FB2" w:rsidP="00EA2FB2">
      <w:pPr>
        <w:pStyle w:val="PL"/>
        <w:rPr>
          <w:lang w:eastAsia="de-DE"/>
        </w:rPr>
      </w:pPr>
      <w:r>
        <w:rPr>
          <w:lang w:eastAsia="de-DE"/>
        </w:rPr>
        <w:t xml:space="preserve">          type: string</w:t>
      </w:r>
    </w:p>
    <w:p w14:paraId="7585E5CB" w14:textId="77777777" w:rsidR="00EA2FB2" w:rsidRDefault="00EA2FB2" w:rsidP="00EA2FB2">
      <w:pPr>
        <w:pStyle w:val="PL"/>
        <w:rPr>
          <w:lang w:eastAsia="de-DE"/>
        </w:rPr>
      </w:pPr>
      <w:r>
        <w:rPr>
          <w:lang w:eastAsia="de-DE"/>
        </w:rPr>
        <w:t xml:space="preserve">    put:</w:t>
      </w:r>
    </w:p>
    <w:p w14:paraId="2CCD97C8" w14:textId="77777777" w:rsidR="00EA2FB2" w:rsidRDefault="00EA2FB2" w:rsidP="00EA2FB2">
      <w:pPr>
        <w:pStyle w:val="PL"/>
        <w:rPr>
          <w:lang w:eastAsia="de-DE"/>
        </w:rPr>
      </w:pPr>
      <w:r>
        <w:rPr>
          <w:lang w:eastAsia="de-DE"/>
        </w:rPr>
        <w:t xml:space="preserve">      summary: Replaces a complete single resource or creates it if it does not exist</w:t>
      </w:r>
    </w:p>
    <w:p w14:paraId="66449105" w14:textId="77777777" w:rsidR="00EA2FB2" w:rsidRDefault="00EA2FB2" w:rsidP="00EA2FB2">
      <w:pPr>
        <w:pStyle w:val="PL"/>
        <w:rPr>
          <w:lang w:eastAsia="de-DE"/>
        </w:rPr>
      </w:pPr>
      <w:r>
        <w:rPr>
          <w:lang w:eastAsia="de-DE"/>
        </w:rPr>
        <w:t xml:space="preserve">      description: &gt;-</w:t>
      </w:r>
    </w:p>
    <w:p w14:paraId="6F7C63F3" w14:textId="77777777" w:rsidR="00EA2FB2" w:rsidRDefault="00EA2FB2" w:rsidP="00EA2FB2">
      <w:pPr>
        <w:pStyle w:val="PL"/>
        <w:rPr>
          <w:lang w:eastAsia="de-DE"/>
        </w:rPr>
      </w:pPr>
      <w:r>
        <w:rPr>
          <w:lang w:eastAsia="de-DE"/>
        </w:rPr>
        <w:t xml:space="preserve">        With HTTP PUT a complete resource is replaced or created if it does not</w:t>
      </w:r>
    </w:p>
    <w:p w14:paraId="12135A24" w14:textId="77777777" w:rsidR="00EA2FB2" w:rsidRDefault="00EA2FB2" w:rsidP="00EA2FB2">
      <w:pPr>
        <w:pStyle w:val="PL"/>
        <w:rPr>
          <w:lang w:eastAsia="de-DE"/>
        </w:rPr>
      </w:pPr>
      <w:r>
        <w:rPr>
          <w:lang w:eastAsia="de-DE"/>
        </w:rPr>
        <w:t xml:space="preserve">        exist. The target resource is identified by the target URI.</w:t>
      </w:r>
    </w:p>
    <w:p w14:paraId="0B75CA1C" w14:textId="77777777" w:rsidR="00EA2FB2" w:rsidRDefault="00EA2FB2" w:rsidP="00EA2FB2">
      <w:pPr>
        <w:pStyle w:val="PL"/>
        <w:rPr>
          <w:lang w:eastAsia="de-DE"/>
        </w:rPr>
      </w:pPr>
      <w:r>
        <w:rPr>
          <w:lang w:eastAsia="de-DE"/>
        </w:rPr>
        <w:t xml:space="preserve">      requestBody:</w:t>
      </w:r>
    </w:p>
    <w:p w14:paraId="40D73C09" w14:textId="77777777" w:rsidR="00EA2FB2" w:rsidRDefault="00EA2FB2" w:rsidP="00EA2FB2">
      <w:pPr>
        <w:pStyle w:val="PL"/>
        <w:rPr>
          <w:lang w:eastAsia="de-DE"/>
        </w:rPr>
      </w:pPr>
      <w:r>
        <w:rPr>
          <w:lang w:eastAsia="de-DE"/>
        </w:rPr>
        <w:t xml:space="preserve">        required: true</w:t>
      </w:r>
    </w:p>
    <w:p w14:paraId="1C26F106" w14:textId="77777777" w:rsidR="00EA2FB2" w:rsidRDefault="00EA2FB2" w:rsidP="00EA2FB2">
      <w:pPr>
        <w:pStyle w:val="PL"/>
        <w:rPr>
          <w:lang w:eastAsia="de-DE"/>
        </w:rPr>
      </w:pPr>
      <w:r>
        <w:rPr>
          <w:lang w:eastAsia="de-DE"/>
        </w:rPr>
        <w:t xml:space="preserve">        content:</w:t>
      </w:r>
    </w:p>
    <w:p w14:paraId="1CF93F29" w14:textId="77777777" w:rsidR="00EA2FB2" w:rsidRDefault="00EA2FB2" w:rsidP="00EA2FB2">
      <w:pPr>
        <w:pStyle w:val="PL"/>
        <w:rPr>
          <w:lang w:eastAsia="de-DE"/>
        </w:rPr>
      </w:pPr>
      <w:r>
        <w:rPr>
          <w:lang w:eastAsia="de-DE"/>
        </w:rPr>
        <w:t xml:space="preserve">          application/json:</w:t>
      </w:r>
    </w:p>
    <w:p w14:paraId="20F8C26A" w14:textId="77777777" w:rsidR="00EA2FB2" w:rsidRDefault="00EA2FB2" w:rsidP="00EA2FB2">
      <w:pPr>
        <w:pStyle w:val="PL"/>
        <w:rPr>
          <w:lang w:eastAsia="de-DE"/>
        </w:rPr>
      </w:pPr>
      <w:r>
        <w:rPr>
          <w:lang w:eastAsia="de-DE"/>
        </w:rPr>
        <w:t xml:space="preserve">            schema:</w:t>
      </w:r>
    </w:p>
    <w:p w14:paraId="02473108" w14:textId="77777777" w:rsidR="00EA2FB2" w:rsidRDefault="00EA2FB2" w:rsidP="00EA2FB2">
      <w:pPr>
        <w:pStyle w:val="PL"/>
        <w:rPr>
          <w:lang w:eastAsia="de-DE"/>
        </w:rPr>
      </w:pPr>
      <w:r>
        <w:rPr>
          <w:lang w:eastAsia="de-DE"/>
        </w:rPr>
        <w:t xml:space="preserve">              $ref: '#/components/schemas/Resource'</w:t>
      </w:r>
    </w:p>
    <w:p w14:paraId="0030AF31" w14:textId="77777777" w:rsidR="00EA2FB2" w:rsidRDefault="00EA2FB2" w:rsidP="00EA2FB2">
      <w:pPr>
        <w:pStyle w:val="PL"/>
        <w:rPr>
          <w:lang w:eastAsia="de-DE"/>
        </w:rPr>
      </w:pPr>
      <w:r>
        <w:rPr>
          <w:lang w:eastAsia="de-DE"/>
        </w:rPr>
        <w:t xml:space="preserve">      responses:</w:t>
      </w:r>
    </w:p>
    <w:p w14:paraId="66BD8F84" w14:textId="77777777" w:rsidR="00EA2FB2" w:rsidRDefault="00EA2FB2" w:rsidP="00EA2FB2">
      <w:pPr>
        <w:pStyle w:val="PL"/>
        <w:rPr>
          <w:lang w:eastAsia="de-DE"/>
        </w:rPr>
      </w:pPr>
      <w:r>
        <w:rPr>
          <w:lang w:eastAsia="de-DE"/>
        </w:rPr>
        <w:t xml:space="preserve">        '200':</w:t>
      </w:r>
    </w:p>
    <w:p w14:paraId="1137ABF1" w14:textId="77777777" w:rsidR="00EA2FB2" w:rsidRDefault="00EA2FB2" w:rsidP="00EA2FB2">
      <w:pPr>
        <w:pStyle w:val="PL"/>
        <w:rPr>
          <w:lang w:eastAsia="de-DE"/>
        </w:rPr>
      </w:pPr>
      <w:r>
        <w:rPr>
          <w:lang w:eastAsia="de-DE"/>
        </w:rPr>
        <w:t xml:space="preserve">          description: &gt;-</w:t>
      </w:r>
    </w:p>
    <w:p w14:paraId="1FCC02D6" w14:textId="77777777" w:rsidR="00EA2FB2" w:rsidRDefault="00EA2FB2" w:rsidP="00EA2FB2">
      <w:pPr>
        <w:pStyle w:val="PL"/>
        <w:rPr>
          <w:lang w:eastAsia="de-DE"/>
        </w:rPr>
      </w:pPr>
      <w:r>
        <w:rPr>
          <w:lang w:eastAsia="de-DE"/>
        </w:rPr>
        <w:t xml:space="preserve">            Success case ("200 OK").</w:t>
      </w:r>
    </w:p>
    <w:p w14:paraId="70958DC0" w14:textId="77777777" w:rsidR="00EA2FB2" w:rsidRDefault="00EA2FB2" w:rsidP="00EA2FB2">
      <w:pPr>
        <w:pStyle w:val="PL"/>
        <w:rPr>
          <w:lang w:eastAsia="de-DE"/>
        </w:rPr>
      </w:pPr>
      <w:r>
        <w:rPr>
          <w:lang w:eastAsia="de-DE"/>
        </w:rPr>
        <w:t xml:space="preserve">            This status code shall be returned when the resource is replaced, and</w:t>
      </w:r>
    </w:p>
    <w:p w14:paraId="346BFFED" w14:textId="77777777" w:rsidR="00EA2FB2" w:rsidRDefault="00EA2FB2" w:rsidP="00EA2FB2">
      <w:pPr>
        <w:pStyle w:val="PL"/>
        <w:rPr>
          <w:lang w:eastAsia="de-DE"/>
        </w:rPr>
      </w:pPr>
      <w:r>
        <w:rPr>
          <w:lang w:eastAsia="de-DE"/>
        </w:rPr>
        <w:t xml:space="preserve">            when the replaced resource representation is not identical to the resource</w:t>
      </w:r>
    </w:p>
    <w:p w14:paraId="2E4606A2" w14:textId="77777777" w:rsidR="00EA2FB2" w:rsidRDefault="00EA2FB2" w:rsidP="00EA2FB2">
      <w:pPr>
        <w:pStyle w:val="PL"/>
        <w:rPr>
          <w:lang w:eastAsia="de-DE"/>
        </w:rPr>
      </w:pPr>
      <w:r>
        <w:rPr>
          <w:lang w:eastAsia="de-DE"/>
        </w:rPr>
        <w:t xml:space="preserve">            representation in the request.</w:t>
      </w:r>
    </w:p>
    <w:p w14:paraId="4F793F08" w14:textId="77777777" w:rsidR="00EA2FB2" w:rsidRDefault="00EA2FB2" w:rsidP="00EA2FB2">
      <w:pPr>
        <w:pStyle w:val="PL"/>
        <w:rPr>
          <w:lang w:eastAsia="de-DE"/>
        </w:rPr>
      </w:pPr>
      <w:r>
        <w:rPr>
          <w:lang w:eastAsia="de-DE"/>
        </w:rPr>
        <w:t xml:space="preserve">            This status code may be retourned when the resource is updated and when the</w:t>
      </w:r>
    </w:p>
    <w:p w14:paraId="7973E900" w14:textId="77777777" w:rsidR="00EA2FB2" w:rsidRDefault="00EA2FB2" w:rsidP="00EA2FB2">
      <w:pPr>
        <w:pStyle w:val="PL"/>
        <w:rPr>
          <w:lang w:eastAsia="de-DE"/>
        </w:rPr>
      </w:pPr>
      <w:r>
        <w:rPr>
          <w:lang w:eastAsia="de-DE"/>
        </w:rPr>
        <w:t xml:space="preserve">            updated resource representation is identical to the resource representation</w:t>
      </w:r>
    </w:p>
    <w:p w14:paraId="6EBE8FB2" w14:textId="77777777" w:rsidR="00EA2FB2" w:rsidRDefault="00EA2FB2" w:rsidP="00EA2FB2">
      <w:pPr>
        <w:pStyle w:val="PL"/>
        <w:rPr>
          <w:lang w:eastAsia="de-DE"/>
        </w:rPr>
      </w:pPr>
      <w:r>
        <w:rPr>
          <w:lang w:eastAsia="de-DE"/>
        </w:rPr>
        <w:t xml:space="preserve">            in the request.</w:t>
      </w:r>
    </w:p>
    <w:p w14:paraId="1F9B92AE" w14:textId="77777777" w:rsidR="00EA2FB2" w:rsidRDefault="00EA2FB2" w:rsidP="00EA2FB2">
      <w:pPr>
        <w:pStyle w:val="PL"/>
        <w:rPr>
          <w:lang w:eastAsia="de-DE"/>
        </w:rPr>
      </w:pPr>
      <w:r>
        <w:rPr>
          <w:lang w:eastAsia="de-DE"/>
        </w:rPr>
        <w:t xml:space="preserve">            The representation of the updated resource is returned in the response</w:t>
      </w:r>
    </w:p>
    <w:p w14:paraId="2E56F028" w14:textId="77777777" w:rsidR="00EA2FB2" w:rsidRDefault="00EA2FB2" w:rsidP="00EA2FB2">
      <w:pPr>
        <w:pStyle w:val="PL"/>
        <w:rPr>
          <w:lang w:eastAsia="de-DE"/>
        </w:rPr>
      </w:pPr>
      <w:r>
        <w:rPr>
          <w:lang w:eastAsia="de-DE"/>
        </w:rPr>
        <w:t xml:space="preserve">            message body.</w:t>
      </w:r>
    </w:p>
    <w:p w14:paraId="58480B4B" w14:textId="77777777" w:rsidR="00EA2FB2" w:rsidRDefault="00EA2FB2" w:rsidP="00EA2FB2">
      <w:pPr>
        <w:pStyle w:val="PL"/>
        <w:rPr>
          <w:lang w:eastAsia="de-DE"/>
        </w:rPr>
      </w:pPr>
      <w:r>
        <w:rPr>
          <w:lang w:eastAsia="de-DE"/>
        </w:rPr>
        <w:t xml:space="preserve">          content:</w:t>
      </w:r>
    </w:p>
    <w:p w14:paraId="5EE61123" w14:textId="77777777" w:rsidR="00EA2FB2" w:rsidRDefault="00EA2FB2" w:rsidP="00EA2FB2">
      <w:pPr>
        <w:pStyle w:val="PL"/>
        <w:rPr>
          <w:lang w:eastAsia="de-DE"/>
        </w:rPr>
      </w:pPr>
      <w:r>
        <w:rPr>
          <w:lang w:eastAsia="de-DE"/>
        </w:rPr>
        <w:t xml:space="preserve">            application/json:</w:t>
      </w:r>
    </w:p>
    <w:p w14:paraId="3B2C6433" w14:textId="77777777" w:rsidR="00EA2FB2" w:rsidRDefault="00EA2FB2" w:rsidP="00EA2FB2">
      <w:pPr>
        <w:pStyle w:val="PL"/>
        <w:rPr>
          <w:lang w:eastAsia="de-DE"/>
        </w:rPr>
      </w:pPr>
      <w:r>
        <w:rPr>
          <w:lang w:eastAsia="de-DE"/>
        </w:rPr>
        <w:t xml:space="preserve">              schema:</w:t>
      </w:r>
    </w:p>
    <w:p w14:paraId="310CD55D" w14:textId="77777777" w:rsidR="00EA2FB2" w:rsidRDefault="00EA2FB2" w:rsidP="00EA2FB2">
      <w:pPr>
        <w:pStyle w:val="PL"/>
        <w:rPr>
          <w:lang w:eastAsia="de-DE"/>
        </w:rPr>
      </w:pPr>
      <w:r>
        <w:rPr>
          <w:lang w:eastAsia="de-DE"/>
        </w:rPr>
        <w:t xml:space="preserve">                $ref: '#/components/schemas/Resource'</w:t>
      </w:r>
    </w:p>
    <w:p w14:paraId="54622CA5" w14:textId="77777777" w:rsidR="00EA2FB2" w:rsidRDefault="00EA2FB2" w:rsidP="00EA2FB2">
      <w:pPr>
        <w:pStyle w:val="PL"/>
        <w:rPr>
          <w:lang w:eastAsia="de-DE"/>
        </w:rPr>
      </w:pPr>
      <w:r>
        <w:rPr>
          <w:lang w:eastAsia="de-DE"/>
        </w:rPr>
        <w:t xml:space="preserve">        '201':</w:t>
      </w:r>
    </w:p>
    <w:p w14:paraId="5557AA4E" w14:textId="77777777" w:rsidR="00EA2FB2" w:rsidRDefault="00EA2FB2" w:rsidP="00EA2FB2">
      <w:pPr>
        <w:pStyle w:val="PL"/>
        <w:rPr>
          <w:lang w:eastAsia="de-DE"/>
        </w:rPr>
      </w:pPr>
      <w:r>
        <w:rPr>
          <w:lang w:eastAsia="de-DE"/>
        </w:rPr>
        <w:t xml:space="preserve">          description: &gt;-</w:t>
      </w:r>
    </w:p>
    <w:p w14:paraId="1F2D4F8D" w14:textId="77777777" w:rsidR="00EA2FB2" w:rsidRDefault="00EA2FB2" w:rsidP="00EA2FB2">
      <w:pPr>
        <w:pStyle w:val="PL"/>
        <w:rPr>
          <w:lang w:eastAsia="de-DE"/>
        </w:rPr>
      </w:pPr>
      <w:r>
        <w:rPr>
          <w:lang w:eastAsia="de-DE"/>
        </w:rPr>
        <w:t xml:space="preserve">            Success case ("201 Created").</w:t>
      </w:r>
    </w:p>
    <w:p w14:paraId="28518634" w14:textId="77777777" w:rsidR="00EA2FB2" w:rsidRDefault="00EA2FB2" w:rsidP="00EA2FB2">
      <w:pPr>
        <w:pStyle w:val="PL"/>
        <w:rPr>
          <w:lang w:eastAsia="de-DE"/>
        </w:rPr>
      </w:pPr>
      <w:r>
        <w:rPr>
          <w:lang w:eastAsia="de-DE"/>
        </w:rPr>
        <w:t xml:space="preserve">            This status code shall be returned when the resource is created.</w:t>
      </w:r>
    </w:p>
    <w:p w14:paraId="5A963249" w14:textId="77777777" w:rsidR="00EA2FB2" w:rsidRDefault="00EA2FB2" w:rsidP="00EA2FB2">
      <w:pPr>
        <w:pStyle w:val="PL"/>
        <w:rPr>
          <w:lang w:eastAsia="de-DE"/>
        </w:rPr>
      </w:pPr>
      <w:r>
        <w:rPr>
          <w:lang w:eastAsia="de-DE"/>
        </w:rPr>
        <w:t xml:space="preserve">            The representation of the created resource is returned in the response</w:t>
      </w:r>
    </w:p>
    <w:p w14:paraId="4F13F99A" w14:textId="77777777" w:rsidR="00EA2FB2" w:rsidRDefault="00EA2FB2" w:rsidP="00EA2FB2">
      <w:pPr>
        <w:pStyle w:val="PL"/>
        <w:rPr>
          <w:lang w:eastAsia="de-DE"/>
        </w:rPr>
      </w:pPr>
      <w:r>
        <w:rPr>
          <w:lang w:eastAsia="de-DE"/>
        </w:rPr>
        <w:t xml:space="preserve">            message body.</w:t>
      </w:r>
    </w:p>
    <w:p w14:paraId="4C5B760A" w14:textId="77777777" w:rsidR="00EA2FB2" w:rsidRDefault="00EA2FB2" w:rsidP="00EA2FB2">
      <w:pPr>
        <w:pStyle w:val="PL"/>
        <w:rPr>
          <w:lang w:eastAsia="de-DE"/>
        </w:rPr>
      </w:pPr>
      <w:r>
        <w:rPr>
          <w:lang w:eastAsia="de-DE"/>
        </w:rPr>
        <w:t xml:space="preserve">          content:</w:t>
      </w:r>
    </w:p>
    <w:p w14:paraId="6BCC4974" w14:textId="77777777" w:rsidR="00EA2FB2" w:rsidRDefault="00EA2FB2" w:rsidP="00EA2FB2">
      <w:pPr>
        <w:pStyle w:val="PL"/>
        <w:rPr>
          <w:lang w:eastAsia="de-DE"/>
        </w:rPr>
      </w:pPr>
      <w:r>
        <w:rPr>
          <w:lang w:eastAsia="de-DE"/>
        </w:rPr>
        <w:t xml:space="preserve">            application/json:</w:t>
      </w:r>
    </w:p>
    <w:p w14:paraId="172ACF98" w14:textId="77777777" w:rsidR="00EA2FB2" w:rsidRDefault="00EA2FB2" w:rsidP="00EA2FB2">
      <w:pPr>
        <w:pStyle w:val="PL"/>
        <w:rPr>
          <w:lang w:eastAsia="de-DE"/>
        </w:rPr>
      </w:pPr>
      <w:r>
        <w:rPr>
          <w:lang w:eastAsia="de-DE"/>
        </w:rPr>
        <w:t xml:space="preserve">              schema:</w:t>
      </w:r>
    </w:p>
    <w:p w14:paraId="606AB5C9" w14:textId="77777777" w:rsidR="00EA2FB2" w:rsidRDefault="00EA2FB2" w:rsidP="00EA2FB2">
      <w:pPr>
        <w:pStyle w:val="PL"/>
        <w:rPr>
          <w:lang w:eastAsia="de-DE"/>
        </w:rPr>
      </w:pPr>
      <w:r>
        <w:rPr>
          <w:lang w:eastAsia="de-DE"/>
        </w:rPr>
        <w:t xml:space="preserve">                $ref: '#/components/schemas/Resource'</w:t>
      </w:r>
    </w:p>
    <w:p w14:paraId="78CCC95E" w14:textId="77777777" w:rsidR="00EA2FB2" w:rsidRDefault="00EA2FB2" w:rsidP="00EA2FB2">
      <w:pPr>
        <w:pStyle w:val="PL"/>
        <w:rPr>
          <w:lang w:eastAsia="de-DE"/>
        </w:rPr>
      </w:pPr>
      <w:r>
        <w:rPr>
          <w:lang w:eastAsia="de-DE"/>
        </w:rPr>
        <w:t xml:space="preserve">        '204':</w:t>
      </w:r>
    </w:p>
    <w:p w14:paraId="635603D2" w14:textId="77777777" w:rsidR="00EA2FB2" w:rsidRDefault="00EA2FB2" w:rsidP="00EA2FB2">
      <w:pPr>
        <w:pStyle w:val="PL"/>
        <w:rPr>
          <w:lang w:eastAsia="de-DE"/>
        </w:rPr>
      </w:pPr>
      <w:r>
        <w:rPr>
          <w:lang w:eastAsia="de-DE"/>
        </w:rPr>
        <w:t xml:space="preserve">          description: &gt;-</w:t>
      </w:r>
    </w:p>
    <w:p w14:paraId="75DD860C" w14:textId="77777777" w:rsidR="00EA2FB2" w:rsidRDefault="00EA2FB2" w:rsidP="00EA2FB2">
      <w:pPr>
        <w:pStyle w:val="PL"/>
        <w:rPr>
          <w:lang w:eastAsia="de-DE"/>
        </w:rPr>
      </w:pPr>
      <w:r>
        <w:rPr>
          <w:lang w:eastAsia="de-DE"/>
        </w:rPr>
        <w:t xml:space="preserve">            Success case ("204 No Content").</w:t>
      </w:r>
    </w:p>
    <w:p w14:paraId="4E6C76BD" w14:textId="77777777" w:rsidR="00EA2FB2" w:rsidRDefault="00EA2FB2" w:rsidP="00EA2FB2">
      <w:pPr>
        <w:pStyle w:val="PL"/>
        <w:rPr>
          <w:lang w:eastAsia="de-DE"/>
        </w:rPr>
      </w:pPr>
      <w:r>
        <w:rPr>
          <w:lang w:eastAsia="de-DE"/>
        </w:rPr>
        <w:t xml:space="preserve">            This status code may be returned only when the replaced resource</w:t>
      </w:r>
    </w:p>
    <w:p w14:paraId="32141E95" w14:textId="77777777" w:rsidR="00EA2FB2" w:rsidRDefault="00EA2FB2" w:rsidP="00EA2FB2">
      <w:pPr>
        <w:pStyle w:val="PL"/>
        <w:rPr>
          <w:lang w:eastAsia="de-DE"/>
        </w:rPr>
      </w:pPr>
      <w:r>
        <w:rPr>
          <w:lang w:eastAsia="de-DE"/>
        </w:rPr>
        <w:t xml:space="preserve">            representation is identical to the representation in the request.</w:t>
      </w:r>
    </w:p>
    <w:p w14:paraId="48E5FF83" w14:textId="77777777" w:rsidR="00EA2FB2" w:rsidRDefault="00EA2FB2" w:rsidP="00EA2FB2">
      <w:pPr>
        <w:pStyle w:val="PL"/>
        <w:rPr>
          <w:lang w:eastAsia="de-DE"/>
        </w:rPr>
      </w:pPr>
      <w:r>
        <w:rPr>
          <w:lang w:eastAsia="de-DE"/>
        </w:rPr>
        <w:t xml:space="preserve">            The response has no message body.</w:t>
      </w:r>
    </w:p>
    <w:p w14:paraId="3A882612" w14:textId="77777777" w:rsidR="00EA2FB2" w:rsidRDefault="00EA2FB2" w:rsidP="00EA2FB2">
      <w:pPr>
        <w:pStyle w:val="PL"/>
        <w:rPr>
          <w:lang w:eastAsia="de-DE"/>
        </w:rPr>
      </w:pPr>
      <w:r>
        <w:rPr>
          <w:lang w:eastAsia="de-DE"/>
        </w:rPr>
        <w:t xml:space="preserve">        default:</w:t>
      </w:r>
    </w:p>
    <w:p w14:paraId="14296672" w14:textId="77777777" w:rsidR="00EA2FB2" w:rsidRDefault="00EA2FB2" w:rsidP="00EA2FB2">
      <w:pPr>
        <w:pStyle w:val="PL"/>
        <w:rPr>
          <w:lang w:eastAsia="de-DE"/>
        </w:rPr>
      </w:pPr>
      <w:r>
        <w:rPr>
          <w:lang w:eastAsia="de-DE"/>
        </w:rPr>
        <w:t xml:space="preserve">          description: Error case.</w:t>
      </w:r>
    </w:p>
    <w:p w14:paraId="134BD817" w14:textId="77777777" w:rsidR="00EA2FB2" w:rsidRDefault="00EA2FB2" w:rsidP="00EA2FB2">
      <w:pPr>
        <w:pStyle w:val="PL"/>
        <w:rPr>
          <w:lang w:eastAsia="de-DE"/>
        </w:rPr>
      </w:pPr>
      <w:r>
        <w:rPr>
          <w:lang w:eastAsia="de-DE"/>
        </w:rPr>
        <w:t xml:space="preserve">          content:</w:t>
      </w:r>
    </w:p>
    <w:p w14:paraId="5FADB86E" w14:textId="77777777" w:rsidR="00EA2FB2" w:rsidRDefault="00EA2FB2" w:rsidP="00EA2FB2">
      <w:pPr>
        <w:pStyle w:val="PL"/>
        <w:rPr>
          <w:lang w:eastAsia="de-DE"/>
        </w:rPr>
      </w:pPr>
      <w:r>
        <w:rPr>
          <w:lang w:eastAsia="de-DE"/>
        </w:rPr>
        <w:t xml:space="preserve">            application/json:</w:t>
      </w:r>
    </w:p>
    <w:p w14:paraId="26893824" w14:textId="77777777" w:rsidR="00EA2FB2" w:rsidRDefault="00EA2FB2" w:rsidP="00EA2FB2">
      <w:pPr>
        <w:pStyle w:val="PL"/>
        <w:rPr>
          <w:lang w:eastAsia="de-DE"/>
        </w:rPr>
      </w:pPr>
      <w:r>
        <w:rPr>
          <w:lang w:eastAsia="de-DE"/>
        </w:rPr>
        <w:t xml:space="preserve">              schema:</w:t>
      </w:r>
    </w:p>
    <w:p w14:paraId="793B914B" w14:textId="77777777" w:rsidR="00EA2FB2" w:rsidRDefault="00EA2FB2" w:rsidP="00EA2FB2">
      <w:pPr>
        <w:pStyle w:val="PL"/>
        <w:rPr>
          <w:lang w:eastAsia="de-DE"/>
        </w:rPr>
      </w:pPr>
      <w:r>
        <w:rPr>
          <w:lang w:eastAsia="de-DE"/>
        </w:rPr>
        <w:t xml:space="preserve">                $ref: 'TS28623_ComDefs.yaml#/components/schemas/ErrorResponse'</w:t>
      </w:r>
    </w:p>
    <w:p w14:paraId="7D41F0BD" w14:textId="77777777" w:rsidR="00EA2FB2" w:rsidRDefault="00EA2FB2" w:rsidP="00EA2FB2">
      <w:pPr>
        <w:pStyle w:val="PL"/>
        <w:rPr>
          <w:lang w:eastAsia="de-DE"/>
        </w:rPr>
      </w:pPr>
      <w:r>
        <w:rPr>
          <w:lang w:eastAsia="de-DE"/>
        </w:rPr>
        <w:t xml:space="preserve">      callbacks:</w:t>
      </w:r>
    </w:p>
    <w:p w14:paraId="65BD84A9" w14:textId="77777777" w:rsidR="00EA2FB2" w:rsidRDefault="00EA2FB2" w:rsidP="00EA2FB2">
      <w:pPr>
        <w:pStyle w:val="PL"/>
        <w:rPr>
          <w:lang w:eastAsia="de-DE"/>
        </w:rPr>
      </w:pPr>
      <w:r>
        <w:rPr>
          <w:lang w:eastAsia="de-DE"/>
        </w:rPr>
        <w:t xml:space="preserve">        notifyMOICreation:</w:t>
      </w:r>
    </w:p>
    <w:p w14:paraId="329726EE" w14:textId="77777777" w:rsidR="00EA2FB2" w:rsidRDefault="00EA2FB2" w:rsidP="00EA2FB2">
      <w:pPr>
        <w:pStyle w:val="PL"/>
        <w:rPr>
          <w:lang w:eastAsia="de-DE"/>
        </w:rPr>
      </w:pPr>
      <w:r>
        <w:rPr>
          <w:lang w:eastAsia="de-DE"/>
        </w:rPr>
        <w:t xml:space="preserve">          '{request.body#/notificationRecipientAddress}':</w:t>
      </w:r>
    </w:p>
    <w:p w14:paraId="6BBD42A3" w14:textId="77777777" w:rsidR="00EA2FB2" w:rsidRDefault="00EA2FB2" w:rsidP="00EA2FB2">
      <w:pPr>
        <w:pStyle w:val="PL"/>
        <w:rPr>
          <w:lang w:eastAsia="de-DE"/>
        </w:rPr>
      </w:pPr>
      <w:r>
        <w:rPr>
          <w:lang w:eastAsia="de-DE"/>
        </w:rPr>
        <w:t xml:space="preserve">            post:</w:t>
      </w:r>
    </w:p>
    <w:p w14:paraId="56B260AC" w14:textId="77777777" w:rsidR="00EA2FB2" w:rsidRDefault="00EA2FB2" w:rsidP="00EA2FB2">
      <w:pPr>
        <w:pStyle w:val="PL"/>
        <w:rPr>
          <w:lang w:eastAsia="de-DE"/>
        </w:rPr>
      </w:pPr>
      <w:r>
        <w:rPr>
          <w:lang w:eastAsia="de-DE"/>
        </w:rPr>
        <w:t xml:space="preserve">              requestBody:</w:t>
      </w:r>
    </w:p>
    <w:p w14:paraId="14339143" w14:textId="77777777" w:rsidR="00EA2FB2" w:rsidRDefault="00EA2FB2" w:rsidP="00EA2FB2">
      <w:pPr>
        <w:pStyle w:val="PL"/>
        <w:rPr>
          <w:lang w:eastAsia="de-DE"/>
        </w:rPr>
      </w:pPr>
      <w:r>
        <w:rPr>
          <w:lang w:eastAsia="de-DE"/>
        </w:rPr>
        <w:t xml:space="preserve">                required: true</w:t>
      </w:r>
    </w:p>
    <w:p w14:paraId="19586499" w14:textId="77777777" w:rsidR="00EA2FB2" w:rsidRDefault="00EA2FB2" w:rsidP="00EA2FB2">
      <w:pPr>
        <w:pStyle w:val="PL"/>
        <w:rPr>
          <w:lang w:eastAsia="de-DE"/>
        </w:rPr>
      </w:pPr>
      <w:r>
        <w:rPr>
          <w:lang w:eastAsia="de-DE"/>
        </w:rPr>
        <w:t xml:space="preserve">                content:</w:t>
      </w:r>
    </w:p>
    <w:p w14:paraId="6F181054" w14:textId="77777777" w:rsidR="00EA2FB2" w:rsidRDefault="00EA2FB2" w:rsidP="00EA2FB2">
      <w:pPr>
        <w:pStyle w:val="PL"/>
        <w:rPr>
          <w:lang w:eastAsia="de-DE"/>
        </w:rPr>
      </w:pPr>
      <w:r>
        <w:rPr>
          <w:lang w:eastAsia="de-DE"/>
        </w:rPr>
        <w:t xml:space="preserve">                  application/json:</w:t>
      </w:r>
    </w:p>
    <w:p w14:paraId="0937630D" w14:textId="77777777" w:rsidR="00EA2FB2" w:rsidRDefault="00EA2FB2" w:rsidP="00EA2FB2">
      <w:pPr>
        <w:pStyle w:val="PL"/>
        <w:rPr>
          <w:lang w:eastAsia="de-DE"/>
        </w:rPr>
      </w:pPr>
      <w:r>
        <w:rPr>
          <w:lang w:eastAsia="de-DE"/>
        </w:rPr>
        <w:t xml:space="preserve">                    schema:</w:t>
      </w:r>
    </w:p>
    <w:p w14:paraId="2CDF9901" w14:textId="77777777" w:rsidR="00EA2FB2" w:rsidRDefault="00EA2FB2" w:rsidP="00EA2FB2">
      <w:pPr>
        <w:pStyle w:val="PL"/>
        <w:rPr>
          <w:lang w:eastAsia="de-DE"/>
        </w:rPr>
      </w:pPr>
      <w:r>
        <w:rPr>
          <w:lang w:eastAsia="de-DE"/>
        </w:rPr>
        <w:t xml:space="preserve">                      $ref: '#/components/schemas/NotifyMoiCreation'</w:t>
      </w:r>
    </w:p>
    <w:p w14:paraId="18FD8672" w14:textId="77777777" w:rsidR="00EA2FB2" w:rsidRDefault="00EA2FB2" w:rsidP="00EA2FB2">
      <w:pPr>
        <w:pStyle w:val="PL"/>
        <w:rPr>
          <w:lang w:eastAsia="de-DE"/>
        </w:rPr>
      </w:pPr>
      <w:r>
        <w:rPr>
          <w:lang w:eastAsia="de-DE"/>
        </w:rPr>
        <w:t xml:space="preserve">              responses:</w:t>
      </w:r>
    </w:p>
    <w:p w14:paraId="511B770A" w14:textId="77777777" w:rsidR="00EA2FB2" w:rsidRDefault="00EA2FB2" w:rsidP="00EA2FB2">
      <w:pPr>
        <w:pStyle w:val="PL"/>
        <w:rPr>
          <w:lang w:eastAsia="de-DE"/>
        </w:rPr>
      </w:pPr>
      <w:r>
        <w:rPr>
          <w:lang w:eastAsia="de-DE"/>
        </w:rPr>
        <w:t xml:space="preserve">                '204':</w:t>
      </w:r>
    </w:p>
    <w:p w14:paraId="25B29A3E" w14:textId="77777777" w:rsidR="00EA2FB2" w:rsidRDefault="00EA2FB2" w:rsidP="00EA2FB2">
      <w:pPr>
        <w:pStyle w:val="PL"/>
        <w:rPr>
          <w:lang w:eastAsia="de-DE"/>
        </w:rPr>
      </w:pPr>
      <w:r>
        <w:rPr>
          <w:lang w:eastAsia="de-DE"/>
        </w:rPr>
        <w:t xml:space="preserve">                  description: &gt;-</w:t>
      </w:r>
    </w:p>
    <w:p w14:paraId="4FD40DAC" w14:textId="77777777" w:rsidR="00EA2FB2" w:rsidRDefault="00EA2FB2" w:rsidP="00EA2FB2">
      <w:pPr>
        <w:pStyle w:val="PL"/>
        <w:rPr>
          <w:lang w:eastAsia="de-DE"/>
        </w:rPr>
      </w:pPr>
      <w:r>
        <w:rPr>
          <w:lang w:eastAsia="de-DE"/>
        </w:rPr>
        <w:t xml:space="preserve">                    Success case ("204 No Content").</w:t>
      </w:r>
    </w:p>
    <w:p w14:paraId="151D4E76" w14:textId="77777777" w:rsidR="00EA2FB2" w:rsidRDefault="00EA2FB2" w:rsidP="00EA2FB2">
      <w:pPr>
        <w:pStyle w:val="PL"/>
        <w:rPr>
          <w:lang w:eastAsia="de-DE"/>
        </w:rPr>
      </w:pPr>
      <w:r>
        <w:rPr>
          <w:lang w:eastAsia="de-DE"/>
        </w:rPr>
        <w:t xml:space="preserve">                    The notification is successfully delivered. The response</w:t>
      </w:r>
    </w:p>
    <w:p w14:paraId="2057C994" w14:textId="77777777" w:rsidR="00EA2FB2" w:rsidRDefault="00EA2FB2" w:rsidP="00EA2FB2">
      <w:pPr>
        <w:pStyle w:val="PL"/>
        <w:rPr>
          <w:lang w:eastAsia="de-DE"/>
        </w:rPr>
      </w:pPr>
      <w:r>
        <w:rPr>
          <w:lang w:eastAsia="de-DE"/>
        </w:rPr>
        <w:t xml:space="preserve">                    has no message body.</w:t>
      </w:r>
    </w:p>
    <w:p w14:paraId="62DCFBE5" w14:textId="77777777" w:rsidR="00EA2FB2" w:rsidRDefault="00EA2FB2" w:rsidP="00EA2FB2">
      <w:pPr>
        <w:pStyle w:val="PL"/>
        <w:rPr>
          <w:lang w:eastAsia="de-DE"/>
        </w:rPr>
      </w:pPr>
      <w:r>
        <w:rPr>
          <w:lang w:eastAsia="de-DE"/>
        </w:rPr>
        <w:t xml:space="preserve">                default:</w:t>
      </w:r>
    </w:p>
    <w:p w14:paraId="52B864D2" w14:textId="77777777" w:rsidR="00EA2FB2" w:rsidRDefault="00EA2FB2" w:rsidP="00EA2FB2">
      <w:pPr>
        <w:pStyle w:val="PL"/>
        <w:rPr>
          <w:lang w:eastAsia="de-DE"/>
        </w:rPr>
      </w:pPr>
      <w:r>
        <w:rPr>
          <w:lang w:eastAsia="de-DE"/>
        </w:rPr>
        <w:t xml:space="preserve">                  description: Error case.</w:t>
      </w:r>
    </w:p>
    <w:p w14:paraId="0700A3F5" w14:textId="77777777" w:rsidR="00EA2FB2" w:rsidRDefault="00EA2FB2" w:rsidP="00EA2FB2">
      <w:pPr>
        <w:pStyle w:val="PL"/>
        <w:rPr>
          <w:lang w:eastAsia="de-DE"/>
        </w:rPr>
      </w:pPr>
      <w:r>
        <w:rPr>
          <w:lang w:eastAsia="de-DE"/>
        </w:rPr>
        <w:t xml:space="preserve">                  content:</w:t>
      </w:r>
    </w:p>
    <w:p w14:paraId="3E9EB569" w14:textId="77777777" w:rsidR="00EA2FB2" w:rsidRDefault="00EA2FB2" w:rsidP="00EA2FB2">
      <w:pPr>
        <w:pStyle w:val="PL"/>
        <w:rPr>
          <w:lang w:eastAsia="de-DE"/>
        </w:rPr>
      </w:pPr>
      <w:r>
        <w:rPr>
          <w:lang w:eastAsia="de-DE"/>
        </w:rPr>
        <w:t xml:space="preserve">                    application/json:</w:t>
      </w:r>
    </w:p>
    <w:p w14:paraId="69A25AF4" w14:textId="77777777" w:rsidR="00EA2FB2" w:rsidRDefault="00EA2FB2" w:rsidP="00EA2FB2">
      <w:pPr>
        <w:pStyle w:val="PL"/>
        <w:rPr>
          <w:lang w:eastAsia="de-DE"/>
        </w:rPr>
      </w:pPr>
      <w:r>
        <w:rPr>
          <w:lang w:eastAsia="de-DE"/>
        </w:rPr>
        <w:t xml:space="preserve">                      schema:</w:t>
      </w:r>
    </w:p>
    <w:p w14:paraId="14882C5E" w14:textId="77777777" w:rsidR="00EA2FB2" w:rsidRDefault="00EA2FB2" w:rsidP="00EA2FB2">
      <w:pPr>
        <w:pStyle w:val="PL"/>
        <w:rPr>
          <w:lang w:eastAsia="de-DE"/>
        </w:rPr>
      </w:pPr>
      <w:r>
        <w:rPr>
          <w:lang w:eastAsia="de-DE"/>
        </w:rPr>
        <w:t xml:space="preserve">                        $ref: 'TS28623_ComDefs.yaml#/components/schemas/ErrorResponse'</w:t>
      </w:r>
    </w:p>
    <w:p w14:paraId="471AD0F0" w14:textId="77777777" w:rsidR="00EA2FB2" w:rsidRDefault="00EA2FB2" w:rsidP="00EA2FB2">
      <w:pPr>
        <w:pStyle w:val="PL"/>
        <w:rPr>
          <w:lang w:eastAsia="de-DE"/>
        </w:rPr>
      </w:pPr>
      <w:r>
        <w:rPr>
          <w:lang w:eastAsia="de-DE"/>
        </w:rPr>
        <w:t xml:space="preserve">        notifyMOIDeletion:</w:t>
      </w:r>
    </w:p>
    <w:p w14:paraId="6ACE6944" w14:textId="77777777" w:rsidR="00EA2FB2" w:rsidRDefault="00EA2FB2" w:rsidP="00EA2FB2">
      <w:pPr>
        <w:pStyle w:val="PL"/>
        <w:rPr>
          <w:lang w:eastAsia="de-DE"/>
        </w:rPr>
      </w:pPr>
      <w:r>
        <w:rPr>
          <w:lang w:eastAsia="de-DE"/>
        </w:rPr>
        <w:t xml:space="preserve">          '{request.body#/notificationRecipientAddress}':</w:t>
      </w:r>
    </w:p>
    <w:p w14:paraId="0BA94CFE" w14:textId="77777777" w:rsidR="00EA2FB2" w:rsidRDefault="00EA2FB2" w:rsidP="00EA2FB2">
      <w:pPr>
        <w:pStyle w:val="PL"/>
        <w:rPr>
          <w:lang w:eastAsia="de-DE"/>
        </w:rPr>
      </w:pPr>
      <w:r>
        <w:rPr>
          <w:lang w:eastAsia="de-DE"/>
        </w:rPr>
        <w:t xml:space="preserve">            post:</w:t>
      </w:r>
    </w:p>
    <w:p w14:paraId="78FB6657" w14:textId="77777777" w:rsidR="00EA2FB2" w:rsidRDefault="00EA2FB2" w:rsidP="00EA2FB2">
      <w:pPr>
        <w:pStyle w:val="PL"/>
        <w:rPr>
          <w:lang w:eastAsia="de-DE"/>
        </w:rPr>
      </w:pPr>
      <w:r>
        <w:rPr>
          <w:lang w:eastAsia="de-DE"/>
        </w:rPr>
        <w:t xml:space="preserve">              requestBody:</w:t>
      </w:r>
    </w:p>
    <w:p w14:paraId="5F920F0A" w14:textId="77777777" w:rsidR="00EA2FB2" w:rsidRDefault="00EA2FB2" w:rsidP="00EA2FB2">
      <w:pPr>
        <w:pStyle w:val="PL"/>
        <w:rPr>
          <w:lang w:eastAsia="de-DE"/>
        </w:rPr>
      </w:pPr>
      <w:r>
        <w:rPr>
          <w:lang w:eastAsia="de-DE"/>
        </w:rPr>
        <w:t xml:space="preserve">                required: true</w:t>
      </w:r>
    </w:p>
    <w:p w14:paraId="0157E128" w14:textId="77777777" w:rsidR="00EA2FB2" w:rsidRDefault="00EA2FB2" w:rsidP="00EA2FB2">
      <w:pPr>
        <w:pStyle w:val="PL"/>
        <w:rPr>
          <w:lang w:eastAsia="de-DE"/>
        </w:rPr>
      </w:pPr>
      <w:r>
        <w:rPr>
          <w:lang w:eastAsia="de-DE"/>
        </w:rPr>
        <w:t xml:space="preserve">                content:</w:t>
      </w:r>
    </w:p>
    <w:p w14:paraId="23656BF0" w14:textId="77777777" w:rsidR="00EA2FB2" w:rsidRDefault="00EA2FB2" w:rsidP="00EA2FB2">
      <w:pPr>
        <w:pStyle w:val="PL"/>
        <w:rPr>
          <w:lang w:eastAsia="de-DE"/>
        </w:rPr>
      </w:pPr>
      <w:r>
        <w:rPr>
          <w:lang w:eastAsia="de-DE"/>
        </w:rPr>
        <w:t xml:space="preserve">                  application/json:</w:t>
      </w:r>
    </w:p>
    <w:p w14:paraId="04EA96B5" w14:textId="77777777" w:rsidR="00EA2FB2" w:rsidRDefault="00EA2FB2" w:rsidP="00EA2FB2">
      <w:pPr>
        <w:pStyle w:val="PL"/>
        <w:rPr>
          <w:lang w:eastAsia="de-DE"/>
        </w:rPr>
      </w:pPr>
      <w:r>
        <w:rPr>
          <w:lang w:eastAsia="de-DE"/>
        </w:rPr>
        <w:t xml:space="preserve">                    schema:</w:t>
      </w:r>
    </w:p>
    <w:p w14:paraId="36A4456E" w14:textId="77777777" w:rsidR="00EA2FB2" w:rsidRDefault="00EA2FB2" w:rsidP="00EA2FB2">
      <w:pPr>
        <w:pStyle w:val="PL"/>
        <w:rPr>
          <w:lang w:eastAsia="de-DE"/>
        </w:rPr>
      </w:pPr>
      <w:r>
        <w:rPr>
          <w:lang w:eastAsia="de-DE"/>
        </w:rPr>
        <w:t xml:space="preserve">                      $ref: '#/components/schemas/NotifyMoiDeletion'</w:t>
      </w:r>
    </w:p>
    <w:p w14:paraId="57085A79" w14:textId="77777777" w:rsidR="00EA2FB2" w:rsidRDefault="00EA2FB2" w:rsidP="00EA2FB2">
      <w:pPr>
        <w:pStyle w:val="PL"/>
        <w:rPr>
          <w:lang w:eastAsia="de-DE"/>
        </w:rPr>
      </w:pPr>
      <w:r>
        <w:rPr>
          <w:lang w:eastAsia="de-DE"/>
        </w:rPr>
        <w:t xml:space="preserve">              responses:</w:t>
      </w:r>
    </w:p>
    <w:p w14:paraId="7683BD74" w14:textId="77777777" w:rsidR="00EA2FB2" w:rsidRDefault="00EA2FB2" w:rsidP="00EA2FB2">
      <w:pPr>
        <w:pStyle w:val="PL"/>
        <w:rPr>
          <w:lang w:eastAsia="de-DE"/>
        </w:rPr>
      </w:pPr>
      <w:r>
        <w:rPr>
          <w:lang w:eastAsia="de-DE"/>
        </w:rPr>
        <w:t xml:space="preserve">                '204':</w:t>
      </w:r>
    </w:p>
    <w:p w14:paraId="370801C1" w14:textId="77777777" w:rsidR="00EA2FB2" w:rsidRDefault="00EA2FB2" w:rsidP="00EA2FB2">
      <w:pPr>
        <w:pStyle w:val="PL"/>
        <w:rPr>
          <w:lang w:eastAsia="de-DE"/>
        </w:rPr>
      </w:pPr>
      <w:r>
        <w:rPr>
          <w:lang w:eastAsia="de-DE"/>
        </w:rPr>
        <w:t xml:space="preserve">                  description: &gt;-</w:t>
      </w:r>
    </w:p>
    <w:p w14:paraId="49381145" w14:textId="77777777" w:rsidR="00EA2FB2" w:rsidRDefault="00EA2FB2" w:rsidP="00EA2FB2">
      <w:pPr>
        <w:pStyle w:val="PL"/>
        <w:rPr>
          <w:lang w:eastAsia="de-DE"/>
        </w:rPr>
      </w:pPr>
      <w:r>
        <w:rPr>
          <w:lang w:eastAsia="de-DE"/>
        </w:rPr>
        <w:t xml:space="preserve">                    Success case ("204 No Content").</w:t>
      </w:r>
    </w:p>
    <w:p w14:paraId="06FB5AD6" w14:textId="77777777" w:rsidR="00EA2FB2" w:rsidRDefault="00EA2FB2" w:rsidP="00EA2FB2">
      <w:pPr>
        <w:pStyle w:val="PL"/>
        <w:rPr>
          <w:lang w:eastAsia="de-DE"/>
        </w:rPr>
      </w:pPr>
      <w:r>
        <w:rPr>
          <w:lang w:eastAsia="de-DE"/>
        </w:rPr>
        <w:t xml:space="preserve">                    The notification is successfully delivered. The response</w:t>
      </w:r>
    </w:p>
    <w:p w14:paraId="73D88441" w14:textId="77777777" w:rsidR="00EA2FB2" w:rsidRDefault="00EA2FB2" w:rsidP="00EA2FB2">
      <w:pPr>
        <w:pStyle w:val="PL"/>
        <w:rPr>
          <w:lang w:eastAsia="de-DE"/>
        </w:rPr>
      </w:pPr>
      <w:r>
        <w:rPr>
          <w:lang w:eastAsia="de-DE"/>
        </w:rPr>
        <w:t xml:space="preserve">                    has no message body.</w:t>
      </w:r>
    </w:p>
    <w:p w14:paraId="54569A83" w14:textId="77777777" w:rsidR="00EA2FB2" w:rsidRDefault="00EA2FB2" w:rsidP="00EA2FB2">
      <w:pPr>
        <w:pStyle w:val="PL"/>
        <w:rPr>
          <w:lang w:eastAsia="de-DE"/>
        </w:rPr>
      </w:pPr>
      <w:r>
        <w:rPr>
          <w:lang w:eastAsia="de-DE"/>
        </w:rPr>
        <w:t xml:space="preserve">                default:</w:t>
      </w:r>
    </w:p>
    <w:p w14:paraId="197278D2" w14:textId="77777777" w:rsidR="00EA2FB2" w:rsidRDefault="00EA2FB2" w:rsidP="00EA2FB2">
      <w:pPr>
        <w:pStyle w:val="PL"/>
        <w:rPr>
          <w:lang w:eastAsia="de-DE"/>
        </w:rPr>
      </w:pPr>
      <w:r>
        <w:rPr>
          <w:lang w:eastAsia="de-DE"/>
        </w:rPr>
        <w:t xml:space="preserve">                  description: Error case.</w:t>
      </w:r>
    </w:p>
    <w:p w14:paraId="5791D2F9" w14:textId="77777777" w:rsidR="00EA2FB2" w:rsidRDefault="00EA2FB2" w:rsidP="00EA2FB2">
      <w:pPr>
        <w:pStyle w:val="PL"/>
        <w:rPr>
          <w:lang w:eastAsia="de-DE"/>
        </w:rPr>
      </w:pPr>
      <w:r>
        <w:rPr>
          <w:lang w:eastAsia="de-DE"/>
        </w:rPr>
        <w:t xml:space="preserve">                  content:</w:t>
      </w:r>
    </w:p>
    <w:p w14:paraId="10578DA0" w14:textId="77777777" w:rsidR="00EA2FB2" w:rsidRDefault="00EA2FB2" w:rsidP="00EA2FB2">
      <w:pPr>
        <w:pStyle w:val="PL"/>
        <w:rPr>
          <w:lang w:eastAsia="de-DE"/>
        </w:rPr>
      </w:pPr>
      <w:r>
        <w:rPr>
          <w:lang w:eastAsia="de-DE"/>
        </w:rPr>
        <w:t xml:space="preserve">                    application/json:</w:t>
      </w:r>
    </w:p>
    <w:p w14:paraId="09E0ED93" w14:textId="77777777" w:rsidR="00EA2FB2" w:rsidRDefault="00EA2FB2" w:rsidP="00EA2FB2">
      <w:pPr>
        <w:pStyle w:val="PL"/>
        <w:rPr>
          <w:lang w:eastAsia="de-DE"/>
        </w:rPr>
      </w:pPr>
      <w:r>
        <w:rPr>
          <w:lang w:eastAsia="de-DE"/>
        </w:rPr>
        <w:t xml:space="preserve">                      schema:</w:t>
      </w:r>
    </w:p>
    <w:p w14:paraId="1506C798" w14:textId="77777777" w:rsidR="00EA2FB2" w:rsidRDefault="00EA2FB2" w:rsidP="00EA2FB2">
      <w:pPr>
        <w:pStyle w:val="PL"/>
        <w:rPr>
          <w:lang w:eastAsia="de-DE"/>
        </w:rPr>
      </w:pPr>
      <w:r>
        <w:rPr>
          <w:lang w:eastAsia="de-DE"/>
        </w:rPr>
        <w:t xml:space="preserve">                        $ref: 'TS28623_ComDefs.yaml#/components/schemas/ErrorResponse'</w:t>
      </w:r>
    </w:p>
    <w:p w14:paraId="4023C59F" w14:textId="77777777" w:rsidR="00EA2FB2" w:rsidRDefault="00EA2FB2" w:rsidP="00EA2FB2">
      <w:pPr>
        <w:pStyle w:val="PL"/>
        <w:rPr>
          <w:lang w:eastAsia="de-DE"/>
        </w:rPr>
      </w:pPr>
      <w:r>
        <w:rPr>
          <w:lang w:eastAsia="de-DE"/>
        </w:rPr>
        <w:t xml:space="preserve">        notifyMOIAttributeValueChanges:</w:t>
      </w:r>
    </w:p>
    <w:p w14:paraId="37612F77" w14:textId="77777777" w:rsidR="00EA2FB2" w:rsidRDefault="00EA2FB2" w:rsidP="00EA2FB2">
      <w:pPr>
        <w:pStyle w:val="PL"/>
        <w:rPr>
          <w:lang w:eastAsia="de-DE"/>
        </w:rPr>
      </w:pPr>
      <w:r>
        <w:rPr>
          <w:lang w:eastAsia="de-DE"/>
        </w:rPr>
        <w:t xml:space="preserve">          '{request.body#/notificationRecipientAddress}':</w:t>
      </w:r>
    </w:p>
    <w:p w14:paraId="2666C5BE" w14:textId="77777777" w:rsidR="00EA2FB2" w:rsidRDefault="00EA2FB2" w:rsidP="00EA2FB2">
      <w:pPr>
        <w:pStyle w:val="PL"/>
        <w:rPr>
          <w:lang w:eastAsia="de-DE"/>
        </w:rPr>
      </w:pPr>
      <w:r>
        <w:rPr>
          <w:lang w:eastAsia="de-DE"/>
        </w:rPr>
        <w:t xml:space="preserve">            post:</w:t>
      </w:r>
    </w:p>
    <w:p w14:paraId="4FBCD7E0" w14:textId="77777777" w:rsidR="00EA2FB2" w:rsidRDefault="00EA2FB2" w:rsidP="00EA2FB2">
      <w:pPr>
        <w:pStyle w:val="PL"/>
        <w:rPr>
          <w:lang w:eastAsia="de-DE"/>
        </w:rPr>
      </w:pPr>
      <w:r>
        <w:rPr>
          <w:lang w:eastAsia="de-DE"/>
        </w:rPr>
        <w:t xml:space="preserve">              requestBody:</w:t>
      </w:r>
    </w:p>
    <w:p w14:paraId="1AB27BA7" w14:textId="77777777" w:rsidR="00EA2FB2" w:rsidRDefault="00EA2FB2" w:rsidP="00EA2FB2">
      <w:pPr>
        <w:pStyle w:val="PL"/>
        <w:rPr>
          <w:lang w:eastAsia="de-DE"/>
        </w:rPr>
      </w:pPr>
      <w:r>
        <w:rPr>
          <w:lang w:eastAsia="de-DE"/>
        </w:rPr>
        <w:t xml:space="preserve">                required: true</w:t>
      </w:r>
    </w:p>
    <w:p w14:paraId="4C3E6FE3" w14:textId="77777777" w:rsidR="00EA2FB2" w:rsidRDefault="00EA2FB2" w:rsidP="00EA2FB2">
      <w:pPr>
        <w:pStyle w:val="PL"/>
        <w:rPr>
          <w:lang w:eastAsia="de-DE"/>
        </w:rPr>
      </w:pPr>
      <w:r>
        <w:rPr>
          <w:lang w:eastAsia="de-DE"/>
        </w:rPr>
        <w:t xml:space="preserve">                content:</w:t>
      </w:r>
    </w:p>
    <w:p w14:paraId="1257367A" w14:textId="77777777" w:rsidR="00EA2FB2" w:rsidRDefault="00EA2FB2" w:rsidP="00EA2FB2">
      <w:pPr>
        <w:pStyle w:val="PL"/>
        <w:rPr>
          <w:lang w:eastAsia="de-DE"/>
        </w:rPr>
      </w:pPr>
      <w:r>
        <w:rPr>
          <w:lang w:eastAsia="de-DE"/>
        </w:rPr>
        <w:t xml:space="preserve">                  application/json:</w:t>
      </w:r>
    </w:p>
    <w:p w14:paraId="36D1A616" w14:textId="77777777" w:rsidR="00EA2FB2" w:rsidRDefault="00EA2FB2" w:rsidP="00EA2FB2">
      <w:pPr>
        <w:pStyle w:val="PL"/>
        <w:rPr>
          <w:lang w:eastAsia="de-DE"/>
        </w:rPr>
      </w:pPr>
      <w:r>
        <w:rPr>
          <w:lang w:eastAsia="de-DE"/>
        </w:rPr>
        <w:t xml:space="preserve">                    schema:</w:t>
      </w:r>
    </w:p>
    <w:p w14:paraId="23DD6393" w14:textId="77777777" w:rsidR="00EA2FB2" w:rsidRDefault="00EA2FB2" w:rsidP="00EA2FB2">
      <w:pPr>
        <w:pStyle w:val="PL"/>
        <w:rPr>
          <w:lang w:eastAsia="de-DE"/>
        </w:rPr>
      </w:pPr>
      <w:r>
        <w:rPr>
          <w:lang w:eastAsia="de-DE"/>
        </w:rPr>
        <w:t xml:space="preserve">                      $ref: '#/components/schemas/NotifyMoiAttributeValueChanges'</w:t>
      </w:r>
    </w:p>
    <w:p w14:paraId="7F41C01C" w14:textId="77777777" w:rsidR="00EA2FB2" w:rsidRDefault="00EA2FB2" w:rsidP="00EA2FB2">
      <w:pPr>
        <w:pStyle w:val="PL"/>
        <w:rPr>
          <w:lang w:eastAsia="de-DE"/>
        </w:rPr>
      </w:pPr>
      <w:r>
        <w:rPr>
          <w:lang w:eastAsia="de-DE"/>
        </w:rPr>
        <w:t xml:space="preserve">              responses:</w:t>
      </w:r>
    </w:p>
    <w:p w14:paraId="1873FDD7" w14:textId="77777777" w:rsidR="00EA2FB2" w:rsidRDefault="00EA2FB2" w:rsidP="00EA2FB2">
      <w:pPr>
        <w:pStyle w:val="PL"/>
        <w:rPr>
          <w:lang w:eastAsia="de-DE"/>
        </w:rPr>
      </w:pPr>
      <w:r>
        <w:rPr>
          <w:lang w:eastAsia="de-DE"/>
        </w:rPr>
        <w:t xml:space="preserve">                '204':</w:t>
      </w:r>
    </w:p>
    <w:p w14:paraId="34DDEAC3" w14:textId="77777777" w:rsidR="00EA2FB2" w:rsidRDefault="00EA2FB2" w:rsidP="00EA2FB2">
      <w:pPr>
        <w:pStyle w:val="PL"/>
        <w:rPr>
          <w:lang w:eastAsia="de-DE"/>
        </w:rPr>
      </w:pPr>
      <w:r>
        <w:rPr>
          <w:lang w:eastAsia="de-DE"/>
        </w:rPr>
        <w:t xml:space="preserve">                  description: &gt;-</w:t>
      </w:r>
    </w:p>
    <w:p w14:paraId="40840385" w14:textId="77777777" w:rsidR="00EA2FB2" w:rsidRDefault="00EA2FB2" w:rsidP="00EA2FB2">
      <w:pPr>
        <w:pStyle w:val="PL"/>
        <w:rPr>
          <w:lang w:eastAsia="de-DE"/>
        </w:rPr>
      </w:pPr>
      <w:r>
        <w:rPr>
          <w:lang w:eastAsia="de-DE"/>
        </w:rPr>
        <w:t xml:space="preserve">                    Success case ("204 No Content").</w:t>
      </w:r>
    </w:p>
    <w:p w14:paraId="2387E680" w14:textId="77777777" w:rsidR="00EA2FB2" w:rsidRDefault="00EA2FB2" w:rsidP="00EA2FB2">
      <w:pPr>
        <w:pStyle w:val="PL"/>
        <w:rPr>
          <w:lang w:eastAsia="de-DE"/>
        </w:rPr>
      </w:pPr>
      <w:r>
        <w:rPr>
          <w:lang w:eastAsia="de-DE"/>
        </w:rPr>
        <w:t xml:space="preserve">                    The notification is successfully delivered. The response</w:t>
      </w:r>
    </w:p>
    <w:p w14:paraId="2FA28688" w14:textId="77777777" w:rsidR="00EA2FB2" w:rsidRDefault="00EA2FB2" w:rsidP="00EA2FB2">
      <w:pPr>
        <w:pStyle w:val="PL"/>
        <w:rPr>
          <w:lang w:eastAsia="de-DE"/>
        </w:rPr>
      </w:pPr>
      <w:r>
        <w:rPr>
          <w:lang w:eastAsia="de-DE"/>
        </w:rPr>
        <w:t xml:space="preserve">                    has no message body.</w:t>
      </w:r>
    </w:p>
    <w:p w14:paraId="090FD492" w14:textId="77777777" w:rsidR="00EA2FB2" w:rsidRDefault="00EA2FB2" w:rsidP="00EA2FB2">
      <w:pPr>
        <w:pStyle w:val="PL"/>
        <w:rPr>
          <w:lang w:eastAsia="de-DE"/>
        </w:rPr>
      </w:pPr>
      <w:r>
        <w:rPr>
          <w:lang w:eastAsia="de-DE"/>
        </w:rPr>
        <w:t xml:space="preserve">                default:</w:t>
      </w:r>
    </w:p>
    <w:p w14:paraId="3F5A8B41" w14:textId="77777777" w:rsidR="00EA2FB2" w:rsidRDefault="00EA2FB2" w:rsidP="00EA2FB2">
      <w:pPr>
        <w:pStyle w:val="PL"/>
        <w:rPr>
          <w:lang w:eastAsia="de-DE"/>
        </w:rPr>
      </w:pPr>
      <w:r>
        <w:rPr>
          <w:lang w:eastAsia="de-DE"/>
        </w:rPr>
        <w:t xml:space="preserve">                  description: Error case.</w:t>
      </w:r>
    </w:p>
    <w:p w14:paraId="0F9D0885" w14:textId="77777777" w:rsidR="00EA2FB2" w:rsidRDefault="00EA2FB2" w:rsidP="00EA2FB2">
      <w:pPr>
        <w:pStyle w:val="PL"/>
        <w:rPr>
          <w:lang w:eastAsia="de-DE"/>
        </w:rPr>
      </w:pPr>
      <w:r>
        <w:rPr>
          <w:lang w:eastAsia="de-DE"/>
        </w:rPr>
        <w:t xml:space="preserve">                  content:</w:t>
      </w:r>
    </w:p>
    <w:p w14:paraId="165C89DF" w14:textId="77777777" w:rsidR="00EA2FB2" w:rsidRDefault="00EA2FB2" w:rsidP="00EA2FB2">
      <w:pPr>
        <w:pStyle w:val="PL"/>
        <w:rPr>
          <w:lang w:eastAsia="de-DE"/>
        </w:rPr>
      </w:pPr>
      <w:r>
        <w:rPr>
          <w:lang w:eastAsia="de-DE"/>
        </w:rPr>
        <w:t xml:space="preserve">                    application/json:</w:t>
      </w:r>
    </w:p>
    <w:p w14:paraId="7721E249" w14:textId="77777777" w:rsidR="00EA2FB2" w:rsidRDefault="00EA2FB2" w:rsidP="00EA2FB2">
      <w:pPr>
        <w:pStyle w:val="PL"/>
        <w:rPr>
          <w:lang w:eastAsia="de-DE"/>
        </w:rPr>
      </w:pPr>
      <w:r>
        <w:rPr>
          <w:lang w:eastAsia="de-DE"/>
        </w:rPr>
        <w:t xml:space="preserve">                      schema:</w:t>
      </w:r>
    </w:p>
    <w:p w14:paraId="69F30626" w14:textId="77777777" w:rsidR="00EA2FB2" w:rsidRDefault="00EA2FB2" w:rsidP="00EA2FB2">
      <w:pPr>
        <w:pStyle w:val="PL"/>
        <w:rPr>
          <w:lang w:eastAsia="de-DE"/>
        </w:rPr>
      </w:pPr>
      <w:r>
        <w:rPr>
          <w:lang w:eastAsia="de-DE"/>
        </w:rPr>
        <w:t xml:space="preserve">                        $ref: 'TS28623_ComDefs.yaml#/components/schemas/ErrorResponse'</w:t>
      </w:r>
    </w:p>
    <w:p w14:paraId="2B3FD4EB" w14:textId="77777777" w:rsidR="00EA2FB2" w:rsidRDefault="00EA2FB2" w:rsidP="00EA2FB2">
      <w:pPr>
        <w:pStyle w:val="PL"/>
        <w:rPr>
          <w:lang w:eastAsia="de-DE"/>
        </w:rPr>
      </w:pPr>
      <w:r>
        <w:rPr>
          <w:lang w:eastAsia="de-DE"/>
        </w:rPr>
        <w:t xml:space="preserve">        notifyMOIChanges:</w:t>
      </w:r>
    </w:p>
    <w:p w14:paraId="4AD8118A" w14:textId="77777777" w:rsidR="00EA2FB2" w:rsidRDefault="00EA2FB2" w:rsidP="00EA2FB2">
      <w:pPr>
        <w:pStyle w:val="PL"/>
        <w:rPr>
          <w:lang w:eastAsia="de-DE"/>
        </w:rPr>
      </w:pPr>
      <w:r>
        <w:rPr>
          <w:lang w:eastAsia="de-DE"/>
        </w:rPr>
        <w:t xml:space="preserve">          '{request.body#/notificationRecipientAddress}':</w:t>
      </w:r>
    </w:p>
    <w:p w14:paraId="5E25B0A0" w14:textId="77777777" w:rsidR="00EA2FB2" w:rsidRDefault="00EA2FB2" w:rsidP="00EA2FB2">
      <w:pPr>
        <w:pStyle w:val="PL"/>
        <w:rPr>
          <w:lang w:eastAsia="de-DE"/>
        </w:rPr>
      </w:pPr>
      <w:r>
        <w:rPr>
          <w:lang w:eastAsia="de-DE"/>
        </w:rPr>
        <w:t xml:space="preserve">            post:</w:t>
      </w:r>
    </w:p>
    <w:p w14:paraId="66F5CDA1" w14:textId="77777777" w:rsidR="00EA2FB2" w:rsidRDefault="00EA2FB2" w:rsidP="00EA2FB2">
      <w:pPr>
        <w:pStyle w:val="PL"/>
        <w:rPr>
          <w:lang w:eastAsia="de-DE"/>
        </w:rPr>
      </w:pPr>
      <w:r>
        <w:rPr>
          <w:lang w:eastAsia="de-DE"/>
        </w:rPr>
        <w:t xml:space="preserve">              requestBody:</w:t>
      </w:r>
    </w:p>
    <w:p w14:paraId="7EDE7BB7" w14:textId="77777777" w:rsidR="00EA2FB2" w:rsidRDefault="00EA2FB2" w:rsidP="00EA2FB2">
      <w:pPr>
        <w:pStyle w:val="PL"/>
        <w:rPr>
          <w:lang w:eastAsia="de-DE"/>
        </w:rPr>
      </w:pPr>
      <w:r>
        <w:rPr>
          <w:lang w:eastAsia="de-DE"/>
        </w:rPr>
        <w:t xml:space="preserve">                required: true</w:t>
      </w:r>
    </w:p>
    <w:p w14:paraId="383D20B4" w14:textId="77777777" w:rsidR="00EA2FB2" w:rsidRDefault="00EA2FB2" w:rsidP="00EA2FB2">
      <w:pPr>
        <w:pStyle w:val="PL"/>
        <w:rPr>
          <w:lang w:eastAsia="de-DE"/>
        </w:rPr>
      </w:pPr>
      <w:r>
        <w:rPr>
          <w:lang w:eastAsia="de-DE"/>
        </w:rPr>
        <w:t xml:space="preserve">                content:</w:t>
      </w:r>
    </w:p>
    <w:p w14:paraId="1C1C71BC" w14:textId="77777777" w:rsidR="00EA2FB2" w:rsidRDefault="00EA2FB2" w:rsidP="00EA2FB2">
      <w:pPr>
        <w:pStyle w:val="PL"/>
        <w:rPr>
          <w:lang w:eastAsia="de-DE"/>
        </w:rPr>
      </w:pPr>
      <w:r>
        <w:rPr>
          <w:lang w:eastAsia="de-DE"/>
        </w:rPr>
        <w:t xml:space="preserve">                  application/json:</w:t>
      </w:r>
    </w:p>
    <w:p w14:paraId="0A43F2B2" w14:textId="77777777" w:rsidR="00EA2FB2" w:rsidRDefault="00EA2FB2" w:rsidP="00EA2FB2">
      <w:pPr>
        <w:pStyle w:val="PL"/>
        <w:rPr>
          <w:lang w:eastAsia="de-DE"/>
        </w:rPr>
      </w:pPr>
      <w:r>
        <w:rPr>
          <w:lang w:eastAsia="de-DE"/>
        </w:rPr>
        <w:t xml:space="preserve">                    schema:</w:t>
      </w:r>
    </w:p>
    <w:p w14:paraId="6BC24F62" w14:textId="77777777" w:rsidR="00EA2FB2" w:rsidRDefault="00EA2FB2" w:rsidP="00EA2FB2">
      <w:pPr>
        <w:pStyle w:val="PL"/>
        <w:rPr>
          <w:lang w:eastAsia="de-DE"/>
        </w:rPr>
      </w:pPr>
      <w:r>
        <w:rPr>
          <w:lang w:eastAsia="de-DE"/>
        </w:rPr>
        <w:t xml:space="preserve">                      $ref: '#/components/schemas/NotifyMoiChanges'</w:t>
      </w:r>
    </w:p>
    <w:p w14:paraId="186C4FB3" w14:textId="77777777" w:rsidR="00EA2FB2" w:rsidRDefault="00EA2FB2" w:rsidP="00EA2FB2">
      <w:pPr>
        <w:pStyle w:val="PL"/>
        <w:rPr>
          <w:lang w:eastAsia="de-DE"/>
        </w:rPr>
      </w:pPr>
      <w:r>
        <w:rPr>
          <w:lang w:eastAsia="de-DE"/>
        </w:rPr>
        <w:t xml:space="preserve">                  application/yang-data+json:</w:t>
      </w:r>
    </w:p>
    <w:p w14:paraId="0E3A4B7D" w14:textId="77777777" w:rsidR="00EA2FB2" w:rsidRDefault="00EA2FB2" w:rsidP="00EA2FB2">
      <w:pPr>
        <w:pStyle w:val="PL"/>
        <w:rPr>
          <w:lang w:eastAsia="de-DE"/>
        </w:rPr>
      </w:pPr>
      <w:r>
        <w:rPr>
          <w:lang w:eastAsia="de-DE"/>
        </w:rPr>
        <w:t xml:space="preserve">                    schema:</w:t>
      </w:r>
    </w:p>
    <w:p w14:paraId="6D6EBC7F" w14:textId="77777777" w:rsidR="00EA2FB2" w:rsidRDefault="00EA2FB2" w:rsidP="00EA2FB2">
      <w:pPr>
        <w:pStyle w:val="PL"/>
        <w:rPr>
          <w:lang w:eastAsia="de-DE"/>
        </w:rPr>
      </w:pPr>
      <w:r>
        <w:rPr>
          <w:lang w:eastAsia="de-DE"/>
        </w:rPr>
        <w:t xml:space="preserve">                      $ref: '#/components/schemas/NotifyMoiChanges'</w:t>
      </w:r>
    </w:p>
    <w:p w14:paraId="4C4235EB" w14:textId="77777777" w:rsidR="00EA2FB2" w:rsidRDefault="00EA2FB2" w:rsidP="00EA2FB2">
      <w:pPr>
        <w:pStyle w:val="PL"/>
        <w:rPr>
          <w:lang w:eastAsia="de-DE"/>
        </w:rPr>
      </w:pPr>
      <w:r>
        <w:rPr>
          <w:lang w:eastAsia="de-DE"/>
        </w:rPr>
        <w:t xml:space="preserve">              responses:</w:t>
      </w:r>
    </w:p>
    <w:p w14:paraId="231B53DC" w14:textId="77777777" w:rsidR="00EA2FB2" w:rsidRDefault="00EA2FB2" w:rsidP="00EA2FB2">
      <w:pPr>
        <w:pStyle w:val="PL"/>
        <w:rPr>
          <w:lang w:eastAsia="de-DE"/>
        </w:rPr>
      </w:pPr>
      <w:r>
        <w:rPr>
          <w:lang w:eastAsia="de-DE"/>
        </w:rPr>
        <w:t xml:space="preserve">                '204':</w:t>
      </w:r>
    </w:p>
    <w:p w14:paraId="6A6CF071" w14:textId="77777777" w:rsidR="00EA2FB2" w:rsidRDefault="00EA2FB2" w:rsidP="00EA2FB2">
      <w:pPr>
        <w:pStyle w:val="PL"/>
        <w:rPr>
          <w:lang w:eastAsia="de-DE"/>
        </w:rPr>
      </w:pPr>
      <w:r>
        <w:rPr>
          <w:lang w:eastAsia="de-DE"/>
        </w:rPr>
        <w:t xml:space="preserve">                  description: &gt;-</w:t>
      </w:r>
    </w:p>
    <w:p w14:paraId="705110DD" w14:textId="77777777" w:rsidR="00EA2FB2" w:rsidRDefault="00EA2FB2" w:rsidP="00EA2FB2">
      <w:pPr>
        <w:pStyle w:val="PL"/>
        <w:rPr>
          <w:lang w:eastAsia="de-DE"/>
        </w:rPr>
      </w:pPr>
      <w:r>
        <w:rPr>
          <w:lang w:eastAsia="de-DE"/>
        </w:rPr>
        <w:t xml:space="preserve">                    Success case ("204 No Content").</w:t>
      </w:r>
    </w:p>
    <w:p w14:paraId="7100EB1D" w14:textId="77777777" w:rsidR="00EA2FB2" w:rsidRDefault="00EA2FB2" w:rsidP="00EA2FB2">
      <w:pPr>
        <w:pStyle w:val="PL"/>
        <w:rPr>
          <w:lang w:eastAsia="de-DE"/>
        </w:rPr>
      </w:pPr>
      <w:r>
        <w:rPr>
          <w:lang w:eastAsia="de-DE"/>
        </w:rPr>
        <w:t xml:space="preserve">                    The notification is successfully delivered. The response</w:t>
      </w:r>
    </w:p>
    <w:p w14:paraId="4B48A90D" w14:textId="77777777" w:rsidR="00EA2FB2" w:rsidRDefault="00EA2FB2" w:rsidP="00EA2FB2">
      <w:pPr>
        <w:pStyle w:val="PL"/>
        <w:rPr>
          <w:lang w:eastAsia="de-DE"/>
        </w:rPr>
      </w:pPr>
      <w:r>
        <w:rPr>
          <w:lang w:eastAsia="de-DE"/>
        </w:rPr>
        <w:t xml:space="preserve">                    has no message body.</w:t>
      </w:r>
    </w:p>
    <w:p w14:paraId="3D8A38C1" w14:textId="77777777" w:rsidR="00EA2FB2" w:rsidRDefault="00EA2FB2" w:rsidP="00EA2FB2">
      <w:pPr>
        <w:pStyle w:val="PL"/>
        <w:rPr>
          <w:lang w:eastAsia="de-DE"/>
        </w:rPr>
      </w:pPr>
      <w:r>
        <w:rPr>
          <w:lang w:eastAsia="de-DE"/>
        </w:rPr>
        <w:t xml:space="preserve">                default:</w:t>
      </w:r>
    </w:p>
    <w:p w14:paraId="7AB02691" w14:textId="77777777" w:rsidR="00EA2FB2" w:rsidRDefault="00EA2FB2" w:rsidP="00EA2FB2">
      <w:pPr>
        <w:pStyle w:val="PL"/>
        <w:rPr>
          <w:lang w:eastAsia="de-DE"/>
        </w:rPr>
      </w:pPr>
      <w:r>
        <w:rPr>
          <w:lang w:eastAsia="de-DE"/>
        </w:rPr>
        <w:t xml:space="preserve">                  description: Error case.</w:t>
      </w:r>
    </w:p>
    <w:p w14:paraId="52C47C70" w14:textId="77777777" w:rsidR="00EA2FB2" w:rsidRDefault="00EA2FB2" w:rsidP="00EA2FB2">
      <w:pPr>
        <w:pStyle w:val="PL"/>
        <w:rPr>
          <w:lang w:eastAsia="de-DE"/>
        </w:rPr>
      </w:pPr>
      <w:r>
        <w:rPr>
          <w:lang w:eastAsia="de-DE"/>
        </w:rPr>
        <w:t xml:space="preserve">                  content:</w:t>
      </w:r>
    </w:p>
    <w:p w14:paraId="56E6C6F4" w14:textId="77777777" w:rsidR="00EA2FB2" w:rsidRDefault="00EA2FB2" w:rsidP="00EA2FB2">
      <w:pPr>
        <w:pStyle w:val="PL"/>
        <w:rPr>
          <w:lang w:eastAsia="de-DE"/>
        </w:rPr>
      </w:pPr>
      <w:r>
        <w:rPr>
          <w:lang w:eastAsia="de-DE"/>
        </w:rPr>
        <w:t xml:space="preserve">                    application/json:</w:t>
      </w:r>
    </w:p>
    <w:p w14:paraId="6E6B588D" w14:textId="77777777" w:rsidR="00EA2FB2" w:rsidRDefault="00EA2FB2" w:rsidP="00EA2FB2">
      <w:pPr>
        <w:pStyle w:val="PL"/>
        <w:rPr>
          <w:lang w:eastAsia="de-DE"/>
        </w:rPr>
      </w:pPr>
      <w:r>
        <w:rPr>
          <w:lang w:eastAsia="de-DE"/>
        </w:rPr>
        <w:t xml:space="preserve">                      schema:</w:t>
      </w:r>
    </w:p>
    <w:p w14:paraId="2731183A" w14:textId="77777777" w:rsidR="00EA2FB2" w:rsidRDefault="00EA2FB2" w:rsidP="00EA2FB2">
      <w:pPr>
        <w:pStyle w:val="PL"/>
        <w:rPr>
          <w:lang w:eastAsia="de-DE"/>
        </w:rPr>
      </w:pPr>
      <w:r>
        <w:rPr>
          <w:lang w:eastAsia="de-DE"/>
        </w:rPr>
        <w:t xml:space="preserve">                        $ref: 'TS28623_ComDefs.yaml#/components/schemas/ErrorResponse'</w:t>
      </w:r>
    </w:p>
    <w:p w14:paraId="217B3E6A" w14:textId="77777777" w:rsidR="00EA2FB2" w:rsidRDefault="00EA2FB2" w:rsidP="00EA2FB2">
      <w:pPr>
        <w:pStyle w:val="PL"/>
        <w:rPr>
          <w:lang w:eastAsia="de-DE"/>
        </w:rPr>
      </w:pPr>
      <w:r>
        <w:rPr>
          <w:lang w:eastAsia="de-DE"/>
        </w:rPr>
        <w:t xml:space="preserve">    get:</w:t>
      </w:r>
    </w:p>
    <w:p w14:paraId="10163E14" w14:textId="77777777" w:rsidR="00EA2FB2" w:rsidRDefault="00EA2FB2" w:rsidP="00EA2FB2">
      <w:pPr>
        <w:pStyle w:val="PL"/>
        <w:rPr>
          <w:lang w:eastAsia="de-DE"/>
        </w:rPr>
      </w:pPr>
      <w:r>
        <w:rPr>
          <w:lang w:eastAsia="de-DE"/>
        </w:rPr>
        <w:t xml:space="preserve">      summary: Reads one or multiple resources</w:t>
      </w:r>
    </w:p>
    <w:p w14:paraId="40584960" w14:textId="77777777" w:rsidR="00EA2FB2" w:rsidRDefault="00EA2FB2" w:rsidP="00EA2FB2">
      <w:pPr>
        <w:pStyle w:val="PL"/>
        <w:rPr>
          <w:lang w:eastAsia="de-DE"/>
        </w:rPr>
      </w:pPr>
      <w:r>
        <w:rPr>
          <w:lang w:eastAsia="de-DE"/>
        </w:rPr>
        <w:t xml:space="preserve">      description: &gt;-</w:t>
      </w:r>
    </w:p>
    <w:p w14:paraId="1603C5FD" w14:textId="77777777" w:rsidR="00EA2FB2" w:rsidRDefault="00EA2FB2" w:rsidP="00EA2FB2">
      <w:pPr>
        <w:pStyle w:val="PL"/>
        <w:rPr>
          <w:lang w:eastAsia="de-DE"/>
        </w:rPr>
      </w:pPr>
      <w:r>
        <w:rPr>
          <w:lang w:eastAsia="de-DE"/>
        </w:rPr>
        <w:t xml:space="preserve">        With HTTP GET resources are read. The resources to be retrieved are</w:t>
      </w:r>
    </w:p>
    <w:p w14:paraId="29CF33C8" w14:textId="77777777" w:rsidR="00EA2FB2" w:rsidRDefault="00EA2FB2" w:rsidP="00EA2FB2">
      <w:pPr>
        <w:pStyle w:val="PL"/>
        <w:rPr>
          <w:lang w:eastAsia="de-DE"/>
        </w:rPr>
      </w:pPr>
      <w:r>
        <w:rPr>
          <w:lang w:eastAsia="de-DE"/>
        </w:rPr>
        <w:t xml:space="preserve">        identified with the target URI. The attributes and fields parameter</w:t>
      </w:r>
    </w:p>
    <w:p w14:paraId="0D025454" w14:textId="77777777" w:rsidR="00EA2FB2" w:rsidRDefault="00EA2FB2" w:rsidP="00EA2FB2">
      <w:pPr>
        <w:pStyle w:val="PL"/>
        <w:rPr>
          <w:lang w:eastAsia="de-DE"/>
        </w:rPr>
      </w:pPr>
      <w:r>
        <w:rPr>
          <w:lang w:eastAsia="de-DE"/>
        </w:rPr>
        <w:t xml:space="preserve">        of the query components allow to select the resource properties to be returned.</w:t>
      </w:r>
    </w:p>
    <w:p w14:paraId="2D69D7BC" w14:textId="77777777" w:rsidR="00EA2FB2" w:rsidRDefault="00EA2FB2" w:rsidP="00EA2FB2">
      <w:pPr>
        <w:pStyle w:val="PL"/>
        <w:rPr>
          <w:lang w:eastAsia="de-DE"/>
        </w:rPr>
      </w:pPr>
      <w:r>
        <w:rPr>
          <w:lang w:eastAsia="de-DE"/>
        </w:rPr>
        <w:t xml:space="preserve">      parameters:</w:t>
      </w:r>
    </w:p>
    <w:p w14:paraId="50860A22" w14:textId="77777777" w:rsidR="00EA2FB2" w:rsidRDefault="00EA2FB2" w:rsidP="00EA2FB2">
      <w:pPr>
        <w:pStyle w:val="PL"/>
        <w:rPr>
          <w:lang w:eastAsia="de-DE"/>
        </w:rPr>
      </w:pPr>
      <w:r>
        <w:rPr>
          <w:lang w:eastAsia="de-DE"/>
        </w:rPr>
        <w:t xml:space="preserve">        - name: scope</w:t>
      </w:r>
    </w:p>
    <w:p w14:paraId="413F9517" w14:textId="77777777" w:rsidR="00EA2FB2" w:rsidRDefault="00EA2FB2" w:rsidP="00EA2FB2">
      <w:pPr>
        <w:pStyle w:val="PL"/>
        <w:rPr>
          <w:lang w:eastAsia="de-DE"/>
        </w:rPr>
      </w:pPr>
      <w:r>
        <w:rPr>
          <w:lang w:eastAsia="de-DE"/>
        </w:rPr>
        <w:t xml:space="preserve">          in: query</w:t>
      </w:r>
    </w:p>
    <w:p w14:paraId="3F476BEC" w14:textId="77777777" w:rsidR="00EA2FB2" w:rsidRDefault="00EA2FB2" w:rsidP="00EA2FB2">
      <w:pPr>
        <w:pStyle w:val="PL"/>
        <w:rPr>
          <w:lang w:eastAsia="de-DE"/>
        </w:rPr>
      </w:pPr>
      <w:r>
        <w:rPr>
          <w:lang w:eastAsia="de-DE"/>
        </w:rPr>
        <w:t xml:space="preserve">          description: &gt;-</w:t>
      </w:r>
    </w:p>
    <w:p w14:paraId="32040B09" w14:textId="77777777" w:rsidR="00EA2FB2" w:rsidRDefault="00EA2FB2" w:rsidP="00EA2FB2">
      <w:pPr>
        <w:pStyle w:val="PL"/>
        <w:rPr>
          <w:lang w:eastAsia="de-DE"/>
        </w:rPr>
      </w:pPr>
      <w:r>
        <w:rPr>
          <w:lang w:eastAsia="de-DE"/>
        </w:rPr>
        <w:t xml:space="preserve">            This parameter extends the set of targeted resources beyond the base</w:t>
      </w:r>
    </w:p>
    <w:p w14:paraId="60282AFD" w14:textId="77777777" w:rsidR="00EA2FB2" w:rsidRDefault="00EA2FB2" w:rsidP="00EA2FB2">
      <w:pPr>
        <w:pStyle w:val="PL"/>
        <w:rPr>
          <w:lang w:eastAsia="de-DE"/>
        </w:rPr>
      </w:pPr>
      <w:r>
        <w:rPr>
          <w:lang w:eastAsia="de-DE"/>
        </w:rPr>
        <w:t xml:space="preserve">            resource identified with the path component of the URI. No scoping</w:t>
      </w:r>
    </w:p>
    <w:p w14:paraId="00061A22" w14:textId="77777777" w:rsidR="00EA2FB2" w:rsidRDefault="00EA2FB2" w:rsidP="00EA2FB2">
      <w:pPr>
        <w:pStyle w:val="PL"/>
        <w:rPr>
          <w:lang w:eastAsia="de-DE"/>
        </w:rPr>
      </w:pPr>
      <w:r>
        <w:rPr>
          <w:lang w:eastAsia="de-DE"/>
        </w:rPr>
        <w:t xml:space="preserve">            mechanism is specified in the present document.</w:t>
      </w:r>
    </w:p>
    <w:p w14:paraId="05254540" w14:textId="77777777" w:rsidR="00EA2FB2" w:rsidRDefault="00EA2FB2" w:rsidP="00EA2FB2">
      <w:pPr>
        <w:pStyle w:val="PL"/>
        <w:rPr>
          <w:lang w:eastAsia="de-DE"/>
        </w:rPr>
      </w:pPr>
      <w:r>
        <w:rPr>
          <w:lang w:eastAsia="de-DE"/>
        </w:rPr>
        <w:t xml:space="preserve">          required: false</w:t>
      </w:r>
    </w:p>
    <w:p w14:paraId="01DE52E4" w14:textId="77777777" w:rsidR="00EA2FB2" w:rsidRDefault="00EA2FB2" w:rsidP="00EA2FB2">
      <w:pPr>
        <w:pStyle w:val="PL"/>
        <w:rPr>
          <w:lang w:eastAsia="de-DE"/>
        </w:rPr>
      </w:pPr>
      <w:r>
        <w:rPr>
          <w:lang w:eastAsia="de-DE"/>
        </w:rPr>
        <w:t xml:space="preserve">          schema:</w:t>
      </w:r>
    </w:p>
    <w:p w14:paraId="491E9D28" w14:textId="77777777" w:rsidR="00EA2FB2" w:rsidRDefault="00EA2FB2" w:rsidP="00EA2FB2">
      <w:pPr>
        <w:pStyle w:val="PL"/>
        <w:rPr>
          <w:lang w:eastAsia="de-DE"/>
        </w:rPr>
      </w:pPr>
      <w:r>
        <w:rPr>
          <w:lang w:eastAsia="de-DE"/>
        </w:rPr>
        <w:t xml:space="preserve">            $ref: '#/components/schemas/Scope'</w:t>
      </w:r>
    </w:p>
    <w:p w14:paraId="367FF540" w14:textId="77777777" w:rsidR="00EA2FB2" w:rsidRDefault="00EA2FB2" w:rsidP="00EA2FB2">
      <w:pPr>
        <w:pStyle w:val="PL"/>
        <w:rPr>
          <w:lang w:eastAsia="de-DE"/>
        </w:rPr>
      </w:pPr>
      <w:r>
        <w:rPr>
          <w:lang w:eastAsia="de-DE"/>
        </w:rPr>
        <w:t xml:space="preserve">          style: form</w:t>
      </w:r>
    </w:p>
    <w:p w14:paraId="65F057DD" w14:textId="77777777" w:rsidR="00EA2FB2" w:rsidRDefault="00EA2FB2" w:rsidP="00EA2FB2">
      <w:pPr>
        <w:pStyle w:val="PL"/>
        <w:rPr>
          <w:lang w:eastAsia="de-DE"/>
        </w:rPr>
      </w:pPr>
      <w:r>
        <w:rPr>
          <w:lang w:eastAsia="de-DE"/>
        </w:rPr>
        <w:t xml:space="preserve">          explode: true</w:t>
      </w:r>
    </w:p>
    <w:p w14:paraId="50679B4A" w14:textId="77777777" w:rsidR="00EA2FB2" w:rsidRDefault="00EA2FB2" w:rsidP="00EA2FB2">
      <w:pPr>
        <w:pStyle w:val="PL"/>
        <w:rPr>
          <w:lang w:eastAsia="de-DE"/>
        </w:rPr>
      </w:pPr>
      <w:r>
        <w:rPr>
          <w:lang w:eastAsia="de-DE"/>
        </w:rPr>
        <w:t xml:space="preserve">        - name: filter</w:t>
      </w:r>
    </w:p>
    <w:p w14:paraId="31BD5634" w14:textId="77777777" w:rsidR="00EA2FB2" w:rsidRDefault="00EA2FB2" w:rsidP="00EA2FB2">
      <w:pPr>
        <w:pStyle w:val="PL"/>
        <w:rPr>
          <w:lang w:eastAsia="de-DE"/>
        </w:rPr>
      </w:pPr>
      <w:r>
        <w:rPr>
          <w:lang w:eastAsia="de-DE"/>
        </w:rPr>
        <w:t xml:space="preserve">          in: query</w:t>
      </w:r>
    </w:p>
    <w:p w14:paraId="47A0C715" w14:textId="77777777" w:rsidR="00EA2FB2" w:rsidRDefault="00EA2FB2" w:rsidP="00EA2FB2">
      <w:pPr>
        <w:pStyle w:val="PL"/>
        <w:rPr>
          <w:lang w:eastAsia="de-DE"/>
        </w:rPr>
      </w:pPr>
      <w:r>
        <w:rPr>
          <w:lang w:eastAsia="de-DE"/>
        </w:rPr>
        <w:t xml:space="preserve">          description: &gt;-</w:t>
      </w:r>
    </w:p>
    <w:p w14:paraId="7E024153" w14:textId="77777777" w:rsidR="00EA2FB2" w:rsidRDefault="00EA2FB2" w:rsidP="00EA2FB2">
      <w:pPr>
        <w:pStyle w:val="PL"/>
        <w:rPr>
          <w:lang w:eastAsia="de-DE"/>
        </w:rPr>
      </w:pPr>
      <w:r>
        <w:rPr>
          <w:lang w:eastAsia="de-DE"/>
        </w:rPr>
        <w:t xml:space="preserve">            This parameter reduces the targeted set of resources by applying a</w:t>
      </w:r>
    </w:p>
    <w:p w14:paraId="3790FF0B" w14:textId="77777777" w:rsidR="00EA2FB2" w:rsidRDefault="00EA2FB2" w:rsidP="00EA2FB2">
      <w:pPr>
        <w:pStyle w:val="PL"/>
        <w:rPr>
          <w:lang w:eastAsia="de-DE"/>
        </w:rPr>
      </w:pPr>
      <w:r>
        <w:rPr>
          <w:lang w:eastAsia="de-DE"/>
        </w:rPr>
        <w:t xml:space="preserve">            filter to the scoped set of resource representations. Only resource</w:t>
      </w:r>
    </w:p>
    <w:p w14:paraId="5095266E" w14:textId="77777777" w:rsidR="00EA2FB2" w:rsidRDefault="00EA2FB2" w:rsidP="00EA2FB2">
      <w:pPr>
        <w:pStyle w:val="PL"/>
        <w:rPr>
          <w:lang w:eastAsia="de-DE"/>
        </w:rPr>
      </w:pPr>
      <w:r>
        <w:rPr>
          <w:lang w:eastAsia="de-DE"/>
        </w:rPr>
        <w:t xml:space="preserve">            representations for which the filter construct evaluates to "true"</w:t>
      </w:r>
    </w:p>
    <w:p w14:paraId="04F03736" w14:textId="77777777" w:rsidR="00EA2FB2" w:rsidRDefault="00EA2FB2" w:rsidP="00EA2FB2">
      <w:pPr>
        <w:pStyle w:val="PL"/>
        <w:rPr>
          <w:lang w:eastAsia="de-DE"/>
        </w:rPr>
      </w:pPr>
      <w:r>
        <w:rPr>
          <w:lang w:eastAsia="de-DE"/>
        </w:rPr>
        <w:t xml:space="preserve">            are targeted. No filter language is specified in the present</w:t>
      </w:r>
    </w:p>
    <w:p w14:paraId="0E82BFA7" w14:textId="77777777" w:rsidR="00EA2FB2" w:rsidRDefault="00EA2FB2" w:rsidP="00EA2FB2">
      <w:pPr>
        <w:pStyle w:val="PL"/>
        <w:rPr>
          <w:lang w:eastAsia="de-DE"/>
        </w:rPr>
      </w:pPr>
      <w:r>
        <w:rPr>
          <w:lang w:eastAsia="de-DE"/>
        </w:rPr>
        <w:t xml:space="preserve">            document.</w:t>
      </w:r>
    </w:p>
    <w:p w14:paraId="48FF2383" w14:textId="77777777" w:rsidR="00EA2FB2" w:rsidRDefault="00EA2FB2" w:rsidP="00EA2FB2">
      <w:pPr>
        <w:pStyle w:val="PL"/>
        <w:rPr>
          <w:lang w:eastAsia="de-DE"/>
        </w:rPr>
      </w:pPr>
      <w:r>
        <w:rPr>
          <w:lang w:eastAsia="de-DE"/>
        </w:rPr>
        <w:t xml:space="preserve">          required: false</w:t>
      </w:r>
    </w:p>
    <w:p w14:paraId="7F023B1E" w14:textId="77777777" w:rsidR="00EA2FB2" w:rsidRDefault="00EA2FB2" w:rsidP="00EA2FB2">
      <w:pPr>
        <w:pStyle w:val="PL"/>
        <w:rPr>
          <w:lang w:eastAsia="de-DE"/>
        </w:rPr>
      </w:pPr>
      <w:r>
        <w:rPr>
          <w:lang w:eastAsia="de-DE"/>
        </w:rPr>
        <w:t xml:space="preserve">          schema:</w:t>
      </w:r>
    </w:p>
    <w:p w14:paraId="13A2E8A2" w14:textId="77777777" w:rsidR="00EA2FB2" w:rsidRDefault="00EA2FB2" w:rsidP="00EA2FB2">
      <w:pPr>
        <w:pStyle w:val="PL"/>
        <w:rPr>
          <w:lang w:eastAsia="de-DE"/>
        </w:rPr>
      </w:pPr>
      <w:r>
        <w:rPr>
          <w:lang w:eastAsia="de-DE"/>
        </w:rPr>
        <w:t xml:space="preserve">            $ref: 'TS28623_ComDefs.yaml#/components/schemas/Filter'</w:t>
      </w:r>
    </w:p>
    <w:p w14:paraId="6BC356B5" w14:textId="77777777" w:rsidR="00EA2FB2" w:rsidRDefault="00EA2FB2" w:rsidP="00EA2FB2">
      <w:pPr>
        <w:pStyle w:val="PL"/>
        <w:rPr>
          <w:lang w:eastAsia="de-DE"/>
        </w:rPr>
      </w:pPr>
      <w:r>
        <w:rPr>
          <w:lang w:eastAsia="de-DE"/>
        </w:rPr>
        <w:t xml:space="preserve">        - name: attributes</w:t>
      </w:r>
    </w:p>
    <w:p w14:paraId="3FE23F03" w14:textId="77777777" w:rsidR="00EA2FB2" w:rsidRDefault="00EA2FB2" w:rsidP="00EA2FB2">
      <w:pPr>
        <w:pStyle w:val="PL"/>
        <w:rPr>
          <w:lang w:eastAsia="de-DE"/>
        </w:rPr>
      </w:pPr>
      <w:r>
        <w:rPr>
          <w:lang w:eastAsia="de-DE"/>
        </w:rPr>
        <w:t xml:space="preserve">          in: query</w:t>
      </w:r>
    </w:p>
    <w:p w14:paraId="6598273C" w14:textId="77777777" w:rsidR="00EA2FB2" w:rsidRDefault="00EA2FB2" w:rsidP="00EA2FB2">
      <w:pPr>
        <w:pStyle w:val="PL"/>
        <w:rPr>
          <w:lang w:eastAsia="de-DE"/>
        </w:rPr>
      </w:pPr>
      <w:r>
        <w:rPr>
          <w:lang w:eastAsia="de-DE"/>
        </w:rPr>
        <w:t xml:space="preserve">          description: &gt;-</w:t>
      </w:r>
    </w:p>
    <w:p w14:paraId="19261E23" w14:textId="77777777" w:rsidR="00EA2FB2" w:rsidRDefault="00EA2FB2" w:rsidP="00EA2FB2">
      <w:pPr>
        <w:pStyle w:val="PL"/>
        <w:rPr>
          <w:lang w:eastAsia="de-DE"/>
        </w:rPr>
      </w:pPr>
      <w:r>
        <w:rPr>
          <w:lang w:eastAsia="de-DE"/>
        </w:rPr>
        <w:t xml:space="preserve">            This parameter specifies the attributes of the scoped resources that</w:t>
      </w:r>
    </w:p>
    <w:p w14:paraId="665EE96C" w14:textId="77777777" w:rsidR="00EA2FB2" w:rsidRDefault="00EA2FB2" w:rsidP="00EA2FB2">
      <w:pPr>
        <w:pStyle w:val="PL"/>
        <w:rPr>
          <w:lang w:eastAsia="de-DE"/>
        </w:rPr>
      </w:pPr>
      <w:r>
        <w:rPr>
          <w:lang w:eastAsia="de-DE"/>
        </w:rPr>
        <w:t xml:space="preserve">            are returned.</w:t>
      </w:r>
    </w:p>
    <w:p w14:paraId="622DC3BA" w14:textId="77777777" w:rsidR="00EA2FB2" w:rsidRDefault="00EA2FB2" w:rsidP="00EA2FB2">
      <w:pPr>
        <w:pStyle w:val="PL"/>
        <w:rPr>
          <w:lang w:eastAsia="de-DE"/>
        </w:rPr>
      </w:pPr>
      <w:r>
        <w:rPr>
          <w:lang w:eastAsia="de-DE"/>
        </w:rPr>
        <w:t xml:space="preserve">          required: true</w:t>
      </w:r>
    </w:p>
    <w:p w14:paraId="10BA9B34" w14:textId="77777777" w:rsidR="00EA2FB2" w:rsidRDefault="00EA2FB2" w:rsidP="00EA2FB2">
      <w:pPr>
        <w:pStyle w:val="PL"/>
        <w:rPr>
          <w:lang w:eastAsia="de-DE"/>
        </w:rPr>
      </w:pPr>
      <w:r>
        <w:rPr>
          <w:lang w:eastAsia="de-DE"/>
        </w:rPr>
        <w:t xml:space="preserve">          schema:</w:t>
      </w:r>
    </w:p>
    <w:p w14:paraId="61E0CB31" w14:textId="77777777" w:rsidR="00EA2FB2" w:rsidRDefault="00EA2FB2" w:rsidP="00EA2FB2">
      <w:pPr>
        <w:pStyle w:val="PL"/>
        <w:rPr>
          <w:lang w:eastAsia="de-DE"/>
        </w:rPr>
      </w:pPr>
      <w:r>
        <w:rPr>
          <w:lang w:eastAsia="de-DE"/>
        </w:rPr>
        <w:t xml:space="preserve">            type: array</w:t>
      </w:r>
    </w:p>
    <w:p w14:paraId="07E00493" w14:textId="77777777" w:rsidR="00EA2FB2" w:rsidRDefault="00EA2FB2" w:rsidP="00EA2FB2">
      <w:pPr>
        <w:pStyle w:val="PL"/>
        <w:rPr>
          <w:lang w:eastAsia="de-DE"/>
        </w:rPr>
      </w:pPr>
      <w:r>
        <w:rPr>
          <w:lang w:eastAsia="de-DE"/>
        </w:rPr>
        <w:t xml:space="preserve">            items:</w:t>
      </w:r>
    </w:p>
    <w:p w14:paraId="381C32DA" w14:textId="77777777" w:rsidR="00EA2FB2" w:rsidRDefault="00EA2FB2" w:rsidP="00EA2FB2">
      <w:pPr>
        <w:pStyle w:val="PL"/>
        <w:rPr>
          <w:lang w:eastAsia="de-DE"/>
        </w:rPr>
      </w:pPr>
      <w:r>
        <w:rPr>
          <w:lang w:eastAsia="de-DE"/>
        </w:rPr>
        <w:t xml:space="preserve">              type: string</w:t>
      </w:r>
    </w:p>
    <w:p w14:paraId="2CD7988F" w14:textId="77777777" w:rsidR="00EA2FB2" w:rsidRDefault="00EA2FB2" w:rsidP="00EA2FB2">
      <w:pPr>
        <w:pStyle w:val="PL"/>
        <w:rPr>
          <w:lang w:eastAsia="de-DE"/>
        </w:rPr>
      </w:pPr>
      <w:r>
        <w:rPr>
          <w:lang w:eastAsia="de-DE"/>
        </w:rPr>
        <w:t xml:space="preserve">          style: form</w:t>
      </w:r>
    </w:p>
    <w:p w14:paraId="660464BD" w14:textId="77777777" w:rsidR="00EA2FB2" w:rsidRDefault="00EA2FB2" w:rsidP="00EA2FB2">
      <w:pPr>
        <w:pStyle w:val="PL"/>
        <w:rPr>
          <w:lang w:eastAsia="de-DE"/>
        </w:rPr>
      </w:pPr>
      <w:r>
        <w:rPr>
          <w:lang w:eastAsia="de-DE"/>
        </w:rPr>
        <w:t xml:space="preserve">          explode: false</w:t>
      </w:r>
    </w:p>
    <w:p w14:paraId="519988BE" w14:textId="77777777" w:rsidR="00EA2FB2" w:rsidRDefault="00EA2FB2" w:rsidP="00EA2FB2">
      <w:pPr>
        <w:pStyle w:val="PL"/>
        <w:rPr>
          <w:lang w:eastAsia="de-DE"/>
        </w:rPr>
      </w:pPr>
      <w:r>
        <w:rPr>
          <w:lang w:eastAsia="de-DE"/>
        </w:rPr>
        <w:t xml:space="preserve">        - name: fields</w:t>
      </w:r>
    </w:p>
    <w:p w14:paraId="0A1FB1F3" w14:textId="77777777" w:rsidR="00EA2FB2" w:rsidRDefault="00EA2FB2" w:rsidP="00EA2FB2">
      <w:pPr>
        <w:pStyle w:val="PL"/>
        <w:rPr>
          <w:lang w:eastAsia="de-DE"/>
        </w:rPr>
      </w:pPr>
      <w:r>
        <w:rPr>
          <w:lang w:eastAsia="de-DE"/>
        </w:rPr>
        <w:t xml:space="preserve">          in: query</w:t>
      </w:r>
    </w:p>
    <w:p w14:paraId="7CFA7158" w14:textId="77777777" w:rsidR="00EA2FB2" w:rsidRDefault="00EA2FB2" w:rsidP="00EA2FB2">
      <w:pPr>
        <w:pStyle w:val="PL"/>
        <w:rPr>
          <w:lang w:eastAsia="de-DE"/>
        </w:rPr>
      </w:pPr>
      <w:r>
        <w:rPr>
          <w:lang w:eastAsia="de-DE"/>
        </w:rPr>
        <w:t xml:space="preserve">          description: &gt;-</w:t>
      </w:r>
    </w:p>
    <w:p w14:paraId="2EDB3468" w14:textId="77777777" w:rsidR="00EA2FB2" w:rsidRDefault="00EA2FB2" w:rsidP="00EA2FB2">
      <w:pPr>
        <w:pStyle w:val="PL"/>
        <w:rPr>
          <w:lang w:eastAsia="de-DE"/>
        </w:rPr>
      </w:pPr>
      <w:r>
        <w:rPr>
          <w:lang w:eastAsia="de-DE"/>
        </w:rPr>
        <w:t xml:space="preserve">            This parameter specifies the attribute field of the scoped resources</w:t>
      </w:r>
    </w:p>
    <w:p w14:paraId="2A7641F0" w14:textId="77777777" w:rsidR="00EA2FB2" w:rsidRDefault="00EA2FB2" w:rsidP="00EA2FB2">
      <w:pPr>
        <w:pStyle w:val="PL"/>
        <w:rPr>
          <w:lang w:eastAsia="de-DE"/>
        </w:rPr>
      </w:pPr>
      <w:r>
        <w:rPr>
          <w:lang w:eastAsia="de-DE"/>
        </w:rPr>
        <w:t xml:space="preserve">            that are returned.</w:t>
      </w:r>
    </w:p>
    <w:p w14:paraId="15CC6AF5" w14:textId="77777777" w:rsidR="00EA2FB2" w:rsidRDefault="00EA2FB2" w:rsidP="00EA2FB2">
      <w:pPr>
        <w:pStyle w:val="PL"/>
        <w:rPr>
          <w:lang w:eastAsia="de-DE"/>
        </w:rPr>
      </w:pPr>
      <w:r>
        <w:rPr>
          <w:lang w:eastAsia="de-DE"/>
        </w:rPr>
        <w:t xml:space="preserve">          required: false</w:t>
      </w:r>
    </w:p>
    <w:p w14:paraId="5E2FF984" w14:textId="77777777" w:rsidR="00EA2FB2" w:rsidRDefault="00EA2FB2" w:rsidP="00EA2FB2">
      <w:pPr>
        <w:pStyle w:val="PL"/>
        <w:rPr>
          <w:lang w:eastAsia="de-DE"/>
        </w:rPr>
      </w:pPr>
      <w:r>
        <w:rPr>
          <w:lang w:eastAsia="de-DE"/>
        </w:rPr>
        <w:t xml:space="preserve">          schema:</w:t>
      </w:r>
    </w:p>
    <w:p w14:paraId="718425DA" w14:textId="77777777" w:rsidR="00EA2FB2" w:rsidRDefault="00EA2FB2" w:rsidP="00EA2FB2">
      <w:pPr>
        <w:pStyle w:val="PL"/>
        <w:rPr>
          <w:lang w:eastAsia="de-DE"/>
        </w:rPr>
      </w:pPr>
      <w:r>
        <w:rPr>
          <w:lang w:eastAsia="de-DE"/>
        </w:rPr>
        <w:t xml:space="preserve">            type: array</w:t>
      </w:r>
    </w:p>
    <w:p w14:paraId="75AD016C" w14:textId="77777777" w:rsidR="00EA2FB2" w:rsidRDefault="00EA2FB2" w:rsidP="00EA2FB2">
      <w:pPr>
        <w:pStyle w:val="PL"/>
        <w:rPr>
          <w:lang w:eastAsia="de-DE"/>
        </w:rPr>
      </w:pPr>
      <w:r>
        <w:rPr>
          <w:lang w:eastAsia="de-DE"/>
        </w:rPr>
        <w:t xml:space="preserve">            items:</w:t>
      </w:r>
    </w:p>
    <w:p w14:paraId="091C755D" w14:textId="77777777" w:rsidR="00EA2FB2" w:rsidRDefault="00EA2FB2" w:rsidP="00EA2FB2">
      <w:pPr>
        <w:pStyle w:val="PL"/>
        <w:rPr>
          <w:lang w:eastAsia="de-DE"/>
        </w:rPr>
      </w:pPr>
      <w:r>
        <w:rPr>
          <w:lang w:eastAsia="de-DE"/>
        </w:rPr>
        <w:t xml:space="preserve">              type: string</w:t>
      </w:r>
    </w:p>
    <w:p w14:paraId="23CF1E45" w14:textId="77777777" w:rsidR="00EA2FB2" w:rsidRDefault="00EA2FB2" w:rsidP="00EA2FB2">
      <w:pPr>
        <w:pStyle w:val="PL"/>
        <w:rPr>
          <w:lang w:eastAsia="de-DE"/>
        </w:rPr>
      </w:pPr>
      <w:r>
        <w:rPr>
          <w:lang w:eastAsia="de-DE"/>
        </w:rPr>
        <w:t xml:space="preserve">          style: form</w:t>
      </w:r>
    </w:p>
    <w:p w14:paraId="5BC8FA5B" w14:textId="77777777" w:rsidR="00EA2FB2" w:rsidRPr="006732CB" w:rsidRDefault="00EA2FB2" w:rsidP="00EA2FB2">
      <w:pPr>
        <w:pStyle w:val="PL"/>
        <w:rPr>
          <w:lang w:val="fr-FR" w:eastAsia="de-DE"/>
        </w:rPr>
      </w:pPr>
      <w:r>
        <w:rPr>
          <w:lang w:eastAsia="de-DE"/>
        </w:rPr>
        <w:t xml:space="preserve">          </w:t>
      </w:r>
      <w:r w:rsidRPr="006732CB">
        <w:rPr>
          <w:lang w:val="fr-FR" w:eastAsia="de-DE"/>
        </w:rPr>
        <w:t>explode: false</w:t>
      </w:r>
    </w:p>
    <w:p w14:paraId="4839653A" w14:textId="77777777" w:rsidR="00EA2FB2" w:rsidRPr="006732CB" w:rsidRDefault="00EA2FB2" w:rsidP="00EA2FB2">
      <w:pPr>
        <w:pStyle w:val="PL"/>
        <w:rPr>
          <w:lang w:val="fr-FR" w:eastAsia="de-DE"/>
        </w:rPr>
      </w:pPr>
      <w:r w:rsidRPr="006732CB">
        <w:rPr>
          <w:lang w:val="fr-FR" w:eastAsia="de-DE"/>
        </w:rPr>
        <w:t xml:space="preserve">      responses:</w:t>
      </w:r>
    </w:p>
    <w:p w14:paraId="5CED38B0" w14:textId="77777777" w:rsidR="00EA2FB2" w:rsidRPr="006732CB" w:rsidRDefault="00EA2FB2" w:rsidP="00EA2FB2">
      <w:pPr>
        <w:pStyle w:val="PL"/>
        <w:rPr>
          <w:lang w:val="fr-FR" w:eastAsia="de-DE"/>
        </w:rPr>
      </w:pPr>
      <w:r w:rsidRPr="006732CB">
        <w:rPr>
          <w:lang w:val="fr-FR" w:eastAsia="de-DE"/>
        </w:rPr>
        <w:t xml:space="preserve">        '200':</w:t>
      </w:r>
    </w:p>
    <w:p w14:paraId="13A490E1" w14:textId="77777777" w:rsidR="00EA2FB2" w:rsidRPr="006732CB" w:rsidRDefault="00EA2FB2" w:rsidP="00EA2FB2">
      <w:pPr>
        <w:pStyle w:val="PL"/>
        <w:rPr>
          <w:lang w:val="fr-FR" w:eastAsia="de-DE"/>
        </w:rPr>
      </w:pPr>
      <w:r w:rsidRPr="006732CB">
        <w:rPr>
          <w:lang w:val="fr-FR" w:eastAsia="de-DE"/>
        </w:rPr>
        <w:t xml:space="preserve">          description: &gt;-</w:t>
      </w:r>
    </w:p>
    <w:p w14:paraId="2B56D285" w14:textId="77777777" w:rsidR="00EA2FB2" w:rsidRDefault="00EA2FB2" w:rsidP="00EA2FB2">
      <w:pPr>
        <w:pStyle w:val="PL"/>
        <w:rPr>
          <w:lang w:eastAsia="de-DE"/>
        </w:rPr>
      </w:pPr>
      <w:r w:rsidRPr="006732CB">
        <w:rPr>
          <w:lang w:val="fr-FR" w:eastAsia="de-DE"/>
        </w:rPr>
        <w:t xml:space="preserve">            </w:t>
      </w:r>
      <w:r>
        <w:rPr>
          <w:lang w:eastAsia="de-DE"/>
        </w:rPr>
        <w:t>Success case ("200 OK").</w:t>
      </w:r>
    </w:p>
    <w:p w14:paraId="3CD6F66F" w14:textId="77777777" w:rsidR="00EA2FB2" w:rsidRDefault="00EA2FB2" w:rsidP="00EA2FB2">
      <w:pPr>
        <w:pStyle w:val="PL"/>
        <w:rPr>
          <w:lang w:eastAsia="de-DE"/>
        </w:rPr>
      </w:pPr>
      <w:r>
        <w:rPr>
          <w:lang w:eastAsia="de-DE"/>
        </w:rPr>
        <w:t xml:space="preserve">            The resources identified in the request for retrieval are returned</w:t>
      </w:r>
    </w:p>
    <w:p w14:paraId="1DB8CA0E" w14:textId="77777777" w:rsidR="00EA2FB2" w:rsidRDefault="00EA2FB2" w:rsidP="00EA2FB2">
      <w:pPr>
        <w:pStyle w:val="PL"/>
        <w:rPr>
          <w:lang w:eastAsia="de-DE"/>
        </w:rPr>
      </w:pPr>
      <w:r>
        <w:rPr>
          <w:lang w:eastAsia="de-DE"/>
        </w:rPr>
        <w:t xml:space="preserve">            in the response message body. In case the attributes or fields query</w:t>
      </w:r>
    </w:p>
    <w:p w14:paraId="552C4ABC" w14:textId="77777777" w:rsidR="00EA2FB2" w:rsidRDefault="00EA2FB2" w:rsidP="00EA2FB2">
      <w:pPr>
        <w:pStyle w:val="PL"/>
        <w:rPr>
          <w:lang w:eastAsia="de-DE"/>
        </w:rPr>
      </w:pPr>
      <w:r>
        <w:rPr>
          <w:lang w:eastAsia="de-DE"/>
        </w:rPr>
        <w:t xml:space="preserve">            parameters are used, only the selected attributes or sub-attributes are</w:t>
      </w:r>
    </w:p>
    <w:p w14:paraId="1F3BEB5C" w14:textId="77777777" w:rsidR="00EA2FB2" w:rsidRDefault="00EA2FB2" w:rsidP="00EA2FB2">
      <w:pPr>
        <w:pStyle w:val="PL"/>
        <w:rPr>
          <w:lang w:eastAsia="de-DE"/>
        </w:rPr>
      </w:pPr>
      <w:r>
        <w:rPr>
          <w:lang w:eastAsia="de-DE"/>
        </w:rPr>
        <w:t xml:space="preserve">            returned. The response message body is constructed according to the</w:t>
      </w:r>
    </w:p>
    <w:p w14:paraId="58C0F2D3" w14:textId="77777777" w:rsidR="00EA2FB2" w:rsidRDefault="00EA2FB2" w:rsidP="00EA2FB2">
      <w:pPr>
        <w:pStyle w:val="PL"/>
        <w:rPr>
          <w:lang w:eastAsia="de-DE"/>
        </w:rPr>
      </w:pPr>
      <w:r>
        <w:rPr>
          <w:lang w:eastAsia="de-DE"/>
        </w:rPr>
        <w:t xml:space="preserve">            hierarchical response construction method (TS 32.158 [15]).</w:t>
      </w:r>
    </w:p>
    <w:p w14:paraId="7D3070A6" w14:textId="77777777" w:rsidR="00EA2FB2" w:rsidRDefault="00EA2FB2" w:rsidP="00EA2FB2">
      <w:pPr>
        <w:pStyle w:val="PL"/>
        <w:rPr>
          <w:lang w:eastAsia="de-DE"/>
        </w:rPr>
      </w:pPr>
      <w:r>
        <w:rPr>
          <w:lang w:eastAsia="de-DE"/>
        </w:rPr>
        <w:t xml:space="preserve">          content:</w:t>
      </w:r>
    </w:p>
    <w:p w14:paraId="465E9501" w14:textId="77777777" w:rsidR="00EA2FB2" w:rsidRDefault="00EA2FB2" w:rsidP="00EA2FB2">
      <w:pPr>
        <w:pStyle w:val="PL"/>
        <w:rPr>
          <w:lang w:eastAsia="de-DE"/>
        </w:rPr>
      </w:pPr>
      <w:r>
        <w:rPr>
          <w:lang w:eastAsia="de-DE"/>
        </w:rPr>
        <w:t xml:space="preserve">            application/json:</w:t>
      </w:r>
    </w:p>
    <w:p w14:paraId="35871537" w14:textId="77777777" w:rsidR="00EA2FB2" w:rsidRDefault="00EA2FB2" w:rsidP="00EA2FB2">
      <w:pPr>
        <w:pStyle w:val="PL"/>
        <w:rPr>
          <w:lang w:eastAsia="de-DE"/>
        </w:rPr>
      </w:pPr>
      <w:r>
        <w:rPr>
          <w:lang w:eastAsia="de-DE"/>
        </w:rPr>
        <w:t xml:space="preserve">              schema:</w:t>
      </w:r>
    </w:p>
    <w:p w14:paraId="1A45AE42" w14:textId="77777777" w:rsidR="00EA2FB2" w:rsidRDefault="00EA2FB2" w:rsidP="00EA2FB2">
      <w:pPr>
        <w:pStyle w:val="PL"/>
        <w:rPr>
          <w:lang w:eastAsia="de-DE"/>
        </w:rPr>
      </w:pPr>
      <w:r>
        <w:rPr>
          <w:lang w:eastAsia="de-DE"/>
        </w:rPr>
        <w:t xml:space="preserve">                $ref: '#/components/schemas/Resource'</w:t>
      </w:r>
    </w:p>
    <w:p w14:paraId="7E3AD431" w14:textId="77777777" w:rsidR="00EA2FB2" w:rsidRDefault="00EA2FB2" w:rsidP="00EA2FB2">
      <w:pPr>
        <w:pStyle w:val="PL"/>
        <w:rPr>
          <w:lang w:eastAsia="de-DE"/>
        </w:rPr>
      </w:pPr>
      <w:r>
        <w:rPr>
          <w:lang w:eastAsia="de-DE"/>
        </w:rPr>
        <w:t xml:space="preserve">        default:</w:t>
      </w:r>
    </w:p>
    <w:p w14:paraId="31EB612D" w14:textId="77777777" w:rsidR="00EA2FB2" w:rsidRDefault="00EA2FB2" w:rsidP="00EA2FB2">
      <w:pPr>
        <w:pStyle w:val="PL"/>
        <w:rPr>
          <w:lang w:eastAsia="de-DE"/>
        </w:rPr>
      </w:pPr>
      <w:r>
        <w:rPr>
          <w:lang w:eastAsia="de-DE"/>
        </w:rPr>
        <w:t xml:space="preserve">          description: Error case.</w:t>
      </w:r>
    </w:p>
    <w:p w14:paraId="2DFBBB1D" w14:textId="77777777" w:rsidR="00EA2FB2" w:rsidRDefault="00EA2FB2" w:rsidP="00EA2FB2">
      <w:pPr>
        <w:pStyle w:val="PL"/>
        <w:rPr>
          <w:lang w:eastAsia="de-DE"/>
        </w:rPr>
      </w:pPr>
      <w:r>
        <w:rPr>
          <w:lang w:eastAsia="de-DE"/>
        </w:rPr>
        <w:t xml:space="preserve">          content:</w:t>
      </w:r>
    </w:p>
    <w:p w14:paraId="2D46111E" w14:textId="77777777" w:rsidR="00EA2FB2" w:rsidRDefault="00EA2FB2" w:rsidP="00EA2FB2">
      <w:pPr>
        <w:pStyle w:val="PL"/>
        <w:rPr>
          <w:lang w:eastAsia="de-DE"/>
        </w:rPr>
      </w:pPr>
      <w:r>
        <w:rPr>
          <w:lang w:eastAsia="de-DE"/>
        </w:rPr>
        <w:t xml:space="preserve">            application/json:</w:t>
      </w:r>
    </w:p>
    <w:p w14:paraId="740B6D9C" w14:textId="77777777" w:rsidR="00EA2FB2" w:rsidRDefault="00EA2FB2" w:rsidP="00EA2FB2">
      <w:pPr>
        <w:pStyle w:val="PL"/>
        <w:rPr>
          <w:lang w:eastAsia="de-DE"/>
        </w:rPr>
      </w:pPr>
      <w:r>
        <w:rPr>
          <w:lang w:eastAsia="de-DE"/>
        </w:rPr>
        <w:t xml:space="preserve">              schema:</w:t>
      </w:r>
    </w:p>
    <w:p w14:paraId="7578DEF9" w14:textId="77777777" w:rsidR="00EA2FB2" w:rsidRDefault="00EA2FB2" w:rsidP="00EA2FB2">
      <w:pPr>
        <w:pStyle w:val="PL"/>
        <w:rPr>
          <w:lang w:eastAsia="de-DE"/>
        </w:rPr>
      </w:pPr>
      <w:r>
        <w:rPr>
          <w:lang w:eastAsia="de-DE"/>
        </w:rPr>
        <w:t xml:space="preserve">                $ref: 'TS28623_ComDefs.yaml#/components/schemas/ErrorResponse'</w:t>
      </w:r>
    </w:p>
    <w:p w14:paraId="390EE67A" w14:textId="77777777" w:rsidR="00EA2FB2" w:rsidRDefault="00EA2FB2" w:rsidP="00EA2FB2">
      <w:pPr>
        <w:pStyle w:val="PL"/>
        <w:rPr>
          <w:lang w:eastAsia="de-DE"/>
        </w:rPr>
      </w:pPr>
      <w:r>
        <w:rPr>
          <w:lang w:eastAsia="de-DE"/>
        </w:rPr>
        <w:t xml:space="preserve">    patch:</w:t>
      </w:r>
    </w:p>
    <w:p w14:paraId="0BAC9F14" w14:textId="77777777" w:rsidR="00EA2FB2" w:rsidRDefault="00EA2FB2" w:rsidP="00EA2FB2">
      <w:pPr>
        <w:pStyle w:val="PL"/>
        <w:rPr>
          <w:lang w:eastAsia="de-DE"/>
        </w:rPr>
      </w:pPr>
      <w:r>
        <w:rPr>
          <w:lang w:eastAsia="de-DE"/>
        </w:rPr>
        <w:t xml:space="preserve">      summary: Patches one or multiple resources</w:t>
      </w:r>
    </w:p>
    <w:p w14:paraId="785F840D" w14:textId="77777777" w:rsidR="00EA2FB2" w:rsidRDefault="00EA2FB2" w:rsidP="00EA2FB2">
      <w:pPr>
        <w:pStyle w:val="PL"/>
        <w:rPr>
          <w:lang w:eastAsia="de-DE"/>
        </w:rPr>
      </w:pPr>
      <w:r>
        <w:rPr>
          <w:lang w:eastAsia="de-DE"/>
        </w:rPr>
        <w:t xml:space="preserve">      description: &gt;-</w:t>
      </w:r>
    </w:p>
    <w:p w14:paraId="0359D300" w14:textId="77777777" w:rsidR="00EA2FB2" w:rsidRDefault="00EA2FB2" w:rsidP="00EA2FB2">
      <w:pPr>
        <w:pStyle w:val="PL"/>
        <w:rPr>
          <w:lang w:eastAsia="de-DE"/>
        </w:rPr>
      </w:pPr>
      <w:r>
        <w:rPr>
          <w:lang w:eastAsia="de-DE"/>
        </w:rPr>
        <w:t xml:space="preserve">        With HTTP PATCH resources are created, updated or deleted. The resources</w:t>
      </w:r>
    </w:p>
    <w:p w14:paraId="2800463F" w14:textId="77777777" w:rsidR="00EA2FB2" w:rsidRDefault="00EA2FB2" w:rsidP="00EA2FB2">
      <w:pPr>
        <w:pStyle w:val="PL"/>
        <w:rPr>
          <w:lang w:eastAsia="de-DE"/>
        </w:rPr>
      </w:pPr>
      <w:r>
        <w:rPr>
          <w:lang w:eastAsia="de-DE"/>
        </w:rPr>
        <w:t xml:space="preserve">        to be modified are identified with the target URI (base resource) and</w:t>
      </w:r>
    </w:p>
    <w:p w14:paraId="2D93AEE9" w14:textId="77777777" w:rsidR="00EA2FB2" w:rsidRDefault="00EA2FB2" w:rsidP="00EA2FB2">
      <w:pPr>
        <w:pStyle w:val="PL"/>
        <w:rPr>
          <w:lang w:eastAsia="de-DE"/>
        </w:rPr>
      </w:pPr>
      <w:r>
        <w:rPr>
          <w:lang w:eastAsia="de-DE"/>
        </w:rPr>
        <w:t xml:space="preserve">        the patch document included in the request message body.</w:t>
      </w:r>
    </w:p>
    <w:p w14:paraId="15A9FA30" w14:textId="77777777" w:rsidR="00EA2FB2" w:rsidRDefault="00EA2FB2" w:rsidP="00EA2FB2">
      <w:pPr>
        <w:pStyle w:val="PL"/>
        <w:rPr>
          <w:lang w:eastAsia="de-DE"/>
        </w:rPr>
      </w:pPr>
      <w:r>
        <w:rPr>
          <w:lang w:eastAsia="de-DE"/>
        </w:rPr>
        <w:t xml:space="preserve">      requestBody:</w:t>
      </w:r>
    </w:p>
    <w:p w14:paraId="34EFB93D" w14:textId="77777777" w:rsidR="00EA2FB2" w:rsidRDefault="00EA2FB2" w:rsidP="00EA2FB2">
      <w:pPr>
        <w:pStyle w:val="PL"/>
        <w:rPr>
          <w:lang w:eastAsia="de-DE"/>
        </w:rPr>
      </w:pPr>
      <w:r>
        <w:rPr>
          <w:lang w:eastAsia="de-DE"/>
        </w:rPr>
        <w:t xml:space="preserve">        description: &gt;-</w:t>
      </w:r>
    </w:p>
    <w:p w14:paraId="6BA21CAB" w14:textId="77777777" w:rsidR="00EA2FB2" w:rsidRDefault="00EA2FB2" w:rsidP="00EA2FB2">
      <w:pPr>
        <w:pStyle w:val="PL"/>
        <w:rPr>
          <w:lang w:eastAsia="de-DE"/>
        </w:rPr>
      </w:pPr>
      <w:r>
        <w:rPr>
          <w:lang w:eastAsia="de-DE"/>
        </w:rPr>
        <w:t xml:space="preserve">          The request body describes changes to be made to the target resources.</w:t>
      </w:r>
    </w:p>
    <w:p w14:paraId="4532BF36" w14:textId="77777777" w:rsidR="00EA2FB2" w:rsidRDefault="00EA2FB2" w:rsidP="00EA2FB2">
      <w:pPr>
        <w:pStyle w:val="PL"/>
        <w:rPr>
          <w:lang w:eastAsia="de-DE"/>
        </w:rPr>
      </w:pPr>
      <w:r>
        <w:rPr>
          <w:lang w:eastAsia="de-DE"/>
        </w:rPr>
        <w:t xml:space="preserve">          The following patch media types are available</w:t>
      </w:r>
    </w:p>
    <w:p w14:paraId="46DE5475" w14:textId="77777777" w:rsidR="00EA2FB2" w:rsidRDefault="00EA2FB2" w:rsidP="00EA2FB2">
      <w:pPr>
        <w:pStyle w:val="PL"/>
        <w:rPr>
          <w:lang w:eastAsia="de-DE"/>
        </w:rPr>
      </w:pPr>
      <w:r>
        <w:rPr>
          <w:lang w:eastAsia="de-DE"/>
        </w:rPr>
        <w:t xml:space="preserve">            - "application/merge-patch+json" (RFC 7396)</w:t>
      </w:r>
    </w:p>
    <w:p w14:paraId="5A5ADE2D" w14:textId="77777777" w:rsidR="00EA2FB2" w:rsidRDefault="00EA2FB2" w:rsidP="00EA2FB2">
      <w:pPr>
        <w:pStyle w:val="PL"/>
        <w:rPr>
          <w:lang w:eastAsia="de-DE"/>
        </w:rPr>
      </w:pPr>
      <w:r>
        <w:rPr>
          <w:lang w:eastAsia="de-DE"/>
        </w:rPr>
        <w:t xml:space="preserve">            - "application/3gpp-merge-patch+json" (TS 32.158)</w:t>
      </w:r>
    </w:p>
    <w:p w14:paraId="6B0A3DBC" w14:textId="77777777" w:rsidR="00EA2FB2" w:rsidRDefault="00EA2FB2" w:rsidP="00EA2FB2">
      <w:pPr>
        <w:pStyle w:val="PL"/>
        <w:rPr>
          <w:lang w:eastAsia="de-DE"/>
        </w:rPr>
      </w:pPr>
      <w:r>
        <w:rPr>
          <w:lang w:eastAsia="de-DE"/>
        </w:rPr>
        <w:t xml:space="preserve">            - "application/json-patch+json" (RFC 6902)</w:t>
      </w:r>
    </w:p>
    <w:p w14:paraId="02EF49E4" w14:textId="77777777" w:rsidR="00EA2FB2" w:rsidRDefault="00EA2FB2" w:rsidP="00EA2FB2">
      <w:pPr>
        <w:pStyle w:val="PL"/>
        <w:rPr>
          <w:lang w:eastAsia="de-DE"/>
        </w:rPr>
      </w:pPr>
      <w:r>
        <w:rPr>
          <w:lang w:eastAsia="de-DE"/>
        </w:rPr>
        <w:t xml:space="preserve">            - "application/3gpp-json-patch+json" (TS 32.158)</w:t>
      </w:r>
    </w:p>
    <w:p w14:paraId="30F25538" w14:textId="77777777" w:rsidR="00EA2FB2" w:rsidRDefault="00EA2FB2" w:rsidP="00EA2FB2">
      <w:pPr>
        <w:pStyle w:val="PL"/>
        <w:rPr>
          <w:lang w:eastAsia="de-DE"/>
        </w:rPr>
      </w:pPr>
      <w:r>
        <w:rPr>
          <w:lang w:eastAsia="de-DE"/>
        </w:rPr>
        <w:t xml:space="preserve">        required: true</w:t>
      </w:r>
    </w:p>
    <w:p w14:paraId="5BBC1152" w14:textId="77777777" w:rsidR="00EA2FB2" w:rsidRDefault="00EA2FB2" w:rsidP="00EA2FB2">
      <w:pPr>
        <w:pStyle w:val="PL"/>
        <w:rPr>
          <w:lang w:eastAsia="de-DE"/>
        </w:rPr>
      </w:pPr>
      <w:r>
        <w:rPr>
          <w:lang w:eastAsia="de-DE"/>
        </w:rPr>
        <w:t xml:space="preserve">        content:</w:t>
      </w:r>
    </w:p>
    <w:p w14:paraId="58F16EAC" w14:textId="77777777" w:rsidR="00EA2FB2" w:rsidRDefault="00EA2FB2" w:rsidP="00EA2FB2">
      <w:pPr>
        <w:pStyle w:val="PL"/>
        <w:rPr>
          <w:lang w:eastAsia="de-DE"/>
        </w:rPr>
      </w:pPr>
      <w:r>
        <w:rPr>
          <w:lang w:eastAsia="de-DE"/>
        </w:rPr>
        <w:t xml:space="preserve">          application/merge-patch+json:</w:t>
      </w:r>
    </w:p>
    <w:p w14:paraId="412FAE4D" w14:textId="77777777" w:rsidR="00EA2FB2" w:rsidRDefault="00EA2FB2" w:rsidP="00EA2FB2">
      <w:pPr>
        <w:pStyle w:val="PL"/>
        <w:rPr>
          <w:lang w:eastAsia="de-DE"/>
        </w:rPr>
      </w:pPr>
      <w:r>
        <w:rPr>
          <w:lang w:eastAsia="de-DE"/>
        </w:rPr>
        <w:t xml:space="preserve">            schema:</w:t>
      </w:r>
    </w:p>
    <w:p w14:paraId="5D3E9670" w14:textId="77777777" w:rsidR="00EA2FB2" w:rsidRDefault="00EA2FB2" w:rsidP="00EA2FB2">
      <w:pPr>
        <w:pStyle w:val="PL"/>
        <w:rPr>
          <w:lang w:eastAsia="de-DE"/>
        </w:rPr>
      </w:pPr>
      <w:r>
        <w:rPr>
          <w:lang w:eastAsia="de-DE"/>
        </w:rPr>
        <w:t xml:space="preserve">              $ref: '#/components/schemas/Resource'</w:t>
      </w:r>
    </w:p>
    <w:p w14:paraId="451E380E" w14:textId="77777777" w:rsidR="00EA2FB2" w:rsidRDefault="00EA2FB2" w:rsidP="00EA2FB2">
      <w:pPr>
        <w:pStyle w:val="PL"/>
        <w:rPr>
          <w:lang w:eastAsia="de-DE"/>
        </w:rPr>
      </w:pPr>
      <w:r>
        <w:rPr>
          <w:lang w:eastAsia="de-DE"/>
        </w:rPr>
        <w:t xml:space="preserve">          application/3gpp-merge-patch+json:</w:t>
      </w:r>
    </w:p>
    <w:p w14:paraId="3359441C" w14:textId="77777777" w:rsidR="00EA2FB2" w:rsidRDefault="00EA2FB2" w:rsidP="00EA2FB2">
      <w:pPr>
        <w:pStyle w:val="PL"/>
        <w:rPr>
          <w:lang w:eastAsia="de-DE"/>
        </w:rPr>
      </w:pPr>
      <w:r>
        <w:rPr>
          <w:lang w:eastAsia="de-DE"/>
        </w:rPr>
        <w:t xml:space="preserve">            schema:</w:t>
      </w:r>
    </w:p>
    <w:p w14:paraId="0296A38B" w14:textId="77777777" w:rsidR="00EA2FB2" w:rsidRDefault="00EA2FB2" w:rsidP="00EA2FB2">
      <w:pPr>
        <w:pStyle w:val="PL"/>
        <w:rPr>
          <w:lang w:eastAsia="de-DE"/>
        </w:rPr>
      </w:pPr>
      <w:r>
        <w:rPr>
          <w:lang w:eastAsia="de-DE"/>
        </w:rPr>
        <w:t xml:space="preserve">              $ref: '#/components/schemas/Resource'</w:t>
      </w:r>
    </w:p>
    <w:p w14:paraId="680CB5E7" w14:textId="77777777" w:rsidR="00EA2FB2" w:rsidRDefault="00EA2FB2" w:rsidP="00EA2FB2">
      <w:pPr>
        <w:pStyle w:val="PL"/>
        <w:rPr>
          <w:lang w:eastAsia="de-DE"/>
        </w:rPr>
      </w:pPr>
      <w:r>
        <w:rPr>
          <w:lang w:eastAsia="de-DE"/>
        </w:rPr>
        <w:t xml:space="preserve">          application/json-patch+json:</w:t>
      </w:r>
    </w:p>
    <w:p w14:paraId="4AAB57C8" w14:textId="77777777" w:rsidR="00EA2FB2" w:rsidRDefault="00EA2FB2" w:rsidP="00EA2FB2">
      <w:pPr>
        <w:pStyle w:val="PL"/>
        <w:rPr>
          <w:lang w:eastAsia="de-DE"/>
        </w:rPr>
      </w:pPr>
      <w:r>
        <w:rPr>
          <w:lang w:eastAsia="de-DE"/>
        </w:rPr>
        <w:t xml:space="preserve">            schema:</w:t>
      </w:r>
    </w:p>
    <w:p w14:paraId="2A535D9D" w14:textId="77777777" w:rsidR="00EA2FB2" w:rsidRDefault="00EA2FB2" w:rsidP="00EA2FB2">
      <w:pPr>
        <w:pStyle w:val="PL"/>
        <w:rPr>
          <w:lang w:eastAsia="de-DE"/>
        </w:rPr>
      </w:pPr>
      <w:r>
        <w:rPr>
          <w:lang w:eastAsia="de-DE"/>
        </w:rPr>
        <w:t xml:space="preserve">              type: array</w:t>
      </w:r>
    </w:p>
    <w:p w14:paraId="5B3B0E39" w14:textId="77777777" w:rsidR="00EA2FB2" w:rsidRDefault="00EA2FB2" w:rsidP="00EA2FB2">
      <w:pPr>
        <w:pStyle w:val="PL"/>
        <w:rPr>
          <w:lang w:eastAsia="de-DE"/>
        </w:rPr>
      </w:pPr>
      <w:r>
        <w:rPr>
          <w:lang w:eastAsia="de-DE"/>
        </w:rPr>
        <w:t xml:space="preserve">              items:</w:t>
      </w:r>
    </w:p>
    <w:p w14:paraId="039D97C6" w14:textId="77777777" w:rsidR="00EA2FB2" w:rsidRDefault="00EA2FB2" w:rsidP="00EA2FB2">
      <w:pPr>
        <w:pStyle w:val="PL"/>
        <w:rPr>
          <w:lang w:eastAsia="de-DE"/>
        </w:rPr>
      </w:pPr>
      <w:r>
        <w:rPr>
          <w:lang w:eastAsia="de-DE"/>
        </w:rPr>
        <w:t xml:space="preserve">                type: object</w:t>
      </w:r>
    </w:p>
    <w:p w14:paraId="4FD42C18" w14:textId="77777777" w:rsidR="00EA2FB2" w:rsidRDefault="00EA2FB2" w:rsidP="00EA2FB2">
      <w:pPr>
        <w:pStyle w:val="PL"/>
        <w:rPr>
          <w:lang w:eastAsia="de-DE"/>
        </w:rPr>
      </w:pPr>
      <w:r>
        <w:rPr>
          <w:lang w:eastAsia="de-DE"/>
        </w:rPr>
        <w:t xml:space="preserve">          application/3gpp-json-patch+json:</w:t>
      </w:r>
    </w:p>
    <w:p w14:paraId="19AC7228" w14:textId="77777777" w:rsidR="00EA2FB2" w:rsidRDefault="00EA2FB2" w:rsidP="00EA2FB2">
      <w:pPr>
        <w:pStyle w:val="PL"/>
        <w:rPr>
          <w:lang w:eastAsia="de-DE"/>
        </w:rPr>
      </w:pPr>
      <w:r>
        <w:rPr>
          <w:lang w:eastAsia="de-DE"/>
        </w:rPr>
        <w:t xml:space="preserve">            schema:</w:t>
      </w:r>
    </w:p>
    <w:p w14:paraId="07A42F6B" w14:textId="77777777" w:rsidR="00EA2FB2" w:rsidRDefault="00EA2FB2" w:rsidP="00EA2FB2">
      <w:pPr>
        <w:pStyle w:val="PL"/>
        <w:rPr>
          <w:lang w:eastAsia="de-DE"/>
        </w:rPr>
      </w:pPr>
      <w:r>
        <w:rPr>
          <w:lang w:eastAsia="de-DE"/>
        </w:rPr>
        <w:t xml:space="preserve">              type: array</w:t>
      </w:r>
    </w:p>
    <w:p w14:paraId="40BBC8E7" w14:textId="77777777" w:rsidR="00EA2FB2" w:rsidRDefault="00EA2FB2" w:rsidP="00EA2FB2">
      <w:pPr>
        <w:pStyle w:val="PL"/>
        <w:rPr>
          <w:lang w:eastAsia="de-DE"/>
        </w:rPr>
      </w:pPr>
      <w:r>
        <w:rPr>
          <w:lang w:eastAsia="de-DE"/>
        </w:rPr>
        <w:t xml:space="preserve">              items:</w:t>
      </w:r>
    </w:p>
    <w:p w14:paraId="7F17261F" w14:textId="77777777" w:rsidR="00EA2FB2" w:rsidRPr="006732CB" w:rsidRDefault="00EA2FB2" w:rsidP="00EA2FB2">
      <w:pPr>
        <w:pStyle w:val="PL"/>
        <w:rPr>
          <w:lang w:val="fr-FR" w:eastAsia="de-DE"/>
        </w:rPr>
      </w:pPr>
      <w:r>
        <w:rPr>
          <w:lang w:eastAsia="de-DE"/>
        </w:rPr>
        <w:t xml:space="preserve">                </w:t>
      </w:r>
      <w:r w:rsidRPr="006732CB">
        <w:rPr>
          <w:lang w:val="fr-FR" w:eastAsia="de-DE"/>
        </w:rPr>
        <w:t>type: object</w:t>
      </w:r>
    </w:p>
    <w:p w14:paraId="361E7C28" w14:textId="77777777" w:rsidR="00EA2FB2" w:rsidRPr="006732CB" w:rsidRDefault="00EA2FB2" w:rsidP="00EA2FB2">
      <w:pPr>
        <w:pStyle w:val="PL"/>
        <w:rPr>
          <w:lang w:val="fr-FR" w:eastAsia="de-DE"/>
        </w:rPr>
      </w:pPr>
      <w:r w:rsidRPr="006732CB">
        <w:rPr>
          <w:lang w:val="fr-FR" w:eastAsia="de-DE"/>
        </w:rPr>
        <w:t xml:space="preserve">      responses:</w:t>
      </w:r>
    </w:p>
    <w:p w14:paraId="4A8DDEFA" w14:textId="77777777" w:rsidR="00EA2FB2" w:rsidRPr="006732CB" w:rsidRDefault="00EA2FB2" w:rsidP="00EA2FB2">
      <w:pPr>
        <w:pStyle w:val="PL"/>
        <w:rPr>
          <w:lang w:val="fr-FR" w:eastAsia="de-DE"/>
        </w:rPr>
      </w:pPr>
      <w:r w:rsidRPr="006732CB">
        <w:rPr>
          <w:lang w:val="fr-FR" w:eastAsia="de-DE"/>
        </w:rPr>
        <w:t xml:space="preserve">        '200':</w:t>
      </w:r>
    </w:p>
    <w:p w14:paraId="3FAFEB7F" w14:textId="77777777" w:rsidR="00EA2FB2" w:rsidRPr="006732CB" w:rsidRDefault="00EA2FB2" w:rsidP="00EA2FB2">
      <w:pPr>
        <w:pStyle w:val="PL"/>
        <w:rPr>
          <w:lang w:val="fr-FR" w:eastAsia="de-DE"/>
        </w:rPr>
      </w:pPr>
      <w:r w:rsidRPr="006732CB">
        <w:rPr>
          <w:lang w:val="fr-FR" w:eastAsia="de-DE"/>
        </w:rPr>
        <w:t xml:space="preserve">          description: &gt;-</w:t>
      </w:r>
    </w:p>
    <w:p w14:paraId="5AEA3656" w14:textId="77777777" w:rsidR="00EA2FB2" w:rsidRDefault="00EA2FB2" w:rsidP="00EA2FB2">
      <w:pPr>
        <w:pStyle w:val="PL"/>
        <w:rPr>
          <w:lang w:eastAsia="de-DE"/>
        </w:rPr>
      </w:pPr>
      <w:r w:rsidRPr="006732CB">
        <w:rPr>
          <w:lang w:val="fr-FR" w:eastAsia="de-DE"/>
        </w:rPr>
        <w:t xml:space="preserve">            </w:t>
      </w:r>
      <w:r>
        <w:rPr>
          <w:lang w:eastAsia="de-DE"/>
        </w:rPr>
        <w:t>Success case ("200 OK").</w:t>
      </w:r>
    </w:p>
    <w:p w14:paraId="66335ADB" w14:textId="77777777" w:rsidR="00EA2FB2" w:rsidRDefault="00EA2FB2" w:rsidP="00EA2FB2">
      <w:pPr>
        <w:pStyle w:val="PL"/>
        <w:rPr>
          <w:lang w:eastAsia="de-DE"/>
        </w:rPr>
      </w:pPr>
      <w:r>
        <w:rPr>
          <w:lang w:eastAsia="de-DE"/>
        </w:rPr>
        <w:t xml:space="preserve">            This status code is returned when the updated the resource representations</w:t>
      </w:r>
    </w:p>
    <w:p w14:paraId="5B3166B0" w14:textId="77777777" w:rsidR="00EA2FB2" w:rsidRDefault="00EA2FB2" w:rsidP="00EA2FB2">
      <w:pPr>
        <w:pStyle w:val="PL"/>
        <w:rPr>
          <w:lang w:eastAsia="de-DE"/>
        </w:rPr>
      </w:pPr>
      <w:r>
        <w:rPr>
          <w:lang w:eastAsia="de-DE"/>
        </w:rPr>
        <w:t xml:space="preserve">            shall be returned for some reason.</w:t>
      </w:r>
    </w:p>
    <w:p w14:paraId="113D53B1" w14:textId="77777777" w:rsidR="00EA2FB2" w:rsidRDefault="00EA2FB2" w:rsidP="00EA2FB2">
      <w:pPr>
        <w:pStyle w:val="PL"/>
        <w:rPr>
          <w:lang w:eastAsia="de-DE"/>
        </w:rPr>
      </w:pPr>
      <w:r>
        <w:rPr>
          <w:lang w:eastAsia="de-DE"/>
        </w:rPr>
        <w:t xml:space="preserve">            The resource representations are returned in the response message body. The</w:t>
      </w:r>
    </w:p>
    <w:p w14:paraId="78C07A66" w14:textId="77777777" w:rsidR="00EA2FB2" w:rsidRDefault="00EA2FB2" w:rsidP="00EA2FB2">
      <w:pPr>
        <w:pStyle w:val="PL"/>
        <w:rPr>
          <w:lang w:eastAsia="de-DE"/>
        </w:rPr>
      </w:pPr>
      <w:r>
        <w:rPr>
          <w:lang w:eastAsia="de-DE"/>
        </w:rPr>
        <w:t xml:space="preserve">            response message body is constructed according to the hierarchical response</w:t>
      </w:r>
    </w:p>
    <w:p w14:paraId="0B2497BD" w14:textId="77777777" w:rsidR="00EA2FB2" w:rsidRDefault="00EA2FB2" w:rsidP="00EA2FB2">
      <w:pPr>
        <w:pStyle w:val="PL"/>
        <w:rPr>
          <w:lang w:eastAsia="de-DE"/>
        </w:rPr>
      </w:pPr>
      <w:r>
        <w:rPr>
          <w:lang w:eastAsia="de-DE"/>
        </w:rPr>
        <w:t xml:space="preserve">            construction method (TS 32.158 [15])</w:t>
      </w:r>
    </w:p>
    <w:p w14:paraId="15DDEABB" w14:textId="77777777" w:rsidR="00EA2FB2" w:rsidRDefault="00EA2FB2" w:rsidP="00EA2FB2">
      <w:pPr>
        <w:pStyle w:val="PL"/>
        <w:rPr>
          <w:lang w:eastAsia="de-DE"/>
        </w:rPr>
      </w:pPr>
      <w:r>
        <w:rPr>
          <w:lang w:eastAsia="de-DE"/>
        </w:rPr>
        <w:t xml:space="preserve">          content:</w:t>
      </w:r>
    </w:p>
    <w:p w14:paraId="7D82BCD4" w14:textId="77777777" w:rsidR="00EA2FB2" w:rsidRDefault="00EA2FB2" w:rsidP="00EA2FB2">
      <w:pPr>
        <w:pStyle w:val="PL"/>
        <w:rPr>
          <w:lang w:eastAsia="de-DE"/>
        </w:rPr>
      </w:pPr>
      <w:r>
        <w:rPr>
          <w:lang w:eastAsia="de-DE"/>
        </w:rPr>
        <w:t xml:space="preserve">            application/json:</w:t>
      </w:r>
    </w:p>
    <w:p w14:paraId="1B931A5D" w14:textId="77777777" w:rsidR="00EA2FB2" w:rsidRDefault="00EA2FB2" w:rsidP="00EA2FB2">
      <w:pPr>
        <w:pStyle w:val="PL"/>
        <w:rPr>
          <w:lang w:eastAsia="de-DE"/>
        </w:rPr>
      </w:pPr>
      <w:r>
        <w:rPr>
          <w:lang w:eastAsia="de-DE"/>
        </w:rPr>
        <w:t xml:space="preserve">              schema:</w:t>
      </w:r>
    </w:p>
    <w:p w14:paraId="7567134F" w14:textId="77777777" w:rsidR="00EA2FB2" w:rsidRDefault="00EA2FB2" w:rsidP="00EA2FB2">
      <w:pPr>
        <w:pStyle w:val="PL"/>
        <w:rPr>
          <w:lang w:eastAsia="de-DE"/>
        </w:rPr>
      </w:pPr>
      <w:r>
        <w:rPr>
          <w:lang w:eastAsia="de-DE"/>
        </w:rPr>
        <w:t xml:space="preserve">                $ref: '#/components/schemas/Resource'</w:t>
      </w:r>
    </w:p>
    <w:p w14:paraId="0E5CC061" w14:textId="77777777" w:rsidR="00EA2FB2" w:rsidRDefault="00EA2FB2" w:rsidP="00EA2FB2">
      <w:pPr>
        <w:pStyle w:val="PL"/>
        <w:rPr>
          <w:lang w:eastAsia="de-DE"/>
        </w:rPr>
      </w:pPr>
      <w:r>
        <w:rPr>
          <w:lang w:eastAsia="de-DE"/>
        </w:rPr>
        <w:t xml:space="preserve">        '204':</w:t>
      </w:r>
    </w:p>
    <w:p w14:paraId="174CF453" w14:textId="77777777" w:rsidR="00EA2FB2" w:rsidRDefault="00EA2FB2" w:rsidP="00EA2FB2">
      <w:pPr>
        <w:pStyle w:val="PL"/>
        <w:rPr>
          <w:lang w:eastAsia="de-DE"/>
        </w:rPr>
      </w:pPr>
      <w:r>
        <w:rPr>
          <w:lang w:eastAsia="de-DE"/>
        </w:rPr>
        <w:t xml:space="preserve">          description: &gt;-</w:t>
      </w:r>
    </w:p>
    <w:p w14:paraId="7E45D8A2" w14:textId="77777777" w:rsidR="00EA2FB2" w:rsidRDefault="00EA2FB2" w:rsidP="00EA2FB2">
      <w:pPr>
        <w:pStyle w:val="PL"/>
        <w:rPr>
          <w:lang w:eastAsia="de-DE"/>
        </w:rPr>
      </w:pPr>
      <w:r>
        <w:rPr>
          <w:lang w:eastAsia="de-DE"/>
        </w:rPr>
        <w:t xml:space="preserve">            Success case ("204 No Content").</w:t>
      </w:r>
    </w:p>
    <w:p w14:paraId="5894BFCD" w14:textId="77777777" w:rsidR="00EA2FB2" w:rsidRDefault="00EA2FB2" w:rsidP="00EA2FB2">
      <w:pPr>
        <w:pStyle w:val="PL"/>
        <w:rPr>
          <w:lang w:eastAsia="de-DE"/>
        </w:rPr>
      </w:pPr>
      <w:r>
        <w:rPr>
          <w:lang w:eastAsia="de-DE"/>
        </w:rPr>
        <w:t xml:space="preserve">            This status code is returned when there is no need to return the updated</w:t>
      </w:r>
    </w:p>
    <w:p w14:paraId="5D8F0C8A" w14:textId="77777777" w:rsidR="00EA2FB2" w:rsidRDefault="00EA2FB2" w:rsidP="00EA2FB2">
      <w:pPr>
        <w:pStyle w:val="PL"/>
        <w:rPr>
          <w:lang w:eastAsia="de-DE"/>
        </w:rPr>
      </w:pPr>
      <w:r>
        <w:rPr>
          <w:lang w:eastAsia="de-DE"/>
        </w:rPr>
        <w:t xml:space="preserve">            resource representations.</w:t>
      </w:r>
    </w:p>
    <w:p w14:paraId="53E0E7A4" w14:textId="77777777" w:rsidR="00EA2FB2" w:rsidRDefault="00EA2FB2" w:rsidP="00EA2FB2">
      <w:pPr>
        <w:pStyle w:val="PL"/>
        <w:rPr>
          <w:lang w:eastAsia="de-DE"/>
        </w:rPr>
      </w:pPr>
      <w:r>
        <w:rPr>
          <w:lang w:eastAsia="de-DE"/>
        </w:rPr>
        <w:t xml:space="preserve">            The response message body is empty.</w:t>
      </w:r>
    </w:p>
    <w:p w14:paraId="762372CA" w14:textId="77777777" w:rsidR="00EA2FB2" w:rsidRDefault="00EA2FB2" w:rsidP="00EA2FB2">
      <w:pPr>
        <w:pStyle w:val="PL"/>
        <w:rPr>
          <w:lang w:eastAsia="de-DE"/>
        </w:rPr>
      </w:pPr>
      <w:r>
        <w:rPr>
          <w:lang w:eastAsia="de-DE"/>
        </w:rPr>
        <w:t xml:space="preserve">        default:</w:t>
      </w:r>
    </w:p>
    <w:p w14:paraId="48F7A505" w14:textId="77777777" w:rsidR="00EA2FB2" w:rsidRDefault="00EA2FB2" w:rsidP="00EA2FB2">
      <w:pPr>
        <w:pStyle w:val="PL"/>
        <w:rPr>
          <w:lang w:eastAsia="de-DE"/>
        </w:rPr>
      </w:pPr>
      <w:r>
        <w:rPr>
          <w:lang w:eastAsia="de-DE"/>
        </w:rPr>
        <w:t xml:space="preserve">          description: Error case.</w:t>
      </w:r>
    </w:p>
    <w:p w14:paraId="5F82918C" w14:textId="77777777" w:rsidR="00EA2FB2" w:rsidRDefault="00EA2FB2" w:rsidP="00EA2FB2">
      <w:pPr>
        <w:pStyle w:val="PL"/>
        <w:rPr>
          <w:lang w:eastAsia="de-DE"/>
        </w:rPr>
      </w:pPr>
      <w:r>
        <w:rPr>
          <w:lang w:eastAsia="de-DE"/>
        </w:rPr>
        <w:t xml:space="preserve">          content:</w:t>
      </w:r>
    </w:p>
    <w:p w14:paraId="2F1694CE" w14:textId="77777777" w:rsidR="00EA2FB2" w:rsidRDefault="00EA2FB2" w:rsidP="00EA2FB2">
      <w:pPr>
        <w:pStyle w:val="PL"/>
        <w:rPr>
          <w:lang w:eastAsia="de-DE"/>
        </w:rPr>
      </w:pPr>
      <w:r>
        <w:rPr>
          <w:lang w:eastAsia="de-DE"/>
        </w:rPr>
        <w:t xml:space="preserve">            application/json:</w:t>
      </w:r>
    </w:p>
    <w:p w14:paraId="105780B9" w14:textId="77777777" w:rsidR="00EA2FB2" w:rsidRDefault="00EA2FB2" w:rsidP="00EA2FB2">
      <w:pPr>
        <w:pStyle w:val="PL"/>
        <w:rPr>
          <w:lang w:eastAsia="de-DE"/>
        </w:rPr>
      </w:pPr>
      <w:r>
        <w:rPr>
          <w:lang w:eastAsia="de-DE"/>
        </w:rPr>
        <w:t xml:space="preserve">              schema:</w:t>
      </w:r>
    </w:p>
    <w:p w14:paraId="07F2038A" w14:textId="77777777" w:rsidR="00EA2FB2" w:rsidRDefault="00EA2FB2" w:rsidP="00EA2FB2">
      <w:pPr>
        <w:pStyle w:val="PL"/>
        <w:rPr>
          <w:lang w:eastAsia="de-DE"/>
        </w:rPr>
      </w:pPr>
      <w:r>
        <w:rPr>
          <w:lang w:eastAsia="de-DE"/>
        </w:rPr>
        <w:t xml:space="preserve">                $ref: 'TS28623_ComDefs.yaml#/components/schemas/ErrorResponse'</w:t>
      </w:r>
    </w:p>
    <w:p w14:paraId="6A7E7FCD" w14:textId="77777777" w:rsidR="00EA2FB2" w:rsidRDefault="00EA2FB2" w:rsidP="00EA2FB2">
      <w:pPr>
        <w:pStyle w:val="PL"/>
        <w:rPr>
          <w:lang w:eastAsia="de-DE"/>
        </w:rPr>
      </w:pPr>
      <w:r>
        <w:rPr>
          <w:lang w:eastAsia="de-DE"/>
        </w:rPr>
        <w:t xml:space="preserve">    delete:</w:t>
      </w:r>
    </w:p>
    <w:p w14:paraId="11F9BDEE" w14:textId="77777777" w:rsidR="00EA2FB2" w:rsidRDefault="00EA2FB2" w:rsidP="00EA2FB2">
      <w:pPr>
        <w:pStyle w:val="PL"/>
        <w:rPr>
          <w:lang w:eastAsia="de-DE"/>
        </w:rPr>
      </w:pPr>
      <w:r>
        <w:rPr>
          <w:lang w:eastAsia="de-DE"/>
        </w:rPr>
        <w:t xml:space="preserve">      summary: Deletes one or multiple resources</w:t>
      </w:r>
    </w:p>
    <w:p w14:paraId="34F820DD" w14:textId="77777777" w:rsidR="00EA2FB2" w:rsidRDefault="00EA2FB2" w:rsidP="00EA2FB2">
      <w:pPr>
        <w:pStyle w:val="PL"/>
        <w:rPr>
          <w:lang w:eastAsia="de-DE"/>
        </w:rPr>
      </w:pPr>
      <w:r>
        <w:rPr>
          <w:lang w:eastAsia="de-DE"/>
        </w:rPr>
        <w:t xml:space="preserve">      description: &gt;-</w:t>
      </w:r>
    </w:p>
    <w:p w14:paraId="2E118A1D" w14:textId="77777777" w:rsidR="00EA2FB2" w:rsidRDefault="00EA2FB2" w:rsidP="00EA2FB2">
      <w:pPr>
        <w:pStyle w:val="PL"/>
        <w:rPr>
          <w:lang w:eastAsia="de-DE"/>
        </w:rPr>
      </w:pPr>
      <w:r>
        <w:rPr>
          <w:lang w:eastAsia="de-DE"/>
        </w:rPr>
        <w:t xml:space="preserve">        With HTTP DELETE resources are deleted. The resources to be deleted are</w:t>
      </w:r>
    </w:p>
    <w:p w14:paraId="71EC4D7A" w14:textId="77777777" w:rsidR="00EA2FB2" w:rsidRDefault="00EA2FB2" w:rsidP="00EA2FB2">
      <w:pPr>
        <w:pStyle w:val="PL"/>
        <w:rPr>
          <w:lang w:eastAsia="de-DE"/>
        </w:rPr>
      </w:pPr>
      <w:r>
        <w:rPr>
          <w:lang w:eastAsia="de-DE"/>
        </w:rPr>
        <w:t xml:space="preserve">        identified with the target URI.</w:t>
      </w:r>
    </w:p>
    <w:p w14:paraId="11654473" w14:textId="77777777" w:rsidR="00EA2FB2" w:rsidRDefault="00EA2FB2" w:rsidP="00EA2FB2">
      <w:pPr>
        <w:pStyle w:val="PL"/>
        <w:rPr>
          <w:lang w:eastAsia="de-DE"/>
        </w:rPr>
      </w:pPr>
      <w:r>
        <w:rPr>
          <w:lang w:eastAsia="de-DE"/>
        </w:rPr>
        <w:t xml:space="preserve">      parameters:</w:t>
      </w:r>
    </w:p>
    <w:p w14:paraId="74FF9E74" w14:textId="77777777" w:rsidR="00EA2FB2" w:rsidRDefault="00EA2FB2" w:rsidP="00EA2FB2">
      <w:pPr>
        <w:pStyle w:val="PL"/>
        <w:rPr>
          <w:lang w:eastAsia="de-DE"/>
        </w:rPr>
      </w:pPr>
      <w:r>
        <w:rPr>
          <w:lang w:eastAsia="de-DE"/>
        </w:rPr>
        <w:t xml:space="preserve">        - name: scope</w:t>
      </w:r>
    </w:p>
    <w:p w14:paraId="0D6ECE91" w14:textId="77777777" w:rsidR="00EA2FB2" w:rsidRDefault="00EA2FB2" w:rsidP="00EA2FB2">
      <w:pPr>
        <w:pStyle w:val="PL"/>
        <w:rPr>
          <w:lang w:eastAsia="de-DE"/>
        </w:rPr>
      </w:pPr>
      <w:r>
        <w:rPr>
          <w:lang w:eastAsia="de-DE"/>
        </w:rPr>
        <w:t xml:space="preserve">          in: query</w:t>
      </w:r>
    </w:p>
    <w:p w14:paraId="6EF73F0E" w14:textId="77777777" w:rsidR="00EA2FB2" w:rsidRDefault="00EA2FB2" w:rsidP="00EA2FB2">
      <w:pPr>
        <w:pStyle w:val="PL"/>
        <w:rPr>
          <w:lang w:eastAsia="de-DE"/>
        </w:rPr>
      </w:pPr>
      <w:r>
        <w:rPr>
          <w:lang w:eastAsia="de-DE"/>
        </w:rPr>
        <w:t xml:space="preserve">          description: &gt;-</w:t>
      </w:r>
    </w:p>
    <w:p w14:paraId="1E3AE6A3" w14:textId="77777777" w:rsidR="00EA2FB2" w:rsidRDefault="00EA2FB2" w:rsidP="00EA2FB2">
      <w:pPr>
        <w:pStyle w:val="PL"/>
        <w:rPr>
          <w:lang w:eastAsia="de-DE"/>
        </w:rPr>
      </w:pPr>
      <w:r>
        <w:rPr>
          <w:lang w:eastAsia="de-DE"/>
        </w:rPr>
        <w:t xml:space="preserve">            This parameter extends the set of targeted resources beyond the base</w:t>
      </w:r>
    </w:p>
    <w:p w14:paraId="54AEBA14" w14:textId="77777777" w:rsidR="00EA2FB2" w:rsidRDefault="00EA2FB2" w:rsidP="00EA2FB2">
      <w:pPr>
        <w:pStyle w:val="PL"/>
        <w:rPr>
          <w:lang w:eastAsia="de-DE"/>
        </w:rPr>
      </w:pPr>
      <w:r>
        <w:rPr>
          <w:lang w:eastAsia="de-DE"/>
        </w:rPr>
        <w:t xml:space="preserve">            resource identified with the path component of the URI. No scoping</w:t>
      </w:r>
    </w:p>
    <w:p w14:paraId="4E257A51" w14:textId="77777777" w:rsidR="00EA2FB2" w:rsidRDefault="00EA2FB2" w:rsidP="00EA2FB2">
      <w:pPr>
        <w:pStyle w:val="PL"/>
        <w:rPr>
          <w:lang w:eastAsia="de-DE"/>
        </w:rPr>
      </w:pPr>
      <w:r>
        <w:rPr>
          <w:lang w:eastAsia="de-DE"/>
        </w:rPr>
        <w:t xml:space="preserve">            mechanism is specified in the present document.</w:t>
      </w:r>
    </w:p>
    <w:p w14:paraId="0ED2423B" w14:textId="77777777" w:rsidR="00EA2FB2" w:rsidRDefault="00EA2FB2" w:rsidP="00EA2FB2">
      <w:pPr>
        <w:pStyle w:val="PL"/>
        <w:rPr>
          <w:lang w:eastAsia="de-DE"/>
        </w:rPr>
      </w:pPr>
      <w:r>
        <w:rPr>
          <w:lang w:eastAsia="de-DE"/>
        </w:rPr>
        <w:t xml:space="preserve">          required: false</w:t>
      </w:r>
    </w:p>
    <w:p w14:paraId="33438BE1" w14:textId="77777777" w:rsidR="00EA2FB2" w:rsidRDefault="00EA2FB2" w:rsidP="00EA2FB2">
      <w:pPr>
        <w:pStyle w:val="PL"/>
        <w:rPr>
          <w:lang w:eastAsia="de-DE"/>
        </w:rPr>
      </w:pPr>
      <w:r>
        <w:rPr>
          <w:lang w:eastAsia="de-DE"/>
        </w:rPr>
        <w:t xml:space="preserve">          schema:</w:t>
      </w:r>
    </w:p>
    <w:p w14:paraId="415A044A" w14:textId="77777777" w:rsidR="00EA2FB2" w:rsidRDefault="00EA2FB2" w:rsidP="00EA2FB2">
      <w:pPr>
        <w:pStyle w:val="PL"/>
        <w:rPr>
          <w:lang w:eastAsia="de-DE"/>
        </w:rPr>
      </w:pPr>
      <w:r>
        <w:rPr>
          <w:lang w:eastAsia="de-DE"/>
        </w:rPr>
        <w:t xml:space="preserve">            $ref: '#/components/schemas/Scope'</w:t>
      </w:r>
    </w:p>
    <w:p w14:paraId="356364A6" w14:textId="77777777" w:rsidR="00EA2FB2" w:rsidRDefault="00EA2FB2" w:rsidP="00EA2FB2">
      <w:pPr>
        <w:pStyle w:val="PL"/>
        <w:rPr>
          <w:lang w:eastAsia="de-DE"/>
        </w:rPr>
      </w:pPr>
      <w:r>
        <w:rPr>
          <w:lang w:eastAsia="de-DE"/>
        </w:rPr>
        <w:t xml:space="preserve">          style: form</w:t>
      </w:r>
    </w:p>
    <w:p w14:paraId="4118FF02" w14:textId="77777777" w:rsidR="00EA2FB2" w:rsidRDefault="00EA2FB2" w:rsidP="00EA2FB2">
      <w:pPr>
        <w:pStyle w:val="PL"/>
        <w:rPr>
          <w:lang w:eastAsia="de-DE"/>
        </w:rPr>
      </w:pPr>
      <w:r>
        <w:rPr>
          <w:lang w:eastAsia="de-DE"/>
        </w:rPr>
        <w:t xml:space="preserve">          explode: true</w:t>
      </w:r>
    </w:p>
    <w:p w14:paraId="76FBCD3C" w14:textId="77777777" w:rsidR="00EA2FB2" w:rsidRDefault="00EA2FB2" w:rsidP="00EA2FB2">
      <w:pPr>
        <w:pStyle w:val="PL"/>
        <w:rPr>
          <w:lang w:eastAsia="de-DE"/>
        </w:rPr>
      </w:pPr>
      <w:r>
        <w:rPr>
          <w:lang w:eastAsia="de-DE"/>
        </w:rPr>
        <w:t xml:space="preserve">        - name: filter</w:t>
      </w:r>
    </w:p>
    <w:p w14:paraId="34FD6B03" w14:textId="77777777" w:rsidR="00EA2FB2" w:rsidRDefault="00EA2FB2" w:rsidP="00EA2FB2">
      <w:pPr>
        <w:pStyle w:val="PL"/>
        <w:rPr>
          <w:lang w:eastAsia="de-DE"/>
        </w:rPr>
      </w:pPr>
      <w:r>
        <w:rPr>
          <w:lang w:eastAsia="de-DE"/>
        </w:rPr>
        <w:t xml:space="preserve">          in: query</w:t>
      </w:r>
    </w:p>
    <w:p w14:paraId="78FF2170" w14:textId="77777777" w:rsidR="00EA2FB2" w:rsidRDefault="00EA2FB2" w:rsidP="00EA2FB2">
      <w:pPr>
        <w:pStyle w:val="PL"/>
        <w:rPr>
          <w:lang w:eastAsia="de-DE"/>
        </w:rPr>
      </w:pPr>
      <w:r>
        <w:rPr>
          <w:lang w:eastAsia="de-DE"/>
        </w:rPr>
        <w:t xml:space="preserve">          description: &gt;-</w:t>
      </w:r>
    </w:p>
    <w:p w14:paraId="6EB2AD3C" w14:textId="77777777" w:rsidR="00EA2FB2" w:rsidRDefault="00EA2FB2" w:rsidP="00EA2FB2">
      <w:pPr>
        <w:pStyle w:val="PL"/>
        <w:rPr>
          <w:lang w:eastAsia="de-DE"/>
        </w:rPr>
      </w:pPr>
      <w:r>
        <w:rPr>
          <w:lang w:eastAsia="de-DE"/>
        </w:rPr>
        <w:t xml:space="preserve">            This parameter reduces the targeted set of resources by applying a</w:t>
      </w:r>
    </w:p>
    <w:p w14:paraId="57ACD832" w14:textId="77777777" w:rsidR="00EA2FB2" w:rsidRDefault="00EA2FB2" w:rsidP="00EA2FB2">
      <w:pPr>
        <w:pStyle w:val="PL"/>
        <w:rPr>
          <w:lang w:eastAsia="de-DE"/>
        </w:rPr>
      </w:pPr>
      <w:r>
        <w:rPr>
          <w:lang w:eastAsia="de-DE"/>
        </w:rPr>
        <w:t xml:space="preserve">            filter to the scoped set of resource representations. Only resources</w:t>
      </w:r>
    </w:p>
    <w:p w14:paraId="1CEEEAAE" w14:textId="77777777" w:rsidR="00EA2FB2" w:rsidRDefault="00EA2FB2" w:rsidP="00EA2FB2">
      <w:pPr>
        <w:pStyle w:val="PL"/>
        <w:rPr>
          <w:lang w:eastAsia="de-DE"/>
        </w:rPr>
      </w:pPr>
      <w:r>
        <w:rPr>
          <w:lang w:eastAsia="de-DE"/>
        </w:rPr>
        <w:t xml:space="preserve">            representations for which the filter construct evaluates to "true"</w:t>
      </w:r>
    </w:p>
    <w:p w14:paraId="14ADDA00" w14:textId="77777777" w:rsidR="00EA2FB2" w:rsidRDefault="00EA2FB2" w:rsidP="00EA2FB2">
      <w:pPr>
        <w:pStyle w:val="PL"/>
        <w:rPr>
          <w:lang w:eastAsia="de-DE"/>
        </w:rPr>
      </w:pPr>
      <w:r>
        <w:rPr>
          <w:lang w:eastAsia="de-DE"/>
        </w:rPr>
        <w:t xml:space="preserve">            are returned. No filter language is specified in the present</w:t>
      </w:r>
    </w:p>
    <w:p w14:paraId="6C90DBBC" w14:textId="77777777" w:rsidR="00EA2FB2" w:rsidRDefault="00EA2FB2" w:rsidP="00EA2FB2">
      <w:pPr>
        <w:pStyle w:val="PL"/>
        <w:rPr>
          <w:lang w:eastAsia="de-DE"/>
        </w:rPr>
      </w:pPr>
      <w:r>
        <w:rPr>
          <w:lang w:eastAsia="de-DE"/>
        </w:rPr>
        <w:t xml:space="preserve">            document.</w:t>
      </w:r>
    </w:p>
    <w:p w14:paraId="0C4A9BCF" w14:textId="77777777" w:rsidR="00EA2FB2" w:rsidRDefault="00EA2FB2" w:rsidP="00EA2FB2">
      <w:pPr>
        <w:pStyle w:val="PL"/>
        <w:rPr>
          <w:lang w:eastAsia="de-DE"/>
        </w:rPr>
      </w:pPr>
      <w:r>
        <w:rPr>
          <w:lang w:eastAsia="de-DE"/>
        </w:rPr>
        <w:t xml:space="preserve">          required: false</w:t>
      </w:r>
    </w:p>
    <w:p w14:paraId="254805E1" w14:textId="77777777" w:rsidR="00EA2FB2" w:rsidRDefault="00EA2FB2" w:rsidP="00EA2FB2">
      <w:pPr>
        <w:pStyle w:val="PL"/>
        <w:rPr>
          <w:lang w:eastAsia="de-DE"/>
        </w:rPr>
      </w:pPr>
      <w:r>
        <w:rPr>
          <w:lang w:eastAsia="de-DE"/>
        </w:rPr>
        <w:t xml:space="preserve">          schema:</w:t>
      </w:r>
    </w:p>
    <w:p w14:paraId="57164C9F" w14:textId="77777777" w:rsidR="00EA2FB2" w:rsidRDefault="00EA2FB2" w:rsidP="00EA2FB2">
      <w:pPr>
        <w:pStyle w:val="PL"/>
        <w:rPr>
          <w:lang w:eastAsia="de-DE"/>
        </w:rPr>
      </w:pPr>
      <w:r>
        <w:rPr>
          <w:lang w:eastAsia="de-DE"/>
        </w:rPr>
        <w:t xml:space="preserve">            $ref: 'TS28623_ComDefs.yaml#/components/schemas/Filter'</w:t>
      </w:r>
    </w:p>
    <w:p w14:paraId="0D865F55" w14:textId="77777777" w:rsidR="00EA2FB2" w:rsidRDefault="00EA2FB2" w:rsidP="00EA2FB2">
      <w:pPr>
        <w:pStyle w:val="PL"/>
        <w:rPr>
          <w:lang w:eastAsia="de-DE"/>
        </w:rPr>
      </w:pPr>
      <w:r>
        <w:rPr>
          <w:lang w:eastAsia="de-DE"/>
        </w:rPr>
        <w:t xml:space="preserve">      responses:</w:t>
      </w:r>
    </w:p>
    <w:p w14:paraId="7704051C" w14:textId="77777777" w:rsidR="00EA2FB2" w:rsidRDefault="00EA2FB2" w:rsidP="00EA2FB2">
      <w:pPr>
        <w:pStyle w:val="PL"/>
        <w:rPr>
          <w:lang w:eastAsia="de-DE"/>
        </w:rPr>
      </w:pPr>
      <w:r>
        <w:rPr>
          <w:lang w:eastAsia="de-DE"/>
        </w:rPr>
        <w:t xml:space="preserve">        '200':</w:t>
      </w:r>
    </w:p>
    <w:p w14:paraId="7044FD14" w14:textId="77777777" w:rsidR="00EA2FB2" w:rsidRDefault="00EA2FB2" w:rsidP="00EA2FB2">
      <w:pPr>
        <w:pStyle w:val="PL"/>
        <w:rPr>
          <w:lang w:eastAsia="de-DE"/>
        </w:rPr>
      </w:pPr>
      <w:r>
        <w:rPr>
          <w:lang w:eastAsia="de-DE"/>
        </w:rPr>
        <w:t xml:space="preserve">          description: &gt;-</w:t>
      </w:r>
    </w:p>
    <w:p w14:paraId="21ADD67D" w14:textId="77777777" w:rsidR="00EA2FB2" w:rsidRDefault="00EA2FB2" w:rsidP="00EA2FB2">
      <w:pPr>
        <w:pStyle w:val="PL"/>
        <w:rPr>
          <w:lang w:eastAsia="de-DE"/>
        </w:rPr>
      </w:pPr>
      <w:r>
        <w:rPr>
          <w:lang w:eastAsia="de-DE"/>
        </w:rPr>
        <w:t xml:space="preserve">            Success case ("200 OK").</w:t>
      </w:r>
    </w:p>
    <w:p w14:paraId="250A3461" w14:textId="77777777" w:rsidR="00EA2FB2" w:rsidRDefault="00EA2FB2" w:rsidP="00EA2FB2">
      <w:pPr>
        <w:pStyle w:val="PL"/>
        <w:rPr>
          <w:lang w:eastAsia="de-DE"/>
        </w:rPr>
      </w:pPr>
      <w:r>
        <w:rPr>
          <w:lang w:eastAsia="de-DE"/>
        </w:rPr>
        <w:t xml:space="preserve">            This status code shall be returned, when query parameters are present in</w:t>
      </w:r>
    </w:p>
    <w:p w14:paraId="13884535" w14:textId="77777777" w:rsidR="00EA2FB2" w:rsidRDefault="00EA2FB2" w:rsidP="00EA2FB2">
      <w:pPr>
        <w:pStyle w:val="PL"/>
        <w:rPr>
          <w:lang w:eastAsia="de-DE"/>
        </w:rPr>
      </w:pPr>
      <w:r>
        <w:rPr>
          <w:lang w:eastAsia="de-DE"/>
        </w:rPr>
        <w:t xml:space="preserve">            the request and one or multiple resources are deleted.</w:t>
      </w:r>
    </w:p>
    <w:p w14:paraId="6DD3BF2B" w14:textId="77777777" w:rsidR="00EA2FB2" w:rsidRDefault="00EA2FB2" w:rsidP="00EA2FB2">
      <w:pPr>
        <w:pStyle w:val="PL"/>
        <w:rPr>
          <w:lang w:eastAsia="de-DE"/>
        </w:rPr>
      </w:pPr>
      <w:r>
        <w:rPr>
          <w:lang w:eastAsia="de-DE"/>
        </w:rPr>
        <w:t xml:space="preserve">            The URIs of the deleted resources are returned in the response message body.</w:t>
      </w:r>
    </w:p>
    <w:p w14:paraId="6F59C84F" w14:textId="77777777" w:rsidR="00EA2FB2" w:rsidRDefault="00EA2FB2" w:rsidP="00EA2FB2">
      <w:pPr>
        <w:pStyle w:val="PL"/>
        <w:rPr>
          <w:lang w:eastAsia="de-DE"/>
        </w:rPr>
      </w:pPr>
      <w:r>
        <w:rPr>
          <w:lang w:eastAsia="de-DE"/>
        </w:rPr>
        <w:t xml:space="preserve">        '204':</w:t>
      </w:r>
    </w:p>
    <w:p w14:paraId="626669EB" w14:textId="77777777" w:rsidR="00EA2FB2" w:rsidRDefault="00EA2FB2" w:rsidP="00EA2FB2">
      <w:pPr>
        <w:pStyle w:val="PL"/>
        <w:rPr>
          <w:lang w:eastAsia="de-DE"/>
        </w:rPr>
      </w:pPr>
      <w:r>
        <w:rPr>
          <w:lang w:eastAsia="de-DE"/>
        </w:rPr>
        <w:t xml:space="preserve">          description: &gt;-</w:t>
      </w:r>
    </w:p>
    <w:p w14:paraId="0DFA59E1" w14:textId="77777777" w:rsidR="00EA2FB2" w:rsidRDefault="00EA2FB2" w:rsidP="00EA2FB2">
      <w:pPr>
        <w:pStyle w:val="PL"/>
        <w:rPr>
          <w:lang w:eastAsia="de-DE"/>
        </w:rPr>
      </w:pPr>
      <w:r>
        <w:rPr>
          <w:lang w:eastAsia="de-DE"/>
        </w:rPr>
        <w:t xml:space="preserve">            Success case ("204 No Content").</w:t>
      </w:r>
    </w:p>
    <w:p w14:paraId="5856C9BB" w14:textId="77777777" w:rsidR="00EA2FB2" w:rsidRDefault="00EA2FB2" w:rsidP="00EA2FB2">
      <w:pPr>
        <w:pStyle w:val="PL"/>
        <w:rPr>
          <w:lang w:eastAsia="de-DE"/>
        </w:rPr>
      </w:pPr>
      <w:r>
        <w:rPr>
          <w:lang w:eastAsia="de-DE"/>
        </w:rPr>
        <w:t xml:space="preserve">            This status code shall be returned, when no query parameters are present in</w:t>
      </w:r>
    </w:p>
    <w:p w14:paraId="1485DF3B" w14:textId="77777777" w:rsidR="00EA2FB2" w:rsidRDefault="00EA2FB2" w:rsidP="00EA2FB2">
      <w:pPr>
        <w:pStyle w:val="PL"/>
        <w:rPr>
          <w:lang w:eastAsia="de-DE"/>
        </w:rPr>
      </w:pPr>
      <w:r>
        <w:rPr>
          <w:lang w:eastAsia="de-DE"/>
        </w:rPr>
        <w:t xml:space="preserve">            the request and only one resource is deleted.</w:t>
      </w:r>
    </w:p>
    <w:p w14:paraId="6ED19B2B" w14:textId="77777777" w:rsidR="00EA2FB2" w:rsidRDefault="00EA2FB2" w:rsidP="00EA2FB2">
      <w:pPr>
        <w:pStyle w:val="PL"/>
        <w:rPr>
          <w:lang w:eastAsia="de-DE"/>
        </w:rPr>
      </w:pPr>
      <w:r>
        <w:rPr>
          <w:lang w:eastAsia="de-DE"/>
        </w:rPr>
        <w:t xml:space="preserve">            The message body is empty.</w:t>
      </w:r>
    </w:p>
    <w:p w14:paraId="7A3ABE6C" w14:textId="77777777" w:rsidR="00EA2FB2" w:rsidRDefault="00EA2FB2" w:rsidP="00EA2FB2">
      <w:pPr>
        <w:pStyle w:val="PL"/>
        <w:rPr>
          <w:lang w:eastAsia="de-DE"/>
        </w:rPr>
      </w:pPr>
      <w:r>
        <w:rPr>
          <w:lang w:eastAsia="de-DE"/>
        </w:rPr>
        <w:t xml:space="preserve">          content:</w:t>
      </w:r>
    </w:p>
    <w:p w14:paraId="3AA8348A" w14:textId="77777777" w:rsidR="00EA2FB2" w:rsidRDefault="00EA2FB2" w:rsidP="00EA2FB2">
      <w:pPr>
        <w:pStyle w:val="PL"/>
        <w:rPr>
          <w:lang w:eastAsia="de-DE"/>
        </w:rPr>
      </w:pPr>
      <w:r>
        <w:rPr>
          <w:lang w:eastAsia="de-DE"/>
        </w:rPr>
        <w:t xml:space="preserve">            application/json:</w:t>
      </w:r>
    </w:p>
    <w:p w14:paraId="61F45CFC" w14:textId="77777777" w:rsidR="00EA2FB2" w:rsidRDefault="00EA2FB2" w:rsidP="00EA2FB2">
      <w:pPr>
        <w:pStyle w:val="PL"/>
        <w:rPr>
          <w:lang w:eastAsia="de-DE"/>
        </w:rPr>
      </w:pPr>
      <w:r>
        <w:rPr>
          <w:lang w:eastAsia="de-DE"/>
        </w:rPr>
        <w:t xml:space="preserve">              schema:</w:t>
      </w:r>
    </w:p>
    <w:p w14:paraId="76A01AFE" w14:textId="77777777" w:rsidR="00EA2FB2" w:rsidRDefault="00EA2FB2" w:rsidP="00EA2FB2">
      <w:pPr>
        <w:pStyle w:val="PL"/>
        <w:rPr>
          <w:lang w:eastAsia="de-DE"/>
        </w:rPr>
      </w:pPr>
      <w:r>
        <w:rPr>
          <w:lang w:eastAsia="de-DE"/>
        </w:rPr>
        <w:t xml:space="preserve">                type: array</w:t>
      </w:r>
    </w:p>
    <w:p w14:paraId="77386E3E" w14:textId="77777777" w:rsidR="00EA2FB2" w:rsidRDefault="00EA2FB2" w:rsidP="00EA2FB2">
      <w:pPr>
        <w:pStyle w:val="PL"/>
        <w:rPr>
          <w:lang w:eastAsia="de-DE"/>
        </w:rPr>
      </w:pPr>
      <w:r>
        <w:rPr>
          <w:lang w:eastAsia="de-DE"/>
        </w:rPr>
        <w:t xml:space="preserve">                items:</w:t>
      </w:r>
    </w:p>
    <w:p w14:paraId="4AEA36FC" w14:textId="77777777" w:rsidR="00EA2FB2" w:rsidRDefault="00EA2FB2" w:rsidP="00EA2FB2">
      <w:pPr>
        <w:pStyle w:val="PL"/>
        <w:rPr>
          <w:lang w:eastAsia="de-DE"/>
        </w:rPr>
      </w:pPr>
      <w:r>
        <w:rPr>
          <w:lang w:eastAsia="de-DE"/>
        </w:rPr>
        <w:t xml:space="preserve">                  $ref: 'TS28623_ComDefs.yaml#/components/schemas/Uri'</w:t>
      </w:r>
    </w:p>
    <w:p w14:paraId="164C4222" w14:textId="77777777" w:rsidR="00EA2FB2" w:rsidRDefault="00EA2FB2" w:rsidP="00EA2FB2">
      <w:pPr>
        <w:pStyle w:val="PL"/>
        <w:rPr>
          <w:lang w:eastAsia="de-DE"/>
        </w:rPr>
      </w:pPr>
      <w:r>
        <w:rPr>
          <w:lang w:eastAsia="de-DE"/>
        </w:rPr>
        <w:t xml:space="preserve">        default:</w:t>
      </w:r>
    </w:p>
    <w:p w14:paraId="0691CB00" w14:textId="77777777" w:rsidR="00EA2FB2" w:rsidRDefault="00EA2FB2" w:rsidP="00EA2FB2">
      <w:pPr>
        <w:pStyle w:val="PL"/>
        <w:rPr>
          <w:lang w:eastAsia="de-DE"/>
        </w:rPr>
      </w:pPr>
      <w:r>
        <w:rPr>
          <w:lang w:eastAsia="de-DE"/>
        </w:rPr>
        <w:t xml:space="preserve">          description: Error case.</w:t>
      </w:r>
    </w:p>
    <w:p w14:paraId="22257EC4" w14:textId="77777777" w:rsidR="00EA2FB2" w:rsidRDefault="00EA2FB2" w:rsidP="00EA2FB2">
      <w:pPr>
        <w:pStyle w:val="PL"/>
        <w:rPr>
          <w:lang w:eastAsia="de-DE"/>
        </w:rPr>
      </w:pPr>
      <w:r>
        <w:rPr>
          <w:lang w:eastAsia="de-DE"/>
        </w:rPr>
        <w:t xml:space="preserve">          content:</w:t>
      </w:r>
    </w:p>
    <w:p w14:paraId="137CEEC9" w14:textId="77777777" w:rsidR="00EA2FB2" w:rsidRDefault="00EA2FB2" w:rsidP="00EA2FB2">
      <w:pPr>
        <w:pStyle w:val="PL"/>
        <w:rPr>
          <w:lang w:eastAsia="de-DE"/>
        </w:rPr>
      </w:pPr>
      <w:r>
        <w:rPr>
          <w:lang w:eastAsia="de-DE"/>
        </w:rPr>
        <w:t xml:space="preserve">            application/json:</w:t>
      </w:r>
    </w:p>
    <w:p w14:paraId="3AE156BB" w14:textId="77777777" w:rsidR="00EA2FB2" w:rsidRDefault="00EA2FB2" w:rsidP="00EA2FB2">
      <w:pPr>
        <w:pStyle w:val="PL"/>
        <w:rPr>
          <w:lang w:eastAsia="de-DE"/>
        </w:rPr>
      </w:pPr>
      <w:r>
        <w:rPr>
          <w:lang w:eastAsia="de-DE"/>
        </w:rPr>
        <w:t xml:space="preserve">              schema:</w:t>
      </w:r>
    </w:p>
    <w:p w14:paraId="71C9293C" w14:textId="77777777" w:rsidR="00EA2FB2" w:rsidRDefault="00EA2FB2" w:rsidP="00EA2FB2">
      <w:pPr>
        <w:pStyle w:val="PL"/>
        <w:rPr>
          <w:lang w:eastAsia="de-DE"/>
        </w:rPr>
      </w:pPr>
      <w:r>
        <w:rPr>
          <w:lang w:eastAsia="de-DE"/>
        </w:rPr>
        <w:t xml:space="preserve">                $ref: 'TS28623_ComDefs.yaml#/components/schemas/ErrorResponse'</w:t>
      </w:r>
    </w:p>
    <w:p w14:paraId="4D3FD2D0" w14:textId="77777777" w:rsidR="00EA2FB2" w:rsidRDefault="00EA2FB2" w:rsidP="00EA2FB2">
      <w:pPr>
        <w:pStyle w:val="PL"/>
        <w:rPr>
          <w:lang w:eastAsia="de-DE"/>
        </w:rPr>
      </w:pPr>
      <w:r>
        <w:rPr>
          <w:lang w:eastAsia="de-DE"/>
        </w:rPr>
        <w:t>components:</w:t>
      </w:r>
    </w:p>
    <w:p w14:paraId="248764AF" w14:textId="77777777" w:rsidR="00EA2FB2" w:rsidRDefault="00EA2FB2" w:rsidP="00EA2FB2">
      <w:pPr>
        <w:pStyle w:val="PL"/>
        <w:rPr>
          <w:lang w:eastAsia="de-DE"/>
        </w:rPr>
      </w:pPr>
      <w:r>
        <w:rPr>
          <w:lang w:eastAsia="de-DE"/>
        </w:rPr>
        <w:t xml:space="preserve">  schemas:</w:t>
      </w:r>
    </w:p>
    <w:p w14:paraId="792E4F5C" w14:textId="77777777" w:rsidR="00EA2FB2" w:rsidRDefault="00EA2FB2" w:rsidP="00EA2FB2">
      <w:pPr>
        <w:pStyle w:val="PL"/>
        <w:rPr>
          <w:lang w:eastAsia="de-DE"/>
        </w:rPr>
      </w:pPr>
      <w:r>
        <w:rPr>
          <w:lang w:eastAsia="de-DE"/>
        </w:rPr>
        <w:t xml:space="preserve">    CorrelatedNotification:</w:t>
      </w:r>
    </w:p>
    <w:p w14:paraId="00A768B3" w14:textId="77777777" w:rsidR="00EA2FB2" w:rsidRDefault="00EA2FB2" w:rsidP="00EA2FB2">
      <w:pPr>
        <w:pStyle w:val="PL"/>
        <w:rPr>
          <w:lang w:eastAsia="de-DE"/>
        </w:rPr>
      </w:pPr>
      <w:r>
        <w:rPr>
          <w:lang w:eastAsia="de-DE"/>
        </w:rPr>
        <w:t xml:space="preserve">      type: object</w:t>
      </w:r>
    </w:p>
    <w:p w14:paraId="31683A46" w14:textId="77777777" w:rsidR="00EA2FB2" w:rsidRDefault="00EA2FB2" w:rsidP="00EA2FB2">
      <w:pPr>
        <w:pStyle w:val="PL"/>
        <w:rPr>
          <w:lang w:eastAsia="de-DE"/>
        </w:rPr>
      </w:pPr>
      <w:r>
        <w:rPr>
          <w:lang w:eastAsia="de-DE"/>
        </w:rPr>
        <w:t xml:space="preserve">      properties:</w:t>
      </w:r>
    </w:p>
    <w:p w14:paraId="06905F75" w14:textId="77777777" w:rsidR="00EA2FB2" w:rsidRDefault="00EA2FB2" w:rsidP="00EA2FB2">
      <w:pPr>
        <w:pStyle w:val="PL"/>
        <w:rPr>
          <w:lang w:eastAsia="de-DE"/>
        </w:rPr>
      </w:pPr>
      <w:r>
        <w:rPr>
          <w:lang w:eastAsia="de-DE"/>
        </w:rPr>
        <w:t xml:space="preserve">        source:</w:t>
      </w:r>
    </w:p>
    <w:p w14:paraId="6BAACA2E" w14:textId="77777777" w:rsidR="00EA2FB2" w:rsidRDefault="00EA2FB2" w:rsidP="00EA2FB2">
      <w:pPr>
        <w:pStyle w:val="PL"/>
        <w:rPr>
          <w:lang w:eastAsia="de-DE"/>
        </w:rPr>
      </w:pPr>
      <w:r>
        <w:rPr>
          <w:lang w:eastAsia="de-DE"/>
        </w:rPr>
        <w:t xml:space="preserve">          $ref: 'TS28623_ComDefs.yaml#/components/schemas/Dn'</w:t>
      </w:r>
    </w:p>
    <w:p w14:paraId="121B3186" w14:textId="77777777" w:rsidR="00EA2FB2" w:rsidRDefault="00EA2FB2" w:rsidP="00EA2FB2">
      <w:pPr>
        <w:pStyle w:val="PL"/>
        <w:rPr>
          <w:lang w:eastAsia="de-DE"/>
        </w:rPr>
      </w:pPr>
      <w:r>
        <w:rPr>
          <w:lang w:eastAsia="de-DE"/>
        </w:rPr>
        <w:t xml:space="preserve">        notificationIds:</w:t>
      </w:r>
    </w:p>
    <w:p w14:paraId="3847A5A4" w14:textId="77777777" w:rsidR="00EA2FB2" w:rsidRDefault="00EA2FB2" w:rsidP="00EA2FB2">
      <w:pPr>
        <w:pStyle w:val="PL"/>
        <w:rPr>
          <w:lang w:eastAsia="de-DE"/>
        </w:rPr>
      </w:pPr>
      <w:r>
        <w:rPr>
          <w:lang w:eastAsia="de-DE"/>
        </w:rPr>
        <w:t xml:space="preserve">          type: array</w:t>
      </w:r>
    </w:p>
    <w:p w14:paraId="2FAA54C1" w14:textId="77777777" w:rsidR="00EA2FB2" w:rsidRDefault="00EA2FB2" w:rsidP="00EA2FB2">
      <w:pPr>
        <w:pStyle w:val="PL"/>
        <w:rPr>
          <w:lang w:eastAsia="de-DE"/>
        </w:rPr>
      </w:pPr>
      <w:r>
        <w:rPr>
          <w:lang w:eastAsia="de-DE"/>
        </w:rPr>
        <w:t xml:space="preserve">          items:</w:t>
      </w:r>
    </w:p>
    <w:p w14:paraId="3482313A" w14:textId="77777777" w:rsidR="00EA2FB2" w:rsidRDefault="00EA2FB2" w:rsidP="00EA2FB2">
      <w:pPr>
        <w:pStyle w:val="PL"/>
        <w:rPr>
          <w:lang w:eastAsia="de-DE"/>
        </w:rPr>
      </w:pPr>
      <w:r>
        <w:rPr>
          <w:lang w:eastAsia="de-DE"/>
        </w:rPr>
        <w:t xml:space="preserve">            $ref: 'TS28623_ComDefs.yaml#/components/schemas/NotificationId'</w:t>
      </w:r>
    </w:p>
    <w:p w14:paraId="01A751FE" w14:textId="77777777" w:rsidR="00EA2FB2" w:rsidRDefault="00EA2FB2" w:rsidP="00EA2FB2">
      <w:pPr>
        <w:pStyle w:val="PL"/>
        <w:rPr>
          <w:lang w:eastAsia="de-DE"/>
        </w:rPr>
      </w:pPr>
      <w:r>
        <w:rPr>
          <w:lang w:eastAsia="de-DE"/>
        </w:rPr>
        <w:t xml:space="preserve">      required:</w:t>
      </w:r>
    </w:p>
    <w:p w14:paraId="0B014189" w14:textId="77777777" w:rsidR="00EA2FB2" w:rsidRDefault="00EA2FB2" w:rsidP="00EA2FB2">
      <w:pPr>
        <w:pStyle w:val="PL"/>
        <w:rPr>
          <w:lang w:eastAsia="de-DE"/>
        </w:rPr>
      </w:pPr>
      <w:r>
        <w:rPr>
          <w:lang w:eastAsia="de-DE"/>
        </w:rPr>
        <w:t xml:space="preserve">        - source</w:t>
      </w:r>
    </w:p>
    <w:p w14:paraId="4A3BEA74" w14:textId="77777777" w:rsidR="00EA2FB2" w:rsidRDefault="00EA2FB2" w:rsidP="00EA2FB2">
      <w:pPr>
        <w:pStyle w:val="PL"/>
        <w:rPr>
          <w:lang w:eastAsia="de-DE"/>
        </w:rPr>
      </w:pPr>
      <w:r>
        <w:rPr>
          <w:lang w:eastAsia="de-DE"/>
        </w:rPr>
        <w:t xml:space="preserve">        - notificationIds</w:t>
      </w:r>
    </w:p>
    <w:p w14:paraId="779E46A1" w14:textId="77777777" w:rsidR="00EA2FB2" w:rsidRDefault="00EA2FB2" w:rsidP="00EA2FB2">
      <w:pPr>
        <w:pStyle w:val="PL"/>
        <w:rPr>
          <w:lang w:eastAsia="de-DE"/>
        </w:rPr>
      </w:pPr>
      <w:r>
        <w:rPr>
          <w:lang w:eastAsia="de-DE"/>
        </w:rPr>
        <w:t xml:space="preserve">    CmNotificationTypes:</w:t>
      </w:r>
    </w:p>
    <w:p w14:paraId="0E0898F6" w14:textId="77777777" w:rsidR="00EA2FB2" w:rsidRDefault="00EA2FB2" w:rsidP="00EA2FB2">
      <w:pPr>
        <w:pStyle w:val="PL"/>
        <w:rPr>
          <w:lang w:eastAsia="de-DE"/>
        </w:rPr>
      </w:pPr>
      <w:r>
        <w:rPr>
          <w:lang w:eastAsia="de-DE"/>
        </w:rPr>
        <w:t xml:space="preserve">      type: string</w:t>
      </w:r>
    </w:p>
    <w:p w14:paraId="7AE0BC40" w14:textId="77777777" w:rsidR="00EA2FB2" w:rsidRDefault="00EA2FB2" w:rsidP="00EA2FB2">
      <w:pPr>
        <w:pStyle w:val="PL"/>
        <w:rPr>
          <w:lang w:eastAsia="de-DE"/>
        </w:rPr>
      </w:pPr>
      <w:r>
        <w:rPr>
          <w:lang w:eastAsia="de-DE"/>
        </w:rPr>
        <w:t xml:space="preserve">      enum:</w:t>
      </w:r>
    </w:p>
    <w:p w14:paraId="1AA2EDDF" w14:textId="77777777" w:rsidR="00EA2FB2" w:rsidRDefault="00EA2FB2" w:rsidP="00EA2FB2">
      <w:pPr>
        <w:pStyle w:val="PL"/>
        <w:rPr>
          <w:lang w:eastAsia="de-DE"/>
        </w:rPr>
      </w:pPr>
      <w:r>
        <w:rPr>
          <w:lang w:eastAsia="de-DE"/>
        </w:rPr>
        <w:t xml:space="preserve">        - notifyMOICreation</w:t>
      </w:r>
    </w:p>
    <w:p w14:paraId="778C38FC" w14:textId="77777777" w:rsidR="00EA2FB2" w:rsidRDefault="00EA2FB2" w:rsidP="00EA2FB2">
      <w:pPr>
        <w:pStyle w:val="PL"/>
        <w:rPr>
          <w:lang w:eastAsia="de-DE"/>
        </w:rPr>
      </w:pPr>
      <w:r>
        <w:rPr>
          <w:lang w:eastAsia="de-DE"/>
        </w:rPr>
        <w:t xml:space="preserve">        - notifyMOIDeletion</w:t>
      </w:r>
    </w:p>
    <w:p w14:paraId="5973057F" w14:textId="77777777" w:rsidR="00EA2FB2" w:rsidRDefault="00EA2FB2" w:rsidP="00EA2FB2">
      <w:pPr>
        <w:pStyle w:val="PL"/>
        <w:rPr>
          <w:lang w:eastAsia="de-DE"/>
        </w:rPr>
      </w:pPr>
      <w:r>
        <w:rPr>
          <w:lang w:eastAsia="de-DE"/>
        </w:rPr>
        <w:t xml:space="preserve">        - notifyMOIAttributeValueChanges</w:t>
      </w:r>
    </w:p>
    <w:p w14:paraId="2CA6ACFC" w14:textId="77777777" w:rsidR="00EA2FB2" w:rsidRDefault="00EA2FB2" w:rsidP="00EA2FB2">
      <w:pPr>
        <w:pStyle w:val="PL"/>
        <w:rPr>
          <w:lang w:eastAsia="de-DE"/>
        </w:rPr>
      </w:pPr>
      <w:r>
        <w:rPr>
          <w:lang w:eastAsia="de-DE"/>
        </w:rPr>
        <w:t xml:space="preserve">        - notifyMOIChanges</w:t>
      </w:r>
    </w:p>
    <w:p w14:paraId="1146FCD7" w14:textId="77777777" w:rsidR="00EA2FB2" w:rsidRDefault="00EA2FB2" w:rsidP="00EA2FB2">
      <w:pPr>
        <w:pStyle w:val="PL"/>
        <w:rPr>
          <w:lang w:eastAsia="de-DE"/>
        </w:rPr>
      </w:pPr>
      <w:r>
        <w:rPr>
          <w:lang w:eastAsia="de-DE"/>
        </w:rPr>
        <w:t xml:space="preserve">    SourceIndicator:</w:t>
      </w:r>
    </w:p>
    <w:p w14:paraId="6B5E8DE8" w14:textId="77777777" w:rsidR="00EA2FB2" w:rsidRDefault="00EA2FB2" w:rsidP="00EA2FB2">
      <w:pPr>
        <w:pStyle w:val="PL"/>
        <w:rPr>
          <w:lang w:eastAsia="de-DE"/>
        </w:rPr>
      </w:pPr>
      <w:r>
        <w:rPr>
          <w:lang w:eastAsia="de-DE"/>
        </w:rPr>
        <w:t xml:space="preserve">      type: string</w:t>
      </w:r>
    </w:p>
    <w:p w14:paraId="2576FA43" w14:textId="77777777" w:rsidR="00EA2FB2" w:rsidRDefault="00EA2FB2" w:rsidP="00EA2FB2">
      <w:pPr>
        <w:pStyle w:val="PL"/>
        <w:rPr>
          <w:lang w:eastAsia="de-DE"/>
        </w:rPr>
      </w:pPr>
      <w:r>
        <w:rPr>
          <w:lang w:eastAsia="de-DE"/>
        </w:rPr>
        <w:t xml:space="preserve">      enum:</w:t>
      </w:r>
    </w:p>
    <w:p w14:paraId="606BB547" w14:textId="77777777" w:rsidR="00EA2FB2" w:rsidRDefault="00EA2FB2" w:rsidP="00EA2FB2">
      <w:pPr>
        <w:pStyle w:val="PL"/>
        <w:rPr>
          <w:lang w:eastAsia="de-DE"/>
        </w:rPr>
      </w:pPr>
      <w:r>
        <w:rPr>
          <w:lang w:eastAsia="de-DE"/>
        </w:rPr>
        <w:t xml:space="preserve">        - RESOURCE_OPERATION</w:t>
      </w:r>
    </w:p>
    <w:p w14:paraId="1F1655F0" w14:textId="77777777" w:rsidR="00EA2FB2" w:rsidRDefault="00EA2FB2" w:rsidP="00EA2FB2">
      <w:pPr>
        <w:pStyle w:val="PL"/>
        <w:rPr>
          <w:lang w:eastAsia="de-DE"/>
        </w:rPr>
      </w:pPr>
      <w:r>
        <w:rPr>
          <w:lang w:eastAsia="de-DE"/>
        </w:rPr>
        <w:t xml:space="preserve">        - MANAGEMENT_OPERATION</w:t>
      </w:r>
    </w:p>
    <w:p w14:paraId="36EB964E" w14:textId="77777777" w:rsidR="00EA2FB2" w:rsidRDefault="00EA2FB2" w:rsidP="00EA2FB2">
      <w:pPr>
        <w:pStyle w:val="PL"/>
        <w:rPr>
          <w:lang w:eastAsia="de-DE"/>
        </w:rPr>
      </w:pPr>
      <w:r>
        <w:rPr>
          <w:lang w:eastAsia="de-DE"/>
        </w:rPr>
        <w:t xml:space="preserve">        - SON_OPERATION</w:t>
      </w:r>
    </w:p>
    <w:p w14:paraId="06F1F812" w14:textId="77777777" w:rsidR="00EA2FB2" w:rsidRDefault="00EA2FB2" w:rsidP="00EA2FB2">
      <w:pPr>
        <w:pStyle w:val="PL"/>
        <w:rPr>
          <w:lang w:eastAsia="de-DE"/>
        </w:rPr>
      </w:pPr>
      <w:r>
        <w:rPr>
          <w:lang w:eastAsia="de-DE"/>
        </w:rPr>
        <w:t xml:space="preserve">        - UNKNOWN</w:t>
      </w:r>
    </w:p>
    <w:p w14:paraId="0BC673D4" w14:textId="77777777" w:rsidR="00EA2FB2" w:rsidRDefault="00EA2FB2" w:rsidP="00EA2FB2">
      <w:pPr>
        <w:pStyle w:val="PL"/>
        <w:rPr>
          <w:lang w:eastAsia="de-DE"/>
        </w:rPr>
      </w:pPr>
      <w:r>
        <w:rPr>
          <w:lang w:eastAsia="de-DE"/>
        </w:rPr>
        <w:t xml:space="preserve">    Operation:</w:t>
      </w:r>
    </w:p>
    <w:p w14:paraId="575642B6" w14:textId="77777777" w:rsidR="00EA2FB2" w:rsidRDefault="00EA2FB2" w:rsidP="00EA2FB2">
      <w:pPr>
        <w:pStyle w:val="PL"/>
        <w:rPr>
          <w:lang w:eastAsia="de-DE"/>
        </w:rPr>
      </w:pPr>
      <w:r>
        <w:rPr>
          <w:lang w:eastAsia="de-DE"/>
        </w:rPr>
        <w:t xml:space="preserve">      type: string</w:t>
      </w:r>
    </w:p>
    <w:p w14:paraId="234A30E3" w14:textId="77777777" w:rsidR="00EA2FB2" w:rsidRDefault="00EA2FB2" w:rsidP="00EA2FB2">
      <w:pPr>
        <w:pStyle w:val="PL"/>
        <w:rPr>
          <w:lang w:eastAsia="de-DE"/>
        </w:rPr>
      </w:pPr>
      <w:r>
        <w:rPr>
          <w:lang w:eastAsia="de-DE"/>
        </w:rPr>
        <w:t xml:space="preserve">      enum:</w:t>
      </w:r>
    </w:p>
    <w:p w14:paraId="70423619" w14:textId="77777777" w:rsidR="00EA2FB2" w:rsidRDefault="00EA2FB2" w:rsidP="00EA2FB2">
      <w:pPr>
        <w:pStyle w:val="PL"/>
        <w:rPr>
          <w:lang w:eastAsia="de-DE"/>
        </w:rPr>
      </w:pPr>
      <w:r>
        <w:rPr>
          <w:lang w:eastAsia="de-DE"/>
        </w:rPr>
        <w:t xml:space="preserve">        - add</w:t>
      </w:r>
    </w:p>
    <w:p w14:paraId="372261C8" w14:textId="77777777" w:rsidR="00EA2FB2" w:rsidRDefault="00EA2FB2" w:rsidP="00EA2FB2">
      <w:pPr>
        <w:pStyle w:val="PL"/>
        <w:rPr>
          <w:lang w:eastAsia="de-DE"/>
        </w:rPr>
      </w:pPr>
      <w:r>
        <w:rPr>
          <w:lang w:eastAsia="de-DE"/>
        </w:rPr>
        <w:t xml:space="preserve">        - remove</w:t>
      </w:r>
    </w:p>
    <w:p w14:paraId="3D0E0382" w14:textId="77777777" w:rsidR="00EA2FB2" w:rsidRDefault="00EA2FB2" w:rsidP="00EA2FB2">
      <w:pPr>
        <w:pStyle w:val="PL"/>
        <w:rPr>
          <w:lang w:eastAsia="de-DE"/>
        </w:rPr>
      </w:pPr>
      <w:r>
        <w:rPr>
          <w:lang w:eastAsia="de-DE"/>
        </w:rPr>
        <w:t xml:space="preserve">        - replace</w:t>
      </w:r>
    </w:p>
    <w:p w14:paraId="5DA96180" w14:textId="77777777" w:rsidR="00EA2FB2" w:rsidRDefault="00EA2FB2" w:rsidP="00EA2FB2">
      <w:pPr>
        <w:pStyle w:val="PL"/>
        <w:rPr>
          <w:lang w:eastAsia="de-DE"/>
        </w:rPr>
      </w:pPr>
      <w:r>
        <w:rPr>
          <w:lang w:eastAsia="de-DE"/>
        </w:rPr>
        <w:t xml:space="preserve">    ScopeType:</w:t>
      </w:r>
    </w:p>
    <w:p w14:paraId="460E4C15" w14:textId="77777777" w:rsidR="00EA2FB2" w:rsidRDefault="00EA2FB2" w:rsidP="00EA2FB2">
      <w:pPr>
        <w:pStyle w:val="PL"/>
        <w:rPr>
          <w:lang w:eastAsia="de-DE"/>
        </w:rPr>
      </w:pPr>
      <w:r>
        <w:rPr>
          <w:lang w:eastAsia="de-DE"/>
        </w:rPr>
        <w:t xml:space="preserve">      type: string</w:t>
      </w:r>
    </w:p>
    <w:p w14:paraId="2D89A0A4" w14:textId="77777777" w:rsidR="00EA2FB2" w:rsidRDefault="00EA2FB2" w:rsidP="00EA2FB2">
      <w:pPr>
        <w:pStyle w:val="PL"/>
        <w:rPr>
          <w:lang w:eastAsia="de-DE"/>
        </w:rPr>
      </w:pPr>
      <w:r>
        <w:rPr>
          <w:lang w:eastAsia="de-DE"/>
        </w:rPr>
        <w:t xml:space="preserve">      enum:</w:t>
      </w:r>
    </w:p>
    <w:p w14:paraId="13E47358" w14:textId="77777777" w:rsidR="00EA2FB2" w:rsidRDefault="00EA2FB2" w:rsidP="00EA2FB2">
      <w:pPr>
        <w:pStyle w:val="PL"/>
        <w:rPr>
          <w:lang w:eastAsia="de-DE"/>
        </w:rPr>
      </w:pPr>
      <w:r>
        <w:rPr>
          <w:lang w:eastAsia="de-DE"/>
        </w:rPr>
        <w:t xml:space="preserve">        - BASE_ONLY</w:t>
      </w:r>
    </w:p>
    <w:p w14:paraId="3E29C08C" w14:textId="77777777" w:rsidR="00EA2FB2" w:rsidRDefault="00EA2FB2" w:rsidP="00EA2FB2">
      <w:pPr>
        <w:pStyle w:val="PL"/>
        <w:rPr>
          <w:lang w:eastAsia="de-DE"/>
        </w:rPr>
      </w:pPr>
      <w:r>
        <w:rPr>
          <w:lang w:eastAsia="de-DE"/>
        </w:rPr>
        <w:t xml:space="preserve">        - BASE_NTH_LEVEL</w:t>
      </w:r>
    </w:p>
    <w:p w14:paraId="62CCA2EF" w14:textId="77777777" w:rsidR="00EA2FB2" w:rsidRDefault="00EA2FB2" w:rsidP="00EA2FB2">
      <w:pPr>
        <w:pStyle w:val="PL"/>
        <w:rPr>
          <w:lang w:eastAsia="de-DE"/>
        </w:rPr>
      </w:pPr>
      <w:r>
        <w:rPr>
          <w:lang w:eastAsia="de-DE"/>
        </w:rPr>
        <w:t xml:space="preserve">        - BASE_SUBTREE</w:t>
      </w:r>
    </w:p>
    <w:p w14:paraId="5F939020" w14:textId="77777777" w:rsidR="00EA2FB2" w:rsidRDefault="00EA2FB2" w:rsidP="00EA2FB2">
      <w:pPr>
        <w:pStyle w:val="PL"/>
        <w:rPr>
          <w:lang w:eastAsia="de-DE"/>
        </w:rPr>
      </w:pPr>
      <w:r>
        <w:rPr>
          <w:lang w:eastAsia="de-DE"/>
        </w:rPr>
        <w:t xml:space="preserve">        - BASE_ALL</w:t>
      </w:r>
    </w:p>
    <w:p w14:paraId="3B0D0BA5" w14:textId="77777777" w:rsidR="00EA2FB2" w:rsidRDefault="00EA2FB2" w:rsidP="00EA2FB2">
      <w:pPr>
        <w:pStyle w:val="PL"/>
        <w:rPr>
          <w:lang w:eastAsia="de-DE"/>
        </w:rPr>
      </w:pPr>
      <w:r>
        <w:rPr>
          <w:lang w:eastAsia="de-DE"/>
        </w:rPr>
        <w:t xml:space="preserve">    Scope:</w:t>
      </w:r>
    </w:p>
    <w:p w14:paraId="7E84819E" w14:textId="77777777" w:rsidR="00EA2FB2" w:rsidRDefault="00EA2FB2" w:rsidP="00EA2FB2">
      <w:pPr>
        <w:pStyle w:val="PL"/>
        <w:rPr>
          <w:lang w:eastAsia="de-DE"/>
        </w:rPr>
      </w:pPr>
      <w:r>
        <w:rPr>
          <w:lang w:eastAsia="de-DE"/>
        </w:rPr>
        <w:t xml:space="preserve">      type: object</w:t>
      </w:r>
    </w:p>
    <w:p w14:paraId="3C6D91F2" w14:textId="77777777" w:rsidR="00EA2FB2" w:rsidRDefault="00EA2FB2" w:rsidP="00EA2FB2">
      <w:pPr>
        <w:pStyle w:val="PL"/>
        <w:rPr>
          <w:lang w:eastAsia="de-DE"/>
        </w:rPr>
      </w:pPr>
      <w:r>
        <w:rPr>
          <w:lang w:eastAsia="de-DE"/>
        </w:rPr>
        <w:t xml:space="preserve">      properties:</w:t>
      </w:r>
    </w:p>
    <w:p w14:paraId="5284BB04" w14:textId="77777777" w:rsidR="00EA2FB2" w:rsidRDefault="00EA2FB2" w:rsidP="00EA2FB2">
      <w:pPr>
        <w:pStyle w:val="PL"/>
        <w:rPr>
          <w:lang w:eastAsia="de-DE"/>
        </w:rPr>
      </w:pPr>
      <w:r>
        <w:rPr>
          <w:lang w:eastAsia="de-DE"/>
        </w:rPr>
        <w:t xml:space="preserve">        scopeType:</w:t>
      </w:r>
    </w:p>
    <w:p w14:paraId="49077AF1" w14:textId="77777777" w:rsidR="00EA2FB2" w:rsidRDefault="00EA2FB2" w:rsidP="00EA2FB2">
      <w:pPr>
        <w:pStyle w:val="PL"/>
        <w:rPr>
          <w:lang w:eastAsia="de-DE"/>
        </w:rPr>
      </w:pPr>
      <w:r>
        <w:rPr>
          <w:lang w:eastAsia="de-DE"/>
        </w:rPr>
        <w:t xml:space="preserve">          $ref: '#/components/schemas/ScopeType'</w:t>
      </w:r>
    </w:p>
    <w:p w14:paraId="3F045E5F" w14:textId="77777777" w:rsidR="00EA2FB2" w:rsidRDefault="00EA2FB2" w:rsidP="00EA2FB2">
      <w:pPr>
        <w:pStyle w:val="PL"/>
        <w:rPr>
          <w:lang w:eastAsia="de-DE"/>
        </w:rPr>
      </w:pPr>
      <w:r>
        <w:rPr>
          <w:lang w:eastAsia="de-DE"/>
        </w:rPr>
        <w:t xml:space="preserve">        scopeLevel:</w:t>
      </w:r>
    </w:p>
    <w:p w14:paraId="25A52ECA" w14:textId="77777777" w:rsidR="00EA2FB2" w:rsidRDefault="00EA2FB2" w:rsidP="00EA2FB2">
      <w:pPr>
        <w:pStyle w:val="PL"/>
        <w:rPr>
          <w:lang w:eastAsia="de-DE"/>
        </w:rPr>
      </w:pPr>
      <w:r>
        <w:rPr>
          <w:lang w:eastAsia="de-DE"/>
        </w:rPr>
        <w:t xml:space="preserve">          type: integer</w:t>
      </w:r>
    </w:p>
    <w:p w14:paraId="4D00D1C6" w14:textId="77777777" w:rsidR="00EA2FB2" w:rsidRDefault="00EA2FB2" w:rsidP="00EA2FB2">
      <w:pPr>
        <w:pStyle w:val="PL"/>
        <w:rPr>
          <w:lang w:eastAsia="de-DE"/>
        </w:rPr>
      </w:pPr>
    </w:p>
    <w:p w14:paraId="337C8354" w14:textId="77777777" w:rsidR="00EA2FB2" w:rsidRDefault="00EA2FB2" w:rsidP="00EA2FB2">
      <w:pPr>
        <w:pStyle w:val="PL"/>
        <w:rPr>
          <w:lang w:eastAsia="de-DE"/>
        </w:rPr>
      </w:pPr>
    </w:p>
    <w:p w14:paraId="4AC704A8" w14:textId="77777777" w:rsidR="00EA2FB2" w:rsidRDefault="00EA2FB2" w:rsidP="00EA2FB2">
      <w:pPr>
        <w:pStyle w:val="PL"/>
        <w:rPr>
          <w:lang w:eastAsia="de-DE"/>
        </w:rPr>
      </w:pPr>
      <w:r>
        <w:rPr>
          <w:lang w:eastAsia="de-DE"/>
        </w:rPr>
        <w:t xml:space="preserve">    Resource:</w:t>
      </w:r>
    </w:p>
    <w:p w14:paraId="500A8463" w14:textId="77777777" w:rsidR="00EA2FB2" w:rsidRDefault="00EA2FB2" w:rsidP="00EA2FB2">
      <w:pPr>
        <w:pStyle w:val="PL"/>
        <w:rPr>
          <w:lang w:eastAsia="de-DE"/>
        </w:rPr>
      </w:pPr>
      <w:r>
        <w:rPr>
          <w:lang w:eastAsia="de-DE"/>
        </w:rPr>
        <w:t xml:space="preserve">      oneOf:</w:t>
      </w:r>
    </w:p>
    <w:p w14:paraId="3E859E42" w14:textId="77777777" w:rsidR="00EA2FB2" w:rsidRDefault="00EA2FB2" w:rsidP="00EA2FB2">
      <w:pPr>
        <w:pStyle w:val="PL"/>
        <w:rPr>
          <w:lang w:eastAsia="de-DE"/>
        </w:rPr>
      </w:pPr>
      <w:r>
        <w:rPr>
          <w:lang w:eastAsia="de-DE"/>
        </w:rPr>
        <w:t xml:space="preserve">        - type: object</w:t>
      </w:r>
    </w:p>
    <w:p w14:paraId="27153114" w14:textId="77777777" w:rsidR="00EA2FB2" w:rsidRDefault="00EA2FB2" w:rsidP="00EA2FB2">
      <w:pPr>
        <w:pStyle w:val="PL"/>
        <w:rPr>
          <w:lang w:eastAsia="de-DE"/>
        </w:rPr>
      </w:pPr>
      <w:r>
        <w:rPr>
          <w:lang w:eastAsia="de-DE"/>
        </w:rPr>
        <w:t xml:space="preserve">          properties:</w:t>
      </w:r>
    </w:p>
    <w:p w14:paraId="7308A3B4" w14:textId="77777777" w:rsidR="00EA2FB2" w:rsidRDefault="00EA2FB2" w:rsidP="00EA2FB2">
      <w:pPr>
        <w:pStyle w:val="PL"/>
        <w:rPr>
          <w:lang w:eastAsia="de-DE"/>
        </w:rPr>
      </w:pPr>
      <w:r>
        <w:rPr>
          <w:lang w:eastAsia="de-DE"/>
        </w:rPr>
        <w:t xml:space="preserve">            id:</w:t>
      </w:r>
    </w:p>
    <w:p w14:paraId="2D7D2F9F" w14:textId="77777777" w:rsidR="00EA2FB2" w:rsidRDefault="00EA2FB2" w:rsidP="00EA2FB2">
      <w:pPr>
        <w:pStyle w:val="PL"/>
        <w:rPr>
          <w:lang w:eastAsia="de-DE"/>
        </w:rPr>
      </w:pPr>
      <w:r>
        <w:rPr>
          <w:lang w:eastAsia="de-DE"/>
        </w:rPr>
        <w:t xml:space="preserve">              type: string</w:t>
      </w:r>
    </w:p>
    <w:p w14:paraId="3698AAB9" w14:textId="77777777" w:rsidR="00EA2FB2" w:rsidRDefault="00EA2FB2" w:rsidP="00EA2FB2">
      <w:pPr>
        <w:pStyle w:val="PL"/>
        <w:rPr>
          <w:lang w:eastAsia="de-DE"/>
        </w:rPr>
      </w:pPr>
      <w:r>
        <w:rPr>
          <w:lang w:eastAsia="de-DE"/>
        </w:rPr>
        <w:t xml:space="preserve">            objectClass:</w:t>
      </w:r>
    </w:p>
    <w:p w14:paraId="19DA4B62" w14:textId="77777777" w:rsidR="00EA2FB2" w:rsidRDefault="00EA2FB2" w:rsidP="00EA2FB2">
      <w:pPr>
        <w:pStyle w:val="PL"/>
        <w:rPr>
          <w:lang w:eastAsia="de-DE"/>
        </w:rPr>
      </w:pPr>
      <w:r>
        <w:rPr>
          <w:lang w:eastAsia="de-DE"/>
        </w:rPr>
        <w:t xml:space="preserve">              type: string</w:t>
      </w:r>
    </w:p>
    <w:p w14:paraId="668AAFB6" w14:textId="77777777" w:rsidR="00EA2FB2" w:rsidRDefault="00EA2FB2" w:rsidP="00EA2FB2">
      <w:pPr>
        <w:pStyle w:val="PL"/>
        <w:rPr>
          <w:lang w:eastAsia="de-DE"/>
        </w:rPr>
      </w:pPr>
      <w:r>
        <w:rPr>
          <w:lang w:eastAsia="de-DE"/>
        </w:rPr>
        <w:t xml:space="preserve">            objectInstance:</w:t>
      </w:r>
    </w:p>
    <w:p w14:paraId="7183D366" w14:textId="77777777" w:rsidR="00EA2FB2" w:rsidRDefault="00EA2FB2" w:rsidP="00EA2FB2">
      <w:pPr>
        <w:pStyle w:val="PL"/>
        <w:rPr>
          <w:lang w:eastAsia="de-DE"/>
        </w:rPr>
      </w:pPr>
      <w:r>
        <w:rPr>
          <w:lang w:eastAsia="de-DE"/>
        </w:rPr>
        <w:t xml:space="preserve">              $ref: 'TS28623_ComDefs.yaml#/components/schemas/Dn'</w:t>
      </w:r>
    </w:p>
    <w:p w14:paraId="6951DAAD" w14:textId="77777777" w:rsidR="00EA2FB2" w:rsidRDefault="00EA2FB2" w:rsidP="00EA2FB2">
      <w:pPr>
        <w:pStyle w:val="PL"/>
        <w:rPr>
          <w:lang w:eastAsia="de-DE"/>
        </w:rPr>
      </w:pPr>
      <w:r>
        <w:rPr>
          <w:lang w:eastAsia="de-DE"/>
        </w:rPr>
        <w:t xml:space="preserve">            attributes:</w:t>
      </w:r>
    </w:p>
    <w:p w14:paraId="043F0AF9" w14:textId="77777777" w:rsidR="00EA2FB2" w:rsidRDefault="00EA2FB2" w:rsidP="00EA2FB2">
      <w:pPr>
        <w:pStyle w:val="PL"/>
        <w:rPr>
          <w:lang w:eastAsia="de-DE"/>
        </w:rPr>
      </w:pPr>
      <w:r>
        <w:rPr>
          <w:lang w:eastAsia="de-DE"/>
        </w:rPr>
        <w:t xml:space="preserve">              type: object</w:t>
      </w:r>
    </w:p>
    <w:p w14:paraId="0194AA0F" w14:textId="77777777" w:rsidR="00EA2FB2" w:rsidRDefault="00EA2FB2" w:rsidP="00EA2FB2">
      <w:pPr>
        <w:pStyle w:val="PL"/>
        <w:rPr>
          <w:lang w:eastAsia="de-DE"/>
        </w:rPr>
      </w:pPr>
      <w:r>
        <w:rPr>
          <w:lang w:eastAsia="de-DE"/>
        </w:rPr>
        <w:t xml:space="preserve">          additionalProperties:</w:t>
      </w:r>
    </w:p>
    <w:p w14:paraId="3F4CAC62" w14:textId="77777777" w:rsidR="00EA2FB2" w:rsidRDefault="00EA2FB2" w:rsidP="00EA2FB2">
      <w:pPr>
        <w:pStyle w:val="PL"/>
        <w:rPr>
          <w:lang w:eastAsia="de-DE"/>
        </w:rPr>
      </w:pPr>
      <w:r>
        <w:rPr>
          <w:lang w:eastAsia="de-DE"/>
        </w:rPr>
        <w:t xml:space="preserve">            type: array</w:t>
      </w:r>
    </w:p>
    <w:p w14:paraId="7B7E0883" w14:textId="77777777" w:rsidR="00EA2FB2" w:rsidRDefault="00EA2FB2" w:rsidP="00EA2FB2">
      <w:pPr>
        <w:pStyle w:val="PL"/>
        <w:rPr>
          <w:lang w:eastAsia="de-DE"/>
        </w:rPr>
      </w:pPr>
      <w:r>
        <w:rPr>
          <w:lang w:eastAsia="de-DE"/>
        </w:rPr>
        <w:t xml:space="preserve">            items:</w:t>
      </w:r>
    </w:p>
    <w:p w14:paraId="2D1977E3" w14:textId="77777777" w:rsidR="00EA2FB2" w:rsidRDefault="00EA2FB2" w:rsidP="00EA2FB2">
      <w:pPr>
        <w:pStyle w:val="PL"/>
        <w:rPr>
          <w:lang w:eastAsia="de-DE"/>
        </w:rPr>
      </w:pPr>
      <w:r>
        <w:rPr>
          <w:lang w:eastAsia="de-DE"/>
        </w:rPr>
        <w:t xml:space="preserve">              type: object</w:t>
      </w:r>
    </w:p>
    <w:p w14:paraId="45190154" w14:textId="77777777" w:rsidR="00EA2FB2" w:rsidRDefault="00EA2FB2" w:rsidP="00EA2FB2">
      <w:pPr>
        <w:pStyle w:val="PL"/>
        <w:rPr>
          <w:lang w:eastAsia="de-DE"/>
        </w:rPr>
      </w:pPr>
      <w:r>
        <w:rPr>
          <w:lang w:eastAsia="de-DE"/>
        </w:rPr>
        <w:t xml:space="preserve">          required:</w:t>
      </w:r>
    </w:p>
    <w:p w14:paraId="6B54C064" w14:textId="77777777" w:rsidR="00EA2FB2" w:rsidRDefault="00EA2FB2" w:rsidP="00EA2FB2">
      <w:pPr>
        <w:pStyle w:val="PL"/>
        <w:rPr>
          <w:lang w:eastAsia="de-DE"/>
        </w:rPr>
      </w:pPr>
      <w:r>
        <w:rPr>
          <w:lang w:eastAsia="de-DE"/>
        </w:rPr>
        <w:t xml:space="preserve">            - id</w:t>
      </w:r>
    </w:p>
    <w:p w14:paraId="2D65A41B" w14:textId="77777777" w:rsidR="00EA2FB2" w:rsidRDefault="00EA2FB2" w:rsidP="00EA2FB2">
      <w:pPr>
        <w:pStyle w:val="PL"/>
        <w:rPr>
          <w:lang w:eastAsia="de-DE"/>
        </w:rPr>
      </w:pPr>
      <w:r>
        <w:rPr>
          <w:lang w:eastAsia="de-DE"/>
        </w:rPr>
        <w:t xml:space="preserve">        - anyOf:</w:t>
      </w:r>
    </w:p>
    <w:p w14:paraId="2F556951" w14:textId="77777777" w:rsidR="00EA2FB2" w:rsidRDefault="00EA2FB2" w:rsidP="00EA2FB2">
      <w:pPr>
        <w:pStyle w:val="PL"/>
        <w:rPr>
          <w:lang w:eastAsia="de-DE"/>
        </w:rPr>
      </w:pPr>
      <w:r>
        <w:rPr>
          <w:lang w:eastAsia="de-DE"/>
        </w:rPr>
        <w:t xml:space="preserve">            - $ref: 'TS28623_GenericNrm.yaml#/components/schemas/resources-genericNrm'</w:t>
      </w:r>
    </w:p>
    <w:p w14:paraId="7AB6032B" w14:textId="77777777" w:rsidR="00EA2FB2" w:rsidRDefault="00EA2FB2" w:rsidP="00EA2FB2">
      <w:pPr>
        <w:pStyle w:val="PL"/>
        <w:rPr>
          <w:lang w:eastAsia="de-DE"/>
        </w:rPr>
      </w:pPr>
      <w:r>
        <w:rPr>
          <w:lang w:eastAsia="de-DE"/>
        </w:rPr>
        <w:t xml:space="preserve">            - $ref: 'TS28541_NrNrm.yaml#/components/schemas/resources-nrNrm'</w:t>
      </w:r>
    </w:p>
    <w:p w14:paraId="33A4720C" w14:textId="77777777" w:rsidR="00EA2FB2" w:rsidRDefault="00EA2FB2" w:rsidP="00EA2FB2">
      <w:pPr>
        <w:pStyle w:val="PL"/>
        <w:rPr>
          <w:lang w:eastAsia="de-DE"/>
        </w:rPr>
      </w:pPr>
      <w:r>
        <w:rPr>
          <w:lang w:eastAsia="de-DE"/>
        </w:rPr>
        <w:t xml:space="preserve">            - $ref: 'TS28541_5GcNrm.yaml#/components/schemas/resources-5gcNrm'</w:t>
      </w:r>
    </w:p>
    <w:p w14:paraId="46B7FFB7" w14:textId="77777777" w:rsidR="00EA2FB2" w:rsidRDefault="00EA2FB2" w:rsidP="00EA2FB2">
      <w:pPr>
        <w:pStyle w:val="PL"/>
        <w:rPr>
          <w:lang w:eastAsia="de-DE"/>
        </w:rPr>
      </w:pPr>
      <w:r>
        <w:rPr>
          <w:lang w:eastAsia="de-DE"/>
        </w:rPr>
        <w:t xml:space="preserve">            - $ref: 'TS28541_SliceNrm.yaml#/components/schemas/resources-sliceNrm'</w:t>
      </w:r>
    </w:p>
    <w:p w14:paraId="1BD9E2A7" w14:textId="77777777" w:rsidR="00EA2FB2" w:rsidRDefault="00EA2FB2" w:rsidP="00EA2FB2">
      <w:pPr>
        <w:pStyle w:val="PL"/>
        <w:rPr>
          <w:lang w:eastAsia="de-DE"/>
        </w:rPr>
      </w:pPr>
      <w:r>
        <w:rPr>
          <w:lang w:eastAsia="de-DE"/>
        </w:rPr>
        <w:t xml:space="preserve">            - $ref: 'TS28312_IntentNrm.yaml#/components/schemas/resources-intentNrm'            </w:t>
      </w:r>
    </w:p>
    <w:p w14:paraId="10D8EBF9" w14:textId="77777777" w:rsidR="00EA2FB2" w:rsidRDefault="00EA2FB2" w:rsidP="00EA2FB2">
      <w:pPr>
        <w:pStyle w:val="PL"/>
        <w:rPr>
          <w:lang w:eastAsia="de-DE"/>
        </w:rPr>
      </w:pPr>
    </w:p>
    <w:p w14:paraId="6CE177FC" w14:textId="77777777" w:rsidR="00EA2FB2" w:rsidRDefault="00EA2FB2" w:rsidP="00EA2FB2">
      <w:pPr>
        <w:pStyle w:val="PL"/>
        <w:rPr>
          <w:lang w:eastAsia="de-DE"/>
        </w:rPr>
      </w:pPr>
      <w:r>
        <w:rPr>
          <w:lang w:eastAsia="de-DE"/>
        </w:rPr>
        <w:t xml:space="preserve">    MoiChange:</w:t>
      </w:r>
    </w:p>
    <w:p w14:paraId="20C4F828" w14:textId="77777777" w:rsidR="00EA2FB2" w:rsidRDefault="00EA2FB2" w:rsidP="00EA2FB2">
      <w:pPr>
        <w:pStyle w:val="PL"/>
        <w:rPr>
          <w:lang w:eastAsia="de-DE"/>
        </w:rPr>
      </w:pPr>
      <w:r>
        <w:rPr>
          <w:lang w:eastAsia="de-DE"/>
        </w:rPr>
        <w:t xml:space="preserve">      type: object</w:t>
      </w:r>
    </w:p>
    <w:p w14:paraId="3F70E8E1" w14:textId="77777777" w:rsidR="00EA2FB2" w:rsidRDefault="00EA2FB2" w:rsidP="00EA2FB2">
      <w:pPr>
        <w:pStyle w:val="PL"/>
        <w:rPr>
          <w:lang w:eastAsia="de-DE"/>
        </w:rPr>
      </w:pPr>
      <w:r>
        <w:rPr>
          <w:lang w:eastAsia="de-DE"/>
        </w:rPr>
        <w:t xml:space="preserve">      properties:</w:t>
      </w:r>
    </w:p>
    <w:p w14:paraId="69A2CB1D" w14:textId="77777777" w:rsidR="00EA2FB2" w:rsidRDefault="00EA2FB2" w:rsidP="00EA2FB2">
      <w:pPr>
        <w:pStyle w:val="PL"/>
        <w:rPr>
          <w:lang w:eastAsia="de-DE"/>
        </w:rPr>
      </w:pPr>
      <w:r>
        <w:rPr>
          <w:lang w:eastAsia="de-DE"/>
        </w:rPr>
        <w:t xml:space="preserve">        notificationId:</w:t>
      </w:r>
    </w:p>
    <w:p w14:paraId="25570D66" w14:textId="77777777" w:rsidR="00EA2FB2" w:rsidRDefault="00EA2FB2" w:rsidP="00EA2FB2">
      <w:pPr>
        <w:pStyle w:val="PL"/>
        <w:rPr>
          <w:lang w:eastAsia="de-DE"/>
        </w:rPr>
      </w:pPr>
      <w:r>
        <w:rPr>
          <w:lang w:eastAsia="de-DE"/>
        </w:rPr>
        <w:t xml:space="preserve">          $ref: 'TS28623_ComDefs.yaml#/components/schemas/NotificationId'</w:t>
      </w:r>
    </w:p>
    <w:p w14:paraId="17A9D12F" w14:textId="77777777" w:rsidR="00EA2FB2" w:rsidRDefault="00EA2FB2" w:rsidP="00EA2FB2">
      <w:pPr>
        <w:pStyle w:val="PL"/>
        <w:rPr>
          <w:lang w:eastAsia="de-DE"/>
        </w:rPr>
      </w:pPr>
      <w:r>
        <w:rPr>
          <w:lang w:eastAsia="de-DE"/>
        </w:rPr>
        <w:t xml:space="preserve">        correlatedNotifications:</w:t>
      </w:r>
    </w:p>
    <w:p w14:paraId="68CAA45B" w14:textId="77777777" w:rsidR="00EA2FB2" w:rsidRDefault="00EA2FB2" w:rsidP="00EA2FB2">
      <w:pPr>
        <w:pStyle w:val="PL"/>
        <w:rPr>
          <w:lang w:eastAsia="de-DE"/>
        </w:rPr>
      </w:pPr>
      <w:r>
        <w:rPr>
          <w:lang w:eastAsia="de-DE"/>
        </w:rPr>
        <w:t xml:space="preserve">          type: array</w:t>
      </w:r>
    </w:p>
    <w:p w14:paraId="41101E4F" w14:textId="77777777" w:rsidR="00EA2FB2" w:rsidRDefault="00EA2FB2" w:rsidP="00EA2FB2">
      <w:pPr>
        <w:pStyle w:val="PL"/>
        <w:rPr>
          <w:lang w:eastAsia="de-DE"/>
        </w:rPr>
      </w:pPr>
      <w:r>
        <w:rPr>
          <w:lang w:eastAsia="de-DE"/>
        </w:rPr>
        <w:t xml:space="preserve">          items:</w:t>
      </w:r>
    </w:p>
    <w:p w14:paraId="2267A214" w14:textId="77777777" w:rsidR="00EA2FB2" w:rsidRDefault="00EA2FB2" w:rsidP="00EA2FB2">
      <w:pPr>
        <w:pStyle w:val="PL"/>
        <w:rPr>
          <w:lang w:eastAsia="de-DE"/>
        </w:rPr>
      </w:pPr>
      <w:r>
        <w:rPr>
          <w:lang w:eastAsia="de-DE"/>
        </w:rPr>
        <w:t xml:space="preserve">            $ref: '#/components/schemas/CorrelatedNotification'</w:t>
      </w:r>
    </w:p>
    <w:p w14:paraId="7CC1A9E3" w14:textId="77777777" w:rsidR="00EA2FB2" w:rsidRDefault="00EA2FB2" w:rsidP="00EA2FB2">
      <w:pPr>
        <w:pStyle w:val="PL"/>
        <w:rPr>
          <w:lang w:eastAsia="de-DE"/>
        </w:rPr>
      </w:pPr>
      <w:r>
        <w:rPr>
          <w:lang w:eastAsia="de-DE"/>
        </w:rPr>
        <w:t xml:space="preserve">        additionalText:</w:t>
      </w:r>
    </w:p>
    <w:p w14:paraId="2C9F5464" w14:textId="77777777" w:rsidR="00EA2FB2" w:rsidRDefault="00EA2FB2" w:rsidP="00EA2FB2">
      <w:pPr>
        <w:pStyle w:val="PL"/>
        <w:rPr>
          <w:lang w:eastAsia="de-DE"/>
        </w:rPr>
      </w:pPr>
      <w:r>
        <w:rPr>
          <w:lang w:eastAsia="de-DE"/>
        </w:rPr>
        <w:t xml:space="preserve">          type: string</w:t>
      </w:r>
    </w:p>
    <w:p w14:paraId="77753B98" w14:textId="77777777" w:rsidR="00EA2FB2" w:rsidRDefault="00EA2FB2" w:rsidP="00EA2FB2">
      <w:pPr>
        <w:pStyle w:val="PL"/>
        <w:rPr>
          <w:lang w:eastAsia="de-DE"/>
        </w:rPr>
      </w:pPr>
      <w:r>
        <w:rPr>
          <w:lang w:eastAsia="de-DE"/>
        </w:rPr>
        <w:t xml:space="preserve">        sourceIndicator:</w:t>
      </w:r>
    </w:p>
    <w:p w14:paraId="677C2A0E" w14:textId="77777777" w:rsidR="00EA2FB2" w:rsidRDefault="00EA2FB2" w:rsidP="00EA2FB2">
      <w:pPr>
        <w:pStyle w:val="PL"/>
        <w:rPr>
          <w:lang w:eastAsia="de-DE"/>
        </w:rPr>
      </w:pPr>
      <w:r>
        <w:rPr>
          <w:lang w:eastAsia="de-DE"/>
        </w:rPr>
        <w:t xml:space="preserve">          $ref: '#/components/schemas/SourceIndicator'</w:t>
      </w:r>
    </w:p>
    <w:p w14:paraId="21665466" w14:textId="77777777" w:rsidR="00EA2FB2" w:rsidRDefault="00EA2FB2" w:rsidP="00EA2FB2">
      <w:pPr>
        <w:pStyle w:val="PL"/>
        <w:rPr>
          <w:lang w:eastAsia="de-DE"/>
        </w:rPr>
      </w:pPr>
      <w:r>
        <w:rPr>
          <w:lang w:eastAsia="de-DE"/>
        </w:rPr>
        <w:t xml:space="preserve">        op:</w:t>
      </w:r>
    </w:p>
    <w:p w14:paraId="6DC08373" w14:textId="77777777" w:rsidR="00EA2FB2" w:rsidRDefault="00EA2FB2" w:rsidP="00EA2FB2">
      <w:pPr>
        <w:pStyle w:val="PL"/>
        <w:rPr>
          <w:lang w:eastAsia="de-DE"/>
        </w:rPr>
      </w:pPr>
      <w:r>
        <w:rPr>
          <w:lang w:eastAsia="de-DE"/>
        </w:rPr>
        <w:t xml:space="preserve">          $ref: '#/components/schemas/Operation'</w:t>
      </w:r>
    </w:p>
    <w:p w14:paraId="0D7FCE0A" w14:textId="77777777" w:rsidR="00EA2FB2" w:rsidRDefault="00EA2FB2" w:rsidP="00EA2FB2">
      <w:pPr>
        <w:pStyle w:val="PL"/>
        <w:rPr>
          <w:lang w:eastAsia="de-DE"/>
        </w:rPr>
      </w:pPr>
      <w:r>
        <w:rPr>
          <w:lang w:eastAsia="de-DE"/>
        </w:rPr>
        <w:t xml:space="preserve">        path:</w:t>
      </w:r>
    </w:p>
    <w:p w14:paraId="7B100176" w14:textId="77777777" w:rsidR="00EA2FB2" w:rsidRDefault="00EA2FB2" w:rsidP="00EA2FB2">
      <w:pPr>
        <w:pStyle w:val="PL"/>
        <w:rPr>
          <w:lang w:eastAsia="de-DE"/>
        </w:rPr>
      </w:pPr>
      <w:r>
        <w:rPr>
          <w:lang w:eastAsia="de-DE"/>
        </w:rPr>
        <w:t xml:space="preserve">          $ref: 'TS28623_ComDefs.yaml#/components/schemas/Uri'</w:t>
      </w:r>
    </w:p>
    <w:p w14:paraId="30151609" w14:textId="77777777" w:rsidR="00EA2FB2" w:rsidRDefault="00EA2FB2" w:rsidP="00EA2FB2">
      <w:pPr>
        <w:pStyle w:val="PL"/>
        <w:rPr>
          <w:lang w:eastAsia="de-DE"/>
        </w:rPr>
      </w:pPr>
      <w:r>
        <w:rPr>
          <w:lang w:eastAsia="de-DE"/>
        </w:rPr>
        <w:t xml:space="preserve">        value: {}</w:t>
      </w:r>
    </w:p>
    <w:p w14:paraId="33FB2F03" w14:textId="77777777" w:rsidR="00EA2FB2" w:rsidRDefault="00EA2FB2" w:rsidP="00EA2FB2">
      <w:pPr>
        <w:pStyle w:val="PL"/>
        <w:rPr>
          <w:lang w:eastAsia="de-DE"/>
        </w:rPr>
      </w:pPr>
      <w:r>
        <w:rPr>
          <w:lang w:eastAsia="de-DE"/>
        </w:rPr>
        <w:t xml:space="preserve">        oldValue: {}</w:t>
      </w:r>
    </w:p>
    <w:p w14:paraId="46475477" w14:textId="77777777" w:rsidR="00EA2FB2" w:rsidRDefault="00EA2FB2" w:rsidP="00EA2FB2">
      <w:pPr>
        <w:pStyle w:val="PL"/>
        <w:rPr>
          <w:lang w:eastAsia="de-DE"/>
        </w:rPr>
      </w:pPr>
      <w:r>
        <w:rPr>
          <w:lang w:eastAsia="de-DE"/>
        </w:rPr>
        <w:t xml:space="preserve">      required:</w:t>
      </w:r>
    </w:p>
    <w:p w14:paraId="398032EC" w14:textId="77777777" w:rsidR="00EA2FB2" w:rsidRDefault="00EA2FB2" w:rsidP="00EA2FB2">
      <w:pPr>
        <w:pStyle w:val="PL"/>
        <w:rPr>
          <w:lang w:eastAsia="de-DE"/>
        </w:rPr>
      </w:pPr>
      <w:r>
        <w:rPr>
          <w:lang w:eastAsia="de-DE"/>
        </w:rPr>
        <w:t xml:space="preserve">        - notificationId</w:t>
      </w:r>
    </w:p>
    <w:p w14:paraId="062E4B79" w14:textId="77777777" w:rsidR="00EA2FB2" w:rsidRDefault="00EA2FB2" w:rsidP="00EA2FB2">
      <w:pPr>
        <w:pStyle w:val="PL"/>
        <w:rPr>
          <w:lang w:eastAsia="de-DE"/>
        </w:rPr>
      </w:pPr>
      <w:r>
        <w:rPr>
          <w:lang w:eastAsia="de-DE"/>
        </w:rPr>
        <w:t xml:space="preserve">        - op</w:t>
      </w:r>
    </w:p>
    <w:p w14:paraId="39121C3A" w14:textId="77777777" w:rsidR="00EA2FB2" w:rsidRDefault="00EA2FB2" w:rsidP="00EA2FB2">
      <w:pPr>
        <w:pStyle w:val="PL"/>
        <w:rPr>
          <w:lang w:eastAsia="de-DE"/>
        </w:rPr>
      </w:pPr>
      <w:r>
        <w:rPr>
          <w:lang w:eastAsia="de-DE"/>
        </w:rPr>
        <w:t xml:space="preserve">        - path</w:t>
      </w:r>
    </w:p>
    <w:p w14:paraId="06D1AA8D" w14:textId="77777777" w:rsidR="00EA2FB2" w:rsidRDefault="00EA2FB2" w:rsidP="00EA2FB2">
      <w:pPr>
        <w:pStyle w:val="PL"/>
        <w:rPr>
          <w:lang w:eastAsia="de-DE"/>
        </w:rPr>
      </w:pPr>
    </w:p>
    <w:p w14:paraId="34888FA8" w14:textId="77777777" w:rsidR="00EA2FB2" w:rsidRDefault="00EA2FB2" w:rsidP="00EA2FB2">
      <w:pPr>
        <w:pStyle w:val="PL"/>
        <w:rPr>
          <w:lang w:eastAsia="de-DE"/>
        </w:rPr>
      </w:pPr>
      <w:r>
        <w:rPr>
          <w:lang w:eastAsia="de-DE"/>
        </w:rPr>
        <w:t xml:space="preserve">    NotifyMoiCreation:</w:t>
      </w:r>
    </w:p>
    <w:p w14:paraId="75FBEEDA" w14:textId="77777777" w:rsidR="00EA2FB2" w:rsidRDefault="00EA2FB2" w:rsidP="00EA2FB2">
      <w:pPr>
        <w:pStyle w:val="PL"/>
        <w:rPr>
          <w:lang w:eastAsia="de-DE"/>
        </w:rPr>
      </w:pPr>
      <w:r>
        <w:rPr>
          <w:lang w:eastAsia="de-DE"/>
        </w:rPr>
        <w:t xml:space="preserve">      allOf:</w:t>
      </w:r>
    </w:p>
    <w:p w14:paraId="5D0724B1" w14:textId="77777777" w:rsidR="00EA2FB2" w:rsidRDefault="00EA2FB2" w:rsidP="00EA2FB2">
      <w:pPr>
        <w:pStyle w:val="PL"/>
        <w:rPr>
          <w:lang w:eastAsia="de-DE"/>
        </w:rPr>
      </w:pPr>
      <w:r>
        <w:rPr>
          <w:lang w:eastAsia="de-DE"/>
        </w:rPr>
        <w:t xml:space="preserve">        - $ref: 'TS28623_ComDefs.yaml#/components/schemas/NotificationHeader'</w:t>
      </w:r>
    </w:p>
    <w:p w14:paraId="7617921C" w14:textId="77777777" w:rsidR="00EA2FB2" w:rsidRDefault="00EA2FB2" w:rsidP="00EA2FB2">
      <w:pPr>
        <w:pStyle w:val="PL"/>
        <w:rPr>
          <w:lang w:eastAsia="de-DE"/>
        </w:rPr>
      </w:pPr>
      <w:r>
        <w:rPr>
          <w:lang w:eastAsia="de-DE"/>
        </w:rPr>
        <w:t xml:space="preserve">        - type: object</w:t>
      </w:r>
    </w:p>
    <w:p w14:paraId="014D2706" w14:textId="77777777" w:rsidR="00EA2FB2" w:rsidRDefault="00EA2FB2" w:rsidP="00EA2FB2">
      <w:pPr>
        <w:pStyle w:val="PL"/>
        <w:rPr>
          <w:lang w:eastAsia="de-DE"/>
        </w:rPr>
      </w:pPr>
      <w:r>
        <w:rPr>
          <w:lang w:eastAsia="de-DE"/>
        </w:rPr>
        <w:t xml:space="preserve">          properties:</w:t>
      </w:r>
    </w:p>
    <w:p w14:paraId="07DEC58F" w14:textId="77777777" w:rsidR="00EA2FB2" w:rsidRDefault="00EA2FB2" w:rsidP="00EA2FB2">
      <w:pPr>
        <w:pStyle w:val="PL"/>
        <w:rPr>
          <w:lang w:eastAsia="de-DE"/>
        </w:rPr>
      </w:pPr>
      <w:r>
        <w:rPr>
          <w:lang w:eastAsia="de-DE"/>
        </w:rPr>
        <w:t xml:space="preserve">            correlatedNotifications:</w:t>
      </w:r>
    </w:p>
    <w:p w14:paraId="084DB128" w14:textId="77777777" w:rsidR="00EA2FB2" w:rsidRDefault="00EA2FB2" w:rsidP="00EA2FB2">
      <w:pPr>
        <w:pStyle w:val="PL"/>
        <w:rPr>
          <w:lang w:eastAsia="de-DE"/>
        </w:rPr>
      </w:pPr>
      <w:r>
        <w:rPr>
          <w:lang w:eastAsia="de-DE"/>
        </w:rPr>
        <w:t xml:space="preserve">              type: array</w:t>
      </w:r>
    </w:p>
    <w:p w14:paraId="2791FEF9" w14:textId="77777777" w:rsidR="00EA2FB2" w:rsidRDefault="00EA2FB2" w:rsidP="00EA2FB2">
      <w:pPr>
        <w:pStyle w:val="PL"/>
        <w:rPr>
          <w:lang w:eastAsia="de-DE"/>
        </w:rPr>
      </w:pPr>
      <w:r>
        <w:rPr>
          <w:lang w:eastAsia="de-DE"/>
        </w:rPr>
        <w:t xml:space="preserve">              items:</w:t>
      </w:r>
    </w:p>
    <w:p w14:paraId="26EF5177" w14:textId="77777777" w:rsidR="00EA2FB2" w:rsidRDefault="00EA2FB2" w:rsidP="00EA2FB2">
      <w:pPr>
        <w:pStyle w:val="PL"/>
        <w:rPr>
          <w:lang w:eastAsia="de-DE"/>
        </w:rPr>
      </w:pPr>
      <w:r>
        <w:rPr>
          <w:lang w:eastAsia="de-DE"/>
        </w:rPr>
        <w:t xml:space="preserve">                $ref: '#/components/schemas/CorrelatedNotification'</w:t>
      </w:r>
    </w:p>
    <w:p w14:paraId="46150A80" w14:textId="77777777" w:rsidR="00EA2FB2" w:rsidRDefault="00EA2FB2" w:rsidP="00EA2FB2">
      <w:pPr>
        <w:pStyle w:val="PL"/>
        <w:rPr>
          <w:lang w:eastAsia="de-DE"/>
        </w:rPr>
      </w:pPr>
      <w:r>
        <w:rPr>
          <w:lang w:eastAsia="de-DE"/>
        </w:rPr>
        <w:t xml:space="preserve">            additionalText:</w:t>
      </w:r>
    </w:p>
    <w:p w14:paraId="30409E8A" w14:textId="77777777" w:rsidR="00EA2FB2" w:rsidRDefault="00EA2FB2" w:rsidP="00EA2FB2">
      <w:pPr>
        <w:pStyle w:val="PL"/>
        <w:rPr>
          <w:lang w:eastAsia="de-DE"/>
        </w:rPr>
      </w:pPr>
      <w:r>
        <w:rPr>
          <w:lang w:eastAsia="de-DE"/>
        </w:rPr>
        <w:t xml:space="preserve">              type: string</w:t>
      </w:r>
    </w:p>
    <w:p w14:paraId="3A0EE19C" w14:textId="77777777" w:rsidR="00EA2FB2" w:rsidRDefault="00EA2FB2" w:rsidP="00EA2FB2">
      <w:pPr>
        <w:pStyle w:val="PL"/>
        <w:rPr>
          <w:lang w:eastAsia="de-DE"/>
        </w:rPr>
      </w:pPr>
      <w:r>
        <w:rPr>
          <w:lang w:eastAsia="de-DE"/>
        </w:rPr>
        <w:t xml:space="preserve">            sourceIndicator:</w:t>
      </w:r>
    </w:p>
    <w:p w14:paraId="67F1F077" w14:textId="77777777" w:rsidR="00EA2FB2" w:rsidRDefault="00EA2FB2" w:rsidP="00EA2FB2">
      <w:pPr>
        <w:pStyle w:val="PL"/>
        <w:rPr>
          <w:lang w:eastAsia="de-DE"/>
        </w:rPr>
      </w:pPr>
      <w:r>
        <w:rPr>
          <w:lang w:eastAsia="de-DE"/>
        </w:rPr>
        <w:t xml:space="preserve">              $ref: '#/components/schemas/SourceIndicator'</w:t>
      </w:r>
    </w:p>
    <w:p w14:paraId="47A2FA6B" w14:textId="77777777" w:rsidR="00EA2FB2" w:rsidRDefault="00EA2FB2" w:rsidP="00EA2FB2">
      <w:pPr>
        <w:pStyle w:val="PL"/>
        <w:rPr>
          <w:lang w:eastAsia="de-DE"/>
        </w:rPr>
      </w:pPr>
      <w:r>
        <w:rPr>
          <w:lang w:eastAsia="de-DE"/>
        </w:rPr>
        <w:t xml:space="preserve">            attributeList:</w:t>
      </w:r>
    </w:p>
    <w:p w14:paraId="526DB802" w14:textId="77777777" w:rsidR="00EA2FB2" w:rsidRDefault="00EA2FB2" w:rsidP="00EA2FB2">
      <w:pPr>
        <w:pStyle w:val="PL"/>
        <w:rPr>
          <w:lang w:eastAsia="de-DE"/>
        </w:rPr>
      </w:pPr>
      <w:r>
        <w:rPr>
          <w:lang w:eastAsia="de-DE"/>
        </w:rPr>
        <w:t xml:space="preserve">              $ref: 'TS28623_ComDefs.yaml#/components/schemas/AttributeNameValuePairSet'</w:t>
      </w:r>
    </w:p>
    <w:p w14:paraId="5638F619" w14:textId="77777777" w:rsidR="00EA2FB2" w:rsidRDefault="00EA2FB2" w:rsidP="00EA2FB2">
      <w:pPr>
        <w:pStyle w:val="PL"/>
        <w:rPr>
          <w:lang w:eastAsia="de-DE"/>
        </w:rPr>
      </w:pPr>
      <w:r>
        <w:rPr>
          <w:lang w:eastAsia="de-DE"/>
        </w:rPr>
        <w:t xml:space="preserve">    NotifyMoiDeletion:</w:t>
      </w:r>
    </w:p>
    <w:p w14:paraId="624600F6" w14:textId="77777777" w:rsidR="00EA2FB2" w:rsidRDefault="00EA2FB2" w:rsidP="00EA2FB2">
      <w:pPr>
        <w:pStyle w:val="PL"/>
        <w:rPr>
          <w:lang w:eastAsia="de-DE"/>
        </w:rPr>
      </w:pPr>
      <w:r>
        <w:rPr>
          <w:lang w:eastAsia="de-DE"/>
        </w:rPr>
        <w:t xml:space="preserve">      allOf:</w:t>
      </w:r>
    </w:p>
    <w:p w14:paraId="329FBC14" w14:textId="77777777" w:rsidR="00EA2FB2" w:rsidRDefault="00EA2FB2" w:rsidP="00EA2FB2">
      <w:pPr>
        <w:pStyle w:val="PL"/>
        <w:rPr>
          <w:lang w:eastAsia="de-DE"/>
        </w:rPr>
      </w:pPr>
      <w:r>
        <w:rPr>
          <w:lang w:eastAsia="de-DE"/>
        </w:rPr>
        <w:t xml:space="preserve">        - $ref: 'TS28623_ComDefs.yaml#/components/schemas/NotificationHeader'</w:t>
      </w:r>
    </w:p>
    <w:p w14:paraId="34FF1585" w14:textId="77777777" w:rsidR="00EA2FB2" w:rsidRDefault="00EA2FB2" w:rsidP="00EA2FB2">
      <w:pPr>
        <w:pStyle w:val="PL"/>
        <w:rPr>
          <w:lang w:eastAsia="de-DE"/>
        </w:rPr>
      </w:pPr>
      <w:r>
        <w:rPr>
          <w:lang w:eastAsia="de-DE"/>
        </w:rPr>
        <w:t xml:space="preserve">        - type: object</w:t>
      </w:r>
    </w:p>
    <w:p w14:paraId="38E96962" w14:textId="77777777" w:rsidR="00EA2FB2" w:rsidRDefault="00EA2FB2" w:rsidP="00EA2FB2">
      <w:pPr>
        <w:pStyle w:val="PL"/>
        <w:rPr>
          <w:lang w:eastAsia="de-DE"/>
        </w:rPr>
      </w:pPr>
      <w:r>
        <w:rPr>
          <w:lang w:eastAsia="de-DE"/>
        </w:rPr>
        <w:t xml:space="preserve">          properties:</w:t>
      </w:r>
    </w:p>
    <w:p w14:paraId="6D7C94D0" w14:textId="77777777" w:rsidR="00EA2FB2" w:rsidRDefault="00EA2FB2" w:rsidP="00EA2FB2">
      <w:pPr>
        <w:pStyle w:val="PL"/>
        <w:rPr>
          <w:lang w:eastAsia="de-DE"/>
        </w:rPr>
      </w:pPr>
      <w:r>
        <w:rPr>
          <w:lang w:eastAsia="de-DE"/>
        </w:rPr>
        <w:t xml:space="preserve">            correlatedNotifications:</w:t>
      </w:r>
    </w:p>
    <w:p w14:paraId="5F65E2F3" w14:textId="77777777" w:rsidR="00EA2FB2" w:rsidRDefault="00EA2FB2" w:rsidP="00EA2FB2">
      <w:pPr>
        <w:pStyle w:val="PL"/>
        <w:rPr>
          <w:lang w:eastAsia="de-DE"/>
        </w:rPr>
      </w:pPr>
      <w:r>
        <w:rPr>
          <w:lang w:eastAsia="de-DE"/>
        </w:rPr>
        <w:t xml:space="preserve">              type: array</w:t>
      </w:r>
    </w:p>
    <w:p w14:paraId="62C079FD" w14:textId="77777777" w:rsidR="00EA2FB2" w:rsidRDefault="00EA2FB2" w:rsidP="00EA2FB2">
      <w:pPr>
        <w:pStyle w:val="PL"/>
        <w:rPr>
          <w:lang w:eastAsia="de-DE"/>
        </w:rPr>
      </w:pPr>
      <w:r>
        <w:rPr>
          <w:lang w:eastAsia="de-DE"/>
        </w:rPr>
        <w:t xml:space="preserve">              items:</w:t>
      </w:r>
    </w:p>
    <w:p w14:paraId="0D14C677" w14:textId="77777777" w:rsidR="00EA2FB2" w:rsidRDefault="00EA2FB2" w:rsidP="00EA2FB2">
      <w:pPr>
        <w:pStyle w:val="PL"/>
        <w:rPr>
          <w:lang w:eastAsia="de-DE"/>
        </w:rPr>
      </w:pPr>
      <w:r>
        <w:rPr>
          <w:lang w:eastAsia="de-DE"/>
        </w:rPr>
        <w:t xml:space="preserve">                $ref: '#/components/schemas/CorrelatedNotification'</w:t>
      </w:r>
    </w:p>
    <w:p w14:paraId="710E77C1" w14:textId="77777777" w:rsidR="00EA2FB2" w:rsidRDefault="00EA2FB2" w:rsidP="00EA2FB2">
      <w:pPr>
        <w:pStyle w:val="PL"/>
        <w:rPr>
          <w:lang w:eastAsia="de-DE"/>
        </w:rPr>
      </w:pPr>
      <w:r>
        <w:rPr>
          <w:lang w:eastAsia="de-DE"/>
        </w:rPr>
        <w:t xml:space="preserve">            additionalText:</w:t>
      </w:r>
    </w:p>
    <w:p w14:paraId="53150D9D" w14:textId="77777777" w:rsidR="00EA2FB2" w:rsidRDefault="00EA2FB2" w:rsidP="00EA2FB2">
      <w:pPr>
        <w:pStyle w:val="PL"/>
        <w:rPr>
          <w:lang w:eastAsia="de-DE"/>
        </w:rPr>
      </w:pPr>
      <w:r>
        <w:rPr>
          <w:lang w:eastAsia="de-DE"/>
        </w:rPr>
        <w:t xml:space="preserve">              type: string</w:t>
      </w:r>
    </w:p>
    <w:p w14:paraId="69B82C74" w14:textId="77777777" w:rsidR="00EA2FB2" w:rsidRDefault="00EA2FB2" w:rsidP="00EA2FB2">
      <w:pPr>
        <w:pStyle w:val="PL"/>
        <w:rPr>
          <w:lang w:eastAsia="de-DE"/>
        </w:rPr>
      </w:pPr>
      <w:r>
        <w:rPr>
          <w:lang w:eastAsia="de-DE"/>
        </w:rPr>
        <w:t xml:space="preserve">            sourceIndicator:</w:t>
      </w:r>
    </w:p>
    <w:p w14:paraId="598E57F9" w14:textId="77777777" w:rsidR="00EA2FB2" w:rsidRDefault="00EA2FB2" w:rsidP="00EA2FB2">
      <w:pPr>
        <w:pStyle w:val="PL"/>
        <w:rPr>
          <w:lang w:eastAsia="de-DE"/>
        </w:rPr>
      </w:pPr>
      <w:r>
        <w:rPr>
          <w:lang w:eastAsia="de-DE"/>
        </w:rPr>
        <w:t xml:space="preserve">              $ref: '#/components/schemas/SourceIndicator'</w:t>
      </w:r>
    </w:p>
    <w:p w14:paraId="44D1D2A2" w14:textId="77777777" w:rsidR="00EA2FB2" w:rsidRDefault="00EA2FB2" w:rsidP="00EA2FB2">
      <w:pPr>
        <w:pStyle w:val="PL"/>
        <w:rPr>
          <w:lang w:eastAsia="de-DE"/>
        </w:rPr>
      </w:pPr>
      <w:r>
        <w:rPr>
          <w:lang w:eastAsia="de-DE"/>
        </w:rPr>
        <w:t xml:space="preserve">            attributeList:</w:t>
      </w:r>
    </w:p>
    <w:p w14:paraId="408A6F43" w14:textId="77777777" w:rsidR="00EA2FB2" w:rsidRDefault="00EA2FB2" w:rsidP="00EA2FB2">
      <w:pPr>
        <w:pStyle w:val="PL"/>
        <w:rPr>
          <w:lang w:eastAsia="de-DE"/>
        </w:rPr>
      </w:pPr>
      <w:r>
        <w:rPr>
          <w:lang w:eastAsia="de-DE"/>
        </w:rPr>
        <w:t xml:space="preserve">              $ref: 'TS28623_ComDefs.yaml#/components/schemas/AttributeNameValuePairSet'</w:t>
      </w:r>
    </w:p>
    <w:p w14:paraId="19DB3216" w14:textId="77777777" w:rsidR="00EA2FB2" w:rsidRDefault="00EA2FB2" w:rsidP="00EA2FB2">
      <w:pPr>
        <w:pStyle w:val="PL"/>
        <w:rPr>
          <w:lang w:eastAsia="de-DE"/>
        </w:rPr>
      </w:pPr>
      <w:r>
        <w:rPr>
          <w:lang w:eastAsia="de-DE"/>
        </w:rPr>
        <w:t xml:space="preserve">    NotifyMoiAttributeValueChanges:</w:t>
      </w:r>
    </w:p>
    <w:p w14:paraId="091D3A2E" w14:textId="77777777" w:rsidR="00EA2FB2" w:rsidRDefault="00EA2FB2" w:rsidP="00EA2FB2">
      <w:pPr>
        <w:pStyle w:val="PL"/>
        <w:rPr>
          <w:lang w:eastAsia="de-DE"/>
        </w:rPr>
      </w:pPr>
      <w:r>
        <w:rPr>
          <w:lang w:eastAsia="de-DE"/>
        </w:rPr>
        <w:t xml:space="preserve">      allOf:</w:t>
      </w:r>
    </w:p>
    <w:p w14:paraId="414DB56D" w14:textId="77777777" w:rsidR="00EA2FB2" w:rsidRDefault="00EA2FB2" w:rsidP="00EA2FB2">
      <w:pPr>
        <w:pStyle w:val="PL"/>
        <w:rPr>
          <w:lang w:eastAsia="de-DE"/>
        </w:rPr>
      </w:pPr>
      <w:r>
        <w:rPr>
          <w:lang w:eastAsia="de-DE"/>
        </w:rPr>
        <w:t xml:space="preserve">        - $ref: 'TS28623_ComDefs.yaml#/components/schemas/NotificationHeader'</w:t>
      </w:r>
    </w:p>
    <w:p w14:paraId="5D35F1B6" w14:textId="77777777" w:rsidR="00EA2FB2" w:rsidRDefault="00EA2FB2" w:rsidP="00EA2FB2">
      <w:pPr>
        <w:pStyle w:val="PL"/>
        <w:rPr>
          <w:lang w:eastAsia="de-DE"/>
        </w:rPr>
      </w:pPr>
      <w:r>
        <w:rPr>
          <w:lang w:eastAsia="de-DE"/>
        </w:rPr>
        <w:t xml:space="preserve">        - type: object</w:t>
      </w:r>
    </w:p>
    <w:p w14:paraId="7986A828" w14:textId="77777777" w:rsidR="00EA2FB2" w:rsidRDefault="00EA2FB2" w:rsidP="00EA2FB2">
      <w:pPr>
        <w:pStyle w:val="PL"/>
        <w:rPr>
          <w:lang w:eastAsia="de-DE"/>
        </w:rPr>
      </w:pPr>
      <w:r>
        <w:rPr>
          <w:lang w:eastAsia="de-DE"/>
        </w:rPr>
        <w:t xml:space="preserve">          properties:</w:t>
      </w:r>
    </w:p>
    <w:p w14:paraId="3DEE0CF4" w14:textId="77777777" w:rsidR="00EA2FB2" w:rsidRDefault="00EA2FB2" w:rsidP="00EA2FB2">
      <w:pPr>
        <w:pStyle w:val="PL"/>
        <w:rPr>
          <w:lang w:eastAsia="de-DE"/>
        </w:rPr>
      </w:pPr>
      <w:r>
        <w:rPr>
          <w:lang w:eastAsia="de-DE"/>
        </w:rPr>
        <w:t xml:space="preserve">            correlatedNotifications:</w:t>
      </w:r>
    </w:p>
    <w:p w14:paraId="7073C162" w14:textId="77777777" w:rsidR="00EA2FB2" w:rsidRDefault="00EA2FB2" w:rsidP="00EA2FB2">
      <w:pPr>
        <w:pStyle w:val="PL"/>
        <w:rPr>
          <w:lang w:eastAsia="de-DE"/>
        </w:rPr>
      </w:pPr>
      <w:r>
        <w:rPr>
          <w:lang w:eastAsia="de-DE"/>
        </w:rPr>
        <w:t xml:space="preserve">              type: array</w:t>
      </w:r>
    </w:p>
    <w:p w14:paraId="23CEB727" w14:textId="77777777" w:rsidR="00EA2FB2" w:rsidRDefault="00EA2FB2" w:rsidP="00EA2FB2">
      <w:pPr>
        <w:pStyle w:val="PL"/>
        <w:rPr>
          <w:lang w:eastAsia="de-DE"/>
        </w:rPr>
      </w:pPr>
      <w:r>
        <w:rPr>
          <w:lang w:eastAsia="de-DE"/>
        </w:rPr>
        <w:t xml:space="preserve">              items:</w:t>
      </w:r>
    </w:p>
    <w:p w14:paraId="4C551208" w14:textId="77777777" w:rsidR="00EA2FB2" w:rsidRDefault="00EA2FB2" w:rsidP="00EA2FB2">
      <w:pPr>
        <w:pStyle w:val="PL"/>
        <w:rPr>
          <w:lang w:eastAsia="de-DE"/>
        </w:rPr>
      </w:pPr>
      <w:r>
        <w:rPr>
          <w:lang w:eastAsia="de-DE"/>
        </w:rPr>
        <w:t xml:space="preserve">                $ref: '#/components/schemas/CorrelatedNotification'</w:t>
      </w:r>
    </w:p>
    <w:p w14:paraId="76A1A5F4" w14:textId="77777777" w:rsidR="00EA2FB2" w:rsidRDefault="00EA2FB2" w:rsidP="00EA2FB2">
      <w:pPr>
        <w:pStyle w:val="PL"/>
        <w:rPr>
          <w:lang w:eastAsia="de-DE"/>
        </w:rPr>
      </w:pPr>
      <w:r>
        <w:rPr>
          <w:lang w:eastAsia="de-DE"/>
        </w:rPr>
        <w:t xml:space="preserve">            additionalText:</w:t>
      </w:r>
    </w:p>
    <w:p w14:paraId="326874CE" w14:textId="77777777" w:rsidR="00EA2FB2" w:rsidRDefault="00EA2FB2" w:rsidP="00EA2FB2">
      <w:pPr>
        <w:pStyle w:val="PL"/>
        <w:rPr>
          <w:lang w:eastAsia="de-DE"/>
        </w:rPr>
      </w:pPr>
      <w:r>
        <w:rPr>
          <w:lang w:eastAsia="de-DE"/>
        </w:rPr>
        <w:t xml:space="preserve">              type: string</w:t>
      </w:r>
    </w:p>
    <w:p w14:paraId="6C55E3B7" w14:textId="77777777" w:rsidR="00EA2FB2" w:rsidRDefault="00EA2FB2" w:rsidP="00EA2FB2">
      <w:pPr>
        <w:pStyle w:val="PL"/>
        <w:rPr>
          <w:lang w:eastAsia="de-DE"/>
        </w:rPr>
      </w:pPr>
      <w:r>
        <w:rPr>
          <w:lang w:eastAsia="de-DE"/>
        </w:rPr>
        <w:t xml:space="preserve">            sourceIndicator:</w:t>
      </w:r>
    </w:p>
    <w:p w14:paraId="360DDE5D" w14:textId="77777777" w:rsidR="00EA2FB2" w:rsidRDefault="00EA2FB2" w:rsidP="00EA2FB2">
      <w:pPr>
        <w:pStyle w:val="PL"/>
        <w:rPr>
          <w:lang w:eastAsia="de-DE"/>
        </w:rPr>
      </w:pPr>
      <w:r>
        <w:rPr>
          <w:lang w:eastAsia="de-DE"/>
        </w:rPr>
        <w:t xml:space="preserve">              $ref: '#/components/schemas/SourceIndicator'</w:t>
      </w:r>
    </w:p>
    <w:p w14:paraId="4D186B6D" w14:textId="77777777" w:rsidR="00EA2FB2" w:rsidRDefault="00EA2FB2" w:rsidP="00EA2FB2">
      <w:pPr>
        <w:pStyle w:val="PL"/>
        <w:rPr>
          <w:lang w:eastAsia="de-DE"/>
        </w:rPr>
      </w:pPr>
      <w:r>
        <w:rPr>
          <w:lang w:eastAsia="de-DE"/>
        </w:rPr>
        <w:t xml:space="preserve">            attributeListValueChanges:</w:t>
      </w:r>
    </w:p>
    <w:p w14:paraId="3CDE260A" w14:textId="77777777" w:rsidR="00EA2FB2" w:rsidRDefault="00EA2FB2" w:rsidP="00EA2FB2">
      <w:pPr>
        <w:pStyle w:val="PL"/>
        <w:rPr>
          <w:lang w:eastAsia="de-DE"/>
        </w:rPr>
      </w:pPr>
      <w:r>
        <w:rPr>
          <w:lang w:eastAsia="de-DE"/>
        </w:rPr>
        <w:t xml:space="preserve">              $ref: 'TS28623_ComDefs.yaml#/components/schemas/AttributeValueChangeSet'</w:t>
      </w:r>
    </w:p>
    <w:p w14:paraId="3166279F" w14:textId="77777777" w:rsidR="00EA2FB2" w:rsidRDefault="00EA2FB2" w:rsidP="00EA2FB2">
      <w:pPr>
        <w:pStyle w:val="PL"/>
        <w:rPr>
          <w:lang w:eastAsia="de-DE"/>
        </w:rPr>
      </w:pPr>
      <w:r>
        <w:rPr>
          <w:lang w:eastAsia="de-DE"/>
        </w:rPr>
        <w:t xml:space="preserve">          required:</w:t>
      </w:r>
    </w:p>
    <w:p w14:paraId="370ADE5F" w14:textId="77777777" w:rsidR="00EA2FB2" w:rsidRDefault="00EA2FB2" w:rsidP="00EA2FB2">
      <w:pPr>
        <w:pStyle w:val="PL"/>
        <w:rPr>
          <w:lang w:eastAsia="de-DE"/>
        </w:rPr>
      </w:pPr>
      <w:r>
        <w:rPr>
          <w:lang w:eastAsia="de-DE"/>
        </w:rPr>
        <w:t xml:space="preserve">            - attributeListValueChanges</w:t>
      </w:r>
    </w:p>
    <w:p w14:paraId="3701B3A9" w14:textId="77777777" w:rsidR="00EA2FB2" w:rsidRDefault="00EA2FB2" w:rsidP="00EA2FB2">
      <w:pPr>
        <w:pStyle w:val="PL"/>
        <w:rPr>
          <w:lang w:eastAsia="de-DE"/>
        </w:rPr>
      </w:pPr>
      <w:r>
        <w:rPr>
          <w:lang w:eastAsia="de-DE"/>
        </w:rPr>
        <w:t xml:space="preserve">    NotifyMoiChanges:</w:t>
      </w:r>
    </w:p>
    <w:p w14:paraId="5756295E" w14:textId="77777777" w:rsidR="00EA2FB2" w:rsidRDefault="00EA2FB2" w:rsidP="00EA2FB2">
      <w:pPr>
        <w:pStyle w:val="PL"/>
        <w:rPr>
          <w:lang w:eastAsia="de-DE"/>
        </w:rPr>
      </w:pPr>
      <w:r>
        <w:rPr>
          <w:lang w:eastAsia="de-DE"/>
        </w:rPr>
        <w:t xml:space="preserve">      allOf:</w:t>
      </w:r>
    </w:p>
    <w:p w14:paraId="1F7DE639" w14:textId="77777777" w:rsidR="00EA2FB2" w:rsidRDefault="00EA2FB2" w:rsidP="00EA2FB2">
      <w:pPr>
        <w:pStyle w:val="PL"/>
        <w:rPr>
          <w:lang w:eastAsia="de-DE"/>
        </w:rPr>
      </w:pPr>
      <w:r>
        <w:rPr>
          <w:lang w:eastAsia="de-DE"/>
        </w:rPr>
        <w:t xml:space="preserve">        - $ref: 'TS28623_ComDefs.yaml#/components/schemas/NotificationHeader'</w:t>
      </w:r>
    </w:p>
    <w:p w14:paraId="3BF5E1D6" w14:textId="77777777" w:rsidR="00EA2FB2" w:rsidRDefault="00EA2FB2" w:rsidP="00EA2FB2">
      <w:pPr>
        <w:pStyle w:val="PL"/>
        <w:rPr>
          <w:lang w:eastAsia="de-DE"/>
        </w:rPr>
      </w:pPr>
      <w:r>
        <w:rPr>
          <w:lang w:eastAsia="de-DE"/>
        </w:rPr>
        <w:t xml:space="preserve">        - type: object</w:t>
      </w:r>
    </w:p>
    <w:p w14:paraId="62E5B35E" w14:textId="77777777" w:rsidR="00EA2FB2" w:rsidRDefault="00EA2FB2" w:rsidP="00EA2FB2">
      <w:pPr>
        <w:pStyle w:val="PL"/>
        <w:rPr>
          <w:lang w:eastAsia="de-DE"/>
        </w:rPr>
      </w:pPr>
      <w:r>
        <w:rPr>
          <w:lang w:eastAsia="de-DE"/>
        </w:rPr>
        <w:t xml:space="preserve">          properties:</w:t>
      </w:r>
    </w:p>
    <w:p w14:paraId="211F1B2E" w14:textId="77777777" w:rsidR="00EA2FB2" w:rsidRDefault="00EA2FB2" w:rsidP="00EA2FB2">
      <w:pPr>
        <w:pStyle w:val="PL"/>
        <w:rPr>
          <w:lang w:eastAsia="de-DE"/>
        </w:rPr>
      </w:pPr>
      <w:r>
        <w:rPr>
          <w:lang w:eastAsia="de-DE"/>
        </w:rPr>
        <w:t xml:space="preserve">            moiChanges:</w:t>
      </w:r>
    </w:p>
    <w:p w14:paraId="41627B1E" w14:textId="77777777" w:rsidR="00EA2FB2" w:rsidRDefault="00EA2FB2" w:rsidP="00EA2FB2">
      <w:pPr>
        <w:pStyle w:val="PL"/>
        <w:rPr>
          <w:lang w:eastAsia="de-DE"/>
        </w:rPr>
      </w:pPr>
      <w:r>
        <w:rPr>
          <w:lang w:eastAsia="de-DE"/>
        </w:rPr>
        <w:t xml:space="preserve">              type: array</w:t>
      </w:r>
    </w:p>
    <w:p w14:paraId="7A1A0BB5" w14:textId="77777777" w:rsidR="00EA2FB2" w:rsidRDefault="00EA2FB2" w:rsidP="00EA2FB2">
      <w:pPr>
        <w:pStyle w:val="PL"/>
        <w:rPr>
          <w:lang w:eastAsia="de-DE"/>
        </w:rPr>
      </w:pPr>
      <w:r>
        <w:rPr>
          <w:lang w:eastAsia="de-DE"/>
        </w:rPr>
        <w:t xml:space="preserve">              items:</w:t>
      </w:r>
    </w:p>
    <w:p w14:paraId="5440087A" w14:textId="77777777" w:rsidR="00EA2FB2" w:rsidRDefault="00EA2FB2" w:rsidP="00EA2FB2">
      <w:pPr>
        <w:pStyle w:val="PL"/>
        <w:rPr>
          <w:lang w:eastAsia="de-DE"/>
        </w:rPr>
      </w:pPr>
      <w:r>
        <w:rPr>
          <w:lang w:eastAsia="de-DE"/>
        </w:rPr>
        <w:t xml:space="preserve">                $ref: '#/components/schemas/MoiChange'</w:t>
      </w:r>
    </w:p>
    <w:p w14:paraId="3792158D" w14:textId="77777777" w:rsidR="00EA2FB2" w:rsidRDefault="00EA2FB2" w:rsidP="006732CB">
      <w:pPr>
        <w:pStyle w:val="PL"/>
        <w:rPr>
          <w:lang w:eastAsia="de-DE"/>
        </w:rPr>
      </w:pPr>
      <w:r>
        <w:rPr>
          <w:lang w:eastAsia="de-DE"/>
        </w:rPr>
        <w:t xml:space="preserve">          required:</w:t>
      </w:r>
    </w:p>
    <w:p w14:paraId="0FD2B9C6" w14:textId="3E992C36" w:rsidR="000826DD" w:rsidRDefault="00EA2FB2" w:rsidP="006732CB">
      <w:pPr>
        <w:pStyle w:val="PL"/>
        <w:rPr>
          <w:lang w:eastAsia="de-DE"/>
        </w:rPr>
      </w:pPr>
      <w:r>
        <w:rPr>
          <w:lang w:eastAsia="de-DE"/>
        </w:rPr>
        <w:t xml:space="preserve">            - moiChanges</w:t>
      </w:r>
      <w:r w:rsidDel="00EA2FB2">
        <w:rPr>
          <w:lang w:eastAsia="de-DE"/>
        </w:rPr>
        <w:t xml:space="preserve"> </w:t>
      </w:r>
      <w:bookmarkStart w:id="4309" w:name="_Toc26975930"/>
      <w:bookmarkStart w:id="4310" w:name="_Toc35856817"/>
      <w:bookmarkStart w:id="4311" w:name="_Toc44001716"/>
      <w:bookmarkStart w:id="4312" w:name="_Toc51581319"/>
      <w:bookmarkStart w:id="4313" w:name="_Toc52356582"/>
      <w:bookmarkStart w:id="4314" w:name="_Toc55228152"/>
      <w:bookmarkStart w:id="4315" w:name="_Toc105505307"/>
      <w:r w:rsidR="000826DD" w:rsidRPr="000826DD">
        <w:t>A.1.</w:t>
      </w:r>
      <w:r w:rsidR="000826DD">
        <w:t>2</w:t>
      </w:r>
      <w:r w:rsidR="000826DD" w:rsidRPr="000826DD">
        <w:tab/>
      </w:r>
      <w:r w:rsidR="00A55355">
        <w:rPr>
          <w:lang w:eastAsia="de-DE"/>
        </w:rPr>
        <w:t>I</w:t>
      </w:r>
      <w:r w:rsidR="000826DD" w:rsidRPr="000826DD">
        <w:rPr>
          <w:lang w:eastAsia="de-DE"/>
        </w:rPr>
        <w:t>ntegration with ONAP VES</w:t>
      </w:r>
      <w:bookmarkEnd w:id="4309"/>
      <w:bookmarkEnd w:id="4310"/>
      <w:bookmarkEnd w:id="4311"/>
      <w:bookmarkEnd w:id="4312"/>
      <w:bookmarkEnd w:id="4313"/>
      <w:bookmarkEnd w:id="4314"/>
      <w:bookmarkEnd w:id="4315"/>
    </w:p>
    <w:p w14:paraId="1541E9F0" w14:textId="77777777" w:rsidR="006732CB" w:rsidRPr="000826DD" w:rsidRDefault="006732CB" w:rsidP="006732CB">
      <w:pPr>
        <w:pStyle w:val="PL"/>
        <w:rPr>
          <w:lang w:eastAsia="de-DE"/>
        </w:rPr>
      </w:pPr>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16" w:name="_Toc20494854"/>
      <w:bookmarkStart w:id="4317" w:name="_Toc26975931"/>
      <w:bookmarkStart w:id="4318" w:name="_Toc35856818"/>
      <w:bookmarkStart w:id="4319" w:name="_Toc44001717"/>
      <w:bookmarkStart w:id="4320" w:name="_Toc51581320"/>
      <w:bookmarkStart w:id="4321" w:name="_Toc52356583"/>
      <w:bookmarkStart w:id="4322" w:name="_Toc55228153"/>
      <w:bookmarkStart w:id="4323" w:name="_Toc105505308"/>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16"/>
      <w:bookmarkEnd w:id="4317"/>
      <w:bookmarkEnd w:id="4318"/>
      <w:bookmarkEnd w:id="4319"/>
      <w:bookmarkEnd w:id="4320"/>
      <w:bookmarkEnd w:id="4321"/>
      <w:bookmarkEnd w:id="4322"/>
      <w:bookmarkEnd w:id="4323"/>
    </w:p>
    <w:p w14:paraId="4B5C4398" w14:textId="77777777" w:rsidR="006D4E4F" w:rsidRDefault="006D4E4F" w:rsidP="006D4E4F">
      <w:pPr>
        <w:pStyle w:val="Heading3"/>
        <w:rPr>
          <w:lang w:eastAsia="de-DE"/>
        </w:rPr>
      </w:pPr>
      <w:bookmarkStart w:id="4324" w:name="_Toc35856819"/>
      <w:bookmarkStart w:id="4325" w:name="_Toc44001718"/>
      <w:bookmarkStart w:id="4326" w:name="_Toc51581321"/>
      <w:bookmarkStart w:id="4327" w:name="_Toc52356584"/>
      <w:bookmarkStart w:id="4328" w:name="_Toc55228154"/>
      <w:bookmarkStart w:id="4329" w:name="_Toc105505309"/>
      <w:r>
        <w:rPr>
          <w:lang w:eastAsia="de-DE"/>
        </w:rPr>
        <w:t>A.2.0</w:t>
      </w:r>
      <w:r>
        <w:rPr>
          <w:lang w:eastAsia="de-DE"/>
        </w:rPr>
        <w:tab/>
        <w:t>Introduction</w:t>
      </w:r>
      <w:bookmarkEnd w:id="4324"/>
      <w:bookmarkEnd w:id="4325"/>
      <w:bookmarkEnd w:id="4326"/>
      <w:bookmarkEnd w:id="4327"/>
      <w:bookmarkEnd w:id="4328"/>
      <w:bookmarkEnd w:id="4329"/>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30" w:name="_Hlk55463499"/>
      <w:r w:rsidR="00A55355" w:rsidRPr="006758D5">
        <w:rPr>
          <w:lang w:eastAsia="de-DE"/>
        </w:rPr>
        <w:t>provides indications regarding</w:t>
      </w:r>
      <w:bookmarkEnd w:id="4330"/>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69E2259D" w:rsidR="007056CE" w:rsidRPr="007056CE" w:rsidRDefault="007056CE" w:rsidP="007056CE">
      <w:pPr>
        <w:pStyle w:val="Heading2"/>
        <w:rPr>
          <w:lang w:eastAsia="de-DE"/>
        </w:rPr>
      </w:pPr>
      <w:bookmarkStart w:id="4331" w:name="_Toc20494855"/>
      <w:bookmarkStart w:id="4332" w:name="_Toc26975932"/>
      <w:bookmarkStart w:id="4333" w:name="_Toc35856820"/>
      <w:bookmarkStart w:id="4334" w:name="_Toc44001719"/>
      <w:bookmarkStart w:id="4335" w:name="_Toc51581322"/>
      <w:bookmarkStart w:id="4336" w:name="_Toc52356585"/>
      <w:bookmarkStart w:id="4337" w:name="_Toc55228155"/>
      <w:bookmarkStart w:id="4338" w:name="_Toc105505310"/>
      <w:r>
        <w:rPr>
          <w:lang w:eastAsia="de-DE"/>
        </w:rPr>
        <w:t>A.2.1</w:t>
      </w:r>
      <w:r>
        <w:rPr>
          <w:lang w:eastAsia="de-DE"/>
        </w:rPr>
        <w:tab/>
      </w:r>
      <w:r w:rsidR="000B5B76">
        <w:rPr>
          <w:lang w:eastAsia="de-DE"/>
        </w:rPr>
        <w:t>OpenAPI d</w:t>
      </w:r>
      <w:r w:rsidR="00AC7BE8">
        <w:rPr>
          <w:lang w:eastAsia="de-DE"/>
        </w:rPr>
        <w:t>ocument "</w:t>
      </w:r>
      <w:r w:rsidR="00581505" w:rsidRPr="00581505">
        <w:rPr>
          <w:lang w:eastAsia="de-DE"/>
        </w:rPr>
        <w:t>TS28532_F</w:t>
      </w:r>
      <w:r w:rsidR="00AC7BE8">
        <w:rPr>
          <w:lang w:eastAsia="de-DE"/>
        </w:rPr>
        <w:t>aultMnS.yaml"</w:t>
      </w:r>
      <w:bookmarkEnd w:id="4331"/>
      <w:bookmarkEnd w:id="4332"/>
      <w:bookmarkEnd w:id="4333"/>
      <w:bookmarkEnd w:id="4334"/>
      <w:bookmarkEnd w:id="4335"/>
      <w:bookmarkEnd w:id="4336"/>
      <w:bookmarkEnd w:id="4337"/>
      <w:bookmarkEnd w:id="4338"/>
    </w:p>
    <w:p w14:paraId="43CEE137" w14:textId="77777777" w:rsidR="006255FC" w:rsidRDefault="006255FC" w:rsidP="006255FC">
      <w:pPr>
        <w:pStyle w:val="PL"/>
        <w:rPr>
          <w:lang w:eastAsia="de-DE"/>
        </w:rPr>
      </w:pPr>
    </w:p>
    <w:p w14:paraId="73D9B662" w14:textId="77777777" w:rsidR="00EA2FB2" w:rsidRDefault="00EA2FB2" w:rsidP="00EA2FB2">
      <w:pPr>
        <w:pStyle w:val="PL"/>
        <w:rPr>
          <w:lang w:eastAsia="de-DE"/>
        </w:rPr>
      </w:pPr>
      <w:r>
        <w:rPr>
          <w:lang w:eastAsia="de-DE"/>
        </w:rPr>
        <w:t>openapi: 3.0.1</w:t>
      </w:r>
    </w:p>
    <w:p w14:paraId="0236BA7A" w14:textId="77777777" w:rsidR="00EA2FB2" w:rsidRDefault="00EA2FB2" w:rsidP="00EA2FB2">
      <w:pPr>
        <w:pStyle w:val="PL"/>
        <w:rPr>
          <w:lang w:eastAsia="de-DE"/>
        </w:rPr>
      </w:pPr>
      <w:r>
        <w:rPr>
          <w:lang w:eastAsia="de-DE"/>
        </w:rPr>
        <w:t>info:</w:t>
      </w:r>
    </w:p>
    <w:p w14:paraId="089C8AF4" w14:textId="77777777" w:rsidR="00EA2FB2" w:rsidRDefault="00EA2FB2" w:rsidP="00EA2FB2">
      <w:pPr>
        <w:pStyle w:val="PL"/>
        <w:rPr>
          <w:lang w:eastAsia="de-DE"/>
        </w:rPr>
      </w:pPr>
      <w:r>
        <w:rPr>
          <w:lang w:eastAsia="de-DE"/>
        </w:rPr>
        <w:t xml:space="preserve">  title: Fault Supervision MnS</w:t>
      </w:r>
    </w:p>
    <w:p w14:paraId="788B61B2" w14:textId="77777777" w:rsidR="00EA2FB2" w:rsidRDefault="00EA2FB2" w:rsidP="00EA2FB2">
      <w:pPr>
        <w:pStyle w:val="PL"/>
        <w:rPr>
          <w:lang w:eastAsia="de-DE"/>
        </w:rPr>
      </w:pPr>
      <w:r>
        <w:rPr>
          <w:lang w:eastAsia="de-DE"/>
        </w:rPr>
        <w:t xml:space="preserve">  version: 17.1.0</w:t>
      </w:r>
    </w:p>
    <w:p w14:paraId="162FDD32" w14:textId="77777777" w:rsidR="00EA2FB2" w:rsidRDefault="00EA2FB2" w:rsidP="00EA2FB2">
      <w:pPr>
        <w:pStyle w:val="PL"/>
        <w:rPr>
          <w:lang w:eastAsia="de-DE"/>
        </w:rPr>
      </w:pPr>
      <w:r>
        <w:rPr>
          <w:lang w:eastAsia="de-DE"/>
        </w:rPr>
        <w:t xml:space="preserve">  description: &gt;-</w:t>
      </w:r>
    </w:p>
    <w:p w14:paraId="45459550" w14:textId="77777777" w:rsidR="00EA2FB2" w:rsidRDefault="00EA2FB2" w:rsidP="00EA2FB2">
      <w:pPr>
        <w:pStyle w:val="PL"/>
        <w:rPr>
          <w:lang w:eastAsia="de-DE"/>
        </w:rPr>
      </w:pPr>
      <w:r>
        <w:rPr>
          <w:lang w:eastAsia="de-DE"/>
        </w:rPr>
        <w:t xml:space="preserve">    OAS 3.0.1 definition of the Fault Supervision MnS</w:t>
      </w:r>
    </w:p>
    <w:p w14:paraId="197E0936" w14:textId="77777777" w:rsidR="00EA2FB2" w:rsidRDefault="00EA2FB2" w:rsidP="00EA2FB2">
      <w:pPr>
        <w:pStyle w:val="PL"/>
        <w:rPr>
          <w:lang w:eastAsia="de-DE"/>
        </w:rPr>
      </w:pPr>
      <w:r>
        <w:rPr>
          <w:lang w:eastAsia="de-DE"/>
        </w:rPr>
        <w:t xml:space="preserve">    © 2021, 3GPP Organizational Partners (ARIB, ATIS, CCSA, ETSI, TSDSI, TTA, TTC).</w:t>
      </w:r>
    </w:p>
    <w:p w14:paraId="13342CB8" w14:textId="77777777" w:rsidR="00EA2FB2" w:rsidRDefault="00EA2FB2" w:rsidP="00EA2FB2">
      <w:pPr>
        <w:pStyle w:val="PL"/>
        <w:rPr>
          <w:lang w:eastAsia="de-DE"/>
        </w:rPr>
      </w:pPr>
      <w:r>
        <w:rPr>
          <w:lang w:eastAsia="de-DE"/>
        </w:rPr>
        <w:t xml:space="preserve">    All rights reserved.</w:t>
      </w:r>
    </w:p>
    <w:p w14:paraId="53A448FD" w14:textId="77777777" w:rsidR="00EA2FB2" w:rsidRDefault="00EA2FB2" w:rsidP="00EA2FB2">
      <w:pPr>
        <w:pStyle w:val="PL"/>
        <w:rPr>
          <w:lang w:eastAsia="de-DE"/>
        </w:rPr>
      </w:pPr>
      <w:r>
        <w:rPr>
          <w:lang w:eastAsia="de-DE"/>
        </w:rPr>
        <w:t>externalDocs:</w:t>
      </w:r>
    </w:p>
    <w:p w14:paraId="6090E9F3" w14:textId="77777777" w:rsidR="00EA2FB2" w:rsidRDefault="00EA2FB2" w:rsidP="00EA2FB2">
      <w:pPr>
        <w:pStyle w:val="PL"/>
        <w:rPr>
          <w:lang w:eastAsia="de-DE"/>
        </w:rPr>
      </w:pPr>
      <w:r>
        <w:rPr>
          <w:lang w:eastAsia="de-DE"/>
        </w:rPr>
        <w:t xml:space="preserve">  description: 3GPP TS 28.532; Generic management services</w:t>
      </w:r>
    </w:p>
    <w:p w14:paraId="326BF987" w14:textId="77777777" w:rsidR="00EA2FB2" w:rsidRDefault="00EA2FB2" w:rsidP="00EA2FB2">
      <w:pPr>
        <w:pStyle w:val="PL"/>
        <w:rPr>
          <w:lang w:eastAsia="de-DE"/>
        </w:rPr>
      </w:pPr>
      <w:r>
        <w:rPr>
          <w:lang w:eastAsia="de-DE"/>
        </w:rPr>
        <w:t xml:space="preserve">  url: http://www.3gpp.org/ftp/Specs/archive/28_series/28.532/</w:t>
      </w:r>
    </w:p>
    <w:p w14:paraId="7350793F" w14:textId="77777777" w:rsidR="00EA2FB2" w:rsidRDefault="00EA2FB2" w:rsidP="00EA2FB2">
      <w:pPr>
        <w:pStyle w:val="PL"/>
        <w:rPr>
          <w:lang w:eastAsia="de-DE"/>
        </w:rPr>
      </w:pPr>
      <w:r>
        <w:rPr>
          <w:lang w:eastAsia="de-DE"/>
        </w:rPr>
        <w:t>servers:</w:t>
      </w:r>
    </w:p>
    <w:p w14:paraId="7148517B" w14:textId="77777777" w:rsidR="00EA2FB2" w:rsidRDefault="00EA2FB2" w:rsidP="00EA2FB2">
      <w:pPr>
        <w:pStyle w:val="PL"/>
        <w:rPr>
          <w:lang w:eastAsia="de-DE"/>
        </w:rPr>
      </w:pPr>
      <w:r>
        <w:rPr>
          <w:lang w:eastAsia="de-DE"/>
        </w:rPr>
        <w:t xml:space="preserve">  - url: '{MnSRoot}/FaultSupervisionMnS/{MnSversion}'</w:t>
      </w:r>
    </w:p>
    <w:p w14:paraId="7E6AD597" w14:textId="77777777" w:rsidR="00EA2FB2" w:rsidRDefault="00EA2FB2" w:rsidP="00EA2FB2">
      <w:pPr>
        <w:pStyle w:val="PL"/>
        <w:rPr>
          <w:lang w:eastAsia="de-DE"/>
        </w:rPr>
      </w:pPr>
      <w:r>
        <w:rPr>
          <w:lang w:eastAsia="de-DE"/>
        </w:rPr>
        <w:t xml:space="preserve">    variables:</w:t>
      </w:r>
    </w:p>
    <w:p w14:paraId="6390F013" w14:textId="77777777" w:rsidR="00EA2FB2" w:rsidRDefault="00EA2FB2" w:rsidP="00EA2FB2">
      <w:pPr>
        <w:pStyle w:val="PL"/>
        <w:rPr>
          <w:lang w:eastAsia="de-DE"/>
        </w:rPr>
      </w:pPr>
      <w:r>
        <w:rPr>
          <w:lang w:eastAsia="de-DE"/>
        </w:rPr>
        <w:t xml:space="preserve">      MnSRoot:</w:t>
      </w:r>
    </w:p>
    <w:p w14:paraId="4A56EA3C" w14:textId="77777777" w:rsidR="00EA2FB2" w:rsidRDefault="00EA2FB2" w:rsidP="00EA2FB2">
      <w:pPr>
        <w:pStyle w:val="PL"/>
        <w:rPr>
          <w:lang w:eastAsia="de-DE"/>
        </w:rPr>
      </w:pPr>
      <w:r>
        <w:rPr>
          <w:lang w:eastAsia="de-DE"/>
        </w:rPr>
        <w:t xml:space="preserve">        description: See subclause 4.4.3 of TS 32.158</w:t>
      </w:r>
    </w:p>
    <w:p w14:paraId="0364D7C4" w14:textId="77777777" w:rsidR="00EA2FB2" w:rsidRDefault="00EA2FB2" w:rsidP="00EA2FB2">
      <w:pPr>
        <w:pStyle w:val="PL"/>
        <w:rPr>
          <w:lang w:eastAsia="de-DE"/>
        </w:rPr>
      </w:pPr>
      <w:r>
        <w:rPr>
          <w:lang w:eastAsia="de-DE"/>
        </w:rPr>
        <w:t xml:space="preserve">        default: http://example.com/3GPPManagement</w:t>
      </w:r>
    </w:p>
    <w:p w14:paraId="4EB6371F" w14:textId="77777777" w:rsidR="00EA2FB2" w:rsidRDefault="00EA2FB2" w:rsidP="00EA2FB2">
      <w:pPr>
        <w:pStyle w:val="PL"/>
        <w:rPr>
          <w:lang w:eastAsia="de-DE"/>
        </w:rPr>
      </w:pPr>
      <w:r>
        <w:rPr>
          <w:lang w:eastAsia="de-DE"/>
        </w:rPr>
        <w:t xml:space="preserve">      MnSversion:</w:t>
      </w:r>
    </w:p>
    <w:p w14:paraId="3F6D6D97" w14:textId="77777777" w:rsidR="00EA2FB2" w:rsidRDefault="00EA2FB2" w:rsidP="00EA2FB2">
      <w:pPr>
        <w:pStyle w:val="PL"/>
        <w:rPr>
          <w:lang w:eastAsia="de-DE"/>
        </w:rPr>
      </w:pPr>
      <w:r>
        <w:rPr>
          <w:lang w:eastAsia="de-DE"/>
        </w:rPr>
        <w:t xml:space="preserve">        description: Version number of the OpenAPI definition</w:t>
      </w:r>
    </w:p>
    <w:p w14:paraId="6411FEB6" w14:textId="77777777" w:rsidR="00EA2FB2" w:rsidRDefault="00EA2FB2" w:rsidP="00EA2FB2">
      <w:pPr>
        <w:pStyle w:val="PL"/>
        <w:rPr>
          <w:lang w:eastAsia="de-DE"/>
        </w:rPr>
      </w:pPr>
      <w:r>
        <w:rPr>
          <w:lang w:eastAsia="de-DE"/>
        </w:rPr>
        <w:t xml:space="preserve">        default: XXX</w:t>
      </w:r>
    </w:p>
    <w:p w14:paraId="2165898D" w14:textId="77777777" w:rsidR="00EA2FB2" w:rsidRDefault="00EA2FB2" w:rsidP="00EA2FB2">
      <w:pPr>
        <w:pStyle w:val="PL"/>
        <w:rPr>
          <w:lang w:eastAsia="de-DE"/>
        </w:rPr>
      </w:pPr>
      <w:r>
        <w:rPr>
          <w:lang w:eastAsia="de-DE"/>
        </w:rPr>
        <w:t>paths:</w:t>
      </w:r>
    </w:p>
    <w:p w14:paraId="4F5A9C3F" w14:textId="77777777" w:rsidR="00EA2FB2" w:rsidRDefault="00EA2FB2" w:rsidP="00EA2FB2">
      <w:pPr>
        <w:pStyle w:val="PL"/>
        <w:rPr>
          <w:lang w:eastAsia="de-DE"/>
        </w:rPr>
      </w:pPr>
      <w:r>
        <w:rPr>
          <w:lang w:eastAsia="de-DE"/>
        </w:rPr>
        <w:t xml:space="preserve">  /alarms:</w:t>
      </w:r>
    </w:p>
    <w:p w14:paraId="6228F54D" w14:textId="77777777" w:rsidR="00EA2FB2" w:rsidRDefault="00EA2FB2" w:rsidP="00EA2FB2">
      <w:pPr>
        <w:pStyle w:val="PL"/>
        <w:rPr>
          <w:lang w:eastAsia="de-DE"/>
        </w:rPr>
      </w:pPr>
      <w:r>
        <w:rPr>
          <w:lang w:eastAsia="de-DE"/>
        </w:rPr>
        <w:t xml:space="preserve">    get:</w:t>
      </w:r>
    </w:p>
    <w:p w14:paraId="585771B3" w14:textId="77777777" w:rsidR="00EA2FB2" w:rsidRDefault="00EA2FB2" w:rsidP="00EA2FB2">
      <w:pPr>
        <w:pStyle w:val="PL"/>
        <w:rPr>
          <w:lang w:eastAsia="de-DE"/>
        </w:rPr>
      </w:pPr>
      <w:r>
        <w:rPr>
          <w:lang w:eastAsia="de-DE"/>
        </w:rPr>
        <w:t xml:space="preserve">      summary: Retrieve multiple alarms</w:t>
      </w:r>
    </w:p>
    <w:p w14:paraId="2DB1BAFE" w14:textId="77777777" w:rsidR="00EA2FB2" w:rsidRDefault="00EA2FB2" w:rsidP="00EA2FB2">
      <w:pPr>
        <w:pStyle w:val="PL"/>
        <w:rPr>
          <w:lang w:eastAsia="de-DE"/>
        </w:rPr>
      </w:pPr>
      <w:r>
        <w:rPr>
          <w:lang w:eastAsia="de-DE"/>
        </w:rPr>
        <w:t xml:space="preserve">      description: &gt;-</w:t>
      </w:r>
    </w:p>
    <w:p w14:paraId="165F6962" w14:textId="77777777" w:rsidR="00EA2FB2" w:rsidRDefault="00EA2FB2" w:rsidP="00EA2FB2">
      <w:pPr>
        <w:pStyle w:val="PL"/>
        <w:rPr>
          <w:lang w:eastAsia="de-DE"/>
        </w:rPr>
      </w:pPr>
      <w:r>
        <w:rPr>
          <w:lang w:eastAsia="de-DE"/>
        </w:rPr>
        <w:t xml:space="preserve">        Retrieves the alarms identified by alarmAckState, baseObjectInstance</w:t>
      </w:r>
    </w:p>
    <w:p w14:paraId="655A9689" w14:textId="77777777" w:rsidR="00EA2FB2" w:rsidRDefault="00EA2FB2" w:rsidP="00EA2FB2">
      <w:pPr>
        <w:pStyle w:val="PL"/>
        <w:rPr>
          <w:lang w:eastAsia="de-DE"/>
        </w:rPr>
      </w:pPr>
      <w:r>
        <w:rPr>
          <w:lang w:eastAsia="de-DE"/>
        </w:rPr>
        <w:t xml:space="preserve">        and filter.</w:t>
      </w:r>
    </w:p>
    <w:p w14:paraId="5F4DFFFA" w14:textId="77777777" w:rsidR="00EA2FB2" w:rsidRDefault="00EA2FB2" w:rsidP="00EA2FB2">
      <w:pPr>
        <w:pStyle w:val="PL"/>
        <w:rPr>
          <w:lang w:eastAsia="de-DE"/>
        </w:rPr>
      </w:pPr>
      <w:r>
        <w:rPr>
          <w:lang w:eastAsia="de-DE"/>
        </w:rPr>
        <w:t xml:space="preserve">      parameters:</w:t>
      </w:r>
    </w:p>
    <w:p w14:paraId="4E61FD79" w14:textId="77777777" w:rsidR="00EA2FB2" w:rsidRDefault="00EA2FB2" w:rsidP="00EA2FB2">
      <w:pPr>
        <w:pStyle w:val="PL"/>
        <w:rPr>
          <w:lang w:eastAsia="de-DE"/>
        </w:rPr>
      </w:pPr>
      <w:r>
        <w:rPr>
          <w:lang w:eastAsia="de-DE"/>
        </w:rPr>
        <w:t xml:space="preserve">        - name: alarmAckState</w:t>
      </w:r>
    </w:p>
    <w:p w14:paraId="2045FB20" w14:textId="77777777" w:rsidR="00EA2FB2" w:rsidRDefault="00EA2FB2" w:rsidP="00EA2FB2">
      <w:pPr>
        <w:pStyle w:val="PL"/>
        <w:rPr>
          <w:lang w:eastAsia="de-DE"/>
        </w:rPr>
      </w:pPr>
      <w:r>
        <w:rPr>
          <w:lang w:eastAsia="de-DE"/>
        </w:rPr>
        <w:t xml:space="preserve">          in: query</w:t>
      </w:r>
    </w:p>
    <w:p w14:paraId="37BFD13E" w14:textId="77777777" w:rsidR="00EA2FB2" w:rsidRDefault="00EA2FB2" w:rsidP="00EA2FB2">
      <w:pPr>
        <w:pStyle w:val="PL"/>
        <w:rPr>
          <w:lang w:eastAsia="de-DE"/>
        </w:rPr>
      </w:pPr>
      <w:r>
        <w:rPr>
          <w:lang w:eastAsia="de-DE"/>
        </w:rPr>
        <w:t xml:space="preserve">          required: false</w:t>
      </w:r>
    </w:p>
    <w:p w14:paraId="54CB1076" w14:textId="77777777" w:rsidR="00EA2FB2" w:rsidRDefault="00EA2FB2" w:rsidP="00EA2FB2">
      <w:pPr>
        <w:pStyle w:val="PL"/>
        <w:rPr>
          <w:lang w:eastAsia="de-DE"/>
        </w:rPr>
      </w:pPr>
      <w:r>
        <w:rPr>
          <w:lang w:eastAsia="de-DE"/>
        </w:rPr>
        <w:t xml:space="preserve">          schema:</w:t>
      </w:r>
    </w:p>
    <w:p w14:paraId="0D437003" w14:textId="77777777" w:rsidR="00EA2FB2" w:rsidRDefault="00EA2FB2" w:rsidP="00EA2FB2">
      <w:pPr>
        <w:pStyle w:val="PL"/>
        <w:rPr>
          <w:lang w:eastAsia="de-DE"/>
        </w:rPr>
      </w:pPr>
      <w:r>
        <w:rPr>
          <w:lang w:eastAsia="de-DE"/>
        </w:rPr>
        <w:t xml:space="preserve">            $ref: '#/components/schemas/AlarmAckState'</w:t>
      </w:r>
    </w:p>
    <w:p w14:paraId="6F2CE134" w14:textId="77777777" w:rsidR="00EA2FB2" w:rsidRDefault="00EA2FB2" w:rsidP="00EA2FB2">
      <w:pPr>
        <w:pStyle w:val="PL"/>
        <w:rPr>
          <w:lang w:eastAsia="de-DE"/>
        </w:rPr>
      </w:pPr>
      <w:r>
        <w:rPr>
          <w:lang w:eastAsia="de-DE"/>
        </w:rPr>
        <w:t xml:space="preserve">        - name: baseObjectInstance</w:t>
      </w:r>
    </w:p>
    <w:p w14:paraId="27C877FC" w14:textId="77777777" w:rsidR="00EA2FB2" w:rsidRDefault="00EA2FB2" w:rsidP="00EA2FB2">
      <w:pPr>
        <w:pStyle w:val="PL"/>
        <w:rPr>
          <w:lang w:eastAsia="de-DE"/>
        </w:rPr>
      </w:pPr>
      <w:r>
        <w:rPr>
          <w:lang w:eastAsia="de-DE"/>
        </w:rPr>
        <w:t xml:space="preserve">          in: query</w:t>
      </w:r>
    </w:p>
    <w:p w14:paraId="50AFCE32" w14:textId="77777777" w:rsidR="00EA2FB2" w:rsidRDefault="00EA2FB2" w:rsidP="00EA2FB2">
      <w:pPr>
        <w:pStyle w:val="PL"/>
        <w:rPr>
          <w:lang w:eastAsia="de-DE"/>
        </w:rPr>
      </w:pPr>
      <w:r>
        <w:rPr>
          <w:lang w:eastAsia="de-DE"/>
        </w:rPr>
        <w:t xml:space="preserve">          required: false</w:t>
      </w:r>
    </w:p>
    <w:p w14:paraId="0386313B" w14:textId="77777777" w:rsidR="00EA2FB2" w:rsidRDefault="00EA2FB2" w:rsidP="00EA2FB2">
      <w:pPr>
        <w:pStyle w:val="PL"/>
        <w:rPr>
          <w:lang w:eastAsia="de-DE"/>
        </w:rPr>
      </w:pPr>
      <w:r>
        <w:rPr>
          <w:lang w:eastAsia="de-DE"/>
        </w:rPr>
        <w:t xml:space="preserve">          schema:</w:t>
      </w:r>
    </w:p>
    <w:p w14:paraId="4E1B4879" w14:textId="77777777" w:rsidR="00EA2FB2" w:rsidRDefault="00EA2FB2" w:rsidP="00EA2FB2">
      <w:pPr>
        <w:pStyle w:val="PL"/>
        <w:rPr>
          <w:lang w:eastAsia="de-DE"/>
        </w:rPr>
      </w:pPr>
      <w:r>
        <w:rPr>
          <w:lang w:eastAsia="de-DE"/>
        </w:rPr>
        <w:t xml:space="preserve">            $ref: 'TS28623_ComDefs.yaml#/components/schemas/Dn'</w:t>
      </w:r>
    </w:p>
    <w:p w14:paraId="07B831F6" w14:textId="77777777" w:rsidR="00EA2FB2" w:rsidRDefault="00EA2FB2" w:rsidP="00EA2FB2">
      <w:pPr>
        <w:pStyle w:val="PL"/>
        <w:rPr>
          <w:lang w:eastAsia="de-DE"/>
        </w:rPr>
      </w:pPr>
      <w:r>
        <w:rPr>
          <w:lang w:eastAsia="de-DE"/>
        </w:rPr>
        <w:t xml:space="preserve">        - name: filter</w:t>
      </w:r>
    </w:p>
    <w:p w14:paraId="40616257" w14:textId="77777777" w:rsidR="00EA2FB2" w:rsidRDefault="00EA2FB2" w:rsidP="00EA2FB2">
      <w:pPr>
        <w:pStyle w:val="PL"/>
        <w:rPr>
          <w:lang w:eastAsia="de-DE"/>
        </w:rPr>
      </w:pPr>
      <w:r>
        <w:rPr>
          <w:lang w:eastAsia="de-DE"/>
        </w:rPr>
        <w:t xml:space="preserve">          in: query</w:t>
      </w:r>
    </w:p>
    <w:p w14:paraId="73067161" w14:textId="77777777" w:rsidR="00EA2FB2" w:rsidRDefault="00EA2FB2" w:rsidP="00EA2FB2">
      <w:pPr>
        <w:pStyle w:val="PL"/>
        <w:rPr>
          <w:lang w:eastAsia="de-DE"/>
        </w:rPr>
      </w:pPr>
      <w:r>
        <w:rPr>
          <w:lang w:eastAsia="de-DE"/>
        </w:rPr>
        <w:t xml:space="preserve">          required: false</w:t>
      </w:r>
    </w:p>
    <w:p w14:paraId="593884E8" w14:textId="77777777" w:rsidR="00EA2FB2" w:rsidRDefault="00EA2FB2" w:rsidP="00EA2FB2">
      <w:pPr>
        <w:pStyle w:val="PL"/>
        <w:rPr>
          <w:lang w:eastAsia="de-DE"/>
        </w:rPr>
      </w:pPr>
      <w:r>
        <w:rPr>
          <w:lang w:eastAsia="de-DE"/>
        </w:rPr>
        <w:t xml:space="preserve">          schema:</w:t>
      </w:r>
    </w:p>
    <w:p w14:paraId="684F9D0F" w14:textId="77777777" w:rsidR="00EA2FB2" w:rsidRDefault="00EA2FB2" w:rsidP="00EA2FB2">
      <w:pPr>
        <w:pStyle w:val="PL"/>
        <w:rPr>
          <w:lang w:eastAsia="de-DE"/>
        </w:rPr>
      </w:pPr>
      <w:r>
        <w:rPr>
          <w:lang w:eastAsia="de-DE"/>
        </w:rPr>
        <w:t xml:space="preserve">            $ref: 'TS28623_ComDefs.yaml#/components/schemas/Filter'</w:t>
      </w:r>
    </w:p>
    <w:p w14:paraId="51492E0D" w14:textId="77777777" w:rsidR="00EA2FB2" w:rsidRDefault="00EA2FB2" w:rsidP="00EA2FB2">
      <w:pPr>
        <w:pStyle w:val="PL"/>
        <w:rPr>
          <w:lang w:eastAsia="de-DE"/>
        </w:rPr>
      </w:pPr>
      <w:r>
        <w:rPr>
          <w:lang w:eastAsia="de-DE"/>
        </w:rPr>
        <w:t xml:space="preserve">      responses:</w:t>
      </w:r>
    </w:p>
    <w:p w14:paraId="7F788E3F" w14:textId="77777777" w:rsidR="00EA2FB2" w:rsidRDefault="00EA2FB2" w:rsidP="00EA2FB2">
      <w:pPr>
        <w:pStyle w:val="PL"/>
        <w:rPr>
          <w:lang w:eastAsia="de-DE"/>
        </w:rPr>
      </w:pPr>
      <w:r>
        <w:rPr>
          <w:lang w:eastAsia="de-DE"/>
        </w:rPr>
        <w:t xml:space="preserve">        '200':</w:t>
      </w:r>
    </w:p>
    <w:p w14:paraId="4EF60BCF" w14:textId="77777777" w:rsidR="00EA2FB2" w:rsidRDefault="00EA2FB2" w:rsidP="00EA2FB2">
      <w:pPr>
        <w:pStyle w:val="PL"/>
        <w:rPr>
          <w:lang w:eastAsia="de-DE"/>
        </w:rPr>
      </w:pPr>
      <w:r>
        <w:rPr>
          <w:lang w:eastAsia="de-DE"/>
        </w:rPr>
        <w:t xml:space="preserve">          description: &gt;-</w:t>
      </w:r>
    </w:p>
    <w:p w14:paraId="502FE707" w14:textId="77777777" w:rsidR="00EA2FB2" w:rsidRDefault="00EA2FB2" w:rsidP="00EA2FB2">
      <w:pPr>
        <w:pStyle w:val="PL"/>
        <w:rPr>
          <w:lang w:eastAsia="de-DE"/>
        </w:rPr>
      </w:pPr>
      <w:r>
        <w:rPr>
          <w:lang w:eastAsia="de-DE"/>
        </w:rPr>
        <w:t xml:space="preserve">            Success case ("200 OK").</w:t>
      </w:r>
    </w:p>
    <w:p w14:paraId="58BEE7C9" w14:textId="77777777" w:rsidR="00EA2FB2" w:rsidRDefault="00EA2FB2" w:rsidP="00EA2FB2">
      <w:pPr>
        <w:pStyle w:val="PL"/>
        <w:rPr>
          <w:lang w:eastAsia="de-DE"/>
        </w:rPr>
      </w:pPr>
      <w:r>
        <w:rPr>
          <w:lang w:eastAsia="de-DE"/>
        </w:rPr>
        <w:t xml:space="preserve">            Returns the alarms identified in the request. The alarmId is the key</w:t>
      </w:r>
    </w:p>
    <w:p w14:paraId="2ECEE79B" w14:textId="77777777" w:rsidR="00EA2FB2" w:rsidRDefault="00EA2FB2" w:rsidP="00EA2FB2">
      <w:pPr>
        <w:pStyle w:val="PL"/>
        <w:rPr>
          <w:lang w:eastAsia="de-DE"/>
        </w:rPr>
      </w:pPr>
      <w:r>
        <w:rPr>
          <w:lang w:eastAsia="de-DE"/>
        </w:rPr>
        <w:t xml:space="preserve">            of the map.</w:t>
      </w:r>
    </w:p>
    <w:p w14:paraId="5297FA20" w14:textId="77777777" w:rsidR="00EA2FB2" w:rsidRDefault="00EA2FB2" w:rsidP="00EA2FB2">
      <w:pPr>
        <w:pStyle w:val="PL"/>
        <w:rPr>
          <w:lang w:eastAsia="de-DE"/>
        </w:rPr>
      </w:pPr>
      <w:r>
        <w:rPr>
          <w:lang w:eastAsia="de-DE"/>
        </w:rPr>
        <w:t xml:space="preserve">          content:</w:t>
      </w:r>
    </w:p>
    <w:p w14:paraId="2B638F25" w14:textId="77777777" w:rsidR="00EA2FB2" w:rsidRDefault="00EA2FB2" w:rsidP="00EA2FB2">
      <w:pPr>
        <w:pStyle w:val="PL"/>
        <w:rPr>
          <w:lang w:eastAsia="de-DE"/>
        </w:rPr>
      </w:pPr>
      <w:r>
        <w:rPr>
          <w:lang w:eastAsia="de-DE"/>
        </w:rPr>
        <w:t xml:space="preserve">            application/json:</w:t>
      </w:r>
    </w:p>
    <w:p w14:paraId="2577390A" w14:textId="77777777" w:rsidR="00EA2FB2" w:rsidRDefault="00EA2FB2" w:rsidP="00EA2FB2">
      <w:pPr>
        <w:pStyle w:val="PL"/>
        <w:rPr>
          <w:lang w:eastAsia="de-DE"/>
        </w:rPr>
      </w:pPr>
      <w:r>
        <w:rPr>
          <w:lang w:eastAsia="de-DE"/>
        </w:rPr>
        <w:t xml:space="preserve">              schema:</w:t>
      </w:r>
    </w:p>
    <w:p w14:paraId="69D3E9C1" w14:textId="77777777" w:rsidR="00EA2FB2" w:rsidRDefault="00EA2FB2" w:rsidP="00EA2FB2">
      <w:pPr>
        <w:pStyle w:val="PL"/>
        <w:rPr>
          <w:lang w:eastAsia="de-DE"/>
        </w:rPr>
      </w:pPr>
      <w:r>
        <w:rPr>
          <w:lang w:eastAsia="de-DE"/>
        </w:rPr>
        <w:t xml:space="preserve">                type: object</w:t>
      </w:r>
    </w:p>
    <w:p w14:paraId="01BB8901" w14:textId="77777777" w:rsidR="00EA2FB2" w:rsidRDefault="00EA2FB2" w:rsidP="00EA2FB2">
      <w:pPr>
        <w:pStyle w:val="PL"/>
        <w:rPr>
          <w:lang w:eastAsia="de-DE"/>
        </w:rPr>
      </w:pPr>
      <w:r>
        <w:rPr>
          <w:lang w:eastAsia="de-DE"/>
        </w:rPr>
        <w:t xml:space="preserve">                additionalProperties:</w:t>
      </w:r>
    </w:p>
    <w:p w14:paraId="12839075" w14:textId="77777777" w:rsidR="00EA2FB2" w:rsidRDefault="00EA2FB2" w:rsidP="00EA2FB2">
      <w:pPr>
        <w:pStyle w:val="PL"/>
        <w:rPr>
          <w:lang w:eastAsia="de-DE"/>
        </w:rPr>
      </w:pPr>
      <w:r>
        <w:rPr>
          <w:lang w:eastAsia="de-DE"/>
        </w:rPr>
        <w:t xml:space="preserve">                  type: object</w:t>
      </w:r>
    </w:p>
    <w:p w14:paraId="5C49889C" w14:textId="77777777" w:rsidR="00EA2FB2" w:rsidRDefault="00EA2FB2" w:rsidP="00EA2FB2">
      <w:pPr>
        <w:pStyle w:val="PL"/>
        <w:rPr>
          <w:lang w:eastAsia="de-DE"/>
        </w:rPr>
      </w:pPr>
      <w:r>
        <w:rPr>
          <w:lang w:eastAsia="de-DE"/>
        </w:rPr>
        <w:t xml:space="preserve">                  allOf:</w:t>
      </w:r>
    </w:p>
    <w:p w14:paraId="0C0AAAAE" w14:textId="77777777" w:rsidR="00EA2FB2" w:rsidRDefault="00EA2FB2" w:rsidP="00EA2FB2">
      <w:pPr>
        <w:pStyle w:val="PL"/>
        <w:rPr>
          <w:lang w:eastAsia="de-DE"/>
        </w:rPr>
      </w:pPr>
      <w:r>
        <w:rPr>
          <w:lang w:eastAsia="de-DE"/>
        </w:rPr>
        <w:t xml:space="preserve">                      - type: object</w:t>
      </w:r>
    </w:p>
    <w:p w14:paraId="10429F2B" w14:textId="77777777" w:rsidR="00EA2FB2" w:rsidRDefault="00EA2FB2" w:rsidP="00EA2FB2">
      <w:pPr>
        <w:pStyle w:val="PL"/>
        <w:rPr>
          <w:lang w:eastAsia="de-DE"/>
        </w:rPr>
      </w:pPr>
      <w:r>
        <w:rPr>
          <w:lang w:eastAsia="de-DE"/>
        </w:rPr>
        <w:t xml:space="preserve">                        properties:</w:t>
      </w:r>
    </w:p>
    <w:p w14:paraId="66E0F2CF" w14:textId="77777777" w:rsidR="00EA2FB2" w:rsidRDefault="00EA2FB2" w:rsidP="00EA2FB2">
      <w:pPr>
        <w:pStyle w:val="PL"/>
        <w:rPr>
          <w:lang w:eastAsia="de-DE"/>
        </w:rPr>
      </w:pPr>
      <w:r>
        <w:rPr>
          <w:lang w:eastAsia="de-DE"/>
        </w:rPr>
        <w:t xml:space="preserve">                          lastNotificationHeader:</w:t>
      </w:r>
    </w:p>
    <w:p w14:paraId="5ECFE642" w14:textId="77777777" w:rsidR="00EA2FB2" w:rsidRDefault="00EA2FB2" w:rsidP="00EA2FB2">
      <w:pPr>
        <w:pStyle w:val="PL"/>
        <w:rPr>
          <w:lang w:eastAsia="de-DE"/>
        </w:rPr>
      </w:pPr>
      <w:r>
        <w:rPr>
          <w:lang w:eastAsia="de-DE"/>
        </w:rPr>
        <w:t xml:space="preserve">                            $ref: 'TS28623_ComDefs.yaml#/components/schemas/NotificationHeader'</w:t>
      </w:r>
    </w:p>
    <w:p w14:paraId="68C163DE" w14:textId="77777777" w:rsidR="00EA2FB2" w:rsidRDefault="00EA2FB2" w:rsidP="00EA2FB2">
      <w:pPr>
        <w:pStyle w:val="PL"/>
        <w:rPr>
          <w:lang w:eastAsia="de-DE"/>
        </w:rPr>
      </w:pPr>
      <w:r>
        <w:rPr>
          <w:lang w:eastAsia="de-DE"/>
        </w:rPr>
        <w:t xml:space="preserve">                      - $ref: '#/components/schemas/AlarmRecord'</w:t>
      </w:r>
    </w:p>
    <w:p w14:paraId="5E211915" w14:textId="77777777" w:rsidR="00EA2FB2" w:rsidRDefault="00EA2FB2" w:rsidP="00EA2FB2">
      <w:pPr>
        <w:pStyle w:val="PL"/>
        <w:rPr>
          <w:lang w:eastAsia="de-DE"/>
        </w:rPr>
      </w:pPr>
      <w:r>
        <w:rPr>
          <w:lang w:eastAsia="de-DE"/>
        </w:rPr>
        <w:t xml:space="preserve">                      - type: object</w:t>
      </w:r>
    </w:p>
    <w:p w14:paraId="36CC27E0" w14:textId="77777777" w:rsidR="00EA2FB2" w:rsidRDefault="00EA2FB2" w:rsidP="00EA2FB2">
      <w:pPr>
        <w:pStyle w:val="PL"/>
        <w:rPr>
          <w:lang w:eastAsia="de-DE"/>
        </w:rPr>
      </w:pPr>
      <w:r>
        <w:rPr>
          <w:lang w:eastAsia="de-DE"/>
        </w:rPr>
        <w:t xml:space="preserve">                        properties:</w:t>
      </w:r>
    </w:p>
    <w:p w14:paraId="51228FC5" w14:textId="77777777" w:rsidR="00EA2FB2" w:rsidRDefault="00EA2FB2" w:rsidP="00EA2FB2">
      <w:pPr>
        <w:pStyle w:val="PL"/>
        <w:rPr>
          <w:lang w:eastAsia="de-DE"/>
        </w:rPr>
      </w:pPr>
      <w:r>
        <w:rPr>
          <w:lang w:eastAsia="de-DE"/>
        </w:rPr>
        <w:t xml:space="preserve">                          comments:</w:t>
      </w:r>
    </w:p>
    <w:p w14:paraId="35F258C6" w14:textId="77777777" w:rsidR="00EA2FB2" w:rsidRDefault="00EA2FB2" w:rsidP="00EA2FB2">
      <w:pPr>
        <w:pStyle w:val="PL"/>
        <w:rPr>
          <w:lang w:eastAsia="de-DE"/>
        </w:rPr>
      </w:pPr>
      <w:r>
        <w:rPr>
          <w:lang w:eastAsia="de-DE"/>
        </w:rPr>
        <w:t xml:space="preserve">                            $ref: '#/components/schemas/Comments'</w:t>
      </w:r>
    </w:p>
    <w:p w14:paraId="2D448676" w14:textId="77777777" w:rsidR="00EA2FB2" w:rsidRDefault="00EA2FB2" w:rsidP="00EA2FB2">
      <w:pPr>
        <w:pStyle w:val="PL"/>
        <w:rPr>
          <w:lang w:eastAsia="de-DE"/>
        </w:rPr>
      </w:pPr>
      <w:r>
        <w:rPr>
          <w:lang w:eastAsia="de-DE"/>
        </w:rPr>
        <w:t xml:space="preserve">        default:</w:t>
      </w:r>
    </w:p>
    <w:p w14:paraId="38E7313D" w14:textId="77777777" w:rsidR="00EA2FB2" w:rsidRDefault="00EA2FB2" w:rsidP="00EA2FB2">
      <w:pPr>
        <w:pStyle w:val="PL"/>
        <w:rPr>
          <w:lang w:eastAsia="de-DE"/>
        </w:rPr>
      </w:pPr>
      <w:r>
        <w:rPr>
          <w:lang w:eastAsia="de-DE"/>
        </w:rPr>
        <w:t xml:space="preserve">          description: Response in case of error.</w:t>
      </w:r>
    </w:p>
    <w:p w14:paraId="1858B8DF" w14:textId="77777777" w:rsidR="00EA2FB2" w:rsidRDefault="00EA2FB2" w:rsidP="00EA2FB2">
      <w:pPr>
        <w:pStyle w:val="PL"/>
        <w:rPr>
          <w:lang w:eastAsia="de-DE"/>
        </w:rPr>
      </w:pPr>
      <w:r>
        <w:rPr>
          <w:lang w:eastAsia="de-DE"/>
        </w:rPr>
        <w:t xml:space="preserve">          content:</w:t>
      </w:r>
    </w:p>
    <w:p w14:paraId="1EB8EFF9" w14:textId="77777777" w:rsidR="00EA2FB2" w:rsidRDefault="00EA2FB2" w:rsidP="00EA2FB2">
      <w:pPr>
        <w:pStyle w:val="PL"/>
        <w:rPr>
          <w:lang w:eastAsia="de-DE"/>
        </w:rPr>
      </w:pPr>
      <w:r>
        <w:rPr>
          <w:lang w:eastAsia="de-DE"/>
        </w:rPr>
        <w:t xml:space="preserve">            application/json:</w:t>
      </w:r>
    </w:p>
    <w:p w14:paraId="37DAD656" w14:textId="77777777" w:rsidR="00EA2FB2" w:rsidRDefault="00EA2FB2" w:rsidP="00EA2FB2">
      <w:pPr>
        <w:pStyle w:val="PL"/>
        <w:rPr>
          <w:lang w:eastAsia="de-DE"/>
        </w:rPr>
      </w:pPr>
      <w:r>
        <w:rPr>
          <w:lang w:eastAsia="de-DE"/>
        </w:rPr>
        <w:t xml:space="preserve">              schema:</w:t>
      </w:r>
    </w:p>
    <w:p w14:paraId="615D6187" w14:textId="77777777" w:rsidR="00EA2FB2" w:rsidRDefault="00EA2FB2" w:rsidP="00EA2FB2">
      <w:pPr>
        <w:pStyle w:val="PL"/>
        <w:rPr>
          <w:lang w:eastAsia="de-DE"/>
        </w:rPr>
      </w:pPr>
      <w:r>
        <w:rPr>
          <w:lang w:eastAsia="de-DE"/>
        </w:rPr>
        <w:t xml:space="preserve">                $ref: 'TS28623_ComDefs.yaml#/components/schemas/ErrorResponse'</w:t>
      </w:r>
    </w:p>
    <w:p w14:paraId="56737266" w14:textId="77777777" w:rsidR="00EA2FB2" w:rsidRDefault="00EA2FB2" w:rsidP="00EA2FB2">
      <w:pPr>
        <w:pStyle w:val="PL"/>
        <w:rPr>
          <w:lang w:eastAsia="de-DE"/>
        </w:rPr>
      </w:pPr>
      <w:r>
        <w:rPr>
          <w:lang w:eastAsia="de-DE"/>
        </w:rPr>
        <w:t xml:space="preserve">    patch:</w:t>
      </w:r>
    </w:p>
    <w:p w14:paraId="25F8A4A6" w14:textId="77777777" w:rsidR="00EA2FB2" w:rsidRDefault="00EA2FB2" w:rsidP="00EA2FB2">
      <w:pPr>
        <w:pStyle w:val="PL"/>
        <w:rPr>
          <w:lang w:eastAsia="de-DE"/>
        </w:rPr>
      </w:pPr>
      <w:r>
        <w:rPr>
          <w:lang w:eastAsia="de-DE"/>
        </w:rPr>
        <w:t xml:space="preserve">      summary: 'Clear, acknowledge or unacknowledge multiple alarms'</w:t>
      </w:r>
    </w:p>
    <w:p w14:paraId="4ED135DE" w14:textId="77777777" w:rsidR="00EA2FB2" w:rsidRDefault="00EA2FB2" w:rsidP="00EA2FB2">
      <w:pPr>
        <w:pStyle w:val="PL"/>
        <w:rPr>
          <w:lang w:eastAsia="de-DE"/>
        </w:rPr>
      </w:pPr>
      <w:r>
        <w:rPr>
          <w:lang w:eastAsia="de-DE"/>
        </w:rPr>
        <w:t xml:space="preserve">      description: &gt;-</w:t>
      </w:r>
    </w:p>
    <w:p w14:paraId="4B0C5D04" w14:textId="77777777" w:rsidR="00EA2FB2" w:rsidRDefault="00EA2FB2" w:rsidP="00EA2FB2">
      <w:pPr>
        <w:pStyle w:val="PL"/>
        <w:rPr>
          <w:lang w:eastAsia="de-DE"/>
        </w:rPr>
      </w:pPr>
      <w:r>
        <w:rPr>
          <w:lang w:eastAsia="de-DE"/>
        </w:rPr>
        <w:t xml:space="preserve">        Clears, acknowledges or unacknowledges multiple alarms using patch. Depending</w:t>
      </w:r>
    </w:p>
    <w:p w14:paraId="3459345A" w14:textId="77777777" w:rsidR="00EA2FB2" w:rsidRDefault="00EA2FB2" w:rsidP="00EA2FB2">
      <w:pPr>
        <w:pStyle w:val="PL"/>
        <w:rPr>
          <w:lang w:eastAsia="de-DE"/>
        </w:rPr>
      </w:pPr>
      <w:r>
        <w:rPr>
          <w:lang w:eastAsia="de-DE"/>
        </w:rPr>
        <w:t xml:space="preserve">        on which action is to be performed, different merge patch documents need</w:t>
      </w:r>
    </w:p>
    <w:p w14:paraId="5D3A28A0" w14:textId="77777777" w:rsidR="00EA2FB2" w:rsidRDefault="00EA2FB2" w:rsidP="00EA2FB2">
      <w:pPr>
        <w:pStyle w:val="PL"/>
        <w:rPr>
          <w:lang w:eastAsia="de-DE"/>
        </w:rPr>
      </w:pPr>
      <w:r>
        <w:rPr>
          <w:lang w:eastAsia="de-DE"/>
        </w:rPr>
        <w:t xml:space="preserve">        to be used.</w:t>
      </w:r>
    </w:p>
    <w:p w14:paraId="1B356A5A" w14:textId="77777777" w:rsidR="00EA2FB2" w:rsidRDefault="00EA2FB2" w:rsidP="00EA2FB2">
      <w:pPr>
        <w:pStyle w:val="PL"/>
        <w:rPr>
          <w:lang w:eastAsia="de-DE"/>
        </w:rPr>
      </w:pPr>
      <w:r>
        <w:rPr>
          <w:lang w:eastAsia="de-DE"/>
        </w:rPr>
        <w:t xml:space="preserve">      requestBody:</w:t>
      </w:r>
    </w:p>
    <w:p w14:paraId="6B3DCB92" w14:textId="77777777" w:rsidR="00EA2FB2" w:rsidRDefault="00EA2FB2" w:rsidP="00EA2FB2">
      <w:pPr>
        <w:pStyle w:val="PL"/>
        <w:rPr>
          <w:lang w:eastAsia="de-DE"/>
        </w:rPr>
      </w:pPr>
      <w:r>
        <w:rPr>
          <w:lang w:eastAsia="de-DE"/>
        </w:rPr>
        <w:t xml:space="preserve">        description: &gt;-</w:t>
      </w:r>
    </w:p>
    <w:p w14:paraId="3CB787D1" w14:textId="77777777" w:rsidR="00EA2FB2" w:rsidRDefault="00EA2FB2" w:rsidP="00EA2FB2">
      <w:pPr>
        <w:pStyle w:val="PL"/>
        <w:rPr>
          <w:lang w:eastAsia="de-DE"/>
        </w:rPr>
      </w:pPr>
      <w:r>
        <w:rPr>
          <w:lang w:eastAsia="de-DE"/>
        </w:rPr>
        <w:t xml:space="preserve">          Patch documents for acknowledging and unacknowledging, or clearing multiple</w:t>
      </w:r>
    </w:p>
    <w:p w14:paraId="67E2266E" w14:textId="77777777" w:rsidR="00EA2FB2" w:rsidRDefault="00EA2FB2" w:rsidP="00EA2FB2">
      <w:pPr>
        <w:pStyle w:val="PL"/>
        <w:rPr>
          <w:lang w:eastAsia="de-DE"/>
        </w:rPr>
      </w:pPr>
      <w:r>
        <w:rPr>
          <w:lang w:eastAsia="de-DE"/>
        </w:rPr>
        <w:t xml:space="preserve">          alarms. The keys in the map are the alarmIds to be patched.</w:t>
      </w:r>
    </w:p>
    <w:p w14:paraId="69E92B11" w14:textId="77777777" w:rsidR="00EA2FB2" w:rsidRDefault="00EA2FB2" w:rsidP="00EA2FB2">
      <w:pPr>
        <w:pStyle w:val="PL"/>
        <w:rPr>
          <w:lang w:eastAsia="de-DE"/>
        </w:rPr>
      </w:pPr>
      <w:r>
        <w:rPr>
          <w:lang w:eastAsia="de-DE"/>
        </w:rPr>
        <w:t xml:space="preserve">        content:</w:t>
      </w:r>
    </w:p>
    <w:p w14:paraId="3126149A" w14:textId="77777777" w:rsidR="00EA2FB2" w:rsidRDefault="00EA2FB2" w:rsidP="00EA2FB2">
      <w:pPr>
        <w:pStyle w:val="PL"/>
        <w:rPr>
          <w:lang w:eastAsia="de-DE"/>
        </w:rPr>
      </w:pPr>
      <w:r>
        <w:rPr>
          <w:lang w:eastAsia="de-DE"/>
        </w:rPr>
        <w:t xml:space="preserve">          application/merge-patch+json:</w:t>
      </w:r>
    </w:p>
    <w:p w14:paraId="1CF1213A" w14:textId="77777777" w:rsidR="00EA2FB2" w:rsidRDefault="00EA2FB2" w:rsidP="00EA2FB2">
      <w:pPr>
        <w:pStyle w:val="PL"/>
        <w:rPr>
          <w:lang w:eastAsia="de-DE"/>
        </w:rPr>
      </w:pPr>
      <w:r>
        <w:rPr>
          <w:lang w:eastAsia="de-DE"/>
        </w:rPr>
        <w:t xml:space="preserve">            schema:</w:t>
      </w:r>
    </w:p>
    <w:p w14:paraId="69947A45" w14:textId="77777777" w:rsidR="00EA2FB2" w:rsidRDefault="00EA2FB2" w:rsidP="00EA2FB2">
      <w:pPr>
        <w:pStyle w:val="PL"/>
        <w:rPr>
          <w:lang w:eastAsia="de-DE"/>
        </w:rPr>
      </w:pPr>
      <w:r>
        <w:rPr>
          <w:lang w:eastAsia="de-DE"/>
        </w:rPr>
        <w:t xml:space="preserve">              oneOf:</w:t>
      </w:r>
    </w:p>
    <w:p w14:paraId="00239EDC" w14:textId="77777777" w:rsidR="00EA2FB2" w:rsidRDefault="00EA2FB2" w:rsidP="00EA2FB2">
      <w:pPr>
        <w:pStyle w:val="PL"/>
        <w:rPr>
          <w:lang w:eastAsia="de-DE"/>
        </w:rPr>
      </w:pPr>
      <w:r>
        <w:rPr>
          <w:lang w:eastAsia="de-DE"/>
        </w:rPr>
        <w:t xml:space="preserve">                - type: object</w:t>
      </w:r>
    </w:p>
    <w:p w14:paraId="7191FFB6" w14:textId="77777777" w:rsidR="00EA2FB2" w:rsidRDefault="00EA2FB2" w:rsidP="00EA2FB2">
      <w:pPr>
        <w:pStyle w:val="PL"/>
        <w:rPr>
          <w:lang w:eastAsia="de-DE"/>
        </w:rPr>
      </w:pPr>
      <w:r>
        <w:rPr>
          <w:lang w:eastAsia="de-DE"/>
        </w:rPr>
        <w:t xml:space="preserve">                  additionalProperties:</w:t>
      </w:r>
    </w:p>
    <w:p w14:paraId="090BE641" w14:textId="77777777" w:rsidR="00EA2FB2" w:rsidRDefault="00EA2FB2" w:rsidP="00EA2FB2">
      <w:pPr>
        <w:pStyle w:val="PL"/>
        <w:rPr>
          <w:lang w:eastAsia="de-DE"/>
        </w:rPr>
      </w:pPr>
      <w:r>
        <w:rPr>
          <w:lang w:eastAsia="de-DE"/>
        </w:rPr>
        <w:t xml:space="preserve">                    $ref: '#/components/schemas/MergePatchAcknowledgeAlarm'</w:t>
      </w:r>
    </w:p>
    <w:p w14:paraId="288CF427" w14:textId="77777777" w:rsidR="00EA2FB2" w:rsidRDefault="00EA2FB2" w:rsidP="00EA2FB2">
      <w:pPr>
        <w:pStyle w:val="PL"/>
        <w:rPr>
          <w:lang w:eastAsia="de-DE"/>
        </w:rPr>
      </w:pPr>
      <w:r>
        <w:rPr>
          <w:lang w:eastAsia="de-DE"/>
        </w:rPr>
        <w:t xml:space="preserve">                - type: object</w:t>
      </w:r>
    </w:p>
    <w:p w14:paraId="427F39E9" w14:textId="77777777" w:rsidR="00EA2FB2" w:rsidRDefault="00EA2FB2" w:rsidP="00EA2FB2">
      <w:pPr>
        <w:pStyle w:val="PL"/>
        <w:rPr>
          <w:lang w:eastAsia="de-DE"/>
        </w:rPr>
      </w:pPr>
      <w:r>
        <w:rPr>
          <w:lang w:eastAsia="de-DE"/>
        </w:rPr>
        <w:t xml:space="preserve">                  additionalProperties:</w:t>
      </w:r>
    </w:p>
    <w:p w14:paraId="25DD6CE6" w14:textId="77777777" w:rsidR="00EA2FB2" w:rsidRDefault="00EA2FB2" w:rsidP="00EA2FB2">
      <w:pPr>
        <w:pStyle w:val="PL"/>
        <w:rPr>
          <w:lang w:eastAsia="de-DE"/>
        </w:rPr>
      </w:pPr>
      <w:r>
        <w:rPr>
          <w:lang w:eastAsia="de-DE"/>
        </w:rPr>
        <w:t xml:space="preserve">                    $ref: '#/components/schemas/MergePatchClearAlarm'</w:t>
      </w:r>
    </w:p>
    <w:p w14:paraId="3AA77172" w14:textId="77777777" w:rsidR="00EA2FB2" w:rsidRDefault="00EA2FB2" w:rsidP="00EA2FB2">
      <w:pPr>
        <w:pStyle w:val="PL"/>
        <w:rPr>
          <w:lang w:eastAsia="de-DE"/>
        </w:rPr>
      </w:pPr>
      <w:r>
        <w:rPr>
          <w:lang w:eastAsia="de-DE"/>
        </w:rPr>
        <w:t xml:space="preserve">      responses:</w:t>
      </w:r>
    </w:p>
    <w:p w14:paraId="44B7FD9A" w14:textId="77777777" w:rsidR="00EA2FB2" w:rsidRDefault="00EA2FB2" w:rsidP="00EA2FB2">
      <w:pPr>
        <w:pStyle w:val="PL"/>
        <w:rPr>
          <w:lang w:eastAsia="de-DE"/>
        </w:rPr>
      </w:pPr>
      <w:r>
        <w:rPr>
          <w:lang w:eastAsia="de-DE"/>
        </w:rPr>
        <w:t xml:space="preserve">        '204':</w:t>
      </w:r>
    </w:p>
    <w:p w14:paraId="6188D8F5" w14:textId="77777777" w:rsidR="00EA2FB2" w:rsidRDefault="00EA2FB2" w:rsidP="00EA2FB2">
      <w:pPr>
        <w:pStyle w:val="PL"/>
        <w:rPr>
          <w:lang w:eastAsia="de-DE"/>
        </w:rPr>
      </w:pPr>
      <w:r>
        <w:rPr>
          <w:lang w:eastAsia="de-DE"/>
        </w:rPr>
        <w:t xml:space="preserve">          description: &gt;-</w:t>
      </w:r>
    </w:p>
    <w:p w14:paraId="59F80AF1" w14:textId="77777777" w:rsidR="00EA2FB2" w:rsidRDefault="00EA2FB2" w:rsidP="00EA2FB2">
      <w:pPr>
        <w:pStyle w:val="PL"/>
        <w:rPr>
          <w:lang w:eastAsia="de-DE"/>
        </w:rPr>
      </w:pPr>
      <w:r>
        <w:rPr>
          <w:lang w:eastAsia="de-DE"/>
        </w:rPr>
        <w:t xml:space="preserve">            Success case ("204 No content").</w:t>
      </w:r>
    </w:p>
    <w:p w14:paraId="1BC89486" w14:textId="77777777" w:rsidR="00EA2FB2" w:rsidRDefault="00EA2FB2" w:rsidP="00EA2FB2">
      <w:pPr>
        <w:pStyle w:val="PL"/>
        <w:rPr>
          <w:lang w:eastAsia="de-DE"/>
        </w:rPr>
      </w:pPr>
      <w:r>
        <w:rPr>
          <w:lang w:eastAsia="de-DE"/>
        </w:rPr>
        <w:t xml:space="preserve">            The response message body is empty.</w:t>
      </w:r>
    </w:p>
    <w:p w14:paraId="78F68B67" w14:textId="77777777" w:rsidR="00EA2FB2" w:rsidRDefault="00EA2FB2" w:rsidP="00EA2FB2">
      <w:pPr>
        <w:pStyle w:val="PL"/>
        <w:rPr>
          <w:lang w:eastAsia="de-DE"/>
        </w:rPr>
      </w:pPr>
      <w:r>
        <w:rPr>
          <w:lang w:eastAsia="de-DE"/>
        </w:rPr>
        <w:t xml:space="preserve">        default:</w:t>
      </w:r>
    </w:p>
    <w:p w14:paraId="254EED80" w14:textId="77777777" w:rsidR="00EA2FB2" w:rsidRDefault="00EA2FB2" w:rsidP="00EA2FB2">
      <w:pPr>
        <w:pStyle w:val="PL"/>
        <w:rPr>
          <w:lang w:eastAsia="de-DE"/>
        </w:rPr>
      </w:pPr>
      <w:r>
        <w:rPr>
          <w:lang w:eastAsia="de-DE"/>
        </w:rPr>
        <w:t xml:space="preserve">          description: Response in case of error.</w:t>
      </w:r>
    </w:p>
    <w:p w14:paraId="5FF9FD5F" w14:textId="77777777" w:rsidR="00EA2FB2" w:rsidRDefault="00EA2FB2" w:rsidP="00EA2FB2">
      <w:pPr>
        <w:pStyle w:val="PL"/>
        <w:rPr>
          <w:lang w:eastAsia="de-DE"/>
        </w:rPr>
      </w:pPr>
      <w:r>
        <w:rPr>
          <w:lang w:eastAsia="de-DE"/>
        </w:rPr>
        <w:t xml:space="preserve">          content:</w:t>
      </w:r>
    </w:p>
    <w:p w14:paraId="147A165B" w14:textId="77777777" w:rsidR="00EA2FB2" w:rsidRDefault="00EA2FB2" w:rsidP="00EA2FB2">
      <w:pPr>
        <w:pStyle w:val="PL"/>
        <w:rPr>
          <w:lang w:eastAsia="de-DE"/>
        </w:rPr>
      </w:pPr>
      <w:r>
        <w:rPr>
          <w:lang w:eastAsia="de-DE"/>
        </w:rPr>
        <w:t xml:space="preserve">            application/json:</w:t>
      </w:r>
    </w:p>
    <w:p w14:paraId="2AB869AA" w14:textId="77777777" w:rsidR="00EA2FB2" w:rsidRDefault="00EA2FB2" w:rsidP="00EA2FB2">
      <w:pPr>
        <w:pStyle w:val="PL"/>
        <w:rPr>
          <w:lang w:eastAsia="de-DE"/>
        </w:rPr>
      </w:pPr>
      <w:r>
        <w:rPr>
          <w:lang w:eastAsia="de-DE"/>
        </w:rPr>
        <w:t xml:space="preserve">              schema:</w:t>
      </w:r>
    </w:p>
    <w:p w14:paraId="7FBA78F8" w14:textId="77777777" w:rsidR="00EA2FB2" w:rsidRDefault="00EA2FB2" w:rsidP="00EA2FB2">
      <w:pPr>
        <w:pStyle w:val="PL"/>
        <w:rPr>
          <w:lang w:eastAsia="de-DE"/>
        </w:rPr>
      </w:pPr>
      <w:r>
        <w:rPr>
          <w:lang w:eastAsia="de-DE"/>
        </w:rPr>
        <w:t xml:space="preserve">                type: array</w:t>
      </w:r>
    </w:p>
    <w:p w14:paraId="2FBFB69C" w14:textId="77777777" w:rsidR="00EA2FB2" w:rsidRDefault="00EA2FB2" w:rsidP="00EA2FB2">
      <w:pPr>
        <w:pStyle w:val="PL"/>
        <w:rPr>
          <w:lang w:eastAsia="de-DE"/>
        </w:rPr>
      </w:pPr>
      <w:r>
        <w:rPr>
          <w:lang w:eastAsia="de-DE"/>
        </w:rPr>
        <w:t xml:space="preserve">                items:</w:t>
      </w:r>
    </w:p>
    <w:p w14:paraId="68CD4387" w14:textId="77777777" w:rsidR="00EA2FB2" w:rsidRDefault="00EA2FB2" w:rsidP="00EA2FB2">
      <w:pPr>
        <w:pStyle w:val="PL"/>
        <w:rPr>
          <w:lang w:eastAsia="de-DE"/>
        </w:rPr>
      </w:pPr>
      <w:r>
        <w:rPr>
          <w:lang w:eastAsia="de-DE"/>
        </w:rPr>
        <w:t xml:space="preserve">                  $ref: '#/components/schemas/FailedAlarm'</w:t>
      </w:r>
    </w:p>
    <w:p w14:paraId="25A48F7A" w14:textId="77777777" w:rsidR="00EA2FB2" w:rsidRDefault="00EA2FB2" w:rsidP="00EA2FB2">
      <w:pPr>
        <w:pStyle w:val="PL"/>
        <w:rPr>
          <w:lang w:eastAsia="de-DE"/>
        </w:rPr>
      </w:pPr>
      <w:r>
        <w:rPr>
          <w:lang w:eastAsia="de-DE"/>
        </w:rPr>
        <w:t xml:space="preserve">  /alarms/alarmCount:</w:t>
      </w:r>
    </w:p>
    <w:p w14:paraId="3520F158" w14:textId="77777777" w:rsidR="00EA2FB2" w:rsidRDefault="00EA2FB2" w:rsidP="00EA2FB2">
      <w:pPr>
        <w:pStyle w:val="PL"/>
        <w:rPr>
          <w:lang w:eastAsia="de-DE"/>
        </w:rPr>
      </w:pPr>
      <w:r>
        <w:rPr>
          <w:lang w:eastAsia="de-DE"/>
        </w:rPr>
        <w:t xml:space="preserve">    get:</w:t>
      </w:r>
    </w:p>
    <w:p w14:paraId="4BD79562" w14:textId="77777777" w:rsidR="00EA2FB2" w:rsidRDefault="00EA2FB2" w:rsidP="00EA2FB2">
      <w:pPr>
        <w:pStyle w:val="PL"/>
        <w:rPr>
          <w:lang w:eastAsia="de-DE"/>
        </w:rPr>
      </w:pPr>
      <w:r>
        <w:rPr>
          <w:lang w:eastAsia="de-DE"/>
        </w:rPr>
        <w:t xml:space="preserve">      summary: Get the alarm count per perceived severity</w:t>
      </w:r>
    </w:p>
    <w:p w14:paraId="288AB754" w14:textId="77777777" w:rsidR="00EA2FB2" w:rsidRDefault="00EA2FB2" w:rsidP="00EA2FB2">
      <w:pPr>
        <w:pStyle w:val="PL"/>
        <w:rPr>
          <w:lang w:eastAsia="de-DE"/>
        </w:rPr>
      </w:pPr>
      <w:r>
        <w:rPr>
          <w:lang w:eastAsia="de-DE"/>
        </w:rPr>
        <w:t xml:space="preserve">      parameters:</w:t>
      </w:r>
    </w:p>
    <w:p w14:paraId="6CA7EC7A" w14:textId="77777777" w:rsidR="00EA2FB2" w:rsidRDefault="00EA2FB2" w:rsidP="00EA2FB2">
      <w:pPr>
        <w:pStyle w:val="PL"/>
        <w:rPr>
          <w:lang w:eastAsia="de-DE"/>
        </w:rPr>
      </w:pPr>
      <w:r>
        <w:rPr>
          <w:lang w:eastAsia="de-DE"/>
        </w:rPr>
        <w:t xml:space="preserve">        - name: alarmAckState</w:t>
      </w:r>
    </w:p>
    <w:p w14:paraId="0127F1CB" w14:textId="77777777" w:rsidR="00EA2FB2" w:rsidRDefault="00EA2FB2" w:rsidP="00EA2FB2">
      <w:pPr>
        <w:pStyle w:val="PL"/>
        <w:rPr>
          <w:lang w:eastAsia="de-DE"/>
        </w:rPr>
      </w:pPr>
      <w:r>
        <w:rPr>
          <w:lang w:eastAsia="de-DE"/>
        </w:rPr>
        <w:t xml:space="preserve">          in: query</w:t>
      </w:r>
    </w:p>
    <w:p w14:paraId="7473BAC1" w14:textId="77777777" w:rsidR="00EA2FB2" w:rsidRDefault="00EA2FB2" w:rsidP="00EA2FB2">
      <w:pPr>
        <w:pStyle w:val="PL"/>
        <w:rPr>
          <w:lang w:eastAsia="de-DE"/>
        </w:rPr>
      </w:pPr>
      <w:r>
        <w:rPr>
          <w:lang w:eastAsia="de-DE"/>
        </w:rPr>
        <w:t xml:space="preserve">          required: false</w:t>
      </w:r>
    </w:p>
    <w:p w14:paraId="16D07F4B" w14:textId="77777777" w:rsidR="00EA2FB2" w:rsidRDefault="00EA2FB2" w:rsidP="00EA2FB2">
      <w:pPr>
        <w:pStyle w:val="PL"/>
        <w:rPr>
          <w:lang w:eastAsia="de-DE"/>
        </w:rPr>
      </w:pPr>
      <w:r>
        <w:rPr>
          <w:lang w:eastAsia="de-DE"/>
        </w:rPr>
        <w:t xml:space="preserve">          schema:</w:t>
      </w:r>
    </w:p>
    <w:p w14:paraId="57B024F4" w14:textId="77777777" w:rsidR="00EA2FB2" w:rsidRDefault="00EA2FB2" w:rsidP="00EA2FB2">
      <w:pPr>
        <w:pStyle w:val="PL"/>
        <w:rPr>
          <w:lang w:eastAsia="de-DE"/>
        </w:rPr>
      </w:pPr>
      <w:r>
        <w:rPr>
          <w:lang w:eastAsia="de-DE"/>
        </w:rPr>
        <w:t xml:space="preserve">            $ref: '#/components/schemas/AlarmAckState'</w:t>
      </w:r>
    </w:p>
    <w:p w14:paraId="1B869423" w14:textId="77777777" w:rsidR="00EA2FB2" w:rsidRDefault="00EA2FB2" w:rsidP="00EA2FB2">
      <w:pPr>
        <w:pStyle w:val="PL"/>
        <w:rPr>
          <w:lang w:eastAsia="de-DE"/>
        </w:rPr>
      </w:pPr>
      <w:r>
        <w:rPr>
          <w:lang w:eastAsia="de-DE"/>
        </w:rPr>
        <w:t xml:space="preserve">        - name: filter</w:t>
      </w:r>
    </w:p>
    <w:p w14:paraId="14EDC0FC" w14:textId="77777777" w:rsidR="00EA2FB2" w:rsidRDefault="00EA2FB2" w:rsidP="00EA2FB2">
      <w:pPr>
        <w:pStyle w:val="PL"/>
        <w:rPr>
          <w:lang w:eastAsia="de-DE"/>
        </w:rPr>
      </w:pPr>
      <w:r>
        <w:rPr>
          <w:lang w:eastAsia="de-DE"/>
        </w:rPr>
        <w:t xml:space="preserve">          in: query</w:t>
      </w:r>
    </w:p>
    <w:p w14:paraId="001134DB" w14:textId="77777777" w:rsidR="00EA2FB2" w:rsidRDefault="00EA2FB2" w:rsidP="00EA2FB2">
      <w:pPr>
        <w:pStyle w:val="PL"/>
        <w:rPr>
          <w:lang w:eastAsia="de-DE"/>
        </w:rPr>
      </w:pPr>
      <w:r>
        <w:rPr>
          <w:lang w:eastAsia="de-DE"/>
        </w:rPr>
        <w:t xml:space="preserve">          required: false</w:t>
      </w:r>
    </w:p>
    <w:p w14:paraId="2F25569A" w14:textId="77777777" w:rsidR="00EA2FB2" w:rsidRDefault="00EA2FB2" w:rsidP="00EA2FB2">
      <w:pPr>
        <w:pStyle w:val="PL"/>
        <w:rPr>
          <w:lang w:eastAsia="de-DE"/>
        </w:rPr>
      </w:pPr>
      <w:r>
        <w:rPr>
          <w:lang w:eastAsia="de-DE"/>
        </w:rPr>
        <w:t xml:space="preserve">          schema:</w:t>
      </w:r>
    </w:p>
    <w:p w14:paraId="46782FC2" w14:textId="77777777" w:rsidR="00EA2FB2" w:rsidRDefault="00EA2FB2" w:rsidP="00EA2FB2">
      <w:pPr>
        <w:pStyle w:val="PL"/>
        <w:rPr>
          <w:lang w:eastAsia="de-DE"/>
        </w:rPr>
      </w:pPr>
      <w:r>
        <w:rPr>
          <w:lang w:eastAsia="de-DE"/>
        </w:rPr>
        <w:t xml:space="preserve">            type: string</w:t>
      </w:r>
    </w:p>
    <w:p w14:paraId="0BCCF67A" w14:textId="77777777" w:rsidR="00EA2FB2" w:rsidRDefault="00EA2FB2" w:rsidP="00EA2FB2">
      <w:pPr>
        <w:pStyle w:val="PL"/>
        <w:rPr>
          <w:lang w:eastAsia="de-DE"/>
        </w:rPr>
      </w:pPr>
      <w:r>
        <w:rPr>
          <w:lang w:eastAsia="de-DE"/>
        </w:rPr>
        <w:t xml:space="preserve">      responses:</w:t>
      </w:r>
    </w:p>
    <w:p w14:paraId="5118675B" w14:textId="77777777" w:rsidR="00EA2FB2" w:rsidRDefault="00EA2FB2" w:rsidP="00EA2FB2">
      <w:pPr>
        <w:pStyle w:val="PL"/>
        <w:rPr>
          <w:lang w:eastAsia="de-DE"/>
        </w:rPr>
      </w:pPr>
      <w:r>
        <w:rPr>
          <w:lang w:eastAsia="de-DE"/>
        </w:rPr>
        <w:t xml:space="preserve">        '200':</w:t>
      </w:r>
    </w:p>
    <w:p w14:paraId="30420160" w14:textId="77777777" w:rsidR="00EA2FB2" w:rsidRDefault="00EA2FB2" w:rsidP="00EA2FB2">
      <w:pPr>
        <w:pStyle w:val="PL"/>
        <w:rPr>
          <w:lang w:eastAsia="de-DE"/>
        </w:rPr>
      </w:pPr>
      <w:r>
        <w:rPr>
          <w:lang w:eastAsia="de-DE"/>
        </w:rPr>
        <w:t xml:space="preserve">          description: &gt;-</w:t>
      </w:r>
    </w:p>
    <w:p w14:paraId="6F3B8841" w14:textId="77777777" w:rsidR="00EA2FB2" w:rsidRDefault="00EA2FB2" w:rsidP="00EA2FB2">
      <w:pPr>
        <w:pStyle w:val="PL"/>
        <w:rPr>
          <w:lang w:eastAsia="de-DE"/>
        </w:rPr>
      </w:pPr>
      <w:r>
        <w:rPr>
          <w:lang w:eastAsia="de-DE"/>
        </w:rPr>
        <w:t xml:space="preserve">            Success case ("200 OK").</w:t>
      </w:r>
    </w:p>
    <w:p w14:paraId="59E71149" w14:textId="77777777" w:rsidR="00EA2FB2" w:rsidRDefault="00EA2FB2" w:rsidP="00EA2FB2">
      <w:pPr>
        <w:pStyle w:val="PL"/>
        <w:rPr>
          <w:lang w:eastAsia="de-DE"/>
        </w:rPr>
      </w:pPr>
      <w:r>
        <w:rPr>
          <w:lang w:eastAsia="de-DE"/>
        </w:rPr>
        <w:t xml:space="preserve">            The alarm count per perceived severity is returned.</w:t>
      </w:r>
    </w:p>
    <w:p w14:paraId="108EF81C" w14:textId="77777777" w:rsidR="00EA2FB2" w:rsidRDefault="00EA2FB2" w:rsidP="00EA2FB2">
      <w:pPr>
        <w:pStyle w:val="PL"/>
        <w:rPr>
          <w:lang w:eastAsia="de-DE"/>
        </w:rPr>
      </w:pPr>
      <w:r>
        <w:rPr>
          <w:lang w:eastAsia="de-DE"/>
        </w:rPr>
        <w:t xml:space="preserve">          content:</w:t>
      </w:r>
    </w:p>
    <w:p w14:paraId="57D114CD" w14:textId="77777777" w:rsidR="00EA2FB2" w:rsidRDefault="00EA2FB2" w:rsidP="00EA2FB2">
      <w:pPr>
        <w:pStyle w:val="PL"/>
        <w:rPr>
          <w:lang w:eastAsia="de-DE"/>
        </w:rPr>
      </w:pPr>
      <w:r>
        <w:rPr>
          <w:lang w:eastAsia="de-DE"/>
        </w:rPr>
        <w:t xml:space="preserve">            application/json:</w:t>
      </w:r>
    </w:p>
    <w:p w14:paraId="0B17D305" w14:textId="77777777" w:rsidR="00EA2FB2" w:rsidRDefault="00EA2FB2" w:rsidP="00EA2FB2">
      <w:pPr>
        <w:pStyle w:val="PL"/>
        <w:rPr>
          <w:lang w:eastAsia="de-DE"/>
        </w:rPr>
      </w:pPr>
      <w:r>
        <w:rPr>
          <w:lang w:eastAsia="de-DE"/>
        </w:rPr>
        <w:t xml:space="preserve">              schema:</w:t>
      </w:r>
    </w:p>
    <w:p w14:paraId="2C07126D" w14:textId="77777777" w:rsidR="00EA2FB2" w:rsidRDefault="00EA2FB2" w:rsidP="00EA2FB2">
      <w:pPr>
        <w:pStyle w:val="PL"/>
        <w:rPr>
          <w:lang w:eastAsia="de-DE"/>
        </w:rPr>
      </w:pPr>
      <w:r>
        <w:rPr>
          <w:lang w:eastAsia="de-DE"/>
        </w:rPr>
        <w:t xml:space="preserve">                $ref: '#/components/schemas/AlarmCount'</w:t>
      </w:r>
    </w:p>
    <w:p w14:paraId="265AAE80" w14:textId="77777777" w:rsidR="00EA2FB2" w:rsidRDefault="00EA2FB2" w:rsidP="00EA2FB2">
      <w:pPr>
        <w:pStyle w:val="PL"/>
        <w:rPr>
          <w:lang w:eastAsia="de-DE"/>
        </w:rPr>
      </w:pPr>
      <w:r>
        <w:rPr>
          <w:lang w:eastAsia="de-DE"/>
        </w:rPr>
        <w:t xml:space="preserve">        default:</w:t>
      </w:r>
    </w:p>
    <w:p w14:paraId="7FE5223D" w14:textId="77777777" w:rsidR="00EA2FB2" w:rsidRDefault="00EA2FB2" w:rsidP="00EA2FB2">
      <w:pPr>
        <w:pStyle w:val="PL"/>
        <w:rPr>
          <w:lang w:eastAsia="de-DE"/>
        </w:rPr>
      </w:pPr>
      <w:r>
        <w:rPr>
          <w:lang w:eastAsia="de-DE"/>
        </w:rPr>
        <w:t xml:space="preserve">          description: Response in case of error. The error case needs rework.</w:t>
      </w:r>
    </w:p>
    <w:p w14:paraId="145F71C7" w14:textId="77777777" w:rsidR="00EA2FB2" w:rsidRDefault="00EA2FB2" w:rsidP="00EA2FB2">
      <w:pPr>
        <w:pStyle w:val="PL"/>
        <w:rPr>
          <w:lang w:eastAsia="de-DE"/>
        </w:rPr>
      </w:pPr>
      <w:r>
        <w:rPr>
          <w:lang w:eastAsia="de-DE"/>
        </w:rPr>
        <w:t xml:space="preserve">          content:</w:t>
      </w:r>
    </w:p>
    <w:p w14:paraId="2C9C9D43" w14:textId="77777777" w:rsidR="00EA2FB2" w:rsidRDefault="00EA2FB2" w:rsidP="00EA2FB2">
      <w:pPr>
        <w:pStyle w:val="PL"/>
        <w:rPr>
          <w:lang w:eastAsia="de-DE"/>
        </w:rPr>
      </w:pPr>
      <w:r>
        <w:rPr>
          <w:lang w:eastAsia="de-DE"/>
        </w:rPr>
        <w:t xml:space="preserve">            application/json:</w:t>
      </w:r>
    </w:p>
    <w:p w14:paraId="0F49CF23" w14:textId="77777777" w:rsidR="00EA2FB2" w:rsidRDefault="00EA2FB2" w:rsidP="00EA2FB2">
      <w:pPr>
        <w:pStyle w:val="PL"/>
        <w:rPr>
          <w:lang w:eastAsia="de-DE"/>
        </w:rPr>
      </w:pPr>
      <w:r>
        <w:rPr>
          <w:lang w:eastAsia="de-DE"/>
        </w:rPr>
        <w:t xml:space="preserve">              schema:</w:t>
      </w:r>
    </w:p>
    <w:p w14:paraId="1D9C233F" w14:textId="77777777" w:rsidR="00EA2FB2" w:rsidRDefault="00EA2FB2" w:rsidP="00EA2FB2">
      <w:pPr>
        <w:pStyle w:val="PL"/>
        <w:rPr>
          <w:lang w:eastAsia="de-DE"/>
        </w:rPr>
      </w:pPr>
      <w:r>
        <w:rPr>
          <w:lang w:eastAsia="de-DE"/>
        </w:rPr>
        <w:t xml:space="preserve">                $ref: 'TS28623_ComDefs.yaml#/components/schemas/ErrorResponse'</w:t>
      </w:r>
    </w:p>
    <w:p w14:paraId="0A00DDD7" w14:textId="77777777" w:rsidR="00EA2FB2" w:rsidRDefault="00EA2FB2" w:rsidP="00EA2FB2">
      <w:pPr>
        <w:pStyle w:val="PL"/>
        <w:rPr>
          <w:lang w:eastAsia="de-DE"/>
        </w:rPr>
      </w:pPr>
      <w:r>
        <w:rPr>
          <w:lang w:eastAsia="de-DE"/>
        </w:rPr>
        <w:t xml:space="preserve">  /alarms/{alarmId}:</w:t>
      </w:r>
    </w:p>
    <w:p w14:paraId="5E4B2C30" w14:textId="77777777" w:rsidR="00EA2FB2" w:rsidRDefault="00EA2FB2" w:rsidP="00EA2FB2">
      <w:pPr>
        <w:pStyle w:val="PL"/>
        <w:rPr>
          <w:lang w:eastAsia="de-DE"/>
        </w:rPr>
      </w:pPr>
      <w:r>
        <w:rPr>
          <w:lang w:eastAsia="de-DE"/>
        </w:rPr>
        <w:t xml:space="preserve">    patch:</w:t>
      </w:r>
    </w:p>
    <w:p w14:paraId="04EB184A" w14:textId="77777777" w:rsidR="00EA2FB2" w:rsidRDefault="00EA2FB2" w:rsidP="00EA2FB2">
      <w:pPr>
        <w:pStyle w:val="PL"/>
        <w:rPr>
          <w:lang w:eastAsia="de-DE"/>
        </w:rPr>
      </w:pPr>
      <w:r>
        <w:rPr>
          <w:lang w:eastAsia="de-DE"/>
        </w:rPr>
        <w:t xml:space="preserve">      summary: 'Clear, acknowledge or unacknowledge a single alarm'</w:t>
      </w:r>
    </w:p>
    <w:p w14:paraId="4A0F831C" w14:textId="77777777" w:rsidR="00EA2FB2" w:rsidRDefault="00EA2FB2" w:rsidP="00EA2FB2">
      <w:pPr>
        <w:pStyle w:val="PL"/>
        <w:rPr>
          <w:lang w:eastAsia="de-DE"/>
        </w:rPr>
      </w:pPr>
      <w:r>
        <w:rPr>
          <w:lang w:eastAsia="de-DE"/>
        </w:rPr>
        <w:t xml:space="preserve">      description: &gt;-</w:t>
      </w:r>
    </w:p>
    <w:p w14:paraId="502593CD" w14:textId="77777777" w:rsidR="00EA2FB2" w:rsidRDefault="00EA2FB2" w:rsidP="00EA2FB2">
      <w:pPr>
        <w:pStyle w:val="PL"/>
        <w:rPr>
          <w:lang w:eastAsia="de-DE"/>
        </w:rPr>
      </w:pPr>
      <w:r>
        <w:rPr>
          <w:lang w:eastAsia="de-DE"/>
        </w:rPr>
        <w:t xml:space="preserve">        Clears, acknowledges or uncknowldeges a single alarm by patching the alarm</w:t>
      </w:r>
    </w:p>
    <w:p w14:paraId="4CA3F604" w14:textId="77777777" w:rsidR="00EA2FB2" w:rsidRDefault="00EA2FB2" w:rsidP="00EA2FB2">
      <w:pPr>
        <w:pStyle w:val="PL"/>
        <w:rPr>
          <w:lang w:eastAsia="de-DE"/>
        </w:rPr>
      </w:pPr>
      <w:r>
        <w:rPr>
          <w:lang w:eastAsia="de-DE"/>
        </w:rPr>
        <w:t xml:space="preserve">        information. A conditional acknowledge request based on the perceived</w:t>
      </w:r>
    </w:p>
    <w:p w14:paraId="4921C96D" w14:textId="77777777" w:rsidR="00EA2FB2" w:rsidRDefault="00EA2FB2" w:rsidP="00EA2FB2">
      <w:pPr>
        <w:pStyle w:val="PL"/>
        <w:rPr>
          <w:lang w:eastAsia="de-DE"/>
        </w:rPr>
      </w:pPr>
      <w:r>
        <w:rPr>
          <w:lang w:eastAsia="de-DE"/>
        </w:rPr>
        <w:t xml:space="preserve">        severity is not supported.</w:t>
      </w:r>
    </w:p>
    <w:p w14:paraId="30392980" w14:textId="77777777" w:rsidR="00EA2FB2" w:rsidRDefault="00EA2FB2" w:rsidP="00EA2FB2">
      <w:pPr>
        <w:pStyle w:val="PL"/>
        <w:rPr>
          <w:lang w:eastAsia="de-DE"/>
        </w:rPr>
      </w:pPr>
      <w:r>
        <w:rPr>
          <w:lang w:eastAsia="de-DE"/>
        </w:rPr>
        <w:t xml:space="preserve">      parameters:</w:t>
      </w:r>
    </w:p>
    <w:p w14:paraId="1BF9D13E" w14:textId="77777777" w:rsidR="00EA2FB2" w:rsidRDefault="00EA2FB2" w:rsidP="00EA2FB2">
      <w:pPr>
        <w:pStyle w:val="PL"/>
        <w:rPr>
          <w:lang w:eastAsia="de-DE"/>
        </w:rPr>
      </w:pPr>
      <w:r>
        <w:rPr>
          <w:lang w:eastAsia="de-DE"/>
        </w:rPr>
        <w:t xml:space="preserve">        - name: alarmId</w:t>
      </w:r>
    </w:p>
    <w:p w14:paraId="59DD04C6" w14:textId="77777777" w:rsidR="00EA2FB2" w:rsidRDefault="00EA2FB2" w:rsidP="00EA2FB2">
      <w:pPr>
        <w:pStyle w:val="PL"/>
        <w:rPr>
          <w:lang w:eastAsia="de-DE"/>
        </w:rPr>
      </w:pPr>
      <w:r>
        <w:rPr>
          <w:lang w:eastAsia="de-DE"/>
        </w:rPr>
        <w:t xml:space="preserve">          in: path</w:t>
      </w:r>
    </w:p>
    <w:p w14:paraId="0F0D0430" w14:textId="77777777" w:rsidR="00EA2FB2" w:rsidRDefault="00EA2FB2" w:rsidP="00EA2FB2">
      <w:pPr>
        <w:pStyle w:val="PL"/>
        <w:rPr>
          <w:lang w:eastAsia="de-DE"/>
        </w:rPr>
      </w:pPr>
      <w:r>
        <w:rPr>
          <w:lang w:eastAsia="de-DE"/>
        </w:rPr>
        <w:t xml:space="preserve">          description: Identifies the alarm to be patched.</w:t>
      </w:r>
    </w:p>
    <w:p w14:paraId="01665A44" w14:textId="77777777" w:rsidR="00EA2FB2" w:rsidRDefault="00EA2FB2" w:rsidP="00EA2FB2">
      <w:pPr>
        <w:pStyle w:val="PL"/>
        <w:rPr>
          <w:lang w:eastAsia="de-DE"/>
        </w:rPr>
      </w:pPr>
      <w:r>
        <w:rPr>
          <w:lang w:eastAsia="de-DE"/>
        </w:rPr>
        <w:t xml:space="preserve">          required: true</w:t>
      </w:r>
    </w:p>
    <w:p w14:paraId="4EA1985A" w14:textId="77777777" w:rsidR="00EA2FB2" w:rsidRDefault="00EA2FB2" w:rsidP="00EA2FB2">
      <w:pPr>
        <w:pStyle w:val="PL"/>
        <w:rPr>
          <w:lang w:eastAsia="de-DE"/>
        </w:rPr>
      </w:pPr>
      <w:r>
        <w:rPr>
          <w:lang w:eastAsia="de-DE"/>
        </w:rPr>
        <w:t xml:space="preserve">          schema:</w:t>
      </w:r>
    </w:p>
    <w:p w14:paraId="285E90A3" w14:textId="77777777" w:rsidR="00EA2FB2" w:rsidRDefault="00EA2FB2" w:rsidP="00EA2FB2">
      <w:pPr>
        <w:pStyle w:val="PL"/>
        <w:rPr>
          <w:lang w:eastAsia="de-DE"/>
        </w:rPr>
      </w:pPr>
      <w:r>
        <w:rPr>
          <w:lang w:eastAsia="de-DE"/>
        </w:rPr>
        <w:t xml:space="preserve">            type: string</w:t>
      </w:r>
    </w:p>
    <w:p w14:paraId="4EDF7749" w14:textId="77777777" w:rsidR="00EA2FB2" w:rsidRDefault="00EA2FB2" w:rsidP="00EA2FB2">
      <w:pPr>
        <w:pStyle w:val="PL"/>
        <w:rPr>
          <w:lang w:eastAsia="de-DE"/>
        </w:rPr>
      </w:pPr>
      <w:r>
        <w:rPr>
          <w:lang w:eastAsia="de-DE"/>
        </w:rPr>
        <w:t xml:space="preserve">      requestBody:</w:t>
      </w:r>
    </w:p>
    <w:p w14:paraId="6DEFFC97" w14:textId="77777777" w:rsidR="00EA2FB2" w:rsidRDefault="00EA2FB2" w:rsidP="00EA2FB2">
      <w:pPr>
        <w:pStyle w:val="PL"/>
        <w:rPr>
          <w:lang w:eastAsia="de-DE"/>
        </w:rPr>
      </w:pPr>
      <w:r>
        <w:rPr>
          <w:lang w:eastAsia="de-DE"/>
        </w:rPr>
        <w:t xml:space="preserve">        required: true</w:t>
      </w:r>
    </w:p>
    <w:p w14:paraId="2ABA1B3A" w14:textId="77777777" w:rsidR="00EA2FB2" w:rsidRDefault="00EA2FB2" w:rsidP="00EA2FB2">
      <w:pPr>
        <w:pStyle w:val="PL"/>
        <w:rPr>
          <w:lang w:eastAsia="de-DE"/>
        </w:rPr>
      </w:pPr>
      <w:r>
        <w:rPr>
          <w:lang w:eastAsia="de-DE"/>
        </w:rPr>
        <w:t xml:space="preserve">        content:</w:t>
      </w:r>
    </w:p>
    <w:p w14:paraId="40B348FA" w14:textId="77777777" w:rsidR="00EA2FB2" w:rsidRDefault="00EA2FB2" w:rsidP="00EA2FB2">
      <w:pPr>
        <w:pStyle w:val="PL"/>
        <w:rPr>
          <w:lang w:eastAsia="de-DE"/>
        </w:rPr>
      </w:pPr>
      <w:r>
        <w:rPr>
          <w:lang w:eastAsia="de-DE"/>
        </w:rPr>
        <w:t xml:space="preserve">          application/merge-patch+json:</w:t>
      </w:r>
    </w:p>
    <w:p w14:paraId="39036E8B" w14:textId="77777777" w:rsidR="00EA2FB2" w:rsidRDefault="00EA2FB2" w:rsidP="00EA2FB2">
      <w:pPr>
        <w:pStyle w:val="PL"/>
        <w:rPr>
          <w:lang w:eastAsia="de-DE"/>
        </w:rPr>
      </w:pPr>
      <w:r>
        <w:rPr>
          <w:lang w:eastAsia="de-DE"/>
        </w:rPr>
        <w:t xml:space="preserve">            schema:</w:t>
      </w:r>
    </w:p>
    <w:p w14:paraId="53B4AE86" w14:textId="77777777" w:rsidR="00EA2FB2" w:rsidRDefault="00EA2FB2" w:rsidP="00EA2FB2">
      <w:pPr>
        <w:pStyle w:val="PL"/>
        <w:rPr>
          <w:lang w:eastAsia="de-DE"/>
        </w:rPr>
      </w:pPr>
      <w:r>
        <w:rPr>
          <w:lang w:eastAsia="de-DE"/>
        </w:rPr>
        <w:t xml:space="preserve">              oneOf:</w:t>
      </w:r>
    </w:p>
    <w:p w14:paraId="55983753" w14:textId="77777777" w:rsidR="00EA2FB2" w:rsidRDefault="00EA2FB2" w:rsidP="00EA2FB2">
      <w:pPr>
        <w:pStyle w:val="PL"/>
        <w:rPr>
          <w:lang w:eastAsia="de-DE"/>
        </w:rPr>
      </w:pPr>
      <w:r>
        <w:rPr>
          <w:lang w:eastAsia="de-DE"/>
        </w:rPr>
        <w:t xml:space="preserve">                - $ref: '#/components/schemas/MergePatchAcknowledgeAlarm'</w:t>
      </w:r>
    </w:p>
    <w:p w14:paraId="4B8F5387" w14:textId="77777777" w:rsidR="00EA2FB2" w:rsidRDefault="00EA2FB2" w:rsidP="00EA2FB2">
      <w:pPr>
        <w:pStyle w:val="PL"/>
        <w:rPr>
          <w:lang w:eastAsia="de-DE"/>
        </w:rPr>
      </w:pPr>
      <w:r>
        <w:rPr>
          <w:lang w:eastAsia="de-DE"/>
        </w:rPr>
        <w:t xml:space="preserve">                - $ref: '#/components/schemas/MergePatchClearAlarm'</w:t>
      </w:r>
    </w:p>
    <w:p w14:paraId="54843CDB" w14:textId="77777777" w:rsidR="00EA2FB2" w:rsidRDefault="00EA2FB2" w:rsidP="00EA2FB2">
      <w:pPr>
        <w:pStyle w:val="PL"/>
        <w:rPr>
          <w:lang w:eastAsia="de-DE"/>
        </w:rPr>
      </w:pPr>
      <w:r>
        <w:rPr>
          <w:lang w:eastAsia="de-DE"/>
        </w:rPr>
        <w:t xml:space="preserve">      responses:</w:t>
      </w:r>
    </w:p>
    <w:p w14:paraId="701F7D17" w14:textId="77777777" w:rsidR="00EA2FB2" w:rsidRDefault="00EA2FB2" w:rsidP="00EA2FB2">
      <w:pPr>
        <w:pStyle w:val="PL"/>
        <w:rPr>
          <w:lang w:eastAsia="de-DE"/>
        </w:rPr>
      </w:pPr>
      <w:r>
        <w:rPr>
          <w:lang w:eastAsia="de-DE"/>
        </w:rPr>
        <w:t xml:space="preserve">        '204':</w:t>
      </w:r>
    </w:p>
    <w:p w14:paraId="030ECBE7" w14:textId="77777777" w:rsidR="00EA2FB2" w:rsidRDefault="00EA2FB2" w:rsidP="00EA2FB2">
      <w:pPr>
        <w:pStyle w:val="PL"/>
        <w:rPr>
          <w:lang w:eastAsia="de-DE"/>
        </w:rPr>
      </w:pPr>
      <w:r>
        <w:rPr>
          <w:lang w:eastAsia="de-DE"/>
        </w:rPr>
        <w:t xml:space="preserve">          description: &gt;-</w:t>
      </w:r>
    </w:p>
    <w:p w14:paraId="69B109CC" w14:textId="77777777" w:rsidR="00EA2FB2" w:rsidRDefault="00EA2FB2" w:rsidP="00EA2FB2">
      <w:pPr>
        <w:pStyle w:val="PL"/>
        <w:rPr>
          <w:lang w:eastAsia="de-DE"/>
        </w:rPr>
      </w:pPr>
      <w:r>
        <w:rPr>
          <w:lang w:eastAsia="de-DE"/>
        </w:rPr>
        <w:t xml:space="preserve">            Success case (204 No content).</w:t>
      </w:r>
    </w:p>
    <w:p w14:paraId="47D1CFBF" w14:textId="77777777" w:rsidR="00EA2FB2" w:rsidRDefault="00EA2FB2" w:rsidP="00EA2FB2">
      <w:pPr>
        <w:pStyle w:val="PL"/>
        <w:rPr>
          <w:lang w:eastAsia="de-DE"/>
        </w:rPr>
      </w:pPr>
      <w:r>
        <w:rPr>
          <w:lang w:eastAsia="de-DE"/>
        </w:rPr>
        <w:t xml:space="preserve">            The response message body is absent.</w:t>
      </w:r>
    </w:p>
    <w:p w14:paraId="571BADCC" w14:textId="77777777" w:rsidR="00EA2FB2" w:rsidRDefault="00EA2FB2" w:rsidP="00EA2FB2">
      <w:pPr>
        <w:pStyle w:val="PL"/>
        <w:rPr>
          <w:lang w:eastAsia="de-DE"/>
        </w:rPr>
      </w:pPr>
      <w:r>
        <w:rPr>
          <w:lang w:eastAsia="de-DE"/>
        </w:rPr>
        <w:t xml:space="preserve">        default:</w:t>
      </w:r>
    </w:p>
    <w:p w14:paraId="5BE75C06" w14:textId="77777777" w:rsidR="00EA2FB2" w:rsidRDefault="00EA2FB2" w:rsidP="00EA2FB2">
      <w:pPr>
        <w:pStyle w:val="PL"/>
        <w:rPr>
          <w:lang w:eastAsia="de-DE"/>
        </w:rPr>
      </w:pPr>
      <w:r>
        <w:rPr>
          <w:lang w:eastAsia="de-DE"/>
        </w:rPr>
        <w:t xml:space="preserve">          description: Response in case of error.</w:t>
      </w:r>
    </w:p>
    <w:p w14:paraId="55C2481E" w14:textId="77777777" w:rsidR="00EA2FB2" w:rsidRDefault="00EA2FB2" w:rsidP="00EA2FB2">
      <w:pPr>
        <w:pStyle w:val="PL"/>
        <w:rPr>
          <w:lang w:eastAsia="de-DE"/>
        </w:rPr>
      </w:pPr>
      <w:r>
        <w:rPr>
          <w:lang w:eastAsia="de-DE"/>
        </w:rPr>
        <w:t xml:space="preserve">          content:</w:t>
      </w:r>
    </w:p>
    <w:p w14:paraId="19557CFE" w14:textId="77777777" w:rsidR="00EA2FB2" w:rsidRDefault="00EA2FB2" w:rsidP="00EA2FB2">
      <w:pPr>
        <w:pStyle w:val="PL"/>
        <w:rPr>
          <w:lang w:eastAsia="de-DE"/>
        </w:rPr>
      </w:pPr>
      <w:r>
        <w:rPr>
          <w:lang w:eastAsia="de-DE"/>
        </w:rPr>
        <w:t xml:space="preserve">            application/json:</w:t>
      </w:r>
    </w:p>
    <w:p w14:paraId="7FA8EACB" w14:textId="77777777" w:rsidR="00EA2FB2" w:rsidRDefault="00EA2FB2" w:rsidP="00EA2FB2">
      <w:pPr>
        <w:pStyle w:val="PL"/>
        <w:rPr>
          <w:lang w:eastAsia="de-DE"/>
        </w:rPr>
      </w:pPr>
      <w:r>
        <w:rPr>
          <w:lang w:eastAsia="de-DE"/>
        </w:rPr>
        <w:t xml:space="preserve">              schema:</w:t>
      </w:r>
    </w:p>
    <w:p w14:paraId="0E447BBD" w14:textId="77777777" w:rsidR="00EA2FB2" w:rsidRDefault="00EA2FB2" w:rsidP="00EA2FB2">
      <w:pPr>
        <w:pStyle w:val="PL"/>
        <w:rPr>
          <w:lang w:eastAsia="de-DE"/>
        </w:rPr>
      </w:pPr>
      <w:r>
        <w:rPr>
          <w:lang w:eastAsia="de-DE"/>
        </w:rPr>
        <w:t xml:space="preserve">                $ref: 'TS28623_ComDefs.yaml#/components/schemas/ErrorResponse'</w:t>
      </w:r>
    </w:p>
    <w:p w14:paraId="744BBD3A" w14:textId="77777777" w:rsidR="00EA2FB2" w:rsidRDefault="00EA2FB2" w:rsidP="00EA2FB2">
      <w:pPr>
        <w:pStyle w:val="PL"/>
        <w:rPr>
          <w:lang w:eastAsia="de-DE"/>
        </w:rPr>
      </w:pPr>
      <w:r>
        <w:rPr>
          <w:lang w:eastAsia="de-DE"/>
        </w:rPr>
        <w:t xml:space="preserve">  /alarms/{alarmId}/comments:</w:t>
      </w:r>
    </w:p>
    <w:p w14:paraId="18A7436C" w14:textId="77777777" w:rsidR="00EA2FB2" w:rsidRDefault="00EA2FB2" w:rsidP="00EA2FB2">
      <w:pPr>
        <w:pStyle w:val="PL"/>
        <w:rPr>
          <w:lang w:eastAsia="de-DE"/>
        </w:rPr>
      </w:pPr>
      <w:r>
        <w:rPr>
          <w:lang w:eastAsia="de-DE"/>
        </w:rPr>
        <w:t xml:space="preserve">    post:</w:t>
      </w:r>
    </w:p>
    <w:p w14:paraId="63D248B2" w14:textId="77777777" w:rsidR="00EA2FB2" w:rsidRDefault="00EA2FB2" w:rsidP="00EA2FB2">
      <w:pPr>
        <w:pStyle w:val="PL"/>
        <w:rPr>
          <w:lang w:eastAsia="de-DE"/>
        </w:rPr>
      </w:pPr>
      <w:r>
        <w:rPr>
          <w:lang w:eastAsia="de-DE"/>
        </w:rPr>
        <w:t xml:space="preserve">      summary: Add a comment to a single alarm</w:t>
      </w:r>
    </w:p>
    <w:p w14:paraId="153BB2ED" w14:textId="77777777" w:rsidR="00EA2FB2" w:rsidRDefault="00EA2FB2" w:rsidP="00EA2FB2">
      <w:pPr>
        <w:pStyle w:val="PL"/>
        <w:rPr>
          <w:lang w:eastAsia="de-DE"/>
        </w:rPr>
      </w:pPr>
      <w:r>
        <w:rPr>
          <w:lang w:eastAsia="de-DE"/>
        </w:rPr>
        <w:t xml:space="preserve">      description: &gt;-</w:t>
      </w:r>
    </w:p>
    <w:p w14:paraId="2E4BF4E8" w14:textId="77777777" w:rsidR="00EA2FB2" w:rsidRDefault="00EA2FB2" w:rsidP="00EA2FB2">
      <w:pPr>
        <w:pStyle w:val="PL"/>
        <w:rPr>
          <w:lang w:eastAsia="de-DE"/>
        </w:rPr>
      </w:pPr>
      <w:r>
        <w:rPr>
          <w:lang w:eastAsia="de-DE"/>
        </w:rPr>
        <w:t xml:space="preserve">        Adds a comment to an alarm identified by alarmId. The id of the new comment</w:t>
      </w:r>
    </w:p>
    <w:p w14:paraId="32FF34B6" w14:textId="77777777" w:rsidR="00EA2FB2" w:rsidRDefault="00EA2FB2" w:rsidP="00EA2FB2">
      <w:pPr>
        <w:pStyle w:val="PL"/>
        <w:rPr>
          <w:lang w:eastAsia="de-DE"/>
        </w:rPr>
      </w:pPr>
      <w:r>
        <w:rPr>
          <w:lang w:eastAsia="de-DE"/>
        </w:rPr>
        <w:t xml:space="preserve">        is allocated by the producer.</w:t>
      </w:r>
    </w:p>
    <w:p w14:paraId="0395E816" w14:textId="77777777" w:rsidR="00EA2FB2" w:rsidRDefault="00EA2FB2" w:rsidP="00EA2FB2">
      <w:pPr>
        <w:pStyle w:val="PL"/>
        <w:rPr>
          <w:lang w:eastAsia="de-DE"/>
        </w:rPr>
      </w:pPr>
      <w:r>
        <w:rPr>
          <w:lang w:eastAsia="de-DE"/>
        </w:rPr>
        <w:t xml:space="preserve">      parameters:</w:t>
      </w:r>
    </w:p>
    <w:p w14:paraId="28F54FC9" w14:textId="77777777" w:rsidR="00EA2FB2" w:rsidRDefault="00EA2FB2" w:rsidP="00EA2FB2">
      <w:pPr>
        <w:pStyle w:val="PL"/>
        <w:rPr>
          <w:lang w:eastAsia="de-DE"/>
        </w:rPr>
      </w:pPr>
      <w:r>
        <w:rPr>
          <w:lang w:eastAsia="de-DE"/>
        </w:rPr>
        <w:t xml:space="preserve">        - name: alarmId</w:t>
      </w:r>
    </w:p>
    <w:p w14:paraId="6602A9E9" w14:textId="77777777" w:rsidR="00EA2FB2" w:rsidRDefault="00EA2FB2" w:rsidP="00EA2FB2">
      <w:pPr>
        <w:pStyle w:val="PL"/>
        <w:rPr>
          <w:lang w:eastAsia="de-DE"/>
        </w:rPr>
      </w:pPr>
      <w:r>
        <w:rPr>
          <w:lang w:eastAsia="de-DE"/>
        </w:rPr>
        <w:t xml:space="preserve">          in: path</w:t>
      </w:r>
    </w:p>
    <w:p w14:paraId="0F3D2BF6" w14:textId="77777777" w:rsidR="00EA2FB2" w:rsidRDefault="00EA2FB2" w:rsidP="00EA2FB2">
      <w:pPr>
        <w:pStyle w:val="PL"/>
        <w:rPr>
          <w:lang w:eastAsia="de-DE"/>
        </w:rPr>
      </w:pPr>
      <w:r>
        <w:rPr>
          <w:lang w:eastAsia="de-DE"/>
        </w:rPr>
        <w:t xml:space="preserve">          description: Identifies the alarm to which the comment shall be added.</w:t>
      </w:r>
    </w:p>
    <w:p w14:paraId="38CC2774" w14:textId="77777777" w:rsidR="00EA2FB2" w:rsidRDefault="00EA2FB2" w:rsidP="00EA2FB2">
      <w:pPr>
        <w:pStyle w:val="PL"/>
        <w:rPr>
          <w:lang w:eastAsia="de-DE"/>
        </w:rPr>
      </w:pPr>
      <w:r>
        <w:rPr>
          <w:lang w:eastAsia="de-DE"/>
        </w:rPr>
        <w:t xml:space="preserve">          required: true</w:t>
      </w:r>
    </w:p>
    <w:p w14:paraId="0B1251A1" w14:textId="77777777" w:rsidR="00EA2FB2" w:rsidRDefault="00EA2FB2" w:rsidP="00EA2FB2">
      <w:pPr>
        <w:pStyle w:val="PL"/>
        <w:rPr>
          <w:lang w:eastAsia="de-DE"/>
        </w:rPr>
      </w:pPr>
      <w:r>
        <w:rPr>
          <w:lang w:eastAsia="de-DE"/>
        </w:rPr>
        <w:t xml:space="preserve">          schema:</w:t>
      </w:r>
    </w:p>
    <w:p w14:paraId="58D241B6" w14:textId="77777777" w:rsidR="00EA2FB2" w:rsidRDefault="00EA2FB2" w:rsidP="00EA2FB2">
      <w:pPr>
        <w:pStyle w:val="PL"/>
        <w:rPr>
          <w:lang w:eastAsia="de-DE"/>
        </w:rPr>
      </w:pPr>
      <w:r>
        <w:rPr>
          <w:lang w:eastAsia="de-DE"/>
        </w:rPr>
        <w:t xml:space="preserve">            type: string</w:t>
      </w:r>
    </w:p>
    <w:p w14:paraId="152FD41D" w14:textId="77777777" w:rsidR="00EA2FB2" w:rsidRDefault="00EA2FB2" w:rsidP="00EA2FB2">
      <w:pPr>
        <w:pStyle w:val="PL"/>
        <w:rPr>
          <w:lang w:eastAsia="de-DE"/>
        </w:rPr>
      </w:pPr>
      <w:r>
        <w:rPr>
          <w:lang w:eastAsia="de-DE"/>
        </w:rPr>
        <w:t xml:space="preserve">      requestBody:</w:t>
      </w:r>
    </w:p>
    <w:p w14:paraId="66E90CB6" w14:textId="77777777" w:rsidR="00EA2FB2" w:rsidRDefault="00EA2FB2" w:rsidP="00EA2FB2">
      <w:pPr>
        <w:pStyle w:val="PL"/>
        <w:rPr>
          <w:lang w:eastAsia="de-DE"/>
        </w:rPr>
      </w:pPr>
      <w:r>
        <w:rPr>
          <w:lang w:eastAsia="de-DE"/>
        </w:rPr>
        <w:t xml:space="preserve">        required: true</w:t>
      </w:r>
    </w:p>
    <w:p w14:paraId="15999A74" w14:textId="77777777" w:rsidR="00EA2FB2" w:rsidRDefault="00EA2FB2" w:rsidP="00EA2FB2">
      <w:pPr>
        <w:pStyle w:val="PL"/>
        <w:rPr>
          <w:lang w:eastAsia="de-DE"/>
        </w:rPr>
      </w:pPr>
      <w:r>
        <w:rPr>
          <w:lang w:eastAsia="de-DE"/>
        </w:rPr>
        <w:t xml:space="preserve">        content:</w:t>
      </w:r>
    </w:p>
    <w:p w14:paraId="40C7230A" w14:textId="77777777" w:rsidR="00EA2FB2" w:rsidRDefault="00EA2FB2" w:rsidP="00EA2FB2">
      <w:pPr>
        <w:pStyle w:val="PL"/>
        <w:rPr>
          <w:lang w:eastAsia="de-DE"/>
        </w:rPr>
      </w:pPr>
      <w:r>
        <w:rPr>
          <w:lang w:eastAsia="de-DE"/>
        </w:rPr>
        <w:t xml:space="preserve">          application/json:</w:t>
      </w:r>
    </w:p>
    <w:p w14:paraId="32981ABD" w14:textId="77777777" w:rsidR="00EA2FB2" w:rsidRDefault="00EA2FB2" w:rsidP="00EA2FB2">
      <w:pPr>
        <w:pStyle w:val="PL"/>
        <w:rPr>
          <w:lang w:eastAsia="de-DE"/>
        </w:rPr>
      </w:pPr>
      <w:r>
        <w:rPr>
          <w:lang w:eastAsia="de-DE"/>
        </w:rPr>
        <w:t xml:space="preserve">            schema:</w:t>
      </w:r>
    </w:p>
    <w:p w14:paraId="104691EA" w14:textId="77777777" w:rsidR="00EA2FB2" w:rsidRDefault="00EA2FB2" w:rsidP="00EA2FB2">
      <w:pPr>
        <w:pStyle w:val="PL"/>
        <w:rPr>
          <w:lang w:eastAsia="de-DE"/>
        </w:rPr>
      </w:pPr>
      <w:r>
        <w:rPr>
          <w:lang w:eastAsia="de-DE"/>
        </w:rPr>
        <w:t xml:space="preserve">              $ref: '#/components/schemas/Comment'</w:t>
      </w:r>
    </w:p>
    <w:p w14:paraId="7E587BE5" w14:textId="77777777" w:rsidR="00EA2FB2" w:rsidRDefault="00EA2FB2" w:rsidP="00EA2FB2">
      <w:pPr>
        <w:pStyle w:val="PL"/>
        <w:rPr>
          <w:lang w:eastAsia="de-DE"/>
        </w:rPr>
      </w:pPr>
      <w:r>
        <w:rPr>
          <w:lang w:eastAsia="de-DE"/>
        </w:rPr>
        <w:t xml:space="preserve">      responses:</w:t>
      </w:r>
    </w:p>
    <w:p w14:paraId="239601BF" w14:textId="77777777" w:rsidR="00EA2FB2" w:rsidRDefault="00EA2FB2" w:rsidP="00EA2FB2">
      <w:pPr>
        <w:pStyle w:val="PL"/>
        <w:rPr>
          <w:lang w:eastAsia="de-DE"/>
        </w:rPr>
      </w:pPr>
      <w:r>
        <w:rPr>
          <w:lang w:eastAsia="de-DE"/>
        </w:rPr>
        <w:t xml:space="preserve">        '201':</w:t>
      </w:r>
    </w:p>
    <w:p w14:paraId="4CCDB21C" w14:textId="77777777" w:rsidR="00EA2FB2" w:rsidRDefault="00EA2FB2" w:rsidP="00EA2FB2">
      <w:pPr>
        <w:pStyle w:val="PL"/>
        <w:rPr>
          <w:lang w:eastAsia="de-DE"/>
        </w:rPr>
      </w:pPr>
      <w:r>
        <w:rPr>
          <w:lang w:eastAsia="de-DE"/>
        </w:rPr>
        <w:t xml:space="preserve">          description: &gt;-</w:t>
      </w:r>
    </w:p>
    <w:p w14:paraId="0A36BF15" w14:textId="77777777" w:rsidR="00EA2FB2" w:rsidRDefault="00EA2FB2" w:rsidP="00EA2FB2">
      <w:pPr>
        <w:pStyle w:val="PL"/>
        <w:rPr>
          <w:lang w:eastAsia="de-DE"/>
        </w:rPr>
      </w:pPr>
      <w:r>
        <w:rPr>
          <w:lang w:eastAsia="de-DE"/>
        </w:rPr>
        <w:t xml:space="preserve">            Success case (201 Created).</w:t>
      </w:r>
    </w:p>
    <w:p w14:paraId="714D331C" w14:textId="77777777" w:rsidR="00EA2FB2" w:rsidRDefault="00EA2FB2" w:rsidP="00EA2FB2">
      <w:pPr>
        <w:pStyle w:val="PL"/>
        <w:rPr>
          <w:lang w:eastAsia="de-DE"/>
        </w:rPr>
      </w:pPr>
      <w:r>
        <w:rPr>
          <w:lang w:eastAsia="de-DE"/>
        </w:rPr>
        <w:t xml:space="preserve">            The representation of the newly created comment resource shall be returned.</w:t>
      </w:r>
    </w:p>
    <w:p w14:paraId="39AEB900" w14:textId="77777777" w:rsidR="00EA2FB2" w:rsidRDefault="00EA2FB2" w:rsidP="00EA2FB2">
      <w:pPr>
        <w:pStyle w:val="PL"/>
        <w:rPr>
          <w:lang w:eastAsia="de-DE"/>
        </w:rPr>
      </w:pPr>
      <w:r>
        <w:rPr>
          <w:lang w:eastAsia="de-DE"/>
        </w:rPr>
        <w:t xml:space="preserve">          content:</w:t>
      </w:r>
    </w:p>
    <w:p w14:paraId="7EFC0A57" w14:textId="77777777" w:rsidR="00EA2FB2" w:rsidRDefault="00EA2FB2" w:rsidP="00EA2FB2">
      <w:pPr>
        <w:pStyle w:val="PL"/>
        <w:rPr>
          <w:lang w:eastAsia="de-DE"/>
        </w:rPr>
      </w:pPr>
      <w:r>
        <w:rPr>
          <w:lang w:eastAsia="de-DE"/>
        </w:rPr>
        <w:t xml:space="preserve">            application/json:</w:t>
      </w:r>
    </w:p>
    <w:p w14:paraId="2625A78A" w14:textId="77777777" w:rsidR="00EA2FB2" w:rsidRDefault="00EA2FB2" w:rsidP="00EA2FB2">
      <w:pPr>
        <w:pStyle w:val="PL"/>
        <w:rPr>
          <w:lang w:eastAsia="de-DE"/>
        </w:rPr>
      </w:pPr>
      <w:r>
        <w:rPr>
          <w:lang w:eastAsia="de-DE"/>
        </w:rPr>
        <w:t xml:space="preserve">              schema:</w:t>
      </w:r>
    </w:p>
    <w:p w14:paraId="0D991D65" w14:textId="77777777" w:rsidR="00EA2FB2" w:rsidRDefault="00EA2FB2" w:rsidP="00EA2FB2">
      <w:pPr>
        <w:pStyle w:val="PL"/>
        <w:rPr>
          <w:lang w:eastAsia="de-DE"/>
        </w:rPr>
      </w:pPr>
      <w:r>
        <w:rPr>
          <w:lang w:eastAsia="de-DE"/>
        </w:rPr>
        <w:t xml:space="preserve">                $ref: '#/components/schemas/Comment'</w:t>
      </w:r>
    </w:p>
    <w:p w14:paraId="46097160" w14:textId="77777777" w:rsidR="00EA2FB2" w:rsidRDefault="00EA2FB2" w:rsidP="00EA2FB2">
      <w:pPr>
        <w:pStyle w:val="PL"/>
        <w:rPr>
          <w:lang w:eastAsia="de-DE"/>
        </w:rPr>
      </w:pPr>
      <w:r>
        <w:rPr>
          <w:lang w:eastAsia="de-DE"/>
        </w:rPr>
        <w:t xml:space="preserve">          headers:</w:t>
      </w:r>
    </w:p>
    <w:p w14:paraId="734F46DD" w14:textId="77777777" w:rsidR="00EA2FB2" w:rsidRDefault="00EA2FB2" w:rsidP="00EA2FB2">
      <w:pPr>
        <w:pStyle w:val="PL"/>
        <w:rPr>
          <w:lang w:eastAsia="de-DE"/>
        </w:rPr>
      </w:pPr>
      <w:r>
        <w:rPr>
          <w:lang w:eastAsia="de-DE"/>
        </w:rPr>
        <w:t xml:space="preserve">            Location:</w:t>
      </w:r>
    </w:p>
    <w:p w14:paraId="435E8811" w14:textId="77777777" w:rsidR="00EA2FB2" w:rsidRDefault="00EA2FB2" w:rsidP="00EA2FB2">
      <w:pPr>
        <w:pStyle w:val="PL"/>
        <w:rPr>
          <w:lang w:eastAsia="de-DE"/>
        </w:rPr>
      </w:pPr>
      <w:r>
        <w:rPr>
          <w:lang w:eastAsia="de-DE"/>
        </w:rPr>
        <w:t xml:space="preserve">              description: URI of the newly created comment resource.</w:t>
      </w:r>
    </w:p>
    <w:p w14:paraId="1C96D0B7" w14:textId="77777777" w:rsidR="00EA2FB2" w:rsidRDefault="00EA2FB2" w:rsidP="00EA2FB2">
      <w:pPr>
        <w:pStyle w:val="PL"/>
        <w:rPr>
          <w:lang w:eastAsia="de-DE"/>
        </w:rPr>
      </w:pPr>
      <w:r>
        <w:rPr>
          <w:lang w:eastAsia="de-DE"/>
        </w:rPr>
        <w:t xml:space="preserve">              required: true</w:t>
      </w:r>
    </w:p>
    <w:p w14:paraId="60D1BC78" w14:textId="77777777" w:rsidR="00EA2FB2" w:rsidRDefault="00EA2FB2" w:rsidP="00EA2FB2">
      <w:pPr>
        <w:pStyle w:val="PL"/>
        <w:rPr>
          <w:lang w:eastAsia="de-DE"/>
        </w:rPr>
      </w:pPr>
      <w:r>
        <w:rPr>
          <w:lang w:eastAsia="de-DE"/>
        </w:rPr>
        <w:t xml:space="preserve">              schema:</w:t>
      </w:r>
    </w:p>
    <w:p w14:paraId="69382613" w14:textId="77777777" w:rsidR="00EA2FB2" w:rsidRDefault="00EA2FB2" w:rsidP="00EA2FB2">
      <w:pPr>
        <w:pStyle w:val="PL"/>
        <w:rPr>
          <w:lang w:eastAsia="de-DE"/>
        </w:rPr>
      </w:pPr>
      <w:r>
        <w:rPr>
          <w:lang w:eastAsia="de-DE"/>
        </w:rPr>
        <w:t xml:space="preserve">                type: string</w:t>
      </w:r>
    </w:p>
    <w:p w14:paraId="2A19A8FB" w14:textId="77777777" w:rsidR="00EA2FB2" w:rsidRDefault="00EA2FB2" w:rsidP="00EA2FB2">
      <w:pPr>
        <w:pStyle w:val="PL"/>
        <w:rPr>
          <w:lang w:eastAsia="de-DE"/>
        </w:rPr>
      </w:pPr>
      <w:r>
        <w:rPr>
          <w:lang w:eastAsia="de-DE"/>
        </w:rPr>
        <w:t xml:space="preserve">        default:</w:t>
      </w:r>
    </w:p>
    <w:p w14:paraId="35746540" w14:textId="77777777" w:rsidR="00EA2FB2" w:rsidRDefault="00EA2FB2" w:rsidP="00EA2FB2">
      <w:pPr>
        <w:pStyle w:val="PL"/>
        <w:rPr>
          <w:lang w:eastAsia="de-DE"/>
        </w:rPr>
      </w:pPr>
      <w:r>
        <w:rPr>
          <w:lang w:eastAsia="de-DE"/>
        </w:rPr>
        <w:t xml:space="preserve">          description: Error case.</w:t>
      </w:r>
    </w:p>
    <w:p w14:paraId="4D5D0757" w14:textId="77777777" w:rsidR="00EA2FB2" w:rsidRDefault="00EA2FB2" w:rsidP="00EA2FB2">
      <w:pPr>
        <w:pStyle w:val="PL"/>
        <w:rPr>
          <w:lang w:eastAsia="de-DE"/>
        </w:rPr>
      </w:pPr>
      <w:r>
        <w:rPr>
          <w:lang w:eastAsia="de-DE"/>
        </w:rPr>
        <w:t xml:space="preserve">          content:</w:t>
      </w:r>
    </w:p>
    <w:p w14:paraId="04EF6C33" w14:textId="77777777" w:rsidR="00EA2FB2" w:rsidRDefault="00EA2FB2" w:rsidP="00EA2FB2">
      <w:pPr>
        <w:pStyle w:val="PL"/>
        <w:rPr>
          <w:lang w:eastAsia="de-DE"/>
        </w:rPr>
      </w:pPr>
      <w:r>
        <w:rPr>
          <w:lang w:eastAsia="de-DE"/>
        </w:rPr>
        <w:t xml:space="preserve">            application/json:</w:t>
      </w:r>
    </w:p>
    <w:p w14:paraId="7016A0F7" w14:textId="77777777" w:rsidR="00EA2FB2" w:rsidRDefault="00EA2FB2" w:rsidP="00EA2FB2">
      <w:pPr>
        <w:pStyle w:val="PL"/>
        <w:rPr>
          <w:lang w:eastAsia="de-DE"/>
        </w:rPr>
      </w:pPr>
      <w:r>
        <w:rPr>
          <w:lang w:eastAsia="de-DE"/>
        </w:rPr>
        <w:t xml:space="preserve">              schema:</w:t>
      </w:r>
    </w:p>
    <w:p w14:paraId="2F2A05AA" w14:textId="77777777" w:rsidR="00EA2FB2" w:rsidRDefault="00EA2FB2" w:rsidP="00EA2FB2">
      <w:pPr>
        <w:pStyle w:val="PL"/>
        <w:rPr>
          <w:lang w:eastAsia="de-DE"/>
        </w:rPr>
      </w:pPr>
      <w:r>
        <w:rPr>
          <w:lang w:eastAsia="de-DE"/>
        </w:rPr>
        <w:t xml:space="preserve">                $ref: 'TS28623_ComDefs.yaml#/components/schemas/ErrorResponse'</w:t>
      </w:r>
    </w:p>
    <w:p w14:paraId="7A280DD1" w14:textId="77777777" w:rsidR="00EA2FB2" w:rsidRDefault="00EA2FB2" w:rsidP="00EA2FB2">
      <w:pPr>
        <w:pStyle w:val="PL"/>
        <w:rPr>
          <w:lang w:eastAsia="de-DE"/>
        </w:rPr>
      </w:pPr>
    </w:p>
    <w:p w14:paraId="6DA6FA91" w14:textId="77777777" w:rsidR="00EA2FB2" w:rsidRDefault="00EA2FB2" w:rsidP="00EA2FB2">
      <w:pPr>
        <w:pStyle w:val="PL"/>
        <w:rPr>
          <w:lang w:eastAsia="de-DE"/>
        </w:rPr>
      </w:pPr>
      <w:r>
        <w:rPr>
          <w:lang w:eastAsia="de-DE"/>
        </w:rPr>
        <w:t xml:space="preserve">  /subscriptions:</w:t>
      </w:r>
    </w:p>
    <w:p w14:paraId="39E77F64" w14:textId="77777777" w:rsidR="00EA2FB2" w:rsidRDefault="00EA2FB2" w:rsidP="00EA2FB2">
      <w:pPr>
        <w:pStyle w:val="PL"/>
        <w:rPr>
          <w:lang w:eastAsia="de-DE"/>
        </w:rPr>
      </w:pPr>
      <w:r>
        <w:rPr>
          <w:lang w:eastAsia="de-DE"/>
        </w:rPr>
        <w:t xml:space="preserve">    post:</w:t>
      </w:r>
    </w:p>
    <w:p w14:paraId="010EFCC5" w14:textId="77777777" w:rsidR="00EA2FB2" w:rsidRDefault="00EA2FB2" w:rsidP="00EA2FB2">
      <w:pPr>
        <w:pStyle w:val="PL"/>
        <w:rPr>
          <w:lang w:eastAsia="de-DE"/>
        </w:rPr>
      </w:pPr>
      <w:r>
        <w:rPr>
          <w:lang w:eastAsia="de-DE"/>
        </w:rPr>
        <w:t xml:space="preserve">      summary: Create a subscription</w:t>
      </w:r>
    </w:p>
    <w:p w14:paraId="3703B216" w14:textId="77777777" w:rsidR="00EA2FB2" w:rsidRDefault="00EA2FB2" w:rsidP="00EA2FB2">
      <w:pPr>
        <w:pStyle w:val="PL"/>
        <w:rPr>
          <w:lang w:eastAsia="de-DE"/>
        </w:rPr>
      </w:pPr>
      <w:r>
        <w:rPr>
          <w:lang w:eastAsia="de-DE"/>
        </w:rPr>
        <w:t xml:space="preserve">      description: &gt;-</w:t>
      </w:r>
    </w:p>
    <w:p w14:paraId="23D3C964" w14:textId="77777777" w:rsidR="00EA2FB2" w:rsidRDefault="00EA2FB2" w:rsidP="00EA2FB2">
      <w:pPr>
        <w:pStyle w:val="PL"/>
        <w:rPr>
          <w:lang w:eastAsia="de-DE"/>
        </w:rPr>
      </w:pPr>
      <w:r>
        <w:rPr>
          <w:lang w:eastAsia="de-DE"/>
        </w:rPr>
        <w:t xml:space="preserve">        To create a subscription the representation of the subscription is</w:t>
      </w:r>
    </w:p>
    <w:p w14:paraId="0EE1C6A4" w14:textId="77777777" w:rsidR="00EA2FB2" w:rsidRDefault="00EA2FB2" w:rsidP="00EA2FB2">
      <w:pPr>
        <w:pStyle w:val="PL"/>
        <w:rPr>
          <w:lang w:eastAsia="de-DE"/>
        </w:rPr>
      </w:pPr>
      <w:r>
        <w:rPr>
          <w:lang w:eastAsia="de-DE"/>
        </w:rPr>
        <w:t xml:space="preserve">        POSTed on the /subscriptions collection resource.</w:t>
      </w:r>
    </w:p>
    <w:p w14:paraId="068E35BB" w14:textId="77777777" w:rsidR="00EA2FB2" w:rsidRDefault="00EA2FB2" w:rsidP="00EA2FB2">
      <w:pPr>
        <w:pStyle w:val="PL"/>
        <w:rPr>
          <w:lang w:eastAsia="de-DE"/>
        </w:rPr>
      </w:pPr>
      <w:r>
        <w:rPr>
          <w:lang w:eastAsia="de-DE"/>
        </w:rPr>
        <w:t xml:space="preserve">      requestBody:</w:t>
      </w:r>
    </w:p>
    <w:p w14:paraId="18B00A99" w14:textId="77777777" w:rsidR="00EA2FB2" w:rsidRDefault="00EA2FB2" w:rsidP="00EA2FB2">
      <w:pPr>
        <w:pStyle w:val="PL"/>
        <w:rPr>
          <w:lang w:eastAsia="de-DE"/>
        </w:rPr>
      </w:pPr>
      <w:r>
        <w:rPr>
          <w:lang w:eastAsia="de-DE"/>
        </w:rPr>
        <w:t xml:space="preserve">        required: true</w:t>
      </w:r>
    </w:p>
    <w:p w14:paraId="349343E2" w14:textId="77777777" w:rsidR="00EA2FB2" w:rsidRDefault="00EA2FB2" w:rsidP="00EA2FB2">
      <w:pPr>
        <w:pStyle w:val="PL"/>
        <w:rPr>
          <w:lang w:eastAsia="de-DE"/>
        </w:rPr>
      </w:pPr>
      <w:r>
        <w:rPr>
          <w:lang w:eastAsia="de-DE"/>
        </w:rPr>
        <w:t xml:space="preserve">        content:</w:t>
      </w:r>
    </w:p>
    <w:p w14:paraId="10A006B4" w14:textId="77777777" w:rsidR="00EA2FB2" w:rsidRDefault="00EA2FB2" w:rsidP="00EA2FB2">
      <w:pPr>
        <w:pStyle w:val="PL"/>
        <w:rPr>
          <w:lang w:eastAsia="de-DE"/>
        </w:rPr>
      </w:pPr>
      <w:r>
        <w:rPr>
          <w:lang w:eastAsia="de-DE"/>
        </w:rPr>
        <w:t xml:space="preserve">          application/json:</w:t>
      </w:r>
    </w:p>
    <w:p w14:paraId="662DD372" w14:textId="77777777" w:rsidR="00EA2FB2" w:rsidRDefault="00EA2FB2" w:rsidP="00EA2FB2">
      <w:pPr>
        <w:pStyle w:val="PL"/>
        <w:rPr>
          <w:lang w:eastAsia="de-DE"/>
        </w:rPr>
      </w:pPr>
      <w:r>
        <w:rPr>
          <w:lang w:eastAsia="de-DE"/>
        </w:rPr>
        <w:t xml:space="preserve">            schema:</w:t>
      </w:r>
    </w:p>
    <w:p w14:paraId="0715B521" w14:textId="77777777" w:rsidR="00EA2FB2" w:rsidRDefault="00EA2FB2" w:rsidP="00EA2FB2">
      <w:pPr>
        <w:pStyle w:val="PL"/>
        <w:rPr>
          <w:lang w:eastAsia="de-DE"/>
        </w:rPr>
      </w:pPr>
      <w:r>
        <w:rPr>
          <w:lang w:eastAsia="de-DE"/>
        </w:rPr>
        <w:t xml:space="preserve">              $ref: '#/components/schemas/Subscription'</w:t>
      </w:r>
    </w:p>
    <w:p w14:paraId="66D25800" w14:textId="77777777" w:rsidR="00EA2FB2" w:rsidRDefault="00EA2FB2" w:rsidP="00EA2FB2">
      <w:pPr>
        <w:pStyle w:val="PL"/>
        <w:rPr>
          <w:lang w:eastAsia="de-DE"/>
        </w:rPr>
      </w:pPr>
      <w:r>
        <w:rPr>
          <w:lang w:eastAsia="de-DE"/>
        </w:rPr>
        <w:t xml:space="preserve">      responses:</w:t>
      </w:r>
    </w:p>
    <w:p w14:paraId="2E86EDDD" w14:textId="77777777" w:rsidR="00EA2FB2" w:rsidRDefault="00EA2FB2" w:rsidP="00EA2FB2">
      <w:pPr>
        <w:pStyle w:val="PL"/>
        <w:rPr>
          <w:lang w:eastAsia="de-DE"/>
        </w:rPr>
      </w:pPr>
      <w:r>
        <w:rPr>
          <w:lang w:eastAsia="de-DE"/>
        </w:rPr>
        <w:t xml:space="preserve">        '201':</w:t>
      </w:r>
    </w:p>
    <w:p w14:paraId="0960066A" w14:textId="77777777" w:rsidR="00EA2FB2" w:rsidRDefault="00EA2FB2" w:rsidP="00EA2FB2">
      <w:pPr>
        <w:pStyle w:val="PL"/>
        <w:rPr>
          <w:lang w:eastAsia="de-DE"/>
        </w:rPr>
      </w:pPr>
      <w:r>
        <w:rPr>
          <w:lang w:eastAsia="de-DE"/>
        </w:rPr>
        <w:t xml:space="preserve">          description: &gt;-</w:t>
      </w:r>
    </w:p>
    <w:p w14:paraId="43E2BCCA" w14:textId="77777777" w:rsidR="00EA2FB2" w:rsidRDefault="00EA2FB2" w:rsidP="00EA2FB2">
      <w:pPr>
        <w:pStyle w:val="PL"/>
        <w:rPr>
          <w:lang w:eastAsia="de-DE"/>
        </w:rPr>
      </w:pPr>
      <w:r>
        <w:rPr>
          <w:lang w:eastAsia="de-DE"/>
        </w:rPr>
        <w:t xml:space="preserve">            Success case ("201 Created").</w:t>
      </w:r>
    </w:p>
    <w:p w14:paraId="6C7178A2" w14:textId="77777777" w:rsidR="00EA2FB2" w:rsidRDefault="00EA2FB2" w:rsidP="00EA2FB2">
      <w:pPr>
        <w:pStyle w:val="PL"/>
        <w:rPr>
          <w:lang w:eastAsia="de-DE"/>
        </w:rPr>
      </w:pPr>
      <w:r>
        <w:rPr>
          <w:lang w:eastAsia="de-DE"/>
        </w:rPr>
        <w:t xml:space="preserve">            The representation of the newly created subscription resource shall</w:t>
      </w:r>
    </w:p>
    <w:p w14:paraId="582DC43A" w14:textId="77777777" w:rsidR="00EA2FB2" w:rsidRDefault="00EA2FB2" w:rsidP="00EA2FB2">
      <w:pPr>
        <w:pStyle w:val="PL"/>
        <w:rPr>
          <w:lang w:eastAsia="de-DE"/>
        </w:rPr>
      </w:pPr>
      <w:r>
        <w:rPr>
          <w:lang w:eastAsia="de-DE"/>
        </w:rPr>
        <w:t xml:space="preserve">            be returned.</w:t>
      </w:r>
    </w:p>
    <w:p w14:paraId="6ECDDC21" w14:textId="77777777" w:rsidR="00EA2FB2" w:rsidRDefault="00EA2FB2" w:rsidP="00EA2FB2">
      <w:pPr>
        <w:pStyle w:val="PL"/>
        <w:rPr>
          <w:lang w:eastAsia="de-DE"/>
        </w:rPr>
      </w:pPr>
      <w:r>
        <w:rPr>
          <w:lang w:eastAsia="de-DE"/>
        </w:rPr>
        <w:t xml:space="preserve">          content:</w:t>
      </w:r>
    </w:p>
    <w:p w14:paraId="6A82CFE1" w14:textId="77777777" w:rsidR="00EA2FB2" w:rsidRDefault="00EA2FB2" w:rsidP="00EA2FB2">
      <w:pPr>
        <w:pStyle w:val="PL"/>
        <w:rPr>
          <w:lang w:eastAsia="de-DE"/>
        </w:rPr>
      </w:pPr>
      <w:r>
        <w:rPr>
          <w:lang w:eastAsia="de-DE"/>
        </w:rPr>
        <w:t xml:space="preserve">            application/json:</w:t>
      </w:r>
    </w:p>
    <w:p w14:paraId="376DC82D" w14:textId="77777777" w:rsidR="00EA2FB2" w:rsidRDefault="00EA2FB2" w:rsidP="00EA2FB2">
      <w:pPr>
        <w:pStyle w:val="PL"/>
        <w:rPr>
          <w:lang w:eastAsia="de-DE"/>
        </w:rPr>
      </w:pPr>
      <w:r>
        <w:rPr>
          <w:lang w:eastAsia="de-DE"/>
        </w:rPr>
        <w:t xml:space="preserve">              schema:</w:t>
      </w:r>
    </w:p>
    <w:p w14:paraId="09A52D3C" w14:textId="77777777" w:rsidR="00EA2FB2" w:rsidRDefault="00EA2FB2" w:rsidP="00EA2FB2">
      <w:pPr>
        <w:pStyle w:val="PL"/>
        <w:rPr>
          <w:lang w:eastAsia="de-DE"/>
        </w:rPr>
      </w:pPr>
      <w:r>
        <w:rPr>
          <w:lang w:eastAsia="de-DE"/>
        </w:rPr>
        <w:t xml:space="preserve">                $ref: '#/components/schemas/Subscription'</w:t>
      </w:r>
    </w:p>
    <w:p w14:paraId="20C503D5" w14:textId="77777777" w:rsidR="00EA2FB2" w:rsidRDefault="00EA2FB2" w:rsidP="00EA2FB2">
      <w:pPr>
        <w:pStyle w:val="PL"/>
        <w:rPr>
          <w:lang w:eastAsia="de-DE"/>
        </w:rPr>
      </w:pPr>
      <w:r>
        <w:rPr>
          <w:lang w:eastAsia="de-DE"/>
        </w:rPr>
        <w:t xml:space="preserve">          headers:</w:t>
      </w:r>
    </w:p>
    <w:p w14:paraId="4130BC39" w14:textId="77777777" w:rsidR="00EA2FB2" w:rsidRDefault="00EA2FB2" w:rsidP="00EA2FB2">
      <w:pPr>
        <w:pStyle w:val="PL"/>
        <w:rPr>
          <w:lang w:eastAsia="de-DE"/>
        </w:rPr>
      </w:pPr>
      <w:r>
        <w:rPr>
          <w:lang w:eastAsia="de-DE"/>
        </w:rPr>
        <w:t xml:space="preserve">            Location:</w:t>
      </w:r>
    </w:p>
    <w:p w14:paraId="05B1B93E" w14:textId="77777777" w:rsidR="00EA2FB2" w:rsidRDefault="00EA2FB2" w:rsidP="00EA2FB2">
      <w:pPr>
        <w:pStyle w:val="PL"/>
        <w:rPr>
          <w:lang w:eastAsia="de-DE"/>
        </w:rPr>
      </w:pPr>
      <w:r>
        <w:rPr>
          <w:lang w:eastAsia="de-DE"/>
        </w:rPr>
        <w:t xml:space="preserve">              description: URI of the newly created subscription resource</w:t>
      </w:r>
    </w:p>
    <w:p w14:paraId="0E1C2D88" w14:textId="77777777" w:rsidR="00EA2FB2" w:rsidRDefault="00EA2FB2" w:rsidP="00EA2FB2">
      <w:pPr>
        <w:pStyle w:val="PL"/>
        <w:rPr>
          <w:lang w:eastAsia="de-DE"/>
        </w:rPr>
      </w:pPr>
      <w:r>
        <w:rPr>
          <w:lang w:eastAsia="de-DE"/>
        </w:rPr>
        <w:t xml:space="preserve">              required: true</w:t>
      </w:r>
    </w:p>
    <w:p w14:paraId="6A0B821C" w14:textId="77777777" w:rsidR="00EA2FB2" w:rsidRDefault="00EA2FB2" w:rsidP="00EA2FB2">
      <w:pPr>
        <w:pStyle w:val="PL"/>
        <w:rPr>
          <w:lang w:eastAsia="de-DE"/>
        </w:rPr>
      </w:pPr>
      <w:r>
        <w:rPr>
          <w:lang w:eastAsia="de-DE"/>
        </w:rPr>
        <w:t xml:space="preserve">              schema:</w:t>
      </w:r>
    </w:p>
    <w:p w14:paraId="568B65DB" w14:textId="77777777" w:rsidR="00EA2FB2" w:rsidRDefault="00EA2FB2" w:rsidP="00EA2FB2">
      <w:pPr>
        <w:pStyle w:val="PL"/>
        <w:rPr>
          <w:lang w:eastAsia="de-DE"/>
        </w:rPr>
      </w:pPr>
      <w:r>
        <w:rPr>
          <w:lang w:eastAsia="de-DE"/>
        </w:rPr>
        <w:t xml:space="preserve">                type: string</w:t>
      </w:r>
    </w:p>
    <w:p w14:paraId="3CCF5BCC" w14:textId="77777777" w:rsidR="00EA2FB2" w:rsidRDefault="00EA2FB2" w:rsidP="00EA2FB2">
      <w:pPr>
        <w:pStyle w:val="PL"/>
        <w:rPr>
          <w:lang w:eastAsia="de-DE"/>
        </w:rPr>
      </w:pPr>
      <w:r>
        <w:rPr>
          <w:lang w:eastAsia="de-DE"/>
        </w:rPr>
        <w:t xml:space="preserve">        default:</w:t>
      </w:r>
    </w:p>
    <w:p w14:paraId="7A0187C2" w14:textId="77777777" w:rsidR="00EA2FB2" w:rsidRDefault="00EA2FB2" w:rsidP="00EA2FB2">
      <w:pPr>
        <w:pStyle w:val="PL"/>
        <w:rPr>
          <w:lang w:eastAsia="de-DE"/>
        </w:rPr>
      </w:pPr>
      <w:r>
        <w:rPr>
          <w:lang w:eastAsia="de-DE"/>
        </w:rPr>
        <w:t xml:space="preserve">          description: Error case.</w:t>
      </w:r>
    </w:p>
    <w:p w14:paraId="27C217D6" w14:textId="77777777" w:rsidR="00EA2FB2" w:rsidRDefault="00EA2FB2" w:rsidP="00EA2FB2">
      <w:pPr>
        <w:pStyle w:val="PL"/>
        <w:rPr>
          <w:lang w:eastAsia="de-DE"/>
        </w:rPr>
      </w:pPr>
      <w:r>
        <w:rPr>
          <w:lang w:eastAsia="de-DE"/>
        </w:rPr>
        <w:t xml:space="preserve">          content:</w:t>
      </w:r>
    </w:p>
    <w:p w14:paraId="5C19380B" w14:textId="77777777" w:rsidR="00EA2FB2" w:rsidRDefault="00EA2FB2" w:rsidP="00EA2FB2">
      <w:pPr>
        <w:pStyle w:val="PL"/>
        <w:rPr>
          <w:lang w:eastAsia="de-DE"/>
        </w:rPr>
      </w:pPr>
      <w:r>
        <w:rPr>
          <w:lang w:eastAsia="de-DE"/>
        </w:rPr>
        <w:t xml:space="preserve">            application/json:</w:t>
      </w:r>
    </w:p>
    <w:p w14:paraId="4E87ECE4" w14:textId="77777777" w:rsidR="00EA2FB2" w:rsidRDefault="00EA2FB2" w:rsidP="00EA2FB2">
      <w:pPr>
        <w:pStyle w:val="PL"/>
        <w:rPr>
          <w:lang w:eastAsia="de-DE"/>
        </w:rPr>
      </w:pPr>
      <w:r>
        <w:rPr>
          <w:lang w:eastAsia="de-DE"/>
        </w:rPr>
        <w:t xml:space="preserve">              schema:</w:t>
      </w:r>
    </w:p>
    <w:p w14:paraId="4F97BA13" w14:textId="77777777" w:rsidR="00EA2FB2" w:rsidRDefault="00EA2FB2" w:rsidP="00EA2FB2">
      <w:pPr>
        <w:pStyle w:val="PL"/>
        <w:rPr>
          <w:lang w:eastAsia="de-DE"/>
        </w:rPr>
      </w:pPr>
      <w:r>
        <w:rPr>
          <w:lang w:eastAsia="de-DE"/>
        </w:rPr>
        <w:t xml:space="preserve">                $ref: 'TS28623_ComDefs.yaml#/components/schemas/ErrorResponse'</w:t>
      </w:r>
    </w:p>
    <w:p w14:paraId="0ACA3D2D" w14:textId="77777777" w:rsidR="00EA2FB2" w:rsidRDefault="00EA2FB2" w:rsidP="00EA2FB2">
      <w:pPr>
        <w:pStyle w:val="PL"/>
        <w:rPr>
          <w:lang w:eastAsia="de-DE"/>
        </w:rPr>
      </w:pPr>
      <w:r>
        <w:rPr>
          <w:lang w:eastAsia="de-DE"/>
        </w:rPr>
        <w:t xml:space="preserve">      callbacks:</w:t>
      </w:r>
    </w:p>
    <w:p w14:paraId="0B99ABC3" w14:textId="77777777" w:rsidR="00EA2FB2" w:rsidRDefault="00EA2FB2" w:rsidP="00EA2FB2">
      <w:pPr>
        <w:pStyle w:val="PL"/>
        <w:rPr>
          <w:lang w:eastAsia="de-DE"/>
        </w:rPr>
      </w:pPr>
      <w:r>
        <w:rPr>
          <w:lang w:eastAsia="de-DE"/>
        </w:rPr>
        <w:t xml:space="preserve">        notifyNewAlarm:</w:t>
      </w:r>
    </w:p>
    <w:p w14:paraId="215F0519" w14:textId="77777777" w:rsidR="00EA2FB2" w:rsidRDefault="00EA2FB2" w:rsidP="00EA2FB2">
      <w:pPr>
        <w:pStyle w:val="PL"/>
        <w:rPr>
          <w:lang w:eastAsia="de-DE"/>
        </w:rPr>
      </w:pPr>
      <w:r>
        <w:rPr>
          <w:lang w:eastAsia="de-DE"/>
        </w:rPr>
        <w:t xml:space="preserve">          '{request.body#/consumerReference}':</w:t>
      </w:r>
    </w:p>
    <w:p w14:paraId="55535ED5" w14:textId="77777777" w:rsidR="00EA2FB2" w:rsidRDefault="00EA2FB2" w:rsidP="00EA2FB2">
      <w:pPr>
        <w:pStyle w:val="PL"/>
        <w:rPr>
          <w:lang w:eastAsia="de-DE"/>
        </w:rPr>
      </w:pPr>
      <w:r>
        <w:rPr>
          <w:lang w:eastAsia="de-DE"/>
        </w:rPr>
        <w:t xml:space="preserve">            post:</w:t>
      </w:r>
    </w:p>
    <w:p w14:paraId="7A69E78B" w14:textId="77777777" w:rsidR="00EA2FB2" w:rsidRDefault="00EA2FB2" w:rsidP="00EA2FB2">
      <w:pPr>
        <w:pStyle w:val="PL"/>
        <w:rPr>
          <w:lang w:eastAsia="de-DE"/>
        </w:rPr>
      </w:pPr>
      <w:r>
        <w:rPr>
          <w:lang w:eastAsia="de-DE"/>
        </w:rPr>
        <w:t xml:space="preserve">              requestBody:</w:t>
      </w:r>
    </w:p>
    <w:p w14:paraId="4BE4BB5A" w14:textId="77777777" w:rsidR="00EA2FB2" w:rsidRDefault="00EA2FB2" w:rsidP="00EA2FB2">
      <w:pPr>
        <w:pStyle w:val="PL"/>
        <w:rPr>
          <w:lang w:eastAsia="de-DE"/>
        </w:rPr>
      </w:pPr>
      <w:r>
        <w:rPr>
          <w:lang w:eastAsia="de-DE"/>
        </w:rPr>
        <w:t xml:space="preserve">                required: true</w:t>
      </w:r>
    </w:p>
    <w:p w14:paraId="20F44F47" w14:textId="77777777" w:rsidR="00EA2FB2" w:rsidRDefault="00EA2FB2" w:rsidP="00EA2FB2">
      <w:pPr>
        <w:pStyle w:val="PL"/>
        <w:rPr>
          <w:lang w:eastAsia="de-DE"/>
        </w:rPr>
      </w:pPr>
      <w:r>
        <w:rPr>
          <w:lang w:eastAsia="de-DE"/>
        </w:rPr>
        <w:t xml:space="preserve">                content:</w:t>
      </w:r>
    </w:p>
    <w:p w14:paraId="579219A1" w14:textId="77777777" w:rsidR="00EA2FB2" w:rsidRDefault="00EA2FB2" w:rsidP="00EA2FB2">
      <w:pPr>
        <w:pStyle w:val="PL"/>
        <w:rPr>
          <w:lang w:eastAsia="de-DE"/>
        </w:rPr>
      </w:pPr>
      <w:r>
        <w:rPr>
          <w:lang w:eastAsia="de-DE"/>
        </w:rPr>
        <w:t xml:space="preserve">                  application/json:</w:t>
      </w:r>
    </w:p>
    <w:p w14:paraId="1AEE103B" w14:textId="77777777" w:rsidR="00EA2FB2" w:rsidRDefault="00EA2FB2" w:rsidP="00EA2FB2">
      <w:pPr>
        <w:pStyle w:val="PL"/>
        <w:rPr>
          <w:lang w:eastAsia="de-DE"/>
        </w:rPr>
      </w:pPr>
      <w:r>
        <w:rPr>
          <w:lang w:eastAsia="de-DE"/>
        </w:rPr>
        <w:t xml:space="preserve">                    schema:</w:t>
      </w:r>
    </w:p>
    <w:p w14:paraId="39F159A3" w14:textId="77777777" w:rsidR="00EA2FB2" w:rsidRDefault="00EA2FB2" w:rsidP="00EA2FB2">
      <w:pPr>
        <w:pStyle w:val="PL"/>
        <w:rPr>
          <w:lang w:eastAsia="de-DE"/>
        </w:rPr>
      </w:pPr>
      <w:r>
        <w:rPr>
          <w:lang w:eastAsia="de-DE"/>
        </w:rPr>
        <w:t xml:space="preserve">                      oneOf:</w:t>
      </w:r>
    </w:p>
    <w:p w14:paraId="7B089083" w14:textId="77777777" w:rsidR="00EA2FB2" w:rsidRDefault="00EA2FB2" w:rsidP="00EA2FB2">
      <w:pPr>
        <w:pStyle w:val="PL"/>
        <w:rPr>
          <w:lang w:eastAsia="de-DE"/>
        </w:rPr>
      </w:pPr>
      <w:r>
        <w:rPr>
          <w:lang w:eastAsia="de-DE"/>
        </w:rPr>
        <w:t xml:space="preserve">                        - $ref: '#/components/schemas/NotifyNewAlarm'</w:t>
      </w:r>
    </w:p>
    <w:p w14:paraId="129CEAAD" w14:textId="77777777" w:rsidR="00EA2FB2" w:rsidRDefault="00EA2FB2" w:rsidP="00EA2FB2">
      <w:pPr>
        <w:pStyle w:val="PL"/>
        <w:rPr>
          <w:lang w:eastAsia="de-DE"/>
        </w:rPr>
      </w:pPr>
      <w:r>
        <w:rPr>
          <w:lang w:eastAsia="de-DE"/>
        </w:rPr>
        <w:t xml:space="preserve">                        - $ref: '#/components/schemas/NotifyNewSecAlarm'</w:t>
      </w:r>
    </w:p>
    <w:p w14:paraId="28E3B6B5" w14:textId="77777777" w:rsidR="00EA2FB2" w:rsidRDefault="00EA2FB2" w:rsidP="00EA2FB2">
      <w:pPr>
        <w:pStyle w:val="PL"/>
        <w:rPr>
          <w:lang w:eastAsia="de-DE"/>
        </w:rPr>
      </w:pPr>
      <w:r>
        <w:rPr>
          <w:lang w:eastAsia="de-DE"/>
        </w:rPr>
        <w:t xml:space="preserve">              responses:</w:t>
      </w:r>
    </w:p>
    <w:p w14:paraId="42E4F8A6" w14:textId="77777777" w:rsidR="00EA2FB2" w:rsidRDefault="00EA2FB2" w:rsidP="00EA2FB2">
      <w:pPr>
        <w:pStyle w:val="PL"/>
        <w:rPr>
          <w:lang w:eastAsia="de-DE"/>
        </w:rPr>
      </w:pPr>
      <w:r>
        <w:rPr>
          <w:lang w:eastAsia="de-DE"/>
        </w:rPr>
        <w:t xml:space="preserve">                '204':</w:t>
      </w:r>
    </w:p>
    <w:p w14:paraId="6523C94D" w14:textId="77777777" w:rsidR="00EA2FB2" w:rsidRDefault="00EA2FB2" w:rsidP="00EA2FB2">
      <w:pPr>
        <w:pStyle w:val="PL"/>
        <w:rPr>
          <w:lang w:eastAsia="de-DE"/>
        </w:rPr>
      </w:pPr>
      <w:r>
        <w:rPr>
          <w:lang w:eastAsia="de-DE"/>
        </w:rPr>
        <w:t xml:space="preserve">                  description: &gt;-</w:t>
      </w:r>
    </w:p>
    <w:p w14:paraId="28EE7660" w14:textId="77777777" w:rsidR="00EA2FB2" w:rsidRDefault="00EA2FB2" w:rsidP="00EA2FB2">
      <w:pPr>
        <w:pStyle w:val="PL"/>
        <w:rPr>
          <w:lang w:eastAsia="de-DE"/>
        </w:rPr>
      </w:pPr>
      <w:r>
        <w:rPr>
          <w:lang w:eastAsia="de-DE"/>
        </w:rPr>
        <w:t xml:space="preserve">                    Success case ("204 No Content").</w:t>
      </w:r>
    </w:p>
    <w:p w14:paraId="5F400DD3" w14:textId="77777777" w:rsidR="00EA2FB2" w:rsidRDefault="00EA2FB2" w:rsidP="00EA2FB2">
      <w:pPr>
        <w:pStyle w:val="PL"/>
        <w:rPr>
          <w:lang w:eastAsia="de-DE"/>
        </w:rPr>
      </w:pPr>
      <w:r>
        <w:rPr>
          <w:lang w:eastAsia="de-DE"/>
        </w:rPr>
        <w:t xml:space="preserve">                    The notification is successfully delivered. The response message</w:t>
      </w:r>
    </w:p>
    <w:p w14:paraId="375F4666" w14:textId="77777777" w:rsidR="00EA2FB2" w:rsidRDefault="00EA2FB2" w:rsidP="00EA2FB2">
      <w:pPr>
        <w:pStyle w:val="PL"/>
        <w:rPr>
          <w:lang w:eastAsia="de-DE"/>
        </w:rPr>
      </w:pPr>
      <w:r>
        <w:rPr>
          <w:lang w:eastAsia="de-DE"/>
        </w:rPr>
        <w:t xml:space="preserve">                    body is absent.</w:t>
      </w:r>
    </w:p>
    <w:p w14:paraId="5D1C7C5D" w14:textId="77777777" w:rsidR="00EA2FB2" w:rsidRDefault="00EA2FB2" w:rsidP="00EA2FB2">
      <w:pPr>
        <w:pStyle w:val="PL"/>
        <w:rPr>
          <w:lang w:eastAsia="de-DE"/>
        </w:rPr>
      </w:pPr>
      <w:r>
        <w:rPr>
          <w:lang w:eastAsia="de-DE"/>
        </w:rPr>
        <w:t xml:space="preserve">                default:</w:t>
      </w:r>
    </w:p>
    <w:p w14:paraId="28DBD64D" w14:textId="77777777" w:rsidR="00EA2FB2" w:rsidRDefault="00EA2FB2" w:rsidP="00EA2FB2">
      <w:pPr>
        <w:pStyle w:val="PL"/>
        <w:rPr>
          <w:lang w:eastAsia="de-DE"/>
        </w:rPr>
      </w:pPr>
      <w:r>
        <w:rPr>
          <w:lang w:eastAsia="de-DE"/>
        </w:rPr>
        <w:t xml:space="preserve">                  description: Error case.</w:t>
      </w:r>
    </w:p>
    <w:p w14:paraId="14B90BA3" w14:textId="77777777" w:rsidR="00EA2FB2" w:rsidRDefault="00EA2FB2" w:rsidP="00EA2FB2">
      <w:pPr>
        <w:pStyle w:val="PL"/>
        <w:rPr>
          <w:lang w:eastAsia="de-DE"/>
        </w:rPr>
      </w:pPr>
      <w:r>
        <w:rPr>
          <w:lang w:eastAsia="de-DE"/>
        </w:rPr>
        <w:t xml:space="preserve">                  content:</w:t>
      </w:r>
    </w:p>
    <w:p w14:paraId="1A002084" w14:textId="77777777" w:rsidR="00EA2FB2" w:rsidRDefault="00EA2FB2" w:rsidP="00EA2FB2">
      <w:pPr>
        <w:pStyle w:val="PL"/>
        <w:rPr>
          <w:lang w:eastAsia="de-DE"/>
        </w:rPr>
      </w:pPr>
      <w:r>
        <w:rPr>
          <w:lang w:eastAsia="de-DE"/>
        </w:rPr>
        <w:t xml:space="preserve">                    application/json:</w:t>
      </w:r>
    </w:p>
    <w:p w14:paraId="11EC398E" w14:textId="77777777" w:rsidR="00EA2FB2" w:rsidRDefault="00EA2FB2" w:rsidP="00EA2FB2">
      <w:pPr>
        <w:pStyle w:val="PL"/>
        <w:rPr>
          <w:lang w:eastAsia="de-DE"/>
        </w:rPr>
      </w:pPr>
      <w:r>
        <w:rPr>
          <w:lang w:eastAsia="de-DE"/>
        </w:rPr>
        <w:t xml:space="preserve">                      schema:</w:t>
      </w:r>
    </w:p>
    <w:p w14:paraId="2E68A8A5" w14:textId="77777777" w:rsidR="00EA2FB2" w:rsidRDefault="00EA2FB2" w:rsidP="00EA2FB2">
      <w:pPr>
        <w:pStyle w:val="PL"/>
        <w:rPr>
          <w:lang w:eastAsia="de-DE"/>
        </w:rPr>
      </w:pPr>
      <w:r>
        <w:rPr>
          <w:lang w:eastAsia="de-DE"/>
        </w:rPr>
        <w:t xml:space="preserve">                        $ref: 'TS28623_ComDefs.yaml#/components/schemas/ErrorResponse'</w:t>
      </w:r>
    </w:p>
    <w:p w14:paraId="001A944B" w14:textId="77777777" w:rsidR="00EA2FB2" w:rsidRDefault="00EA2FB2" w:rsidP="00EA2FB2">
      <w:pPr>
        <w:pStyle w:val="PL"/>
        <w:rPr>
          <w:lang w:eastAsia="de-DE"/>
        </w:rPr>
      </w:pPr>
      <w:r>
        <w:rPr>
          <w:lang w:eastAsia="de-DE"/>
        </w:rPr>
        <w:t xml:space="preserve">        notifyClearedAlarm:</w:t>
      </w:r>
    </w:p>
    <w:p w14:paraId="16B7A643" w14:textId="77777777" w:rsidR="00EA2FB2" w:rsidRDefault="00EA2FB2" w:rsidP="00EA2FB2">
      <w:pPr>
        <w:pStyle w:val="PL"/>
        <w:rPr>
          <w:lang w:eastAsia="de-DE"/>
        </w:rPr>
      </w:pPr>
      <w:r>
        <w:rPr>
          <w:lang w:eastAsia="de-DE"/>
        </w:rPr>
        <w:t xml:space="preserve">          '{request.body#/consumerReference}':</w:t>
      </w:r>
    </w:p>
    <w:p w14:paraId="1E7227D8" w14:textId="77777777" w:rsidR="00EA2FB2" w:rsidRDefault="00EA2FB2" w:rsidP="00EA2FB2">
      <w:pPr>
        <w:pStyle w:val="PL"/>
        <w:rPr>
          <w:lang w:eastAsia="de-DE"/>
        </w:rPr>
      </w:pPr>
      <w:r>
        <w:rPr>
          <w:lang w:eastAsia="de-DE"/>
        </w:rPr>
        <w:t xml:space="preserve">            post:</w:t>
      </w:r>
    </w:p>
    <w:p w14:paraId="1C6F409A" w14:textId="77777777" w:rsidR="00EA2FB2" w:rsidRDefault="00EA2FB2" w:rsidP="00EA2FB2">
      <w:pPr>
        <w:pStyle w:val="PL"/>
        <w:rPr>
          <w:lang w:eastAsia="de-DE"/>
        </w:rPr>
      </w:pPr>
      <w:r>
        <w:rPr>
          <w:lang w:eastAsia="de-DE"/>
        </w:rPr>
        <w:t xml:space="preserve">              requestBody:</w:t>
      </w:r>
    </w:p>
    <w:p w14:paraId="730E034C" w14:textId="77777777" w:rsidR="00EA2FB2" w:rsidRDefault="00EA2FB2" w:rsidP="00EA2FB2">
      <w:pPr>
        <w:pStyle w:val="PL"/>
        <w:rPr>
          <w:lang w:eastAsia="de-DE"/>
        </w:rPr>
      </w:pPr>
      <w:r>
        <w:rPr>
          <w:lang w:eastAsia="de-DE"/>
        </w:rPr>
        <w:t xml:space="preserve">                required: true</w:t>
      </w:r>
    </w:p>
    <w:p w14:paraId="7BA17304" w14:textId="77777777" w:rsidR="00EA2FB2" w:rsidRDefault="00EA2FB2" w:rsidP="00EA2FB2">
      <w:pPr>
        <w:pStyle w:val="PL"/>
        <w:rPr>
          <w:lang w:eastAsia="de-DE"/>
        </w:rPr>
      </w:pPr>
      <w:r>
        <w:rPr>
          <w:lang w:eastAsia="de-DE"/>
        </w:rPr>
        <w:t xml:space="preserve">                content:</w:t>
      </w:r>
    </w:p>
    <w:p w14:paraId="7BC65CC1" w14:textId="77777777" w:rsidR="00EA2FB2" w:rsidRDefault="00EA2FB2" w:rsidP="00EA2FB2">
      <w:pPr>
        <w:pStyle w:val="PL"/>
        <w:rPr>
          <w:lang w:eastAsia="de-DE"/>
        </w:rPr>
      </w:pPr>
      <w:r>
        <w:rPr>
          <w:lang w:eastAsia="de-DE"/>
        </w:rPr>
        <w:t xml:space="preserve">                  application/json:</w:t>
      </w:r>
    </w:p>
    <w:p w14:paraId="03E16582" w14:textId="77777777" w:rsidR="00EA2FB2" w:rsidRDefault="00EA2FB2" w:rsidP="00EA2FB2">
      <w:pPr>
        <w:pStyle w:val="PL"/>
        <w:rPr>
          <w:lang w:eastAsia="de-DE"/>
        </w:rPr>
      </w:pPr>
      <w:r>
        <w:rPr>
          <w:lang w:eastAsia="de-DE"/>
        </w:rPr>
        <w:t xml:space="preserve">                    schema:</w:t>
      </w:r>
    </w:p>
    <w:p w14:paraId="78FFD668" w14:textId="77777777" w:rsidR="00EA2FB2" w:rsidRDefault="00EA2FB2" w:rsidP="00EA2FB2">
      <w:pPr>
        <w:pStyle w:val="PL"/>
        <w:rPr>
          <w:lang w:eastAsia="de-DE"/>
        </w:rPr>
      </w:pPr>
      <w:r>
        <w:rPr>
          <w:lang w:eastAsia="de-DE"/>
        </w:rPr>
        <w:t xml:space="preserve">                      $ref: '#/components/schemas/NotifyClearedAlarm'</w:t>
      </w:r>
    </w:p>
    <w:p w14:paraId="09D15E1A" w14:textId="77777777" w:rsidR="00EA2FB2" w:rsidRDefault="00EA2FB2" w:rsidP="00EA2FB2">
      <w:pPr>
        <w:pStyle w:val="PL"/>
        <w:rPr>
          <w:lang w:eastAsia="de-DE"/>
        </w:rPr>
      </w:pPr>
      <w:r>
        <w:rPr>
          <w:lang w:eastAsia="de-DE"/>
        </w:rPr>
        <w:t xml:space="preserve">              responses:</w:t>
      </w:r>
    </w:p>
    <w:p w14:paraId="4013CAE9" w14:textId="77777777" w:rsidR="00EA2FB2" w:rsidRDefault="00EA2FB2" w:rsidP="00EA2FB2">
      <w:pPr>
        <w:pStyle w:val="PL"/>
        <w:rPr>
          <w:lang w:eastAsia="de-DE"/>
        </w:rPr>
      </w:pPr>
      <w:r>
        <w:rPr>
          <w:lang w:eastAsia="de-DE"/>
        </w:rPr>
        <w:t xml:space="preserve">                '204':</w:t>
      </w:r>
    </w:p>
    <w:p w14:paraId="525C20B7" w14:textId="77777777" w:rsidR="00EA2FB2" w:rsidRDefault="00EA2FB2" w:rsidP="00EA2FB2">
      <w:pPr>
        <w:pStyle w:val="PL"/>
        <w:rPr>
          <w:lang w:eastAsia="de-DE"/>
        </w:rPr>
      </w:pPr>
      <w:r>
        <w:rPr>
          <w:lang w:eastAsia="de-DE"/>
        </w:rPr>
        <w:t xml:space="preserve">                  description: &gt;-</w:t>
      </w:r>
    </w:p>
    <w:p w14:paraId="335FDEAE" w14:textId="77777777" w:rsidR="00EA2FB2" w:rsidRDefault="00EA2FB2" w:rsidP="00EA2FB2">
      <w:pPr>
        <w:pStyle w:val="PL"/>
        <w:rPr>
          <w:lang w:eastAsia="de-DE"/>
        </w:rPr>
      </w:pPr>
      <w:r>
        <w:rPr>
          <w:lang w:eastAsia="de-DE"/>
        </w:rPr>
        <w:t xml:space="preserve">                    Success case ("204 No Content").</w:t>
      </w:r>
    </w:p>
    <w:p w14:paraId="7FEE76A6" w14:textId="77777777" w:rsidR="00EA2FB2" w:rsidRDefault="00EA2FB2" w:rsidP="00EA2FB2">
      <w:pPr>
        <w:pStyle w:val="PL"/>
        <w:rPr>
          <w:lang w:eastAsia="de-DE"/>
        </w:rPr>
      </w:pPr>
      <w:r>
        <w:rPr>
          <w:lang w:eastAsia="de-DE"/>
        </w:rPr>
        <w:t xml:space="preserve">                    The notification is successfully delivered. The response message</w:t>
      </w:r>
    </w:p>
    <w:p w14:paraId="7A4ABC68" w14:textId="77777777" w:rsidR="00EA2FB2" w:rsidRDefault="00EA2FB2" w:rsidP="00EA2FB2">
      <w:pPr>
        <w:pStyle w:val="PL"/>
        <w:rPr>
          <w:lang w:eastAsia="de-DE"/>
        </w:rPr>
      </w:pPr>
      <w:r>
        <w:rPr>
          <w:lang w:eastAsia="de-DE"/>
        </w:rPr>
        <w:t xml:space="preserve">                    body is absent.</w:t>
      </w:r>
    </w:p>
    <w:p w14:paraId="202AD699" w14:textId="77777777" w:rsidR="00EA2FB2" w:rsidRDefault="00EA2FB2" w:rsidP="00EA2FB2">
      <w:pPr>
        <w:pStyle w:val="PL"/>
        <w:rPr>
          <w:lang w:eastAsia="de-DE"/>
        </w:rPr>
      </w:pPr>
      <w:r>
        <w:rPr>
          <w:lang w:eastAsia="de-DE"/>
        </w:rPr>
        <w:t xml:space="preserve">                default:</w:t>
      </w:r>
    </w:p>
    <w:p w14:paraId="267765F4" w14:textId="77777777" w:rsidR="00EA2FB2" w:rsidRDefault="00EA2FB2" w:rsidP="00EA2FB2">
      <w:pPr>
        <w:pStyle w:val="PL"/>
        <w:rPr>
          <w:lang w:eastAsia="de-DE"/>
        </w:rPr>
      </w:pPr>
      <w:r>
        <w:rPr>
          <w:lang w:eastAsia="de-DE"/>
        </w:rPr>
        <w:t xml:space="preserve">                  description: Error case.</w:t>
      </w:r>
    </w:p>
    <w:p w14:paraId="4D8F0839" w14:textId="77777777" w:rsidR="00EA2FB2" w:rsidRDefault="00EA2FB2" w:rsidP="00EA2FB2">
      <w:pPr>
        <w:pStyle w:val="PL"/>
        <w:rPr>
          <w:lang w:eastAsia="de-DE"/>
        </w:rPr>
      </w:pPr>
      <w:r>
        <w:rPr>
          <w:lang w:eastAsia="de-DE"/>
        </w:rPr>
        <w:t xml:space="preserve">                  content:</w:t>
      </w:r>
    </w:p>
    <w:p w14:paraId="033B5099" w14:textId="77777777" w:rsidR="00EA2FB2" w:rsidRDefault="00EA2FB2" w:rsidP="00EA2FB2">
      <w:pPr>
        <w:pStyle w:val="PL"/>
        <w:rPr>
          <w:lang w:eastAsia="de-DE"/>
        </w:rPr>
      </w:pPr>
      <w:r>
        <w:rPr>
          <w:lang w:eastAsia="de-DE"/>
        </w:rPr>
        <w:t xml:space="preserve">                    application/json:</w:t>
      </w:r>
    </w:p>
    <w:p w14:paraId="158FA18D" w14:textId="77777777" w:rsidR="00EA2FB2" w:rsidRDefault="00EA2FB2" w:rsidP="00EA2FB2">
      <w:pPr>
        <w:pStyle w:val="PL"/>
        <w:rPr>
          <w:lang w:eastAsia="de-DE"/>
        </w:rPr>
      </w:pPr>
      <w:r>
        <w:rPr>
          <w:lang w:eastAsia="de-DE"/>
        </w:rPr>
        <w:t xml:space="preserve">                      schema:</w:t>
      </w:r>
    </w:p>
    <w:p w14:paraId="423558E5" w14:textId="77777777" w:rsidR="00EA2FB2" w:rsidRDefault="00EA2FB2" w:rsidP="00EA2FB2">
      <w:pPr>
        <w:pStyle w:val="PL"/>
        <w:rPr>
          <w:lang w:eastAsia="de-DE"/>
        </w:rPr>
      </w:pPr>
      <w:r>
        <w:rPr>
          <w:lang w:eastAsia="de-DE"/>
        </w:rPr>
        <w:t xml:space="preserve">                        $ref: 'TS28623_ComDefs.yaml#/components/schemas/ErrorResponse'</w:t>
      </w:r>
    </w:p>
    <w:p w14:paraId="13A01C4A" w14:textId="77777777" w:rsidR="00EA2FB2" w:rsidRDefault="00EA2FB2" w:rsidP="00EA2FB2">
      <w:pPr>
        <w:pStyle w:val="PL"/>
        <w:rPr>
          <w:lang w:eastAsia="de-DE"/>
        </w:rPr>
      </w:pPr>
      <w:r>
        <w:rPr>
          <w:lang w:eastAsia="de-DE"/>
        </w:rPr>
        <w:t xml:space="preserve">        notifyChangedAlarm:</w:t>
      </w:r>
    </w:p>
    <w:p w14:paraId="006A0739" w14:textId="77777777" w:rsidR="00EA2FB2" w:rsidRDefault="00EA2FB2" w:rsidP="00EA2FB2">
      <w:pPr>
        <w:pStyle w:val="PL"/>
        <w:rPr>
          <w:lang w:eastAsia="de-DE"/>
        </w:rPr>
      </w:pPr>
      <w:r>
        <w:rPr>
          <w:lang w:eastAsia="de-DE"/>
        </w:rPr>
        <w:t xml:space="preserve">          '{request.body#/consumerReference}':</w:t>
      </w:r>
    </w:p>
    <w:p w14:paraId="7EA3BBFE" w14:textId="77777777" w:rsidR="00EA2FB2" w:rsidRDefault="00EA2FB2" w:rsidP="00EA2FB2">
      <w:pPr>
        <w:pStyle w:val="PL"/>
        <w:rPr>
          <w:lang w:eastAsia="de-DE"/>
        </w:rPr>
      </w:pPr>
      <w:r>
        <w:rPr>
          <w:lang w:eastAsia="de-DE"/>
        </w:rPr>
        <w:t xml:space="preserve">            post:</w:t>
      </w:r>
    </w:p>
    <w:p w14:paraId="6A6FF882" w14:textId="77777777" w:rsidR="00EA2FB2" w:rsidRDefault="00EA2FB2" w:rsidP="00EA2FB2">
      <w:pPr>
        <w:pStyle w:val="PL"/>
        <w:rPr>
          <w:lang w:eastAsia="de-DE"/>
        </w:rPr>
      </w:pPr>
      <w:r>
        <w:rPr>
          <w:lang w:eastAsia="de-DE"/>
        </w:rPr>
        <w:t xml:space="preserve">              requestBody:</w:t>
      </w:r>
    </w:p>
    <w:p w14:paraId="649D7767" w14:textId="77777777" w:rsidR="00EA2FB2" w:rsidRDefault="00EA2FB2" w:rsidP="00EA2FB2">
      <w:pPr>
        <w:pStyle w:val="PL"/>
        <w:rPr>
          <w:lang w:eastAsia="de-DE"/>
        </w:rPr>
      </w:pPr>
      <w:r>
        <w:rPr>
          <w:lang w:eastAsia="de-DE"/>
        </w:rPr>
        <w:t xml:space="preserve">                required: true</w:t>
      </w:r>
    </w:p>
    <w:p w14:paraId="07FAA501" w14:textId="77777777" w:rsidR="00EA2FB2" w:rsidRDefault="00EA2FB2" w:rsidP="00EA2FB2">
      <w:pPr>
        <w:pStyle w:val="PL"/>
        <w:rPr>
          <w:lang w:eastAsia="de-DE"/>
        </w:rPr>
      </w:pPr>
      <w:r>
        <w:rPr>
          <w:lang w:eastAsia="de-DE"/>
        </w:rPr>
        <w:t xml:space="preserve">                content:</w:t>
      </w:r>
    </w:p>
    <w:p w14:paraId="3598D122" w14:textId="77777777" w:rsidR="00EA2FB2" w:rsidRDefault="00EA2FB2" w:rsidP="00EA2FB2">
      <w:pPr>
        <w:pStyle w:val="PL"/>
        <w:rPr>
          <w:lang w:eastAsia="de-DE"/>
        </w:rPr>
      </w:pPr>
      <w:r>
        <w:rPr>
          <w:lang w:eastAsia="de-DE"/>
        </w:rPr>
        <w:t xml:space="preserve">                  application/json:</w:t>
      </w:r>
    </w:p>
    <w:p w14:paraId="429BE0EA" w14:textId="77777777" w:rsidR="00EA2FB2" w:rsidRDefault="00EA2FB2" w:rsidP="00EA2FB2">
      <w:pPr>
        <w:pStyle w:val="PL"/>
        <w:rPr>
          <w:lang w:eastAsia="de-DE"/>
        </w:rPr>
      </w:pPr>
      <w:r>
        <w:rPr>
          <w:lang w:eastAsia="de-DE"/>
        </w:rPr>
        <w:t xml:space="preserve">                    schema:</w:t>
      </w:r>
    </w:p>
    <w:p w14:paraId="7110497F" w14:textId="77777777" w:rsidR="00EA2FB2" w:rsidRDefault="00EA2FB2" w:rsidP="00EA2FB2">
      <w:pPr>
        <w:pStyle w:val="PL"/>
        <w:rPr>
          <w:lang w:eastAsia="de-DE"/>
        </w:rPr>
      </w:pPr>
      <w:r>
        <w:rPr>
          <w:lang w:eastAsia="de-DE"/>
        </w:rPr>
        <w:t xml:space="preserve">                      $ref: '#/components/schemas/NotifyChangedAlarm'</w:t>
      </w:r>
    </w:p>
    <w:p w14:paraId="18E07AD6" w14:textId="77777777" w:rsidR="00EA2FB2" w:rsidRDefault="00EA2FB2" w:rsidP="00EA2FB2">
      <w:pPr>
        <w:pStyle w:val="PL"/>
        <w:rPr>
          <w:lang w:eastAsia="de-DE"/>
        </w:rPr>
      </w:pPr>
      <w:r>
        <w:rPr>
          <w:lang w:eastAsia="de-DE"/>
        </w:rPr>
        <w:t xml:space="preserve">              responses:</w:t>
      </w:r>
    </w:p>
    <w:p w14:paraId="76D51438" w14:textId="77777777" w:rsidR="00EA2FB2" w:rsidRDefault="00EA2FB2" w:rsidP="00EA2FB2">
      <w:pPr>
        <w:pStyle w:val="PL"/>
        <w:rPr>
          <w:lang w:eastAsia="de-DE"/>
        </w:rPr>
      </w:pPr>
      <w:r>
        <w:rPr>
          <w:lang w:eastAsia="de-DE"/>
        </w:rPr>
        <w:t xml:space="preserve">                '204':</w:t>
      </w:r>
    </w:p>
    <w:p w14:paraId="67759630" w14:textId="77777777" w:rsidR="00EA2FB2" w:rsidRDefault="00EA2FB2" w:rsidP="00EA2FB2">
      <w:pPr>
        <w:pStyle w:val="PL"/>
        <w:rPr>
          <w:lang w:eastAsia="de-DE"/>
        </w:rPr>
      </w:pPr>
      <w:r>
        <w:rPr>
          <w:lang w:eastAsia="de-DE"/>
        </w:rPr>
        <w:t xml:space="preserve">                  description: &gt;-</w:t>
      </w:r>
    </w:p>
    <w:p w14:paraId="250F945E" w14:textId="77777777" w:rsidR="00EA2FB2" w:rsidRDefault="00EA2FB2" w:rsidP="00EA2FB2">
      <w:pPr>
        <w:pStyle w:val="PL"/>
        <w:rPr>
          <w:lang w:eastAsia="de-DE"/>
        </w:rPr>
      </w:pPr>
      <w:r>
        <w:rPr>
          <w:lang w:eastAsia="de-DE"/>
        </w:rPr>
        <w:t xml:space="preserve">                    Success case ("204 No Content").</w:t>
      </w:r>
    </w:p>
    <w:p w14:paraId="61BBA753" w14:textId="77777777" w:rsidR="00EA2FB2" w:rsidRDefault="00EA2FB2" w:rsidP="00EA2FB2">
      <w:pPr>
        <w:pStyle w:val="PL"/>
        <w:rPr>
          <w:lang w:eastAsia="de-DE"/>
        </w:rPr>
      </w:pPr>
      <w:r>
        <w:rPr>
          <w:lang w:eastAsia="de-DE"/>
        </w:rPr>
        <w:t xml:space="preserve">                    The notification is successfully delivered. The response message</w:t>
      </w:r>
    </w:p>
    <w:p w14:paraId="770EF86F" w14:textId="77777777" w:rsidR="00EA2FB2" w:rsidRDefault="00EA2FB2" w:rsidP="00EA2FB2">
      <w:pPr>
        <w:pStyle w:val="PL"/>
        <w:rPr>
          <w:lang w:eastAsia="de-DE"/>
        </w:rPr>
      </w:pPr>
      <w:r>
        <w:rPr>
          <w:lang w:eastAsia="de-DE"/>
        </w:rPr>
        <w:t xml:space="preserve">                    body is absent.</w:t>
      </w:r>
    </w:p>
    <w:p w14:paraId="145DC000" w14:textId="77777777" w:rsidR="00EA2FB2" w:rsidRDefault="00EA2FB2" w:rsidP="00EA2FB2">
      <w:pPr>
        <w:pStyle w:val="PL"/>
        <w:rPr>
          <w:lang w:eastAsia="de-DE"/>
        </w:rPr>
      </w:pPr>
      <w:r>
        <w:rPr>
          <w:lang w:eastAsia="de-DE"/>
        </w:rPr>
        <w:t xml:space="preserve">                default:</w:t>
      </w:r>
    </w:p>
    <w:p w14:paraId="6B9B7546" w14:textId="77777777" w:rsidR="00EA2FB2" w:rsidRDefault="00EA2FB2" w:rsidP="00EA2FB2">
      <w:pPr>
        <w:pStyle w:val="PL"/>
        <w:rPr>
          <w:lang w:eastAsia="de-DE"/>
        </w:rPr>
      </w:pPr>
      <w:r>
        <w:rPr>
          <w:lang w:eastAsia="de-DE"/>
        </w:rPr>
        <w:t xml:space="preserve">                  description: Error case.</w:t>
      </w:r>
    </w:p>
    <w:p w14:paraId="45EEDDE3" w14:textId="77777777" w:rsidR="00EA2FB2" w:rsidRDefault="00EA2FB2" w:rsidP="00EA2FB2">
      <w:pPr>
        <w:pStyle w:val="PL"/>
        <w:rPr>
          <w:lang w:eastAsia="de-DE"/>
        </w:rPr>
      </w:pPr>
      <w:r>
        <w:rPr>
          <w:lang w:eastAsia="de-DE"/>
        </w:rPr>
        <w:t xml:space="preserve">                  content:</w:t>
      </w:r>
    </w:p>
    <w:p w14:paraId="77C33730" w14:textId="77777777" w:rsidR="00EA2FB2" w:rsidRDefault="00EA2FB2" w:rsidP="00EA2FB2">
      <w:pPr>
        <w:pStyle w:val="PL"/>
        <w:rPr>
          <w:lang w:eastAsia="de-DE"/>
        </w:rPr>
      </w:pPr>
      <w:r>
        <w:rPr>
          <w:lang w:eastAsia="de-DE"/>
        </w:rPr>
        <w:t xml:space="preserve">                    application/json:</w:t>
      </w:r>
    </w:p>
    <w:p w14:paraId="17291198" w14:textId="77777777" w:rsidR="00EA2FB2" w:rsidRDefault="00EA2FB2" w:rsidP="00EA2FB2">
      <w:pPr>
        <w:pStyle w:val="PL"/>
        <w:rPr>
          <w:lang w:eastAsia="de-DE"/>
        </w:rPr>
      </w:pPr>
      <w:r>
        <w:rPr>
          <w:lang w:eastAsia="de-DE"/>
        </w:rPr>
        <w:t xml:space="preserve">                      schema:</w:t>
      </w:r>
    </w:p>
    <w:p w14:paraId="1D94B017" w14:textId="77777777" w:rsidR="00EA2FB2" w:rsidRDefault="00EA2FB2" w:rsidP="00EA2FB2">
      <w:pPr>
        <w:pStyle w:val="PL"/>
        <w:rPr>
          <w:lang w:eastAsia="de-DE"/>
        </w:rPr>
      </w:pPr>
      <w:r>
        <w:rPr>
          <w:lang w:eastAsia="de-DE"/>
        </w:rPr>
        <w:t xml:space="preserve">                        $ref: 'TS28623_ComDefs.yaml#/components/schemas/ErrorResponse'</w:t>
      </w:r>
    </w:p>
    <w:p w14:paraId="6C341AD9" w14:textId="77777777" w:rsidR="00EA2FB2" w:rsidRDefault="00EA2FB2" w:rsidP="00EA2FB2">
      <w:pPr>
        <w:pStyle w:val="PL"/>
        <w:rPr>
          <w:lang w:eastAsia="de-DE"/>
        </w:rPr>
      </w:pPr>
      <w:r>
        <w:rPr>
          <w:lang w:eastAsia="de-DE"/>
        </w:rPr>
        <w:t xml:space="preserve">        notifyChangedAlarmGeneral:</w:t>
      </w:r>
    </w:p>
    <w:p w14:paraId="25F6F563" w14:textId="77777777" w:rsidR="00EA2FB2" w:rsidRDefault="00EA2FB2" w:rsidP="00EA2FB2">
      <w:pPr>
        <w:pStyle w:val="PL"/>
        <w:rPr>
          <w:lang w:eastAsia="de-DE"/>
        </w:rPr>
      </w:pPr>
      <w:r>
        <w:rPr>
          <w:lang w:eastAsia="de-DE"/>
        </w:rPr>
        <w:t xml:space="preserve">          '{request.body#/consumerReference}':</w:t>
      </w:r>
    </w:p>
    <w:p w14:paraId="0E30A8DD" w14:textId="77777777" w:rsidR="00EA2FB2" w:rsidRDefault="00EA2FB2" w:rsidP="00EA2FB2">
      <w:pPr>
        <w:pStyle w:val="PL"/>
        <w:rPr>
          <w:lang w:eastAsia="de-DE"/>
        </w:rPr>
      </w:pPr>
      <w:r>
        <w:rPr>
          <w:lang w:eastAsia="de-DE"/>
        </w:rPr>
        <w:t xml:space="preserve">            post:</w:t>
      </w:r>
    </w:p>
    <w:p w14:paraId="7BCAEE37" w14:textId="77777777" w:rsidR="00EA2FB2" w:rsidRDefault="00EA2FB2" w:rsidP="00EA2FB2">
      <w:pPr>
        <w:pStyle w:val="PL"/>
        <w:rPr>
          <w:lang w:eastAsia="de-DE"/>
        </w:rPr>
      </w:pPr>
      <w:r>
        <w:rPr>
          <w:lang w:eastAsia="de-DE"/>
        </w:rPr>
        <w:t xml:space="preserve">              requestBody:</w:t>
      </w:r>
    </w:p>
    <w:p w14:paraId="33219C35" w14:textId="77777777" w:rsidR="00EA2FB2" w:rsidRDefault="00EA2FB2" w:rsidP="00EA2FB2">
      <w:pPr>
        <w:pStyle w:val="PL"/>
        <w:rPr>
          <w:lang w:eastAsia="de-DE"/>
        </w:rPr>
      </w:pPr>
      <w:r>
        <w:rPr>
          <w:lang w:eastAsia="de-DE"/>
        </w:rPr>
        <w:t xml:space="preserve">                required: true</w:t>
      </w:r>
    </w:p>
    <w:p w14:paraId="2B726A35" w14:textId="77777777" w:rsidR="00EA2FB2" w:rsidRDefault="00EA2FB2" w:rsidP="00EA2FB2">
      <w:pPr>
        <w:pStyle w:val="PL"/>
        <w:rPr>
          <w:lang w:eastAsia="de-DE"/>
        </w:rPr>
      </w:pPr>
      <w:r>
        <w:rPr>
          <w:lang w:eastAsia="de-DE"/>
        </w:rPr>
        <w:t xml:space="preserve">                content:</w:t>
      </w:r>
    </w:p>
    <w:p w14:paraId="5F613BA2" w14:textId="77777777" w:rsidR="00EA2FB2" w:rsidRDefault="00EA2FB2" w:rsidP="00EA2FB2">
      <w:pPr>
        <w:pStyle w:val="PL"/>
        <w:rPr>
          <w:lang w:eastAsia="de-DE"/>
        </w:rPr>
      </w:pPr>
      <w:r>
        <w:rPr>
          <w:lang w:eastAsia="de-DE"/>
        </w:rPr>
        <w:t xml:space="preserve">                  application/json:</w:t>
      </w:r>
    </w:p>
    <w:p w14:paraId="3039A186" w14:textId="77777777" w:rsidR="00EA2FB2" w:rsidRDefault="00EA2FB2" w:rsidP="00EA2FB2">
      <w:pPr>
        <w:pStyle w:val="PL"/>
        <w:rPr>
          <w:lang w:eastAsia="de-DE"/>
        </w:rPr>
      </w:pPr>
      <w:r>
        <w:rPr>
          <w:lang w:eastAsia="de-DE"/>
        </w:rPr>
        <w:t xml:space="preserve">                    schema:</w:t>
      </w:r>
    </w:p>
    <w:p w14:paraId="2DF66C32" w14:textId="77777777" w:rsidR="00EA2FB2" w:rsidRDefault="00EA2FB2" w:rsidP="00EA2FB2">
      <w:pPr>
        <w:pStyle w:val="PL"/>
        <w:rPr>
          <w:lang w:eastAsia="de-DE"/>
        </w:rPr>
      </w:pPr>
      <w:r>
        <w:rPr>
          <w:lang w:eastAsia="de-DE"/>
        </w:rPr>
        <w:t xml:space="preserve">                      oneOf:</w:t>
      </w:r>
    </w:p>
    <w:p w14:paraId="61A17DD3" w14:textId="77777777" w:rsidR="00EA2FB2" w:rsidRDefault="00EA2FB2" w:rsidP="00EA2FB2">
      <w:pPr>
        <w:pStyle w:val="PL"/>
        <w:rPr>
          <w:lang w:eastAsia="de-DE"/>
        </w:rPr>
      </w:pPr>
      <w:r>
        <w:rPr>
          <w:lang w:eastAsia="de-DE"/>
        </w:rPr>
        <w:t xml:space="preserve">                        - $ref: '#/components/schemas/NotifyChangedAlarmGeneral'</w:t>
      </w:r>
    </w:p>
    <w:p w14:paraId="0B64E252" w14:textId="77777777" w:rsidR="00EA2FB2" w:rsidRDefault="00EA2FB2" w:rsidP="00EA2FB2">
      <w:pPr>
        <w:pStyle w:val="PL"/>
        <w:rPr>
          <w:lang w:eastAsia="de-DE"/>
        </w:rPr>
      </w:pPr>
      <w:r>
        <w:rPr>
          <w:lang w:eastAsia="de-DE"/>
        </w:rPr>
        <w:t xml:space="preserve">                        - $ref: '#/components/schemas/NotifyChangedSecAlarmGeneral'</w:t>
      </w:r>
    </w:p>
    <w:p w14:paraId="384B0F06" w14:textId="77777777" w:rsidR="00EA2FB2" w:rsidRDefault="00EA2FB2" w:rsidP="00EA2FB2">
      <w:pPr>
        <w:pStyle w:val="PL"/>
        <w:rPr>
          <w:lang w:eastAsia="de-DE"/>
        </w:rPr>
      </w:pPr>
      <w:r>
        <w:rPr>
          <w:lang w:eastAsia="de-DE"/>
        </w:rPr>
        <w:t xml:space="preserve">              responses:</w:t>
      </w:r>
    </w:p>
    <w:p w14:paraId="328C2B9A" w14:textId="77777777" w:rsidR="00EA2FB2" w:rsidRDefault="00EA2FB2" w:rsidP="00EA2FB2">
      <w:pPr>
        <w:pStyle w:val="PL"/>
        <w:rPr>
          <w:lang w:eastAsia="de-DE"/>
        </w:rPr>
      </w:pPr>
      <w:r>
        <w:rPr>
          <w:lang w:eastAsia="de-DE"/>
        </w:rPr>
        <w:t xml:space="preserve">                '204':</w:t>
      </w:r>
    </w:p>
    <w:p w14:paraId="4671854B" w14:textId="77777777" w:rsidR="00EA2FB2" w:rsidRDefault="00EA2FB2" w:rsidP="00EA2FB2">
      <w:pPr>
        <w:pStyle w:val="PL"/>
        <w:rPr>
          <w:lang w:eastAsia="de-DE"/>
        </w:rPr>
      </w:pPr>
      <w:r>
        <w:rPr>
          <w:lang w:eastAsia="de-DE"/>
        </w:rPr>
        <w:t xml:space="preserve">                  description: &gt;-</w:t>
      </w:r>
    </w:p>
    <w:p w14:paraId="0C1359A1" w14:textId="77777777" w:rsidR="00EA2FB2" w:rsidRDefault="00EA2FB2" w:rsidP="00EA2FB2">
      <w:pPr>
        <w:pStyle w:val="PL"/>
        <w:rPr>
          <w:lang w:eastAsia="de-DE"/>
        </w:rPr>
      </w:pPr>
      <w:r>
        <w:rPr>
          <w:lang w:eastAsia="de-DE"/>
        </w:rPr>
        <w:t xml:space="preserve">                    Success case ("204 No Content").</w:t>
      </w:r>
    </w:p>
    <w:p w14:paraId="5D621E9F" w14:textId="77777777" w:rsidR="00EA2FB2" w:rsidRDefault="00EA2FB2" w:rsidP="00EA2FB2">
      <w:pPr>
        <w:pStyle w:val="PL"/>
        <w:rPr>
          <w:lang w:eastAsia="de-DE"/>
        </w:rPr>
      </w:pPr>
      <w:r>
        <w:rPr>
          <w:lang w:eastAsia="de-DE"/>
        </w:rPr>
        <w:t xml:space="preserve">                    The notification is successfully delivered. The response message</w:t>
      </w:r>
    </w:p>
    <w:p w14:paraId="183DAF41" w14:textId="77777777" w:rsidR="00EA2FB2" w:rsidRDefault="00EA2FB2" w:rsidP="00EA2FB2">
      <w:pPr>
        <w:pStyle w:val="PL"/>
        <w:rPr>
          <w:lang w:eastAsia="de-DE"/>
        </w:rPr>
      </w:pPr>
      <w:r>
        <w:rPr>
          <w:lang w:eastAsia="de-DE"/>
        </w:rPr>
        <w:t xml:space="preserve">                    body is absent.</w:t>
      </w:r>
    </w:p>
    <w:p w14:paraId="1178FCE6" w14:textId="77777777" w:rsidR="00EA2FB2" w:rsidRDefault="00EA2FB2" w:rsidP="00EA2FB2">
      <w:pPr>
        <w:pStyle w:val="PL"/>
        <w:rPr>
          <w:lang w:eastAsia="de-DE"/>
        </w:rPr>
      </w:pPr>
      <w:r>
        <w:rPr>
          <w:lang w:eastAsia="de-DE"/>
        </w:rPr>
        <w:t xml:space="preserve">                default:</w:t>
      </w:r>
    </w:p>
    <w:p w14:paraId="698AC471" w14:textId="77777777" w:rsidR="00EA2FB2" w:rsidRDefault="00EA2FB2" w:rsidP="00EA2FB2">
      <w:pPr>
        <w:pStyle w:val="PL"/>
        <w:rPr>
          <w:lang w:eastAsia="de-DE"/>
        </w:rPr>
      </w:pPr>
      <w:r>
        <w:rPr>
          <w:lang w:eastAsia="de-DE"/>
        </w:rPr>
        <w:t xml:space="preserve">                  description: Error case.</w:t>
      </w:r>
    </w:p>
    <w:p w14:paraId="0B9F086F" w14:textId="77777777" w:rsidR="00EA2FB2" w:rsidRDefault="00EA2FB2" w:rsidP="00EA2FB2">
      <w:pPr>
        <w:pStyle w:val="PL"/>
        <w:rPr>
          <w:lang w:eastAsia="de-DE"/>
        </w:rPr>
      </w:pPr>
      <w:r>
        <w:rPr>
          <w:lang w:eastAsia="de-DE"/>
        </w:rPr>
        <w:t xml:space="preserve">                  content:</w:t>
      </w:r>
    </w:p>
    <w:p w14:paraId="6F133495" w14:textId="77777777" w:rsidR="00EA2FB2" w:rsidRDefault="00EA2FB2" w:rsidP="00EA2FB2">
      <w:pPr>
        <w:pStyle w:val="PL"/>
        <w:rPr>
          <w:lang w:eastAsia="de-DE"/>
        </w:rPr>
      </w:pPr>
      <w:r>
        <w:rPr>
          <w:lang w:eastAsia="de-DE"/>
        </w:rPr>
        <w:t xml:space="preserve">                    application/json:</w:t>
      </w:r>
    </w:p>
    <w:p w14:paraId="4ED5230D" w14:textId="77777777" w:rsidR="00EA2FB2" w:rsidRDefault="00EA2FB2" w:rsidP="00EA2FB2">
      <w:pPr>
        <w:pStyle w:val="PL"/>
        <w:rPr>
          <w:lang w:eastAsia="de-DE"/>
        </w:rPr>
      </w:pPr>
      <w:r>
        <w:rPr>
          <w:lang w:eastAsia="de-DE"/>
        </w:rPr>
        <w:t xml:space="preserve">                      schema:</w:t>
      </w:r>
    </w:p>
    <w:p w14:paraId="61AE8B5A" w14:textId="77777777" w:rsidR="00EA2FB2" w:rsidRDefault="00EA2FB2" w:rsidP="00EA2FB2">
      <w:pPr>
        <w:pStyle w:val="PL"/>
        <w:rPr>
          <w:lang w:eastAsia="de-DE"/>
        </w:rPr>
      </w:pPr>
      <w:r>
        <w:rPr>
          <w:lang w:eastAsia="de-DE"/>
        </w:rPr>
        <w:t xml:space="preserve">                        $ref: 'TS28623_ComDefs.yaml#/components/schemas/ErrorResponse'</w:t>
      </w:r>
    </w:p>
    <w:p w14:paraId="0024EF8A" w14:textId="77777777" w:rsidR="00EA2FB2" w:rsidRDefault="00EA2FB2" w:rsidP="00EA2FB2">
      <w:pPr>
        <w:pStyle w:val="PL"/>
        <w:rPr>
          <w:lang w:eastAsia="de-DE"/>
        </w:rPr>
      </w:pPr>
      <w:r>
        <w:rPr>
          <w:lang w:eastAsia="de-DE"/>
        </w:rPr>
        <w:t xml:space="preserve">        notifyCorrelatedNotificationChanged:</w:t>
      </w:r>
    </w:p>
    <w:p w14:paraId="24062D91" w14:textId="77777777" w:rsidR="00EA2FB2" w:rsidRDefault="00EA2FB2" w:rsidP="00EA2FB2">
      <w:pPr>
        <w:pStyle w:val="PL"/>
        <w:rPr>
          <w:lang w:eastAsia="de-DE"/>
        </w:rPr>
      </w:pPr>
      <w:r>
        <w:rPr>
          <w:lang w:eastAsia="de-DE"/>
        </w:rPr>
        <w:t xml:space="preserve">          '{request.body#/consumerReference}':</w:t>
      </w:r>
    </w:p>
    <w:p w14:paraId="1C0EE281" w14:textId="77777777" w:rsidR="00EA2FB2" w:rsidRDefault="00EA2FB2" w:rsidP="00EA2FB2">
      <w:pPr>
        <w:pStyle w:val="PL"/>
        <w:rPr>
          <w:lang w:eastAsia="de-DE"/>
        </w:rPr>
      </w:pPr>
      <w:r>
        <w:rPr>
          <w:lang w:eastAsia="de-DE"/>
        </w:rPr>
        <w:t xml:space="preserve">            post:</w:t>
      </w:r>
    </w:p>
    <w:p w14:paraId="02143407" w14:textId="77777777" w:rsidR="00EA2FB2" w:rsidRDefault="00EA2FB2" w:rsidP="00EA2FB2">
      <w:pPr>
        <w:pStyle w:val="PL"/>
        <w:rPr>
          <w:lang w:eastAsia="de-DE"/>
        </w:rPr>
      </w:pPr>
      <w:r>
        <w:rPr>
          <w:lang w:eastAsia="de-DE"/>
        </w:rPr>
        <w:t xml:space="preserve">              requestBody:</w:t>
      </w:r>
    </w:p>
    <w:p w14:paraId="5C1C96C1" w14:textId="77777777" w:rsidR="00EA2FB2" w:rsidRDefault="00EA2FB2" w:rsidP="00EA2FB2">
      <w:pPr>
        <w:pStyle w:val="PL"/>
        <w:rPr>
          <w:lang w:eastAsia="de-DE"/>
        </w:rPr>
      </w:pPr>
      <w:r>
        <w:rPr>
          <w:lang w:eastAsia="de-DE"/>
        </w:rPr>
        <w:t xml:space="preserve">                required: true</w:t>
      </w:r>
    </w:p>
    <w:p w14:paraId="4FD05C61" w14:textId="77777777" w:rsidR="00EA2FB2" w:rsidRDefault="00EA2FB2" w:rsidP="00EA2FB2">
      <w:pPr>
        <w:pStyle w:val="PL"/>
        <w:rPr>
          <w:lang w:eastAsia="de-DE"/>
        </w:rPr>
      </w:pPr>
      <w:r>
        <w:rPr>
          <w:lang w:eastAsia="de-DE"/>
        </w:rPr>
        <w:t xml:space="preserve">                content:</w:t>
      </w:r>
    </w:p>
    <w:p w14:paraId="0774E629" w14:textId="77777777" w:rsidR="00EA2FB2" w:rsidRDefault="00EA2FB2" w:rsidP="00EA2FB2">
      <w:pPr>
        <w:pStyle w:val="PL"/>
        <w:rPr>
          <w:lang w:eastAsia="de-DE"/>
        </w:rPr>
      </w:pPr>
      <w:r>
        <w:rPr>
          <w:lang w:eastAsia="de-DE"/>
        </w:rPr>
        <w:t xml:space="preserve">                  application/json:</w:t>
      </w:r>
    </w:p>
    <w:p w14:paraId="2AAE5C1B" w14:textId="77777777" w:rsidR="00EA2FB2" w:rsidRDefault="00EA2FB2" w:rsidP="00EA2FB2">
      <w:pPr>
        <w:pStyle w:val="PL"/>
        <w:rPr>
          <w:lang w:eastAsia="de-DE"/>
        </w:rPr>
      </w:pPr>
      <w:r>
        <w:rPr>
          <w:lang w:eastAsia="de-DE"/>
        </w:rPr>
        <w:t xml:space="preserve">                    schema:</w:t>
      </w:r>
    </w:p>
    <w:p w14:paraId="7E104DE6" w14:textId="77777777" w:rsidR="00EA2FB2" w:rsidRDefault="00EA2FB2" w:rsidP="00EA2FB2">
      <w:pPr>
        <w:pStyle w:val="PL"/>
        <w:rPr>
          <w:lang w:eastAsia="de-DE"/>
        </w:rPr>
      </w:pPr>
      <w:r>
        <w:rPr>
          <w:lang w:eastAsia="de-DE"/>
        </w:rPr>
        <w:t xml:space="preserve">                      $ref: '#/components/schemas/NotifyCorrelatedNotificationChanged'</w:t>
      </w:r>
    </w:p>
    <w:p w14:paraId="52896571" w14:textId="77777777" w:rsidR="00EA2FB2" w:rsidRDefault="00EA2FB2" w:rsidP="00EA2FB2">
      <w:pPr>
        <w:pStyle w:val="PL"/>
        <w:rPr>
          <w:lang w:eastAsia="de-DE"/>
        </w:rPr>
      </w:pPr>
      <w:r>
        <w:rPr>
          <w:lang w:eastAsia="de-DE"/>
        </w:rPr>
        <w:t xml:space="preserve">              responses:</w:t>
      </w:r>
    </w:p>
    <w:p w14:paraId="7C0587AC" w14:textId="77777777" w:rsidR="00EA2FB2" w:rsidRDefault="00EA2FB2" w:rsidP="00EA2FB2">
      <w:pPr>
        <w:pStyle w:val="PL"/>
        <w:rPr>
          <w:lang w:eastAsia="de-DE"/>
        </w:rPr>
      </w:pPr>
      <w:r>
        <w:rPr>
          <w:lang w:eastAsia="de-DE"/>
        </w:rPr>
        <w:t xml:space="preserve">                '204':</w:t>
      </w:r>
    </w:p>
    <w:p w14:paraId="7B32D9B3" w14:textId="77777777" w:rsidR="00EA2FB2" w:rsidRDefault="00EA2FB2" w:rsidP="00EA2FB2">
      <w:pPr>
        <w:pStyle w:val="PL"/>
        <w:rPr>
          <w:lang w:eastAsia="de-DE"/>
        </w:rPr>
      </w:pPr>
      <w:r>
        <w:rPr>
          <w:lang w:eastAsia="de-DE"/>
        </w:rPr>
        <w:t xml:space="preserve">                  description: &gt;-</w:t>
      </w:r>
    </w:p>
    <w:p w14:paraId="68D6B0EB" w14:textId="77777777" w:rsidR="00EA2FB2" w:rsidRDefault="00EA2FB2" w:rsidP="00EA2FB2">
      <w:pPr>
        <w:pStyle w:val="PL"/>
        <w:rPr>
          <w:lang w:eastAsia="de-DE"/>
        </w:rPr>
      </w:pPr>
      <w:r>
        <w:rPr>
          <w:lang w:eastAsia="de-DE"/>
        </w:rPr>
        <w:t xml:space="preserve">                    Success case ("204 No Content").</w:t>
      </w:r>
    </w:p>
    <w:p w14:paraId="0F4E222F" w14:textId="77777777" w:rsidR="00EA2FB2" w:rsidRDefault="00EA2FB2" w:rsidP="00EA2FB2">
      <w:pPr>
        <w:pStyle w:val="PL"/>
        <w:rPr>
          <w:lang w:eastAsia="de-DE"/>
        </w:rPr>
      </w:pPr>
      <w:r>
        <w:rPr>
          <w:lang w:eastAsia="de-DE"/>
        </w:rPr>
        <w:t xml:space="preserve">                    The notification is successfully delivered. The response message</w:t>
      </w:r>
    </w:p>
    <w:p w14:paraId="43820D63" w14:textId="77777777" w:rsidR="00EA2FB2" w:rsidRDefault="00EA2FB2" w:rsidP="00EA2FB2">
      <w:pPr>
        <w:pStyle w:val="PL"/>
        <w:rPr>
          <w:lang w:eastAsia="de-DE"/>
        </w:rPr>
      </w:pPr>
      <w:r>
        <w:rPr>
          <w:lang w:eastAsia="de-DE"/>
        </w:rPr>
        <w:t xml:space="preserve">                    body is absent.</w:t>
      </w:r>
    </w:p>
    <w:p w14:paraId="6F485E29" w14:textId="77777777" w:rsidR="00EA2FB2" w:rsidRDefault="00EA2FB2" w:rsidP="00EA2FB2">
      <w:pPr>
        <w:pStyle w:val="PL"/>
        <w:rPr>
          <w:lang w:eastAsia="de-DE"/>
        </w:rPr>
      </w:pPr>
      <w:r>
        <w:rPr>
          <w:lang w:eastAsia="de-DE"/>
        </w:rPr>
        <w:t xml:space="preserve">                default:</w:t>
      </w:r>
    </w:p>
    <w:p w14:paraId="46514ADF" w14:textId="77777777" w:rsidR="00EA2FB2" w:rsidRDefault="00EA2FB2" w:rsidP="00EA2FB2">
      <w:pPr>
        <w:pStyle w:val="PL"/>
        <w:rPr>
          <w:lang w:eastAsia="de-DE"/>
        </w:rPr>
      </w:pPr>
      <w:r>
        <w:rPr>
          <w:lang w:eastAsia="de-DE"/>
        </w:rPr>
        <w:t xml:space="preserve">                  description: Error case.</w:t>
      </w:r>
    </w:p>
    <w:p w14:paraId="37B23025" w14:textId="77777777" w:rsidR="00EA2FB2" w:rsidRDefault="00EA2FB2" w:rsidP="00EA2FB2">
      <w:pPr>
        <w:pStyle w:val="PL"/>
        <w:rPr>
          <w:lang w:eastAsia="de-DE"/>
        </w:rPr>
      </w:pPr>
      <w:r>
        <w:rPr>
          <w:lang w:eastAsia="de-DE"/>
        </w:rPr>
        <w:t xml:space="preserve">                  content:</w:t>
      </w:r>
    </w:p>
    <w:p w14:paraId="49EDBAD5" w14:textId="77777777" w:rsidR="00EA2FB2" w:rsidRDefault="00EA2FB2" w:rsidP="00EA2FB2">
      <w:pPr>
        <w:pStyle w:val="PL"/>
        <w:rPr>
          <w:lang w:eastAsia="de-DE"/>
        </w:rPr>
      </w:pPr>
      <w:r>
        <w:rPr>
          <w:lang w:eastAsia="de-DE"/>
        </w:rPr>
        <w:t xml:space="preserve">                    application/json:</w:t>
      </w:r>
    </w:p>
    <w:p w14:paraId="40254A7B" w14:textId="77777777" w:rsidR="00EA2FB2" w:rsidRDefault="00EA2FB2" w:rsidP="00EA2FB2">
      <w:pPr>
        <w:pStyle w:val="PL"/>
        <w:rPr>
          <w:lang w:eastAsia="de-DE"/>
        </w:rPr>
      </w:pPr>
      <w:r>
        <w:rPr>
          <w:lang w:eastAsia="de-DE"/>
        </w:rPr>
        <w:t xml:space="preserve">                      schema:</w:t>
      </w:r>
    </w:p>
    <w:p w14:paraId="71A72700" w14:textId="77777777" w:rsidR="00EA2FB2" w:rsidRDefault="00EA2FB2" w:rsidP="00EA2FB2">
      <w:pPr>
        <w:pStyle w:val="PL"/>
        <w:rPr>
          <w:lang w:eastAsia="de-DE"/>
        </w:rPr>
      </w:pPr>
      <w:r>
        <w:rPr>
          <w:lang w:eastAsia="de-DE"/>
        </w:rPr>
        <w:t xml:space="preserve">                        $ref: 'TS28623_ComDefs.yaml#/components/schemas/ErrorResponse'</w:t>
      </w:r>
    </w:p>
    <w:p w14:paraId="34900E6E" w14:textId="77777777" w:rsidR="00EA2FB2" w:rsidRDefault="00EA2FB2" w:rsidP="00EA2FB2">
      <w:pPr>
        <w:pStyle w:val="PL"/>
        <w:rPr>
          <w:lang w:eastAsia="de-DE"/>
        </w:rPr>
      </w:pPr>
      <w:r>
        <w:rPr>
          <w:lang w:eastAsia="de-DE"/>
        </w:rPr>
        <w:t xml:space="preserve">        notifyAckStateChanged:</w:t>
      </w:r>
    </w:p>
    <w:p w14:paraId="15866D4D" w14:textId="77777777" w:rsidR="00EA2FB2" w:rsidRDefault="00EA2FB2" w:rsidP="00EA2FB2">
      <w:pPr>
        <w:pStyle w:val="PL"/>
        <w:rPr>
          <w:lang w:eastAsia="de-DE"/>
        </w:rPr>
      </w:pPr>
      <w:r>
        <w:rPr>
          <w:lang w:eastAsia="de-DE"/>
        </w:rPr>
        <w:t xml:space="preserve">          '{request.body#/consumerReference}':</w:t>
      </w:r>
    </w:p>
    <w:p w14:paraId="611BE68E" w14:textId="77777777" w:rsidR="00EA2FB2" w:rsidRDefault="00EA2FB2" w:rsidP="00EA2FB2">
      <w:pPr>
        <w:pStyle w:val="PL"/>
        <w:rPr>
          <w:lang w:eastAsia="de-DE"/>
        </w:rPr>
      </w:pPr>
      <w:r>
        <w:rPr>
          <w:lang w:eastAsia="de-DE"/>
        </w:rPr>
        <w:t xml:space="preserve">            post:</w:t>
      </w:r>
    </w:p>
    <w:p w14:paraId="0668CFA6" w14:textId="77777777" w:rsidR="00EA2FB2" w:rsidRDefault="00EA2FB2" w:rsidP="00EA2FB2">
      <w:pPr>
        <w:pStyle w:val="PL"/>
        <w:rPr>
          <w:lang w:eastAsia="de-DE"/>
        </w:rPr>
      </w:pPr>
      <w:r>
        <w:rPr>
          <w:lang w:eastAsia="de-DE"/>
        </w:rPr>
        <w:t xml:space="preserve">              requestBody:</w:t>
      </w:r>
    </w:p>
    <w:p w14:paraId="7DF2C2A8" w14:textId="77777777" w:rsidR="00EA2FB2" w:rsidRDefault="00EA2FB2" w:rsidP="00EA2FB2">
      <w:pPr>
        <w:pStyle w:val="PL"/>
        <w:rPr>
          <w:lang w:eastAsia="de-DE"/>
        </w:rPr>
      </w:pPr>
      <w:r>
        <w:rPr>
          <w:lang w:eastAsia="de-DE"/>
        </w:rPr>
        <w:t xml:space="preserve">                required: true</w:t>
      </w:r>
    </w:p>
    <w:p w14:paraId="65229F70" w14:textId="77777777" w:rsidR="00EA2FB2" w:rsidRDefault="00EA2FB2" w:rsidP="00EA2FB2">
      <w:pPr>
        <w:pStyle w:val="PL"/>
        <w:rPr>
          <w:lang w:eastAsia="de-DE"/>
        </w:rPr>
      </w:pPr>
      <w:r>
        <w:rPr>
          <w:lang w:eastAsia="de-DE"/>
        </w:rPr>
        <w:t xml:space="preserve">                content:</w:t>
      </w:r>
    </w:p>
    <w:p w14:paraId="7C4B87FD" w14:textId="77777777" w:rsidR="00EA2FB2" w:rsidRDefault="00EA2FB2" w:rsidP="00EA2FB2">
      <w:pPr>
        <w:pStyle w:val="PL"/>
        <w:rPr>
          <w:lang w:eastAsia="de-DE"/>
        </w:rPr>
      </w:pPr>
      <w:r>
        <w:rPr>
          <w:lang w:eastAsia="de-DE"/>
        </w:rPr>
        <w:t xml:space="preserve">                  application/json:</w:t>
      </w:r>
    </w:p>
    <w:p w14:paraId="78AD0239" w14:textId="77777777" w:rsidR="00EA2FB2" w:rsidRDefault="00EA2FB2" w:rsidP="00EA2FB2">
      <w:pPr>
        <w:pStyle w:val="PL"/>
        <w:rPr>
          <w:lang w:eastAsia="de-DE"/>
        </w:rPr>
      </w:pPr>
      <w:r>
        <w:rPr>
          <w:lang w:eastAsia="de-DE"/>
        </w:rPr>
        <w:t xml:space="preserve">                    schema:</w:t>
      </w:r>
    </w:p>
    <w:p w14:paraId="203B34BA" w14:textId="77777777" w:rsidR="00EA2FB2" w:rsidRDefault="00EA2FB2" w:rsidP="00EA2FB2">
      <w:pPr>
        <w:pStyle w:val="PL"/>
        <w:rPr>
          <w:lang w:eastAsia="de-DE"/>
        </w:rPr>
      </w:pPr>
      <w:r>
        <w:rPr>
          <w:lang w:eastAsia="de-DE"/>
        </w:rPr>
        <w:t xml:space="preserve">                      $ref: '#/components/schemas/NotifyAckStateChanged'</w:t>
      </w:r>
    </w:p>
    <w:p w14:paraId="1A628C54" w14:textId="77777777" w:rsidR="00EA2FB2" w:rsidRDefault="00EA2FB2" w:rsidP="00EA2FB2">
      <w:pPr>
        <w:pStyle w:val="PL"/>
        <w:rPr>
          <w:lang w:eastAsia="de-DE"/>
        </w:rPr>
      </w:pPr>
      <w:r>
        <w:rPr>
          <w:lang w:eastAsia="de-DE"/>
        </w:rPr>
        <w:t xml:space="preserve">              responses:</w:t>
      </w:r>
    </w:p>
    <w:p w14:paraId="51AE344D" w14:textId="77777777" w:rsidR="00EA2FB2" w:rsidRDefault="00EA2FB2" w:rsidP="00EA2FB2">
      <w:pPr>
        <w:pStyle w:val="PL"/>
        <w:rPr>
          <w:lang w:eastAsia="de-DE"/>
        </w:rPr>
      </w:pPr>
      <w:r>
        <w:rPr>
          <w:lang w:eastAsia="de-DE"/>
        </w:rPr>
        <w:t xml:space="preserve">                '204':</w:t>
      </w:r>
    </w:p>
    <w:p w14:paraId="23195A3F" w14:textId="77777777" w:rsidR="00EA2FB2" w:rsidRDefault="00EA2FB2" w:rsidP="00EA2FB2">
      <w:pPr>
        <w:pStyle w:val="PL"/>
        <w:rPr>
          <w:lang w:eastAsia="de-DE"/>
        </w:rPr>
      </w:pPr>
      <w:r>
        <w:rPr>
          <w:lang w:eastAsia="de-DE"/>
        </w:rPr>
        <w:t xml:space="preserve">                  description: &gt;-</w:t>
      </w:r>
    </w:p>
    <w:p w14:paraId="1EA7E86C" w14:textId="77777777" w:rsidR="00EA2FB2" w:rsidRDefault="00EA2FB2" w:rsidP="00EA2FB2">
      <w:pPr>
        <w:pStyle w:val="PL"/>
        <w:rPr>
          <w:lang w:eastAsia="de-DE"/>
        </w:rPr>
      </w:pPr>
      <w:r>
        <w:rPr>
          <w:lang w:eastAsia="de-DE"/>
        </w:rPr>
        <w:t xml:space="preserve">                    Success case ("204 No Content").</w:t>
      </w:r>
    </w:p>
    <w:p w14:paraId="2A8C404B" w14:textId="77777777" w:rsidR="00EA2FB2" w:rsidRDefault="00EA2FB2" w:rsidP="00EA2FB2">
      <w:pPr>
        <w:pStyle w:val="PL"/>
        <w:rPr>
          <w:lang w:eastAsia="de-DE"/>
        </w:rPr>
      </w:pPr>
      <w:r>
        <w:rPr>
          <w:lang w:eastAsia="de-DE"/>
        </w:rPr>
        <w:t xml:space="preserve">                    The notification is successfully delivered. The response message</w:t>
      </w:r>
    </w:p>
    <w:p w14:paraId="618B348B" w14:textId="77777777" w:rsidR="00EA2FB2" w:rsidRDefault="00EA2FB2" w:rsidP="00EA2FB2">
      <w:pPr>
        <w:pStyle w:val="PL"/>
        <w:rPr>
          <w:lang w:eastAsia="de-DE"/>
        </w:rPr>
      </w:pPr>
      <w:r>
        <w:rPr>
          <w:lang w:eastAsia="de-DE"/>
        </w:rPr>
        <w:t xml:space="preserve">                    body is absent.</w:t>
      </w:r>
    </w:p>
    <w:p w14:paraId="346B9449" w14:textId="77777777" w:rsidR="00EA2FB2" w:rsidRDefault="00EA2FB2" w:rsidP="00EA2FB2">
      <w:pPr>
        <w:pStyle w:val="PL"/>
        <w:rPr>
          <w:lang w:eastAsia="de-DE"/>
        </w:rPr>
      </w:pPr>
      <w:r>
        <w:rPr>
          <w:lang w:eastAsia="de-DE"/>
        </w:rPr>
        <w:t xml:space="preserve">                default:</w:t>
      </w:r>
    </w:p>
    <w:p w14:paraId="1E247B8E" w14:textId="77777777" w:rsidR="00EA2FB2" w:rsidRDefault="00EA2FB2" w:rsidP="00EA2FB2">
      <w:pPr>
        <w:pStyle w:val="PL"/>
        <w:rPr>
          <w:lang w:eastAsia="de-DE"/>
        </w:rPr>
      </w:pPr>
      <w:r>
        <w:rPr>
          <w:lang w:eastAsia="de-DE"/>
        </w:rPr>
        <w:t xml:space="preserve">                  description: Error case.</w:t>
      </w:r>
    </w:p>
    <w:p w14:paraId="78A4B18D" w14:textId="77777777" w:rsidR="00EA2FB2" w:rsidRDefault="00EA2FB2" w:rsidP="00EA2FB2">
      <w:pPr>
        <w:pStyle w:val="PL"/>
        <w:rPr>
          <w:lang w:eastAsia="de-DE"/>
        </w:rPr>
      </w:pPr>
      <w:r>
        <w:rPr>
          <w:lang w:eastAsia="de-DE"/>
        </w:rPr>
        <w:t xml:space="preserve">                  content:</w:t>
      </w:r>
    </w:p>
    <w:p w14:paraId="613C6C8D" w14:textId="77777777" w:rsidR="00EA2FB2" w:rsidRDefault="00EA2FB2" w:rsidP="00EA2FB2">
      <w:pPr>
        <w:pStyle w:val="PL"/>
        <w:rPr>
          <w:lang w:eastAsia="de-DE"/>
        </w:rPr>
      </w:pPr>
      <w:r>
        <w:rPr>
          <w:lang w:eastAsia="de-DE"/>
        </w:rPr>
        <w:t xml:space="preserve">                    application/json:</w:t>
      </w:r>
    </w:p>
    <w:p w14:paraId="661D40A7" w14:textId="77777777" w:rsidR="00EA2FB2" w:rsidRDefault="00EA2FB2" w:rsidP="00EA2FB2">
      <w:pPr>
        <w:pStyle w:val="PL"/>
        <w:rPr>
          <w:lang w:eastAsia="de-DE"/>
        </w:rPr>
      </w:pPr>
      <w:r>
        <w:rPr>
          <w:lang w:eastAsia="de-DE"/>
        </w:rPr>
        <w:t xml:space="preserve">                      schema:</w:t>
      </w:r>
    </w:p>
    <w:p w14:paraId="0B4621EF" w14:textId="77777777" w:rsidR="00EA2FB2" w:rsidRDefault="00EA2FB2" w:rsidP="00EA2FB2">
      <w:pPr>
        <w:pStyle w:val="PL"/>
        <w:rPr>
          <w:lang w:eastAsia="de-DE"/>
        </w:rPr>
      </w:pPr>
      <w:r>
        <w:rPr>
          <w:lang w:eastAsia="de-DE"/>
        </w:rPr>
        <w:t xml:space="preserve">                        $ref: 'TS28623_ComDefs.yaml#/components/schemas/ErrorResponse'</w:t>
      </w:r>
    </w:p>
    <w:p w14:paraId="1C908A72" w14:textId="77777777" w:rsidR="00EA2FB2" w:rsidRDefault="00EA2FB2" w:rsidP="00EA2FB2">
      <w:pPr>
        <w:pStyle w:val="PL"/>
        <w:rPr>
          <w:lang w:eastAsia="de-DE"/>
        </w:rPr>
      </w:pPr>
      <w:r>
        <w:rPr>
          <w:lang w:eastAsia="de-DE"/>
        </w:rPr>
        <w:t xml:space="preserve">        notifyComments:</w:t>
      </w:r>
    </w:p>
    <w:p w14:paraId="701BE8DD" w14:textId="77777777" w:rsidR="00EA2FB2" w:rsidRDefault="00EA2FB2" w:rsidP="00EA2FB2">
      <w:pPr>
        <w:pStyle w:val="PL"/>
        <w:rPr>
          <w:lang w:eastAsia="de-DE"/>
        </w:rPr>
      </w:pPr>
      <w:r>
        <w:rPr>
          <w:lang w:eastAsia="de-DE"/>
        </w:rPr>
        <w:t xml:space="preserve">          '{request.body#/consumerReference}':</w:t>
      </w:r>
    </w:p>
    <w:p w14:paraId="79C161FD" w14:textId="77777777" w:rsidR="00EA2FB2" w:rsidRDefault="00EA2FB2" w:rsidP="00EA2FB2">
      <w:pPr>
        <w:pStyle w:val="PL"/>
        <w:rPr>
          <w:lang w:eastAsia="de-DE"/>
        </w:rPr>
      </w:pPr>
      <w:r>
        <w:rPr>
          <w:lang w:eastAsia="de-DE"/>
        </w:rPr>
        <w:t xml:space="preserve">            post:</w:t>
      </w:r>
    </w:p>
    <w:p w14:paraId="0AD922EC" w14:textId="77777777" w:rsidR="00EA2FB2" w:rsidRDefault="00EA2FB2" w:rsidP="00EA2FB2">
      <w:pPr>
        <w:pStyle w:val="PL"/>
        <w:rPr>
          <w:lang w:eastAsia="de-DE"/>
        </w:rPr>
      </w:pPr>
      <w:r>
        <w:rPr>
          <w:lang w:eastAsia="de-DE"/>
        </w:rPr>
        <w:t xml:space="preserve">              requestBody:</w:t>
      </w:r>
    </w:p>
    <w:p w14:paraId="471D5C86" w14:textId="77777777" w:rsidR="00EA2FB2" w:rsidRDefault="00EA2FB2" w:rsidP="00EA2FB2">
      <w:pPr>
        <w:pStyle w:val="PL"/>
        <w:rPr>
          <w:lang w:eastAsia="de-DE"/>
        </w:rPr>
      </w:pPr>
      <w:r>
        <w:rPr>
          <w:lang w:eastAsia="de-DE"/>
        </w:rPr>
        <w:t xml:space="preserve">                required: true</w:t>
      </w:r>
    </w:p>
    <w:p w14:paraId="4C7361A3" w14:textId="77777777" w:rsidR="00EA2FB2" w:rsidRDefault="00EA2FB2" w:rsidP="00EA2FB2">
      <w:pPr>
        <w:pStyle w:val="PL"/>
        <w:rPr>
          <w:lang w:eastAsia="de-DE"/>
        </w:rPr>
      </w:pPr>
      <w:r>
        <w:rPr>
          <w:lang w:eastAsia="de-DE"/>
        </w:rPr>
        <w:t xml:space="preserve">                content:</w:t>
      </w:r>
    </w:p>
    <w:p w14:paraId="017585B5" w14:textId="77777777" w:rsidR="00EA2FB2" w:rsidRDefault="00EA2FB2" w:rsidP="00EA2FB2">
      <w:pPr>
        <w:pStyle w:val="PL"/>
        <w:rPr>
          <w:lang w:eastAsia="de-DE"/>
        </w:rPr>
      </w:pPr>
      <w:r>
        <w:rPr>
          <w:lang w:eastAsia="de-DE"/>
        </w:rPr>
        <w:t xml:space="preserve">                  application/json:</w:t>
      </w:r>
    </w:p>
    <w:p w14:paraId="14971BEA" w14:textId="77777777" w:rsidR="00EA2FB2" w:rsidRDefault="00EA2FB2" w:rsidP="00EA2FB2">
      <w:pPr>
        <w:pStyle w:val="PL"/>
        <w:rPr>
          <w:lang w:eastAsia="de-DE"/>
        </w:rPr>
      </w:pPr>
      <w:r>
        <w:rPr>
          <w:lang w:eastAsia="de-DE"/>
        </w:rPr>
        <w:t xml:space="preserve">                    schema:</w:t>
      </w:r>
    </w:p>
    <w:p w14:paraId="0416AB77" w14:textId="77777777" w:rsidR="00EA2FB2" w:rsidRDefault="00EA2FB2" w:rsidP="00EA2FB2">
      <w:pPr>
        <w:pStyle w:val="PL"/>
        <w:rPr>
          <w:lang w:eastAsia="de-DE"/>
        </w:rPr>
      </w:pPr>
      <w:r>
        <w:rPr>
          <w:lang w:eastAsia="de-DE"/>
        </w:rPr>
        <w:t xml:space="preserve">                      $ref: '#/components/schemas/NotifyComments'</w:t>
      </w:r>
    </w:p>
    <w:p w14:paraId="74BCAFD5" w14:textId="77777777" w:rsidR="00EA2FB2" w:rsidRDefault="00EA2FB2" w:rsidP="00EA2FB2">
      <w:pPr>
        <w:pStyle w:val="PL"/>
        <w:rPr>
          <w:lang w:eastAsia="de-DE"/>
        </w:rPr>
      </w:pPr>
      <w:r>
        <w:rPr>
          <w:lang w:eastAsia="de-DE"/>
        </w:rPr>
        <w:t xml:space="preserve">              responses:</w:t>
      </w:r>
    </w:p>
    <w:p w14:paraId="05B27E66" w14:textId="77777777" w:rsidR="00EA2FB2" w:rsidRDefault="00EA2FB2" w:rsidP="00EA2FB2">
      <w:pPr>
        <w:pStyle w:val="PL"/>
        <w:rPr>
          <w:lang w:eastAsia="de-DE"/>
        </w:rPr>
      </w:pPr>
      <w:r>
        <w:rPr>
          <w:lang w:eastAsia="de-DE"/>
        </w:rPr>
        <w:t xml:space="preserve">                '204':</w:t>
      </w:r>
    </w:p>
    <w:p w14:paraId="2BA7BC3D" w14:textId="77777777" w:rsidR="00EA2FB2" w:rsidRDefault="00EA2FB2" w:rsidP="00EA2FB2">
      <w:pPr>
        <w:pStyle w:val="PL"/>
        <w:rPr>
          <w:lang w:eastAsia="de-DE"/>
        </w:rPr>
      </w:pPr>
      <w:r>
        <w:rPr>
          <w:lang w:eastAsia="de-DE"/>
        </w:rPr>
        <w:t xml:space="preserve">                  description: &gt;-</w:t>
      </w:r>
    </w:p>
    <w:p w14:paraId="5CED37F1" w14:textId="77777777" w:rsidR="00EA2FB2" w:rsidRDefault="00EA2FB2" w:rsidP="00EA2FB2">
      <w:pPr>
        <w:pStyle w:val="PL"/>
        <w:rPr>
          <w:lang w:eastAsia="de-DE"/>
        </w:rPr>
      </w:pPr>
      <w:r>
        <w:rPr>
          <w:lang w:eastAsia="de-DE"/>
        </w:rPr>
        <w:t xml:space="preserve">                    Success case ("204 No Content").</w:t>
      </w:r>
    </w:p>
    <w:p w14:paraId="1387F2D8" w14:textId="77777777" w:rsidR="00EA2FB2" w:rsidRDefault="00EA2FB2" w:rsidP="00EA2FB2">
      <w:pPr>
        <w:pStyle w:val="PL"/>
        <w:rPr>
          <w:lang w:eastAsia="de-DE"/>
        </w:rPr>
      </w:pPr>
      <w:r>
        <w:rPr>
          <w:lang w:eastAsia="de-DE"/>
        </w:rPr>
        <w:t xml:space="preserve">                    The notification is successfully delivered. The response message</w:t>
      </w:r>
    </w:p>
    <w:p w14:paraId="617BF739" w14:textId="77777777" w:rsidR="00EA2FB2" w:rsidRDefault="00EA2FB2" w:rsidP="00EA2FB2">
      <w:pPr>
        <w:pStyle w:val="PL"/>
        <w:rPr>
          <w:lang w:eastAsia="de-DE"/>
        </w:rPr>
      </w:pPr>
      <w:r>
        <w:rPr>
          <w:lang w:eastAsia="de-DE"/>
        </w:rPr>
        <w:t xml:space="preserve">                    body is absent.</w:t>
      </w:r>
    </w:p>
    <w:p w14:paraId="6BC82CBB" w14:textId="77777777" w:rsidR="00EA2FB2" w:rsidRDefault="00EA2FB2" w:rsidP="00EA2FB2">
      <w:pPr>
        <w:pStyle w:val="PL"/>
        <w:rPr>
          <w:lang w:eastAsia="de-DE"/>
        </w:rPr>
      </w:pPr>
      <w:r>
        <w:rPr>
          <w:lang w:eastAsia="de-DE"/>
        </w:rPr>
        <w:t xml:space="preserve">                default:</w:t>
      </w:r>
    </w:p>
    <w:p w14:paraId="7968F8C4" w14:textId="77777777" w:rsidR="00EA2FB2" w:rsidRDefault="00EA2FB2" w:rsidP="00EA2FB2">
      <w:pPr>
        <w:pStyle w:val="PL"/>
        <w:rPr>
          <w:lang w:eastAsia="de-DE"/>
        </w:rPr>
      </w:pPr>
      <w:r>
        <w:rPr>
          <w:lang w:eastAsia="de-DE"/>
        </w:rPr>
        <w:t xml:space="preserve">                  description: Error case.</w:t>
      </w:r>
    </w:p>
    <w:p w14:paraId="4B1C7AB4" w14:textId="77777777" w:rsidR="00EA2FB2" w:rsidRDefault="00EA2FB2" w:rsidP="00EA2FB2">
      <w:pPr>
        <w:pStyle w:val="PL"/>
        <w:rPr>
          <w:lang w:eastAsia="de-DE"/>
        </w:rPr>
      </w:pPr>
      <w:r>
        <w:rPr>
          <w:lang w:eastAsia="de-DE"/>
        </w:rPr>
        <w:t xml:space="preserve">                  content:</w:t>
      </w:r>
    </w:p>
    <w:p w14:paraId="1E9C1CD7" w14:textId="77777777" w:rsidR="00EA2FB2" w:rsidRDefault="00EA2FB2" w:rsidP="00EA2FB2">
      <w:pPr>
        <w:pStyle w:val="PL"/>
        <w:rPr>
          <w:lang w:eastAsia="de-DE"/>
        </w:rPr>
      </w:pPr>
      <w:r>
        <w:rPr>
          <w:lang w:eastAsia="de-DE"/>
        </w:rPr>
        <w:t xml:space="preserve">                    application/json:</w:t>
      </w:r>
    </w:p>
    <w:p w14:paraId="660B2897" w14:textId="77777777" w:rsidR="00EA2FB2" w:rsidRDefault="00EA2FB2" w:rsidP="00EA2FB2">
      <w:pPr>
        <w:pStyle w:val="PL"/>
        <w:rPr>
          <w:lang w:eastAsia="de-DE"/>
        </w:rPr>
      </w:pPr>
      <w:r>
        <w:rPr>
          <w:lang w:eastAsia="de-DE"/>
        </w:rPr>
        <w:t xml:space="preserve">                      schema:</w:t>
      </w:r>
    </w:p>
    <w:p w14:paraId="55210371" w14:textId="77777777" w:rsidR="00EA2FB2" w:rsidRDefault="00EA2FB2" w:rsidP="00EA2FB2">
      <w:pPr>
        <w:pStyle w:val="PL"/>
        <w:rPr>
          <w:lang w:eastAsia="de-DE"/>
        </w:rPr>
      </w:pPr>
      <w:r>
        <w:rPr>
          <w:lang w:eastAsia="de-DE"/>
        </w:rPr>
        <w:t xml:space="preserve">                        $ref: 'TS28623_ComDefs.yaml#/components/schemas/ErrorResponse'</w:t>
      </w:r>
    </w:p>
    <w:p w14:paraId="6E8DF70A" w14:textId="77777777" w:rsidR="00EA2FB2" w:rsidRDefault="00EA2FB2" w:rsidP="00EA2FB2">
      <w:pPr>
        <w:pStyle w:val="PL"/>
        <w:rPr>
          <w:lang w:eastAsia="de-DE"/>
        </w:rPr>
      </w:pPr>
      <w:r>
        <w:rPr>
          <w:lang w:eastAsia="de-DE"/>
        </w:rPr>
        <w:t xml:space="preserve">        notifyPotentialFaultyAlarmList:</w:t>
      </w:r>
    </w:p>
    <w:p w14:paraId="574B378A" w14:textId="77777777" w:rsidR="00EA2FB2" w:rsidRDefault="00EA2FB2" w:rsidP="00EA2FB2">
      <w:pPr>
        <w:pStyle w:val="PL"/>
        <w:rPr>
          <w:lang w:eastAsia="de-DE"/>
        </w:rPr>
      </w:pPr>
      <w:r>
        <w:rPr>
          <w:lang w:eastAsia="de-DE"/>
        </w:rPr>
        <w:t xml:space="preserve">          '{request.body#/consumerReference}':</w:t>
      </w:r>
    </w:p>
    <w:p w14:paraId="7B9E7B2D" w14:textId="77777777" w:rsidR="00EA2FB2" w:rsidRDefault="00EA2FB2" w:rsidP="00EA2FB2">
      <w:pPr>
        <w:pStyle w:val="PL"/>
        <w:rPr>
          <w:lang w:eastAsia="de-DE"/>
        </w:rPr>
      </w:pPr>
      <w:r>
        <w:rPr>
          <w:lang w:eastAsia="de-DE"/>
        </w:rPr>
        <w:t xml:space="preserve">            post:</w:t>
      </w:r>
    </w:p>
    <w:p w14:paraId="09E86995" w14:textId="77777777" w:rsidR="00EA2FB2" w:rsidRDefault="00EA2FB2" w:rsidP="00EA2FB2">
      <w:pPr>
        <w:pStyle w:val="PL"/>
        <w:rPr>
          <w:lang w:eastAsia="de-DE"/>
        </w:rPr>
      </w:pPr>
      <w:r>
        <w:rPr>
          <w:lang w:eastAsia="de-DE"/>
        </w:rPr>
        <w:t xml:space="preserve">              requestBody:</w:t>
      </w:r>
    </w:p>
    <w:p w14:paraId="342732E6" w14:textId="77777777" w:rsidR="00EA2FB2" w:rsidRDefault="00EA2FB2" w:rsidP="00EA2FB2">
      <w:pPr>
        <w:pStyle w:val="PL"/>
        <w:rPr>
          <w:lang w:eastAsia="de-DE"/>
        </w:rPr>
      </w:pPr>
      <w:r>
        <w:rPr>
          <w:lang w:eastAsia="de-DE"/>
        </w:rPr>
        <w:t xml:space="preserve">                required: true</w:t>
      </w:r>
    </w:p>
    <w:p w14:paraId="5ED87D1E" w14:textId="77777777" w:rsidR="00EA2FB2" w:rsidRDefault="00EA2FB2" w:rsidP="00EA2FB2">
      <w:pPr>
        <w:pStyle w:val="PL"/>
        <w:rPr>
          <w:lang w:eastAsia="de-DE"/>
        </w:rPr>
      </w:pPr>
      <w:r>
        <w:rPr>
          <w:lang w:eastAsia="de-DE"/>
        </w:rPr>
        <w:t xml:space="preserve">                content:</w:t>
      </w:r>
    </w:p>
    <w:p w14:paraId="3244C064" w14:textId="77777777" w:rsidR="00EA2FB2" w:rsidRDefault="00EA2FB2" w:rsidP="00EA2FB2">
      <w:pPr>
        <w:pStyle w:val="PL"/>
        <w:rPr>
          <w:lang w:eastAsia="de-DE"/>
        </w:rPr>
      </w:pPr>
      <w:r>
        <w:rPr>
          <w:lang w:eastAsia="de-DE"/>
        </w:rPr>
        <w:t xml:space="preserve">                  application/json:</w:t>
      </w:r>
    </w:p>
    <w:p w14:paraId="129583AA" w14:textId="77777777" w:rsidR="00EA2FB2" w:rsidRDefault="00EA2FB2" w:rsidP="00EA2FB2">
      <w:pPr>
        <w:pStyle w:val="PL"/>
        <w:rPr>
          <w:lang w:eastAsia="de-DE"/>
        </w:rPr>
      </w:pPr>
      <w:r>
        <w:rPr>
          <w:lang w:eastAsia="de-DE"/>
        </w:rPr>
        <w:t xml:space="preserve">                    schema:</w:t>
      </w:r>
    </w:p>
    <w:p w14:paraId="0CE8C13D" w14:textId="77777777" w:rsidR="00EA2FB2" w:rsidRDefault="00EA2FB2" w:rsidP="00EA2FB2">
      <w:pPr>
        <w:pStyle w:val="PL"/>
        <w:rPr>
          <w:lang w:eastAsia="de-DE"/>
        </w:rPr>
      </w:pPr>
      <w:r>
        <w:rPr>
          <w:lang w:eastAsia="de-DE"/>
        </w:rPr>
        <w:t xml:space="preserve">                      $ref: '#/components/schemas/NotifyPotentialFaultyAlarmList'</w:t>
      </w:r>
    </w:p>
    <w:p w14:paraId="584A08A4" w14:textId="77777777" w:rsidR="00EA2FB2" w:rsidRDefault="00EA2FB2" w:rsidP="00EA2FB2">
      <w:pPr>
        <w:pStyle w:val="PL"/>
        <w:rPr>
          <w:lang w:eastAsia="de-DE"/>
        </w:rPr>
      </w:pPr>
      <w:r>
        <w:rPr>
          <w:lang w:eastAsia="de-DE"/>
        </w:rPr>
        <w:t xml:space="preserve">              responses:</w:t>
      </w:r>
    </w:p>
    <w:p w14:paraId="2B3A605C" w14:textId="77777777" w:rsidR="00EA2FB2" w:rsidRDefault="00EA2FB2" w:rsidP="00EA2FB2">
      <w:pPr>
        <w:pStyle w:val="PL"/>
        <w:rPr>
          <w:lang w:eastAsia="de-DE"/>
        </w:rPr>
      </w:pPr>
      <w:r>
        <w:rPr>
          <w:lang w:eastAsia="de-DE"/>
        </w:rPr>
        <w:t xml:space="preserve">                '204':</w:t>
      </w:r>
    </w:p>
    <w:p w14:paraId="798F68A8" w14:textId="77777777" w:rsidR="00EA2FB2" w:rsidRDefault="00EA2FB2" w:rsidP="00EA2FB2">
      <w:pPr>
        <w:pStyle w:val="PL"/>
        <w:rPr>
          <w:lang w:eastAsia="de-DE"/>
        </w:rPr>
      </w:pPr>
      <w:r>
        <w:rPr>
          <w:lang w:eastAsia="de-DE"/>
        </w:rPr>
        <w:t xml:space="preserve">                  description: &gt;-</w:t>
      </w:r>
    </w:p>
    <w:p w14:paraId="0DAF00ED" w14:textId="77777777" w:rsidR="00EA2FB2" w:rsidRDefault="00EA2FB2" w:rsidP="00EA2FB2">
      <w:pPr>
        <w:pStyle w:val="PL"/>
        <w:rPr>
          <w:lang w:eastAsia="de-DE"/>
        </w:rPr>
      </w:pPr>
      <w:r>
        <w:rPr>
          <w:lang w:eastAsia="de-DE"/>
        </w:rPr>
        <w:t xml:space="preserve">                    Success case ("204 No Content").</w:t>
      </w:r>
    </w:p>
    <w:p w14:paraId="0DC33C5F" w14:textId="77777777" w:rsidR="00EA2FB2" w:rsidRDefault="00EA2FB2" w:rsidP="00EA2FB2">
      <w:pPr>
        <w:pStyle w:val="PL"/>
        <w:rPr>
          <w:lang w:eastAsia="de-DE"/>
        </w:rPr>
      </w:pPr>
      <w:r>
        <w:rPr>
          <w:lang w:eastAsia="de-DE"/>
        </w:rPr>
        <w:t xml:space="preserve">                    The notification is successfully delivered. The response message</w:t>
      </w:r>
    </w:p>
    <w:p w14:paraId="15EFCBCD" w14:textId="77777777" w:rsidR="00EA2FB2" w:rsidRDefault="00EA2FB2" w:rsidP="00EA2FB2">
      <w:pPr>
        <w:pStyle w:val="PL"/>
        <w:rPr>
          <w:lang w:eastAsia="de-DE"/>
        </w:rPr>
      </w:pPr>
      <w:r>
        <w:rPr>
          <w:lang w:eastAsia="de-DE"/>
        </w:rPr>
        <w:t xml:space="preserve">                    body is absent.</w:t>
      </w:r>
    </w:p>
    <w:p w14:paraId="2B6A2F4C" w14:textId="77777777" w:rsidR="00EA2FB2" w:rsidRDefault="00EA2FB2" w:rsidP="00EA2FB2">
      <w:pPr>
        <w:pStyle w:val="PL"/>
        <w:rPr>
          <w:lang w:eastAsia="de-DE"/>
        </w:rPr>
      </w:pPr>
      <w:r>
        <w:rPr>
          <w:lang w:eastAsia="de-DE"/>
        </w:rPr>
        <w:t xml:space="preserve">                default:</w:t>
      </w:r>
    </w:p>
    <w:p w14:paraId="23A53673" w14:textId="77777777" w:rsidR="00EA2FB2" w:rsidRDefault="00EA2FB2" w:rsidP="00EA2FB2">
      <w:pPr>
        <w:pStyle w:val="PL"/>
        <w:rPr>
          <w:lang w:eastAsia="de-DE"/>
        </w:rPr>
      </w:pPr>
      <w:r>
        <w:rPr>
          <w:lang w:eastAsia="de-DE"/>
        </w:rPr>
        <w:t xml:space="preserve">                  description: Error case.</w:t>
      </w:r>
    </w:p>
    <w:p w14:paraId="1426AA54" w14:textId="77777777" w:rsidR="00EA2FB2" w:rsidRDefault="00EA2FB2" w:rsidP="00EA2FB2">
      <w:pPr>
        <w:pStyle w:val="PL"/>
        <w:rPr>
          <w:lang w:eastAsia="de-DE"/>
        </w:rPr>
      </w:pPr>
      <w:r>
        <w:rPr>
          <w:lang w:eastAsia="de-DE"/>
        </w:rPr>
        <w:t xml:space="preserve">                  content:</w:t>
      </w:r>
    </w:p>
    <w:p w14:paraId="2A61161C" w14:textId="77777777" w:rsidR="00EA2FB2" w:rsidRDefault="00EA2FB2" w:rsidP="00EA2FB2">
      <w:pPr>
        <w:pStyle w:val="PL"/>
        <w:rPr>
          <w:lang w:eastAsia="de-DE"/>
        </w:rPr>
      </w:pPr>
      <w:r>
        <w:rPr>
          <w:lang w:eastAsia="de-DE"/>
        </w:rPr>
        <w:t xml:space="preserve">                    application/json:</w:t>
      </w:r>
    </w:p>
    <w:p w14:paraId="6999EF7C" w14:textId="77777777" w:rsidR="00EA2FB2" w:rsidRDefault="00EA2FB2" w:rsidP="00EA2FB2">
      <w:pPr>
        <w:pStyle w:val="PL"/>
        <w:rPr>
          <w:lang w:eastAsia="de-DE"/>
        </w:rPr>
      </w:pPr>
      <w:r>
        <w:rPr>
          <w:lang w:eastAsia="de-DE"/>
        </w:rPr>
        <w:t xml:space="preserve">                      schema:</w:t>
      </w:r>
    </w:p>
    <w:p w14:paraId="5185548B" w14:textId="77777777" w:rsidR="00EA2FB2" w:rsidRDefault="00EA2FB2" w:rsidP="00EA2FB2">
      <w:pPr>
        <w:pStyle w:val="PL"/>
        <w:rPr>
          <w:lang w:eastAsia="de-DE"/>
        </w:rPr>
      </w:pPr>
      <w:r>
        <w:rPr>
          <w:lang w:eastAsia="de-DE"/>
        </w:rPr>
        <w:t xml:space="preserve">                        $ref: 'TS28623_ComDefs.yaml#/components/schemas/ErrorResponse'</w:t>
      </w:r>
    </w:p>
    <w:p w14:paraId="030932F0" w14:textId="77777777" w:rsidR="00EA2FB2" w:rsidRDefault="00EA2FB2" w:rsidP="00EA2FB2">
      <w:pPr>
        <w:pStyle w:val="PL"/>
        <w:rPr>
          <w:lang w:eastAsia="de-DE"/>
        </w:rPr>
      </w:pPr>
      <w:r>
        <w:rPr>
          <w:lang w:eastAsia="de-DE"/>
        </w:rPr>
        <w:t xml:space="preserve">        notifyAlarmListRebuilt:</w:t>
      </w:r>
    </w:p>
    <w:p w14:paraId="12F3DDE2" w14:textId="77777777" w:rsidR="00EA2FB2" w:rsidRDefault="00EA2FB2" w:rsidP="00EA2FB2">
      <w:pPr>
        <w:pStyle w:val="PL"/>
        <w:rPr>
          <w:lang w:eastAsia="de-DE"/>
        </w:rPr>
      </w:pPr>
      <w:r>
        <w:rPr>
          <w:lang w:eastAsia="de-DE"/>
        </w:rPr>
        <w:t xml:space="preserve">          '{request.body#/consumerReference}':</w:t>
      </w:r>
    </w:p>
    <w:p w14:paraId="3093DF87" w14:textId="77777777" w:rsidR="00EA2FB2" w:rsidRDefault="00EA2FB2" w:rsidP="00EA2FB2">
      <w:pPr>
        <w:pStyle w:val="PL"/>
        <w:rPr>
          <w:lang w:eastAsia="de-DE"/>
        </w:rPr>
      </w:pPr>
      <w:r>
        <w:rPr>
          <w:lang w:eastAsia="de-DE"/>
        </w:rPr>
        <w:t xml:space="preserve">            post:</w:t>
      </w:r>
    </w:p>
    <w:p w14:paraId="33F2FFE8" w14:textId="77777777" w:rsidR="00EA2FB2" w:rsidRDefault="00EA2FB2" w:rsidP="00EA2FB2">
      <w:pPr>
        <w:pStyle w:val="PL"/>
        <w:rPr>
          <w:lang w:eastAsia="de-DE"/>
        </w:rPr>
      </w:pPr>
      <w:r>
        <w:rPr>
          <w:lang w:eastAsia="de-DE"/>
        </w:rPr>
        <w:t xml:space="preserve">              requestBody:</w:t>
      </w:r>
    </w:p>
    <w:p w14:paraId="0C503429" w14:textId="77777777" w:rsidR="00EA2FB2" w:rsidRDefault="00EA2FB2" w:rsidP="00EA2FB2">
      <w:pPr>
        <w:pStyle w:val="PL"/>
        <w:rPr>
          <w:lang w:eastAsia="de-DE"/>
        </w:rPr>
      </w:pPr>
      <w:r>
        <w:rPr>
          <w:lang w:eastAsia="de-DE"/>
        </w:rPr>
        <w:t xml:space="preserve">                required: true</w:t>
      </w:r>
    </w:p>
    <w:p w14:paraId="7BEDCA4E" w14:textId="77777777" w:rsidR="00EA2FB2" w:rsidRDefault="00EA2FB2" w:rsidP="00EA2FB2">
      <w:pPr>
        <w:pStyle w:val="PL"/>
        <w:rPr>
          <w:lang w:eastAsia="de-DE"/>
        </w:rPr>
      </w:pPr>
      <w:r>
        <w:rPr>
          <w:lang w:eastAsia="de-DE"/>
        </w:rPr>
        <w:t xml:space="preserve">                content:</w:t>
      </w:r>
    </w:p>
    <w:p w14:paraId="6C770220" w14:textId="77777777" w:rsidR="00EA2FB2" w:rsidRDefault="00EA2FB2" w:rsidP="00EA2FB2">
      <w:pPr>
        <w:pStyle w:val="PL"/>
        <w:rPr>
          <w:lang w:eastAsia="de-DE"/>
        </w:rPr>
      </w:pPr>
      <w:r>
        <w:rPr>
          <w:lang w:eastAsia="de-DE"/>
        </w:rPr>
        <w:t xml:space="preserve">                  application/json:</w:t>
      </w:r>
    </w:p>
    <w:p w14:paraId="2C998621" w14:textId="77777777" w:rsidR="00EA2FB2" w:rsidRDefault="00EA2FB2" w:rsidP="00EA2FB2">
      <w:pPr>
        <w:pStyle w:val="PL"/>
        <w:rPr>
          <w:lang w:eastAsia="de-DE"/>
        </w:rPr>
      </w:pPr>
      <w:r>
        <w:rPr>
          <w:lang w:eastAsia="de-DE"/>
        </w:rPr>
        <w:t xml:space="preserve">                    schema:</w:t>
      </w:r>
    </w:p>
    <w:p w14:paraId="18BB673F" w14:textId="77777777" w:rsidR="00EA2FB2" w:rsidRDefault="00EA2FB2" w:rsidP="00EA2FB2">
      <w:pPr>
        <w:pStyle w:val="PL"/>
        <w:rPr>
          <w:lang w:eastAsia="de-DE"/>
        </w:rPr>
      </w:pPr>
      <w:r>
        <w:rPr>
          <w:lang w:eastAsia="de-DE"/>
        </w:rPr>
        <w:t xml:space="preserve">                      $ref: '#/components/schemas/NotifyAlarmListRebuilt'</w:t>
      </w:r>
    </w:p>
    <w:p w14:paraId="6874ABC2" w14:textId="77777777" w:rsidR="00EA2FB2" w:rsidRDefault="00EA2FB2" w:rsidP="00EA2FB2">
      <w:pPr>
        <w:pStyle w:val="PL"/>
        <w:rPr>
          <w:lang w:eastAsia="de-DE"/>
        </w:rPr>
      </w:pPr>
      <w:r>
        <w:rPr>
          <w:lang w:eastAsia="de-DE"/>
        </w:rPr>
        <w:t xml:space="preserve">              responses:</w:t>
      </w:r>
    </w:p>
    <w:p w14:paraId="5EEE2371" w14:textId="77777777" w:rsidR="00EA2FB2" w:rsidRDefault="00EA2FB2" w:rsidP="00EA2FB2">
      <w:pPr>
        <w:pStyle w:val="PL"/>
        <w:rPr>
          <w:lang w:eastAsia="de-DE"/>
        </w:rPr>
      </w:pPr>
      <w:r>
        <w:rPr>
          <w:lang w:eastAsia="de-DE"/>
        </w:rPr>
        <w:t xml:space="preserve">                '204':</w:t>
      </w:r>
    </w:p>
    <w:p w14:paraId="70D28A74" w14:textId="77777777" w:rsidR="00EA2FB2" w:rsidRDefault="00EA2FB2" w:rsidP="00EA2FB2">
      <w:pPr>
        <w:pStyle w:val="PL"/>
        <w:rPr>
          <w:lang w:eastAsia="de-DE"/>
        </w:rPr>
      </w:pPr>
      <w:r>
        <w:rPr>
          <w:lang w:eastAsia="de-DE"/>
        </w:rPr>
        <w:t xml:space="preserve">                  description: &gt;-</w:t>
      </w:r>
    </w:p>
    <w:p w14:paraId="58166D44" w14:textId="77777777" w:rsidR="00EA2FB2" w:rsidRDefault="00EA2FB2" w:rsidP="00EA2FB2">
      <w:pPr>
        <w:pStyle w:val="PL"/>
        <w:rPr>
          <w:lang w:eastAsia="de-DE"/>
        </w:rPr>
      </w:pPr>
      <w:r>
        <w:rPr>
          <w:lang w:eastAsia="de-DE"/>
        </w:rPr>
        <w:t xml:space="preserve">                    Success case ("204 No Content").</w:t>
      </w:r>
    </w:p>
    <w:p w14:paraId="6F6A9D8C" w14:textId="77777777" w:rsidR="00EA2FB2" w:rsidRDefault="00EA2FB2" w:rsidP="00EA2FB2">
      <w:pPr>
        <w:pStyle w:val="PL"/>
        <w:rPr>
          <w:lang w:eastAsia="de-DE"/>
        </w:rPr>
      </w:pPr>
      <w:r>
        <w:rPr>
          <w:lang w:eastAsia="de-DE"/>
        </w:rPr>
        <w:t xml:space="preserve">                    The notification is successfully delivered. The response message</w:t>
      </w:r>
    </w:p>
    <w:p w14:paraId="682AE783" w14:textId="77777777" w:rsidR="00EA2FB2" w:rsidRDefault="00EA2FB2" w:rsidP="00EA2FB2">
      <w:pPr>
        <w:pStyle w:val="PL"/>
        <w:rPr>
          <w:lang w:eastAsia="de-DE"/>
        </w:rPr>
      </w:pPr>
      <w:r>
        <w:rPr>
          <w:lang w:eastAsia="de-DE"/>
        </w:rPr>
        <w:t xml:space="preserve">                    body is absent.</w:t>
      </w:r>
    </w:p>
    <w:p w14:paraId="51007CE8" w14:textId="77777777" w:rsidR="00EA2FB2" w:rsidRDefault="00EA2FB2" w:rsidP="00EA2FB2">
      <w:pPr>
        <w:pStyle w:val="PL"/>
        <w:rPr>
          <w:lang w:eastAsia="de-DE"/>
        </w:rPr>
      </w:pPr>
      <w:r>
        <w:rPr>
          <w:lang w:eastAsia="de-DE"/>
        </w:rPr>
        <w:t xml:space="preserve">                default:</w:t>
      </w:r>
    </w:p>
    <w:p w14:paraId="1AC4B4D6" w14:textId="77777777" w:rsidR="00EA2FB2" w:rsidRDefault="00EA2FB2" w:rsidP="00EA2FB2">
      <w:pPr>
        <w:pStyle w:val="PL"/>
        <w:rPr>
          <w:lang w:eastAsia="de-DE"/>
        </w:rPr>
      </w:pPr>
      <w:r>
        <w:rPr>
          <w:lang w:eastAsia="de-DE"/>
        </w:rPr>
        <w:t xml:space="preserve">                  description: Error case.</w:t>
      </w:r>
    </w:p>
    <w:p w14:paraId="075A4672" w14:textId="77777777" w:rsidR="00EA2FB2" w:rsidRDefault="00EA2FB2" w:rsidP="00EA2FB2">
      <w:pPr>
        <w:pStyle w:val="PL"/>
        <w:rPr>
          <w:lang w:eastAsia="de-DE"/>
        </w:rPr>
      </w:pPr>
      <w:r>
        <w:rPr>
          <w:lang w:eastAsia="de-DE"/>
        </w:rPr>
        <w:t xml:space="preserve">                  content:</w:t>
      </w:r>
    </w:p>
    <w:p w14:paraId="2D4D2894" w14:textId="77777777" w:rsidR="00EA2FB2" w:rsidRDefault="00EA2FB2" w:rsidP="00EA2FB2">
      <w:pPr>
        <w:pStyle w:val="PL"/>
        <w:rPr>
          <w:lang w:eastAsia="de-DE"/>
        </w:rPr>
      </w:pPr>
      <w:r>
        <w:rPr>
          <w:lang w:eastAsia="de-DE"/>
        </w:rPr>
        <w:t xml:space="preserve">                    application/json:</w:t>
      </w:r>
    </w:p>
    <w:p w14:paraId="041A9335" w14:textId="77777777" w:rsidR="00EA2FB2" w:rsidRDefault="00EA2FB2" w:rsidP="00EA2FB2">
      <w:pPr>
        <w:pStyle w:val="PL"/>
        <w:rPr>
          <w:lang w:eastAsia="de-DE"/>
        </w:rPr>
      </w:pPr>
      <w:r>
        <w:rPr>
          <w:lang w:eastAsia="de-DE"/>
        </w:rPr>
        <w:t xml:space="preserve">                      schema:</w:t>
      </w:r>
    </w:p>
    <w:p w14:paraId="0A8DF8C7" w14:textId="77777777" w:rsidR="00EA2FB2" w:rsidRDefault="00EA2FB2" w:rsidP="00EA2FB2">
      <w:pPr>
        <w:pStyle w:val="PL"/>
        <w:rPr>
          <w:lang w:eastAsia="de-DE"/>
        </w:rPr>
      </w:pPr>
      <w:r>
        <w:rPr>
          <w:lang w:eastAsia="de-DE"/>
        </w:rPr>
        <w:t xml:space="preserve">                        $ref: 'TS28623_ComDefs.yaml#/components/schemas/ErrorResponse'</w:t>
      </w:r>
    </w:p>
    <w:p w14:paraId="038D9754" w14:textId="77777777" w:rsidR="00EA2FB2" w:rsidRDefault="00EA2FB2" w:rsidP="00EA2FB2">
      <w:pPr>
        <w:pStyle w:val="PL"/>
        <w:rPr>
          <w:lang w:eastAsia="de-DE"/>
        </w:rPr>
      </w:pPr>
      <w:r>
        <w:rPr>
          <w:lang w:eastAsia="de-DE"/>
        </w:rPr>
        <w:t xml:space="preserve">  /subscriptions/{subscriptionId}:</w:t>
      </w:r>
    </w:p>
    <w:p w14:paraId="69F32B5C" w14:textId="77777777" w:rsidR="00EA2FB2" w:rsidRDefault="00EA2FB2" w:rsidP="00EA2FB2">
      <w:pPr>
        <w:pStyle w:val="PL"/>
        <w:rPr>
          <w:lang w:eastAsia="de-DE"/>
        </w:rPr>
      </w:pPr>
      <w:r>
        <w:rPr>
          <w:lang w:eastAsia="de-DE"/>
        </w:rPr>
        <w:t xml:space="preserve">    delete:</w:t>
      </w:r>
    </w:p>
    <w:p w14:paraId="30D34AF4" w14:textId="77777777" w:rsidR="00EA2FB2" w:rsidRDefault="00EA2FB2" w:rsidP="00EA2FB2">
      <w:pPr>
        <w:pStyle w:val="PL"/>
        <w:rPr>
          <w:lang w:eastAsia="de-DE"/>
        </w:rPr>
      </w:pPr>
      <w:r>
        <w:rPr>
          <w:lang w:eastAsia="de-DE"/>
        </w:rPr>
        <w:t xml:space="preserve">      summary: Delete a subscription</w:t>
      </w:r>
    </w:p>
    <w:p w14:paraId="34EF4703" w14:textId="77777777" w:rsidR="00EA2FB2" w:rsidRDefault="00EA2FB2" w:rsidP="00EA2FB2">
      <w:pPr>
        <w:pStyle w:val="PL"/>
        <w:rPr>
          <w:lang w:eastAsia="de-DE"/>
        </w:rPr>
      </w:pPr>
      <w:r>
        <w:rPr>
          <w:lang w:eastAsia="de-DE"/>
        </w:rPr>
        <w:t xml:space="preserve">      description: &gt;-</w:t>
      </w:r>
    </w:p>
    <w:p w14:paraId="5A8405CC" w14:textId="77777777" w:rsidR="00EA2FB2" w:rsidRDefault="00EA2FB2" w:rsidP="00EA2FB2">
      <w:pPr>
        <w:pStyle w:val="PL"/>
        <w:rPr>
          <w:lang w:eastAsia="de-DE"/>
        </w:rPr>
      </w:pPr>
      <w:r>
        <w:rPr>
          <w:lang w:eastAsia="de-DE"/>
        </w:rPr>
        <w:t xml:space="preserve">        The subscription is deleted by deleting the corresponding subscription</w:t>
      </w:r>
    </w:p>
    <w:p w14:paraId="15DF366F" w14:textId="77777777" w:rsidR="00EA2FB2" w:rsidRDefault="00EA2FB2" w:rsidP="00EA2FB2">
      <w:pPr>
        <w:pStyle w:val="PL"/>
        <w:rPr>
          <w:lang w:eastAsia="de-DE"/>
        </w:rPr>
      </w:pPr>
      <w:r>
        <w:rPr>
          <w:lang w:eastAsia="de-DE"/>
        </w:rPr>
        <w:t xml:space="preserve">        resource. The resource to be deleted is identified with the path</w:t>
      </w:r>
    </w:p>
    <w:p w14:paraId="2F37F334" w14:textId="77777777" w:rsidR="00EA2FB2" w:rsidRDefault="00EA2FB2" w:rsidP="00EA2FB2">
      <w:pPr>
        <w:pStyle w:val="PL"/>
        <w:rPr>
          <w:lang w:eastAsia="de-DE"/>
        </w:rPr>
      </w:pPr>
      <w:r>
        <w:rPr>
          <w:lang w:eastAsia="de-DE"/>
        </w:rPr>
        <w:t xml:space="preserve">        component of the URI.</w:t>
      </w:r>
    </w:p>
    <w:p w14:paraId="1079D22F" w14:textId="77777777" w:rsidR="00EA2FB2" w:rsidRDefault="00EA2FB2" w:rsidP="00EA2FB2">
      <w:pPr>
        <w:pStyle w:val="PL"/>
        <w:rPr>
          <w:lang w:eastAsia="de-DE"/>
        </w:rPr>
      </w:pPr>
      <w:r>
        <w:rPr>
          <w:lang w:eastAsia="de-DE"/>
        </w:rPr>
        <w:t xml:space="preserve">      parameters:</w:t>
      </w:r>
    </w:p>
    <w:p w14:paraId="2C8102B5" w14:textId="77777777" w:rsidR="00EA2FB2" w:rsidRDefault="00EA2FB2" w:rsidP="00EA2FB2">
      <w:pPr>
        <w:pStyle w:val="PL"/>
        <w:rPr>
          <w:lang w:eastAsia="de-DE"/>
        </w:rPr>
      </w:pPr>
      <w:r>
        <w:rPr>
          <w:lang w:eastAsia="de-DE"/>
        </w:rPr>
        <w:t xml:space="preserve">        - name: subscriptionId</w:t>
      </w:r>
    </w:p>
    <w:p w14:paraId="6C51A4FB" w14:textId="77777777" w:rsidR="00EA2FB2" w:rsidRDefault="00EA2FB2" w:rsidP="00EA2FB2">
      <w:pPr>
        <w:pStyle w:val="PL"/>
        <w:rPr>
          <w:lang w:eastAsia="de-DE"/>
        </w:rPr>
      </w:pPr>
      <w:r>
        <w:rPr>
          <w:lang w:eastAsia="de-DE"/>
        </w:rPr>
        <w:t xml:space="preserve">          in: path</w:t>
      </w:r>
    </w:p>
    <w:p w14:paraId="1333191D" w14:textId="77777777" w:rsidR="00EA2FB2" w:rsidRDefault="00EA2FB2" w:rsidP="00EA2FB2">
      <w:pPr>
        <w:pStyle w:val="PL"/>
        <w:rPr>
          <w:lang w:eastAsia="de-DE"/>
        </w:rPr>
      </w:pPr>
      <w:r>
        <w:rPr>
          <w:lang w:eastAsia="de-DE"/>
        </w:rPr>
        <w:t xml:space="preserve">          description: Identifies the subscription to be deleted.</w:t>
      </w:r>
    </w:p>
    <w:p w14:paraId="2A571E9D" w14:textId="77777777" w:rsidR="00EA2FB2" w:rsidRDefault="00EA2FB2" w:rsidP="00EA2FB2">
      <w:pPr>
        <w:pStyle w:val="PL"/>
        <w:rPr>
          <w:lang w:eastAsia="de-DE"/>
        </w:rPr>
      </w:pPr>
      <w:r>
        <w:rPr>
          <w:lang w:eastAsia="de-DE"/>
        </w:rPr>
        <w:t xml:space="preserve">          required: true</w:t>
      </w:r>
    </w:p>
    <w:p w14:paraId="6B3E45E6" w14:textId="77777777" w:rsidR="00EA2FB2" w:rsidRDefault="00EA2FB2" w:rsidP="00EA2FB2">
      <w:pPr>
        <w:pStyle w:val="PL"/>
        <w:rPr>
          <w:lang w:eastAsia="de-DE"/>
        </w:rPr>
      </w:pPr>
      <w:r>
        <w:rPr>
          <w:lang w:eastAsia="de-DE"/>
        </w:rPr>
        <w:t xml:space="preserve">          schema:</w:t>
      </w:r>
    </w:p>
    <w:p w14:paraId="4F0C72BA" w14:textId="77777777" w:rsidR="00EA2FB2" w:rsidRDefault="00EA2FB2" w:rsidP="00EA2FB2">
      <w:pPr>
        <w:pStyle w:val="PL"/>
        <w:rPr>
          <w:lang w:eastAsia="de-DE"/>
        </w:rPr>
      </w:pPr>
      <w:r>
        <w:rPr>
          <w:lang w:eastAsia="de-DE"/>
        </w:rPr>
        <w:t xml:space="preserve">            type: string</w:t>
      </w:r>
    </w:p>
    <w:p w14:paraId="2B9A323F" w14:textId="77777777" w:rsidR="00EA2FB2" w:rsidRDefault="00EA2FB2" w:rsidP="00EA2FB2">
      <w:pPr>
        <w:pStyle w:val="PL"/>
        <w:rPr>
          <w:lang w:eastAsia="de-DE"/>
        </w:rPr>
      </w:pPr>
      <w:r>
        <w:rPr>
          <w:lang w:eastAsia="de-DE"/>
        </w:rPr>
        <w:t xml:space="preserve">      responses:</w:t>
      </w:r>
    </w:p>
    <w:p w14:paraId="55866B35" w14:textId="77777777" w:rsidR="00EA2FB2" w:rsidRDefault="00EA2FB2" w:rsidP="00EA2FB2">
      <w:pPr>
        <w:pStyle w:val="PL"/>
        <w:rPr>
          <w:lang w:eastAsia="de-DE"/>
        </w:rPr>
      </w:pPr>
      <w:r>
        <w:rPr>
          <w:lang w:eastAsia="de-DE"/>
        </w:rPr>
        <w:t xml:space="preserve">        '204':</w:t>
      </w:r>
    </w:p>
    <w:p w14:paraId="20CBC5AB" w14:textId="77777777" w:rsidR="00EA2FB2" w:rsidRDefault="00EA2FB2" w:rsidP="00EA2FB2">
      <w:pPr>
        <w:pStyle w:val="PL"/>
        <w:rPr>
          <w:lang w:eastAsia="de-DE"/>
        </w:rPr>
      </w:pPr>
      <w:r>
        <w:rPr>
          <w:lang w:eastAsia="de-DE"/>
        </w:rPr>
        <w:t xml:space="preserve">          description: &gt;-</w:t>
      </w:r>
    </w:p>
    <w:p w14:paraId="446AFCCC" w14:textId="77777777" w:rsidR="00EA2FB2" w:rsidRDefault="00EA2FB2" w:rsidP="00EA2FB2">
      <w:pPr>
        <w:pStyle w:val="PL"/>
        <w:rPr>
          <w:lang w:eastAsia="de-DE"/>
        </w:rPr>
      </w:pPr>
      <w:r>
        <w:rPr>
          <w:lang w:eastAsia="de-DE"/>
        </w:rPr>
        <w:t xml:space="preserve">            Success case ("204 No Content").</w:t>
      </w:r>
    </w:p>
    <w:p w14:paraId="5771097B" w14:textId="77777777" w:rsidR="00EA2FB2" w:rsidRDefault="00EA2FB2" w:rsidP="00EA2FB2">
      <w:pPr>
        <w:pStyle w:val="PL"/>
        <w:rPr>
          <w:lang w:eastAsia="de-DE"/>
        </w:rPr>
      </w:pPr>
      <w:r>
        <w:rPr>
          <w:lang w:eastAsia="de-DE"/>
        </w:rPr>
        <w:t xml:space="preserve">            The subscription resource has been deleted. The response message body</w:t>
      </w:r>
    </w:p>
    <w:p w14:paraId="268598B0" w14:textId="77777777" w:rsidR="00EA2FB2" w:rsidRDefault="00EA2FB2" w:rsidP="00EA2FB2">
      <w:pPr>
        <w:pStyle w:val="PL"/>
        <w:rPr>
          <w:lang w:eastAsia="de-DE"/>
        </w:rPr>
      </w:pPr>
      <w:r>
        <w:rPr>
          <w:lang w:eastAsia="de-DE"/>
        </w:rPr>
        <w:t xml:space="preserve">            is absent.</w:t>
      </w:r>
    </w:p>
    <w:p w14:paraId="6E3F6C14" w14:textId="77777777" w:rsidR="00EA2FB2" w:rsidRDefault="00EA2FB2" w:rsidP="00EA2FB2">
      <w:pPr>
        <w:pStyle w:val="PL"/>
        <w:rPr>
          <w:lang w:eastAsia="de-DE"/>
        </w:rPr>
      </w:pPr>
      <w:r>
        <w:rPr>
          <w:lang w:eastAsia="de-DE"/>
        </w:rPr>
        <w:t xml:space="preserve">        default:</w:t>
      </w:r>
    </w:p>
    <w:p w14:paraId="12223ACC" w14:textId="77777777" w:rsidR="00EA2FB2" w:rsidRDefault="00EA2FB2" w:rsidP="00EA2FB2">
      <w:pPr>
        <w:pStyle w:val="PL"/>
        <w:rPr>
          <w:lang w:eastAsia="de-DE"/>
        </w:rPr>
      </w:pPr>
      <w:r>
        <w:rPr>
          <w:lang w:eastAsia="de-DE"/>
        </w:rPr>
        <w:t xml:space="preserve">          description: Error case.</w:t>
      </w:r>
    </w:p>
    <w:p w14:paraId="46365D94" w14:textId="77777777" w:rsidR="00EA2FB2" w:rsidRDefault="00EA2FB2" w:rsidP="00EA2FB2">
      <w:pPr>
        <w:pStyle w:val="PL"/>
        <w:rPr>
          <w:lang w:eastAsia="de-DE"/>
        </w:rPr>
      </w:pPr>
      <w:r>
        <w:rPr>
          <w:lang w:eastAsia="de-DE"/>
        </w:rPr>
        <w:t xml:space="preserve">          content:</w:t>
      </w:r>
    </w:p>
    <w:p w14:paraId="2EB0DCD2" w14:textId="77777777" w:rsidR="00EA2FB2" w:rsidRDefault="00EA2FB2" w:rsidP="00EA2FB2">
      <w:pPr>
        <w:pStyle w:val="PL"/>
        <w:rPr>
          <w:lang w:eastAsia="de-DE"/>
        </w:rPr>
      </w:pPr>
      <w:r>
        <w:rPr>
          <w:lang w:eastAsia="de-DE"/>
        </w:rPr>
        <w:t xml:space="preserve">            application/json:</w:t>
      </w:r>
    </w:p>
    <w:p w14:paraId="521426E6" w14:textId="77777777" w:rsidR="00EA2FB2" w:rsidRDefault="00EA2FB2" w:rsidP="00EA2FB2">
      <w:pPr>
        <w:pStyle w:val="PL"/>
        <w:rPr>
          <w:lang w:eastAsia="de-DE"/>
        </w:rPr>
      </w:pPr>
      <w:r>
        <w:rPr>
          <w:lang w:eastAsia="de-DE"/>
        </w:rPr>
        <w:t xml:space="preserve">              schema:</w:t>
      </w:r>
    </w:p>
    <w:p w14:paraId="6A2531C0" w14:textId="77777777" w:rsidR="00EA2FB2" w:rsidRDefault="00EA2FB2" w:rsidP="00EA2FB2">
      <w:pPr>
        <w:pStyle w:val="PL"/>
        <w:rPr>
          <w:lang w:eastAsia="de-DE"/>
        </w:rPr>
      </w:pPr>
      <w:r>
        <w:rPr>
          <w:lang w:eastAsia="de-DE"/>
        </w:rPr>
        <w:t xml:space="preserve">                $ref: 'TS28623_ComDefs.yaml#/components/schemas/ErrorResponse'</w:t>
      </w:r>
    </w:p>
    <w:p w14:paraId="2FF277AE" w14:textId="77777777" w:rsidR="00EA2FB2" w:rsidRDefault="00EA2FB2" w:rsidP="00EA2FB2">
      <w:pPr>
        <w:pStyle w:val="PL"/>
        <w:rPr>
          <w:lang w:eastAsia="de-DE"/>
        </w:rPr>
      </w:pPr>
    </w:p>
    <w:p w14:paraId="03E61B64" w14:textId="77777777" w:rsidR="00EA2FB2" w:rsidRDefault="00EA2FB2" w:rsidP="00EA2FB2">
      <w:pPr>
        <w:pStyle w:val="PL"/>
        <w:rPr>
          <w:lang w:eastAsia="de-DE"/>
        </w:rPr>
      </w:pPr>
      <w:r>
        <w:rPr>
          <w:lang w:eastAsia="de-DE"/>
        </w:rPr>
        <w:t>components:</w:t>
      </w:r>
    </w:p>
    <w:p w14:paraId="2DB58241" w14:textId="77777777" w:rsidR="00EA2FB2" w:rsidRDefault="00EA2FB2" w:rsidP="00EA2FB2">
      <w:pPr>
        <w:pStyle w:val="PL"/>
        <w:rPr>
          <w:lang w:eastAsia="de-DE"/>
        </w:rPr>
      </w:pPr>
      <w:r>
        <w:rPr>
          <w:lang w:eastAsia="de-DE"/>
        </w:rPr>
        <w:t xml:space="preserve">  schemas:</w:t>
      </w:r>
    </w:p>
    <w:p w14:paraId="2752B090" w14:textId="77777777" w:rsidR="00EA2FB2" w:rsidRDefault="00EA2FB2" w:rsidP="00EA2FB2">
      <w:pPr>
        <w:pStyle w:val="PL"/>
        <w:rPr>
          <w:lang w:eastAsia="de-DE"/>
        </w:rPr>
      </w:pPr>
    </w:p>
    <w:p w14:paraId="2A4C3997" w14:textId="77777777" w:rsidR="00EA2FB2" w:rsidRDefault="00EA2FB2" w:rsidP="00EA2FB2">
      <w:pPr>
        <w:pStyle w:val="PL"/>
        <w:rPr>
          <w:lang w:eastAsia="de-DE"/>
        </w:rPr>
      </w:pPr>
      <w:r>
        <w:rPr>
          <w:lang w:eastAsia="de-DE"/>
        </w:rPr>
        <w:t xml:space="preserve">  #---- Definition of AlarmRecord ----------------------------------------------------#</w:t>
      </w:r>
    </w:p>
    <w:p w14:paraId="494A0EF3" w14:textId="77777777" w:rsidR="00EA2FB2" w:rsidRDefault="00EA2FB2" w:rsidP="00EA2FB2">
      <w:pPr>
        <w:pStyle w:val="PL"/>
        <w:rPr>
          <w:lang w:eastAsia="de-DE"/>
        </w:rPr>
      </w:pPr>
      <w:r>
        <w:rPr>
          <w:lang w:eastAsia="de-DE"/>
        </w:rPr>
        <w:t xml:space="preserve"> </w:t>
      </w:r>
    </w:p>
    <w:p w14:paraId="392C69DA" w14:textId="77777777" w:rsidR="00EA2FB2" w:rsidRDefault="00EA2FB2" w:rsidP="00EA2FB2">
      <w:pPr>
        <w:pStyle w:val="PL"/>
        <w:rPr>
          <w:lang w:eastAsia="de-DE"/>
        </w:rPr>
      </w:pPr>
      <w:r>
        <w:rPr>
          <w:lang w:eastAsia="de-DE"/>
        </w:rPr>
        <w:t xml:space="preserve">    AlarmId:</w:t>
      </w:r>
    </w:p>
    <w:p w14:paraId="77E5A769" w14:textId="77777777" w:rsidR="00EA2FB2" w:rsidRDefault="00EA2FB2" w:rsidP="00EA2FB2">
      <w:pPr>
        <w:pStyle w:val="PL"/>
        <w:rPr>
          <w:lang w:eastAsia="de-DE"/>
        </w:rPr>
      </w:pPr>
      <w:r>
        <w:rPr>
          <w:lang w:eastAsia="de-DE"/>
        </w:rPr>
        <w:t xml:space="preserve">      type: string</w:t>
      </w:r>
    </w:p>
    <w:p w14:paraId="40545178" w14:textId="77777777" w:rsidR="00EA2FB2" w:rsidRDefault="00EA2FB2" w:rsidP="00EA2FB2">
      <w:pPr>
        <w:pStyle w:val="PL"/>
        <w:rPr>
          <w:lang w:eastAsia="de-DE"/>
        </w:rPr>
      </w:pPr>
      <w:r>
        <w:rPr>
          <w:lang w:eastAsia="de-DE"/>
        </w:rPr>
        <w:t xml:space="preserve">    AlarmType:</w:t>
      </w:r>
    </w:p>
    <w:p w14:paraId="7DC638D7" w14:textId="77777777" w:rsidR="00EA2FB2" w:rsidRDefault="00EA2FB2" w:rsidP="00EA2FB2">
      <w:pPr>
        <w:pStyle w:val="PL"/>
        <w:rPr>
          <w:lang w:eastAsia="de-DE"/>
        </w:rPr>
      </w:pPr>
      <w:r>
        <w:rPr>
          <w:lang w:eastAsia="de-DE"/>
        </w:rPr>
        <w:t xml:space="preserve">      type: string</w:t>
      </w:r>
    </w:p>
    <w:p w14:paraId="387F7E8D" w14:textId="77777777" w:rsidR="00EA2FB2" w:rsidRDefault="00EA2FB2" w:rsidP="00EA2FB2">
      <w:pPr>
        <w:pStyle w:val="PL"/>
        <w:rPr>
          <w:lang w:eastAsia="de-DE"/>
        </w:rPr>
      </w:pPr>
      <w:r>
        <w:rPr>
          <w:lang w:eastAsia="de-DE"/>
        </w:rPr>
        <w:t xml:space="preserve">      enum:</w:t>
      </w:r>
    </w:p>
    <w:p w14:paraId="0E26B72D" w14:textId="77777777" w:rsidR="00EA2FB2" w:rsidRDefault="00EA2FB2" w:rsidP="00EA2FB2">
      <w:pPr>
        <w:pStyle w:val="PL"/>
        <w:rPr>
          <w:lang w:eastAsia="de-DE"/>
        </w:rPr>
      </w:pPr>
      <w:r>
        <w:rPr>
          <w:lang w:eastAsia="de-DE"/>
        </w:rPr>
        <w:t xml:space="preserve">        - COMMUNICATIONS_ALARM</w:t>
      </w:r>
    </w:p>
    <w:p w14:paraId="7E4DE58D" w14:textId="77777777" w:rsidR="00EA2FB2" w:rsidRDefault="00EA2FB2" w:rsidP="00EA2FB2">
      <w:pPr>
        <w:pStyle w:val="PL"/>
        <w:rPr>
          <w:lang w:eastAsia="de-DE"/>
        </w:rPr>
      </w:pPr>
      <w:r>
        <w:rPr>
          <w:lang w:eastAsia="de-DE"/>
        </w:rPr>
        <w:t xml:space="preserve">        - QUALITY_OF_SERVICE_ALARM</w:t>
      </w:r>
    </w:p>
    <w:p w14:paraId="0D6C58DF" w14:textId="77777777" w:rsidR="00EA2FB2" w:rsidRDefault="00EA2FB2" w:rsidP="00EA2FB2">
      <w:pPr>
        <w:pStyle w:val="PL"/>
        <w:rPr>
          <w:lang w:eastAsia="de-DE"/>
        </w:rPr>
      </w:pPr>
      <w:r>
        <w:rPr>
          <w:lang w:eastAsia="de-DE"/>
        </w:rPr>
        <w:t xml:space="preserve">        - PROCESSING_ERROR_ALARM</w:t>
      </w:r>
    </w:p>
    <w:p w14:paraId="109A263A" w14:textId="77777777" w:rsidR="00EA2FB2" w:rsidRDefault="00EA2FB2" w:rsidP="00EA2FB2">
      <w:pPr>
        <w:pStyle w:val="PL"/>
        <w:rPr>
          <w:lang w:eastAsia="de-DE"/>
        </w:rPr>
      </w:pPr>
      <w:r>
        <w:rPr>
          <w:lang w:eastAsia="de-DE"/>
        </w:rPr>
        <w:t xml:space="preserve">        - EQUIPMENT_ALARM</w:t>
      </w:r>
    </w:p>
    <w:p w14:paraId="04B92FED" w14:textId="77777777" w:rsidR="00EA2FB2" w:rsidRDefault="00EA2FB2" w:rsidP="00EA2FB2">
      <w:pPr>
        <w:pStyle w:val="PL"/>
        <w:rPr>
          <w:lang w:eastAsia="de-DE"/>
        </w:rPr>
      </w:pPr>
      <w:r>
        <w:rPr>
          <w:lang w:eastAsia="de-DE"/>
        </w:rPr>
        <w:t xml:space="preserve">        - ENVIRONMENTAL_ALARM</w:t>
      </w:r>
    </w:p>
    <w:p w14:paraId="4F705B0F" w14:textId="77777777" w:rsidR="00EA2FB2" w:rsidRDefault="00EA2FB2" w:rsidP="00EA2FB2">
      <w:pPr>
        <w:pStyle w:val="PL"/>
        <w:rPr>
          <w:lang w:eastAsia="de-DE"/>
        </w:rPr>
      </w:pPr>
      <w:r>
        <w:rPr>
          <w:lang w:eastAsia="de-DE"/>
        </w:rPr>
        <w:t xml:space="preserve">        - INTEGRITY_VIOLATION</w:t>
      </w:r>
    </w:p>
    <w:p w14:paraId="24621EA0" w14:textId="77777777" w:rsidR="00EA2FB2" w:rsidRDefault="00EA2FB2" w:rsidP="00EA2FB2">
      <w:pPr>
        <w:pStyle w:val="PL"/>
        <w:rPr>
          <w:lang w:eastAsia="de-DE"/>
        </w:rPr>
      </w:pPr>
      <w:r>
        <w:rPr>
          <w:lang w:eastAsia="de-DE"/>
        </w:rPr>
        <w:t xml:space="preserve">        - OPERATIONAL_VIOLATION</w:t>
      </w:r>
    </w:p>
    <w:p w14:paraId="633DA13C" w14:textId="77777777" w:rsidR="00EA2FB2" w:rsidRDefault="00EA2FB2" w:rsidP="00EA2FB2">
      <w:pPr>
        <w:pStyle w:val="PL"/>
        <w:rPr>
          <w:lang w:eastAsia="de-DE"/>
        </w:rPr>
      </w:pPr>
      <w:r>
        <w:rPr>
          <w:lang w:eastAsia="de-DE"/>
        </w:rPr>
        <w:t xml:space="preserve">        - PHYSICAL_VIOLATION</w:t>
      </w:r>
    </w:p>
    <w:p w14:paraId="4E5F7514" w14:textId="77777777" w:rsidR="00EA2FB2" w:rsidRDefault="00EA2FB2" w:rsidP="00EA2FB2">
      <w:pPr>
        <w:pStyle w:val="PL"/>
        <w:rPr>
          <w:lang w:eastAsia="de-DE"/>
        </w:rPr>
      </w:pPr>
      <w:r>
        <w:rPr>
          <w:lang w:eastAsia="de-DE"/>
        </w:rPr>
        <w:t xml:space="preserve">        - SECURITY_SERVICE_OR_MECHANISM_VIOLATION</w:t>
      </w:r>
    </w:p>
    <w:p w14:paraId="3F1B6AE4" w14:textId="77777777" w:rsidR="00EA2FB2" w:rsidRDefault="00EA2FB2" w:rsidP="00EA2FB2">
      <w:pPr>
        <w:pStyle w:val="PL"/>
        <w:rPr>
          <w:lang w:eastAsia="de-DE"/>
        </w:rPr>
      </w:pPr>
      <w:r>
        <w:rPr>
          <w:lang w:eastAsia="de-DE"/>
        </w:rPr>
        <w:t xml:space="preserve">        - TIME_DOMAIN_VIOLATION</w:t>
      </w:r>
    </w:p>
    <w:p w14:paraId="19E07284" w14:textId="77777777" w:rsidR="00EA2FB2" w:rsidRDefault="00EA2FB2" w:rsidP="00EA2FB2">
      <w:pPr>
        <w:pStyle w:val="PL"/>
        <w:rPr>
          <w:lang w:eastAsia="de-DE"/>
        </w:rPr>
      </w:pPr>
      <w:r>
        <w:rPr>
          <w:lang w:eastAsia="de-DE"/>
        </w:rPr>
        <w:t xml:space="preserve">    ProbableCause:</w:t>
      </w:r>
    </w:p>
    <w:p w14:paraId="5295E295" w14:textId="77777777" w:rsidR="00EA2FB2" w:rsidRDefault="00EA2FB2" w:rsidP="00EA2FB2">
      <w:pPr>
        <w:pStyle w:val="PL"/>
        <w:rPr>
          <w:lang w:eastAsia="de-DE"/>
        </w:rPr>
      </w:pPr>
      <w:r>
        <w:rPr>
          <w:lang w:eastAsia="de-DE"/>
        </w:rPr>
        <w:t xml:space="preserve">      description: &gt;-</w:t>
      </w:r>
    </w:p>
    <w:p w14:paraId="5B22438C" w14:textId="77777777" w:rsidR="00EA2FB2" w:rsidRDefault="00EA2FB2" w:rsidP="00EA2FB2">
      <w:pPr>
        <w:pStyle w:val="PL"/>
        <w:rPr>
          <w:lang w:eastAsia="de-DE"/>
        </w:rPr>
      </w:pPr>
      <w:r>
        <w:rPr>
          <w:lang w:eastAsia="de-DE"/>
        </w:rPr>
        <w:t xml:space="preserve">        The value of the probable cause may be a specific standardized string, or any</w:t>
      </w:r>
    </w:p>
    <w:p w14:paraId="4C862E65" w14:textId="77777777" w:rsidR="00EA2FB2" w:rsidRDefault="00EA2FB2" w:rsidP="00EA2FB2">
      <w:pPr>
        <w:pStyle w:val="PL"/>
        <w:rPr>
          <w:lang w:eastAsia="de-DE"/>
        </w:rPr>
      </w:pPr>
      <w:r>
        <w:rPr>
          <w:lang w:eastAsia="de-DE"/>
        </w:rPr>
        <w:t xml:space="preserve">        vendor provided string. Probable cause strings are not standardized in the</w:t>
      </w:r>
    </w:p>
    <w:p w14:paraId="52AEBF0B" w14:textId="77777777" w:rsidR="00EA2FB2" w:rsidRDefault="00EA2FB2" w:rsidP="00EA2FB2">
      <w:pPr>
        <w:pStyle w:val="PL"/>
        <w:rPr>
          <w:lang w:eastAsia="de-DE"/>
        </w:rPr>
      </w:pPr>
      <w:r>
        <w:rPr>
          <w:lang w:eastAsia="de-DE"/>
        </w:rPr>
        <w:t xml:space="preserve">        present document. They may be added in a future version. Up to then the</w:t>
      </w:r>
    </w:p>
    <w:p w14:paraId="14E3E77C" w14:textId="77777777" w:rsidR="00EA2FB2" w:rsidRDefault="00EA2FB2" w:rsidP="00EA2FB2">
      <w:pPr>
        <w:pStyle w:val="PL"/>
        <w:rPr>
          <w:lang w:eastAsia="de-DE"/>
        </w:rPr>
      </w:pPr>
      <w:r>
        <w:rPr>
          <w:lang w:eastAsia="de-DE"/>
        </w:rPr>
        <w:t xml:space="preserve">        mapping of the generic probable cause strings "PROBABLE_CAUSE_001" to</w:t>
      </w:r>
    </w:p>
    <w:p w14:paraId="06343566" w14:textId="77777777" w:rsidR="00EA2FB2" w:rsidRDefault="00EA2FB2" w:rsidP="00EA2FB2">
      <w:pPr>
        <w:pStyle w:val="PL"/>
        <w:rPr>
          <w:lang w:eastAsia="de-DE"/>
        </w:rPr>
      </w:pPr>
      <w:r>
        <w:rPr>
          <w:lang w:eastAsia="de-DE"/>
        </w:rPr>
        <w:t xml:space="preserve">        "PROBABLE_CAUSE_005" is vendor specific.</w:t>
      </w:r>
    </w:p>
    <w:p w14:paraId="1BF14A1F" w14:textId="77777777" w:rsidR="00EA2FB2" w:rsidRDefault="00EA2FB2" w:rsidP="00EA2FB2">
      <w:pPr>
        <w:pStyle w:val="PL"/>
        <w:rPr>
          <w:lang w:eastAsia="de-DE"/>
        </w:rPr>
      </w:pPr>
      <w:r>
        <w:rPr>
          <w:lang w:eastAsia="de-DE"/>
        </w:rPr>
        <w:t xml:space="preserve">        The value of the probable cause may also be an integer. The mapping of integer</w:t>
      </w:r>
    </w:p>
    <w:p w14:paraId="12B5465B" w14:textId="77777777" w:rsidR="00EA2FB2" w:rsidRDefault="00EA2FB2" w:rsidP="00EA2FB2">
      <w:pPr>
        <w:pStyle w:val="PL"/>
        <w:rPr>
          <w:lang w:eastAsia="de-DE"/>
        </w:rPr>
      </w:pPr>
      <w:r>
        <w:rPr>
          <w:lang w:eastAsia="de-DE"/>
        </w:rPr>
        <w:t xml:space="preserve">        values to probable causes is vendor specific.</w:t>
      </w:r>
    </w:p>
    <w:p w14:paraId="4F58C249" w14:textId="77777777" w:rsidR="00EA2FB2" w:rsidRDefault="00EA2FB2" w:rsidP="00EA2FB2">
      <w:pPr>
        <w:pStyle w:val="PL"/>
        <w:rPr>
          <w:lang w:eastAsia="de-DE"/>
        </w:rPr>
      </w:pPr>
      <w:r>
        <w:rPr>
          <w:lang w:eastAsia="de-DE"/>
        </w:rPr>
        <w:t xml:space="preserve">      oneOf:</w:t>
      </w:r>
    </w:p>
    <w:p w14:paraId="1B225153" w14:textId="77777777" w:rsidR="00EA2FB2" w:rsidRDefault="00EA2FB2" w:rsidP="00EA2FB2">
      <w:pPr>
        <w:pStyle w:val="PL"/>
        <w:rPr>
          <w:lang w:eastAsia="de-DE"/>
        </w:rPr>
      </w:pPr>
      <w:r>
        <w:rPr>
          <w:lang w:eastAsia="de-DE"/>
        </w:rPr>
        <w:t xml:space="preserve">        - anyOf:</w:t>
      </w:r>
    </w:p>
    <w:p w14:paraId="0E9698B9" w14:textId="77777777" w:rsidR="00EA2FB2" w:rsidRDefault="00EA2FB2" w:rsidP="00EA2FB2">
      <w:pPr>
        <w:pStyle w:val="PL"/>
        <w:rPr>
          <w:lang w:eastAsia="de-DE"/>
        </w:rPr>
      </w:pPr>
      <w:r>
        <w:rPr>
          <w:lang w:eastAsia="de-DE"/>
        </w:rPr>
        <w:t xml:space="preserve">            - type: string</w:t>
      </w:r>
    </w:p>
    <w:p w14:paraId="426DB431" w14:textId="77777777" w:rsidR="00EA2FB2" w:rsidRDefault="00EA2FB2" w:rsidP="00EA2FB2">
      <w:pPr>
        <w:pStyle w:val="PL"/>
        <w:rPr>
          <w:lang w:eastAsia="de-DE"/>
        </w:rPr>
      </w:pPr>
      <w:r>
        <w:rPr>
          <w:lang w:eastAsia="de-DE"/>
        </w:rPr>
        <w:t xml:space="preserve">              enum:</w:t>
      </w:r>
    </w:p>
    <w:p w14:paraId="05A6A47B" w14:textId="77777777" w:rsidR="00EA2FB2" w:rsidRPr="006732CB" w:rsidRDefault="00EA2FB2" w:rsidP="00EA2FB2">
      <w:pPr>
        <w:pStyle w:val="PL"/>
        <w:rPr>
          <w:lang w:val="fr-FR" w:eastAsia="de-DE"/>
        </w:rPr>
      </w:pPr>
      <w:r>
        <w:rPr>
          <w:lang w:eastAsia="de-DE"/>
        </w:rPr>
        <w:t xml:space="preserve">                </w:t>
      </w:r>
      <w:r w:rsidRPr="006732CB">
        <w:rPr>
          <w:lang w:val="fr-FR" w:eastAsia="de-DE"/>
        </w:rPr>
        <w:t>- PROBABLE_CAUSE_001</w:t>
      </w:r>
    </w:p>
    <w:p w14:paraId="6500ACA4" w14:textId="77777777" w:rsidR="00EA2FB2" w:rsidRPr="006732CB" w:rsidRDefault="00EA2FB2" w:rsidP="00EA2FB2">
      <w:pPr>
        <w:pStyle w:val="PL"/>
        <w:rPr>
          <w:lang w:val="fr-FR" w:eastAsia="de-DE"/>
        </w:rPr>
      </w:pPr>
      <w:r w:rsidRPr="006732CB">
        <w:rPr>
          <w:lang w:val="fr-FR" w:eastAsia="de-DE"/>
        </w:rPr>
        <w:t xml:space="preserve">                - PROBABLE_CAUSE_002</w:t>
      </w:r>
    </w:p>
    <w:p w14:paraId="65EC04FD" w14:textId="77777777" w:rsidR="00EA2FB2" w:rsidRPr="006732CB" w:rsidRDefault="00EA2FB2" w:rsidP="00EA2FB2">
      <w:pPr>
        <w:pStyle w:val="PL"/>
        <w:rPr>
          <w:lang w:val="fr-FR" w:eastAsia="de-DE"/>
        </w:rPr>
      </w:pPr>
      <w:r w:rsidRPr="006732CB">
        <w:rPr>
          <w:lang w:val="fr-FR" w:eastAsia="de-DE"/>
        </w:rPr>
        <w:t xml:space="preserve">                - PROBABLE_CAUSE_003</w:t>
      </w:r>
    </w:p>
    <w:p w14:paraId="2A884FF4" w14:textId="77777777" w:rsidR="00EA2FB2" w:rsidRPr="006732CB" w:rsidRDefault="00EA2FB2" w:rsidP="00EA2FB2">
      <w:pPr>
        <w:pStyle w:val="PL"/>
        <w:rPr>
          <w:lang w:val="fr-FR" w:eastAsia="de-DE"/>
        </w:rPr>
      </w:pPr>
      <w:r w:rsidRPr="006732CB">
        <w:rPr>
          <w:lang w:val="fr-FR" w:eastAsia="de-DE"/>
        </w:rPr>
        <w:t xml:space="preserve">                - PROBABLE_CAUSE_004</w:t>
      </w:r>
    </w:p>
    <w:p w14:paraId="4A7008A6" w14:textId="77777777" w:rsidR="00EA2FB2" w:rsidRPr="006732CB" w:rsidRDefault="00EA2FB2" w:rsidP="00EA2FB2">
      <w:pPr>
        <w:pStyle w:val="PL"/>
        <w:rPr>
          <w:lang w:val="fr-FR" w:eastAsia="de-DE"/>
        </w:rPr>
      </w:pPr>
      <w:r w:rsidRPr="006732CB">
        <w:rPr>
          <w:lang w:val="fr-FR" w:eastAsia="de-DE"/>
        </w:rPr>
        <w:t xml:space="preserve">                - PROBABLE_CAUSE_005</w:t>
      </w:r>
    </w:p>
    <w:p w14:paraId="4708AD4F" w14:textId="77777777" w:rsidR="00EA2FB2" w:rsidRPr="006732CB" w:rsidRDefault="00EA2FB2" w:rsidP="00EA2FB2">
      <w:pPr>
        <w:pStyle w:val="PL"/>
        <w:rPr>
          <w:lang w:val="fr-FR" w:eastAsia="de-DE"/>
        </w:rPr>
      </w:pPr>
      <w:r w:rsidRPr="006732CB">
        <w:rPr>
          <w:lang w:val="fr-FR" w:eastAsia="de-DE"/>
        </w:rPr>
        <w:t xml:space="preserve">            - type: string</w:t>
      </w:r>
    </w:p>
    <w:p w14:paraId="32ED83D8" w14:textId="77777777" w:rsidR="00EA2FB2" w:rsidRDefault="00EA2FB2" w:rsidP="00EA2FB2">
      <w:pPr>
        <w:pStyle w:val="PL"/>
        <w:rPr>
          <w:lang w:eastAsia="de-DE"/>
        </w:rPr>
      </w:pPr>
      <w:r w:rsidRPr="006732CB">
        <w:rPr>
          <w:lang w:val="fr-FR" w:eastAsia="de-DE"/>
        </w:rPr>
        <w:t xml:space="preserve">        </w:t>
      </w:r>
      <w:r>
        <w:rPr>
          <w:lang w:eastAsia="de-DE"/>
        </w:rPr>
        <w:t>- type: integer</w:t>
      </w:r>
    </w:p>
    <w:p w14:paraId="5CE7CEA2" w14:textId="77777777" w:rsidR="00EA2FB2" w:rsidRDefault="00EA2FB2" w:rsidP="00EA2FB2">
      <w:pPr>
        <w:pStyle w:val="PL"/>
        <w:rPr>
          <w:lang w:eastAsia="de-DE"/>
        </w:rPr>
      </w:pPr>
      <w:r>
        <w:rPr>
          <w:lang w:eastAsia="de-DE"/>
        </w:rPr>
        <w:t xml:space="preserve">    SpecificProblem:</w:t>
      </w:r>
    </w:p>
    <w:p w14:paraId="43EEFC89" w14:textId="77777777" w:rsidR="00EA2FB2" w:rsidRDefault="00EA2FB2" w:rsidP="00EA2FB2">
      <w:pPr>
        <w:pStyle w:val="PL"/>
        <w:rPr>
          <w:lang w:eastAsia="de-DE"/>
        </w:rPr>
      </w:pPr>
      <w:r>
        <w:rPr>
          <w:lang w:eastAsia="de-DE"/>
        </w:rPr>
        <w:t xml:space="preserve">      oneOf:</w:t>
      </w:r>
    </w:p>
    <w:p w14:paraId="425AEBE3" w14:textId="77777777" w:rsidR="00EA2FB2" w:rsidRDefault="00EA2FB2" w:rsidP="00EA2FB2">
      <w:pPr>
        <w:pStyle w:val="PL"/>
        <w:rPr>
          <w:lang w:eastAsia="de-DE"/>
        </w:rPr>
      </w:pPr>
      <w:r>
        <w:rPr>
          <w:lang w:eastAsia="de-DE"/>
        </w:rPr>
        <w:t xml:space="preserve">        - type: string</w:t>
      </w:r>
    </w:p>
    <w:p w14:paraId="35182E52" w14:textId="77777777" w:rsidR="00EA2FB2" w:rsidRDefault="00EA2FB2" w:rsidP="00EA2FB2">
      <w:pPr>
        <w:pStyle w:val="PL"/>
        <w:rPr>
          <w:lang w:eastAsia="de-DE"/>
        </w:rPr>
      </w:pPr>
      <w:r>
        <w:rPr>
          <w:lang w:eastAsia="de-DE"/>
        </w:rPr>
        <w:t xml:space="preserve">        - type: integer</w:t>
      </w:r>
    </w:p>
    <w:p w14:paraId="7BB5C4DF" w14:textId="77777777" w:rsidR="00EA2FB2" w:rsidRDefault="00EA2FB2" w:rsidP="00EA2FB2">
      <w:pPr>
        <w:pStyle w:val="PL"/>
        <w:rPr>
          <w:lang w:eastAsia="de-DE"/>
        </w:rPr>
      </w:pPr>
      <w:r>
        <w:rPr>
          <w:lang w:eastAsia="de-DE"/>
        </w:rPr>
        <w:t xml:space="preserve">    PerceivedSeverity:</w:t>
      </w:r>
    </w:p>
    <w:p w14:paraId="074E8AFD" w14:textId="77777777" w:rsidR="00EA2FB2" w:rsidRDefault="00EA2FB2" w:rsidP="00EA2FB2">
      <w:pPr>
        <w:pStyle w:val="PL"/>
        <w:rPr>
          <w:lang w:eastAsia="de-DE"/>
        </w:rPr>
      </w:pPr>
      <w:r>
        <w:rPr>
          <w:lang w:eastAsia="de-DE"/>
        </w:rPr>
        <w:t xml:space="preserve">      type: string</w:t>
      </w:r>
    </w:p>
    <w:p w14:paraId="6B36B5A5" w14:textId="77777777" w:rsidR="00EA2FB2" w:rsidRDefault="00EA2FB2" w:rsidP="00EA2FB2">
      <w:pPr>
        <w:pStyle w:val="PL"/>
        <w:rPr>
          <w:lang w:eastAsia="de-DE"/>
        </w:rPr>
      </w:pPr>
      <w:r>
        <w:rPr>
          <w:lang w:eastAsia="de-DE"/>
        </w:rPr>
        <w:t xml:space="preserve">      enum:</w:t>
      </w:r>
    </w:p>
    <w:p w14:paraId="2CE35B73" w14:textId="77777777" w:rsidR="00EA2FB2" w:rsidRDefault="00EA2FB2" w:rsidP="00EA2FB2">
      <w:pPr>
        <w:pStyle w:val="PL"/>
        <w:rPr>
          <w:lang w:eastAsia="de-DE"/>
        </w:rPr>
      </w:pPr>
      <w:r>
        <w:rPr>
          <w:lang w:eastAsia="de-DE"/>
        </w:rPr>
        <w:t xml:space="preserve">        - INDETERMINATE</w:t>
      </w:r>
    </w:p>
    <w:p w14:paraId="293822D2" w14:textId="77777777" w:rsidR="00EA2FB2" w:rsidRDefault="00EA2FB2" w:rsidP="00EA2FB2">
      <w:pPr>
        <w:pStyle w:val="PL"/>
        <w:rPr>
          <w:lang w:eastAsia="de-DE"/>
        </w:rPr>
      </w:pPr>
      <w:r>
        <w:rPr>
          <w:lang w:eastAsia="de-DE"/>
        </w:rPr>
        <w:t xml:space="preserve">        - CRITICAL</w:t>
      </w:r>
    </w:p>
    <w:p w14:paraId="699C962C" w14:textId="77777777" w:rsidR="00EA2FB2" w:rsidRDefault="00EA2FB2" w:rsidP="00EA2FB2">
      <w:pPr>
        <w:pStyle w:val="PL"/>
        <w:rPr>
          <w:lang w:eastAsia="de-DE"/>
        </w:rPr>
      </w:pPr>
      <w:r>
        <w:rPr>
          <w:lang w:eastAsia="de-DE"/>
        </w:rPr>
        <w:t xml:space="preserve">        - MAJOR</w:t>
      </w:r>
    </w:p>
    <w:p w14:paraId="373A058E" w14:textId="77777777" w:rsidR="00EA2FB2" w:rsidRDefault="00EA2FB2" w:rsidP="00EA2FB2">
      <w:pPr>
        <w:pStyle w:val="PL"/>
        <w:rPr>
          <w:lang w:eastAsia="de-DE"/>
        </w:rPr>
      </w:pPr>
      <w:r>
        <w:rPr>
          <w:lang w:eastAsia="de-DE"/>
        </w:rPr>
        <w:t xml:space="preserve">        - MINOR</w:t>
      </w:r>
    </w:p>
    <w:p w14:paraId="47F3DDD2" w14:textId="77777777" w:rsidR="00EA2FB2" w:rsidRDefault="00EA2FB2" w:rsidP="00EA2FB2">
      <w:pPr>
        <w:pStyle w:val="PL"/>
        <w:rPr>
          <w:lang w:eastAsia="de-DE"/>
        </w:rPr>
      </w:pPr>
      <w:r>
        <w:rPr>
          <w:lang w:eastAsia="de-DE"/>
        </w:rPr>
        <w:t xml:space="preserve">        - WARNING</w:t>
      </w:r>
    </w:p>
    <w:p w14:paraId="719194D5" w14:textId="77777777" w:rsidR="00EA2FB2" w:rsidRDefault="00EA2FB2" w:rsidP="00EA2FB2">
      <w:pPr>
        <w:pStyle w:val="PL"/>
        <w:rPr>
          <w:lang w:eastAsia="de-DE"/>
        </w:rPr>
      </w:pPr>
      <w:r>
        <w:rPr>
          <w:lang w:eastAsia="de-DE"/>
        </w:rPr>
        <w:t xml:space="preserve">        - CLEARED</w:t>
      </w:r>
    </w:p>
    <w:p w14:paraId="79079D85" w14:textId="77777777" w:rsidR="00EA2FB2" w:rsidRDefault="00EA2FB2" w:rsidP="00EA2FB2">
      <w:pPr>
        <w:pStyle w:val="PL"/>
        <w:rPr>
          <w:lang w:eastAsia="de-DE"/>
        </w:rPr>
      </w:pPr>
      <w:r>
        <w:rPr>
          <w:lang w:eastAsia="de-DE"/>
        </w:rPr>
        <w:t xml:space="preserve">    TrendIndication:</w:t>
      </w:r>
    </w:p>
    <w:p w14:paraId="3432F81F" w14:textId="77777777" w:rsidR="00EA2FB2" w:rsidRDefault="00EA2FB2" w:rsidP="00EA2FB2">
      <w:pPr>
        <w:pStyle w:val="PL"/>
        <w:rPr>
          <w:lang w:eastAsia="de-DE"/>
        </w:rPr>
      </w:pPr>
      <w:r>
        <w:rPr>
          <w:lang w:eastAsia="de-DE"/>
        </w:rPr>
        <w:t xml:space="preserve">      type: string</w:t>
      </w:r>
    </w:p>
    <w:p w14:paraId="22657A08" w14:textId="77777777" w:rsidR="00EA2FB2" w:rsidRDefault="00EA2FB2" w:rsidP="00EA2FB2">
      <w:pPr>
        <w:pStyle w:val="PL"/>
        <w:rPr>
          <w:lang w:eastAsia="de-DE"/>
        </w:rPr>
      </w:pPr>
      <w:r>
        <w:rPr>
          <w:lang w:eastAsia="de-DE"/>
        </w:rPr>
        <w:t xml:space="preserve">      enum:</w:t>
      </w:r>
    </w:p>
    <w:p w14:paraId="2A07444C" w14:textId="77777777" w:rsidR="00EA2FB2" w:rsidRDefault="00EA2FB2" w:rsidP="00EA2FB2">
      <w:pPr>
        <w:pStyle w:val="PL"/>
        <w:rPr>
          <w:lang w:eastAsia="de-DE"/>
        </w:rPr>
      </w:pPr>
      <w:r>
        <w:rPr>
          <w:lang w:eastAsia="de-DE"/>
        </w:rPr>
        <w:t xml:space="preserve">        - MORE_SEVERE</w:t>
      </w:r>
    </w:p>
    <w:p w14:paraId="73D3E4B5" w14:textId="77777777" w:rsidR="00EA2FB2" w:rsidRDefault="00EA2FB2" w:rsidP="00EA2FB2">
      <w:pPr>
        <w:pStyle w:val="PL"/>
        <w:rPr>
          <w:lang w:eastAsia="de-DE"/>
        </w:rPr>
      </w:pPr>
      <w:r>
        <w:rPr>
          <w:lang w:eastAsia="de-DE"/>
        </w:rPr>
        <w:t xml:space="preserve">        - NO_CHANGE</w:t>
      </w:r>
    </w:p>
    <w:p w14:paraId="22F9F070" w14:textId="77777777" w:rsidR="00EA2FB2" w:rsidRDefault="00EA2FB2" w:rsidP="00EA2FB2">
      <w:pPr>
        <w:pStyle w:val="PL"/>
        <w:rPr>
          <w:lang w:eastAsia="de-DE"/>
        </w:rPr>
      </w:pPr>
      <w:r>
        <w:rPr>
          <w:lang w:eastAsia="de-DE"/>
        </w:rPr>
        <w:t xml:space="preserve">        - LESS_SEVERE</w:t>
      </w:r>
    </w:p>
    <w:p w14:paraId="6989B5C0" w14:textId="77777777" w:rsidR="00EA2FB2" w:rsidRDefault="00EA2FB2" w:rsidP="00EA2FB2">
      <w:pPr>
        <w:pStyle w:val="PL"/>
        <w:rPr>
          <w:lang w:eastAsia="de-DE"/>
        </w:rPr>
      </w:pPr>
      <w:r>
        <w:rPr>
          <w:lang w:eastAsia="de-DE"/>
        </w:rPr>
        <w:t xml:space="preserve">    ThresholdHysteresis:</w:t>
      </w:r>
    </w:p>
    <w:p w14:paraId="630E8860" w14:textId="77777777" w:rsidR="00EA2FB2" w:rsidRDefault="00EA2FB2" w:rsidP="00EA2FB2">
      <w:pPr>
        <w:pStyle w:val="PL"/>
        <w:rPr>
          <w:lang w:eastAsia="de-DE"/>
        </w:rPr>
      </w:pPr>
      <w:r>
        <w:rPr>
          <w:lang w:eastAsia="de-DE"/>
        </w:rPr>
        <w:t xml:space="preserve">      type: object</w:t>
      </w:r>
    </w:p>
    <w:p w14:paraId="3F92ADDB" w14:textId="77777777" w:rsidR="00EA2FB2" w:rsidRDefault="00EA2FB2" w:rsidP="00EA2FB2">
      <w:pPr>
        <w:pStyle w:val="PL"/>
        <w:rPr>
          <w:lang w:eastAsia="de-DE"/>
        </w:rPr>
      </w:pPr>
      <w:r>
        <w:rPr>
          <w:lang w:eastAsia="de-DE"/>
        </w:rPr>
        <w:t xml:space="preserve">      required:</w:t>
      </w:r>
    </w:p>
    <w:p w14:paraId="7924825F" w14:textId="77777777" w:rsidR="00EA2FB2" w:rsidRDefault="00EA2FB2" w:rsidP="00EA2FB2">
      <w:pPr>
        <w:pStyle w:val="PL"/>
        <w:rPr>
          <w:lang w:eastAsia="de-DE"/>
        </w:rPr>
      </w:pPr>
      <w:r>
        <w:rPr>
          <w:lang w:eastAsia="de-DE"/>
        </w:rPr>
        <w:t xml:space="preserve">        - high</w:t>
      </w:r>
    </w:p>
    <w:p w14:paraId="08AA7239" w14:textId="77777777" w:rsidR="00EA2FB2" w:rsidRDefault="00EA2FB2" w:rsidP="00EA2FB2">
      <w:pPr>
        <w:pStyle w:val="PL"/>
        <w:rPr>
          <w:lang w:eastAsia="de-DE"/>
        </w:rPr>
      </w:pPr>
      <w:r>
        <w:rPr>
          <w:lang w:eastAsia="de-DE"/>
        </w:rPr>
        <w:t xml:space="preserve">      properties:</w:t>
      </w:r>
    </w:p>
    <w:p w14:paraId="0DECA3FD" w14:textId="77777777" w:rsidR="00EA2FB2" w:rsidRDefault="00EA2FB2" w:rsidP="00EA2FB2">
      <w:pPr>
        <w:pStyle w:val="PL"/>
        <w:rPr>
          <w:lang w:eastAsia="de-DE"/>
        </w:rPr>
      </w:pPr>
      <w:r>
        <w:rPr>
          <w:lang w:eastAsia="de-DE"/>
        </w:rPr>
        <w:t xml:space="preserve">        high:</w:t>
      </w:r>
    </w:p>
    <w:p w14:paraId="4A5BEBFD" w14:textId="77777777" w:rsidR="00EA2FB2" w:rsidRDefault="00EA2FB2" w:rsidP="00EA2FB2">
      <w:pPr>
        <w:pStyle w:val="PL"/>
        <w:rPr>
          <w:lang w:eastAsia="de-DE"/>
        </w:rPr>
      </w:pPr>
      <w:r>
        <w:rPr>
          <w:lang w:eastAsia="de-DE"/>
        </w:rPr>
        <w:t xml:space="preserve">          oneOf:</w:t>
      </w:r>
    </w:p>
    <w:p w14:paraId="437922E6" w14:textId="77777777" w:rsidR="00EA2FB2" w:rsidRDefault="00EA2FB2" w:rsidP="00EA2FB2">
      <w:pPr>
        <w:pStyle w:val="PL"/>
        <w:rPr>
          <w:lang w:eastAsia="de-DE"/>
        </w:rPr>
      </w:pPr>
      <w:r>
        <w:rPr>
          <w:lang w:eastAsia="de-DE"/>
        </w:rPr>
        <w:t xml:space="preserve">            - type: integer</w:t>
      </w:r>
    </w:p>
    <w:p w14:paraId="193CB12A" w14:textId="77777777" w:rsidR="00EA2FB2" w:rsidRDefault="00EA2FB2" w:rsidP="00EA2FB2">
      <w:pPr>
        <w:pStyle w:val="PL"/>
        <w:rPr>
          <w:lang w:eastAsia="de-DE"/>
        </w:rPr>
      </w:pPr>
      <w:r>
        <w:rPr>
          <w:lang w:eastAsia="de-DE"/>
        </w:rPr>
        <w:t xml:space="preserve">            - $ref: 'TS28623_ComDefs.yaml#/components/schemas/Float'</w:t>
      </w:r>
    </w:p>
    <w:p w14:paraId="48656968" w14:textId="77777777" w:rsidR="00EA2FB2" w:rsidRDefault="00EA2FB2" w:rsidP="00EA2FB2">
      <w:pPr>
        <w:pStyle w:val="PL"/>
        <w:rPr>
          <w:lang w:eastAsia="de-DE"/>
        </w:rPr>
      </w:pPr>
      <w:r>
        <w:rPr>
          <w:lang w:eastAsia="de-DE"/>
        </w:rPr>
        <w:t xml:space="preserve">        low:</w:t>
      </w:r>
    </w:p>
    <w:p w14:paraId="758989C1" w14:textId="77777777" w:rsidR="00EA2FB2" w:rsidRDefault="00EA2FB2" w:rsidP="00EA2FB2">
      <w:pPr>
        <w:pStyle w:val="PL"/>
        <w:rPr>
          <w:lang w:eastAsia="de-DE"/>
        </w:rPr>
      </w:pPr>
      <w:r>
        <w:rPr>
          <w:lang w:eastAsia="de-DE"/>
        </w:rPr>
        <w:t xml:space="preserve">          $ref: 'TS28623_ComDefs.yaml#/components/schemas/Float'</w:t>
      </w:r>
    </w:p>
    <w:p w14:paraId="38769C30" w14:textId="77777777" w:rsidR="00EA2FB2" w:rsidRDefault="00EA2FB2" w:rsidP="00EA2FB2">
      <w:pPr>
        <w:pStyle w:val="PL"/>
        <w:rPr>
          <w:lang w:eastAsia="de-DE"/>
        </w:rPr>
      </w:pPr>
      <w:r>
        <w:rPr>
          <w:lang w:eastAsia="de-DE"/>
        </w:rPr>
        <w:t xml:space="preserve">    ThresholdLevelInd:</w:t>
      </w:r>
    </w:p>
    <w:p w14:paraId="3952A6A5" w14:textId="77777777" w:rsidR="00EA2FB2" w:rsidRDefault="00EA2FB2" w:rsidP="00EA2FB2">
      <w:pPr>
        <w:pStyle w:val="PL"/>
        <w:rPr>
          <w:lang w:eastAsia="de-DE"/>
        </w:rPr>
      </w:pPr>
      <w:r>
        <w:rPr>
          <w:lang w:eastAsia="de-DE"/>
        </w:rPr>
        <w:t xml:space="preserve">      oneOf:</w:t>
      </w:r>
    </w:p>
    <w:p w14:paraId="32CFCD2D" w14:textId="77777777" w:rsidR="00EA2FB2" w:rsidRDefault="00EA2FB2" w:rsidP="00EA2FB2">
      <w:pPr>
        <w:pStyle w:val="PL"/>
        <w:rPr>
          <w:lang w:eastAsia="de-DE"/>
        </w:rPr>
      </w:pPr>
      <w:r>
        <w:rPr>
          <w:lang w:eastAsia="de-DE"/>
        </w:rPr>
        <w:t xml:space="preserve">        - type: object</w:t>
      </w:r>
    </w:p>
    <w:p w14:paraId="68FF0AE4" w14:textId="77777777" w:rsidR="00EA2FB2" w:rsidRDefault="00EA2FB2" w:rsidP="00EA2FB2">
      <w:pPr>
        <w:pStyle w:val="PL"/>
        <w:rPr>
          <w:lang w:eastAsia="de-DE"/>
        </w:rPr>
      </w:pPr>
      <w:r>
        <w:rPr>
          <w:lang w:eastAsia="de-DE"/>
        </w:rPr>
        <w:t xml:space="preserve">          properties:</w:t>
      </w:r>
    </w:p>
    <w:p w14:paraId="1B51BAFA" w14:textId="77777777" w:rsidR="00EA2FB2" w:rsidRDefault="00EA2FB2" w:rsidP="00EA2FB2">
      <w:pPr>
        <w:pStyle w:val="PL"/>
        <w:rPr>
          <w:lang w:eastAsia="de-DE"/>
        </w:rPr>
      </w:pPr>
      <w:r>
        <w:rPr>
          <w:lang w:eastAsia="de-DE"/>
        </w:rPr>
        <w:t xml:space="preserve">            up:</w:t>
      </w:r>
    </w:p>
    <w:p w14:paraId="297EBCBF" w14:textId="77777777" w:rsidR="00EA2FB2" w:rsidRDefault="00EA2FB2" w:rsidP="00EA2FB2">
      <w:pPr>
        <w:pStyle w:val="PL"/>
        <w:rPr>
          <w:lang w:eastAsia="de-DE"/>
        </w:rPr>
      </w:pPr>
      <w:r>
        <w:rPr>
          <w:lang w:eastAsia="de-DE"/>
        </w:rPr>
        <w:t xml:space="preserve">              $ref: '#/components/schemas/ThresholdHysteresis'</w:t>
      </w:r>
    </w:p>
    <w:p w14:paraId="7E1BC080" w14:textId="77777777" w:rsidR="00EA2FB2" w:rsidRDefault="00EA2FB2" w:rsidP="00EA2FB2">
      <w:pPr>
        <w:pStyle w:val="PL"/>
        <w:rPr>
          <w:lang w:eastAsia="de-DE"/>
        </w:rPr>
      </w:pPr>
      <w:r>
        <w:rPr>
          <w:lang w:eastAsia="de-DE"/>
        </w:rPr>
        <w:t xml:space="preserve">        - type: object</w:t>
      </w:r>
    </w:p>
    <w:p w14:paraId="09B4FBE5" w14:textId="77777777" w:rsidR="00EA2FB2" w:rsidRDefault="00EA2FB2" w:rsidP="00EA2FB2">
      <w:pPr>
        <w:pStyle w:val="PL"/>
        <w:rPr>
          <w:lang w:eastAsia="de-DE"/>
        </w:rPr>
      </w:pPr>
      <w:r>
        <w:rPr>
          <w:lang w:eastAsia="de-DE"/>
        </w:rPr>
        <w:t xml:space="preserve">          properties:</w:t>
      </w:r>
    </w:p>
    <w:p w14:paraId="7F302A5F" w14:textId="77777777" w:rsidR="00EA2FB2" w:rsidRDefault="00EA2FB2" w:rsidP="00EA2FB2">
      <w:pPr>
        <w:pStyle w:val="PL"/>
        <w:rPr>
          <w:lang w:eastAsia="de-DE"/>
        </w:rPr>
      </w:pPr>
      <w:r>
        <w:rPr>
          <w:lang w:eastAsia="de-DE"/>
        </w:rPr>
        <w:t xml:space="preserve">            down:</w:t>
      </w:r>
    </w:p>
    <w:p w14:paraId="75D688D4" w14:textId="77777777" w:rsidR="00EA2FB2" w:rsidRDefault="00EA2FB2" w:rsidP="00EA2FB2">
      <w:pPr>
        <w:pStyle w:val="PL"/>
        <w:rPr>
          <w:lang w:eastAsia="de-DE"/>
        </w:rPr>
      </w:pPr>
      <w:r>
        <w:rPr>
          <w:lang w:eastAsia="de-DE"/>
        </w:rPr>
        <w:t xml:space="preserve">              $ref: '#/components/schemas/ThresholdHysteresis'</w:t>
      </w:r>
    </w:p>
    <w:p w14:paraId="424C12D8" w14:textId="77777777" w:rsidR="00EA2FB2" w:rsidRDefault="00EA2FB2" w:rsidP="00EA2FB2">
      <w:pPr>
        <w:pStyle w:val="PL"/>
        <w:rPr>
          <w:lang w:eastAsia="de-DE"/>
        </w:rPr>
      </w:pPr>
      <w:r>
        <w:rPr>
          <w:lang w:eastAsia="de-DE"/>
        </w:rPr>
        <w:t xml:space="preserve">    ThresholdInfo:</w:t>
      </w:r>
    </w:p>
    <w:p w14:paraId="7B7BBC9C" w14:textId="77777777" w:rsidR="00EA2FB2" w:rsidRDefault="00EA2FB2" w:rsidP="00EA2FB2">
      <w:pPr>
        <w:pStyle w:val="PL"/>
        <w:rPr>
          <w:lang w:eastAsia="de-DE"/>
        </w:rPr>
      </w:pPr>
      <w:r>
        <w:rPr>
          <w:lang w:eastAsia="de-DE"/>
        </w:rPr>
        <w:t xml:space="preserve">      type: object</w:t>
      </w:r>
    </w:p>
    <w:p w14:paraId="54FFAC33" w14:textId="77777777" w:rsidR="00EA2FB2" w:rsidRDefault="00EA2FB2" w:rsidP="00EA2FB2">
      <w:pPr>
        <w:pStyle w:val="PL"/>
        <w:rPr>
          <w:lang w:eastAsia="de-DE"/>
        </w:rPr>
      </w:pPr>
      <w:r>
        <w:rPr>
          <w:lang w:eastAsia="de-DE"/>
        </w:rPr>
        <w:t xml:space="preserve">      properties:</w:t>
      </w:r>
    </w:p>
    <w:p w14:paraId="6F7E005C" w14:textId="77777777" w:rsidR="00EA2FB2" w:rsidRDefault="00EA2FB2" w:rsidP="00EA2FB2">
      <w:pPr>
        <w:pStyle w:val="PL"/>
        <w:rPr>
          <w:lang w:eastAsia="de-DE"/>
        </w:rPr>
      </w:pPr>
      <w:r>
        <w:rPr>
          <w:lang w:eastAsia="de-DE"/>
        </w:rPr>
        <w:t xml:space="preserve">        observedMeasurement:</w:t>
      </w:r>
    </w:p>
    <w:p w14:paraId="4FE0AF79" w14:textId="77777777" w:rsidR="00EA2FB2" w:rsidRDefault="00EA2FB2" w:rsidP="00EA2FB2">
      <w:pPr>
        <w:pStyle w:val="PL"/>
        <w:rPr>
          <w:lang w:eastAsia="de-DE"/>
        </w:rPr>
      </w:pPr>
      <w:r>
        <w:rPr>
          <w:lang w:eastAsia="de-DE"/>
        </w:rPr>
        <w:t xml:space="preserve">          type: string</w:t>
      </w:r>
    </w:p>
    <w:p w14:paraId="79B89E14" w14:textId="77777777" w:rsidR="00EA2FB2" w:rsidRDefault="00EA2FB2" w:rsidP="00EA2FB2">
      <w:pPr>
        <w:pStyle w:val="PL"/>
        <w:rPr>
          <w:lang w:eastAsia="de-DE"/>
        </w:rPr>
      </w:pPr>
      <w:r>
        <w:rPr>
          <w:lang w:eastAsia="de-DE"/>
        </w:rPr>
        <w:t xml:space="preserve">        observedValue:</w:t>
      </w:r>
    </w:p>
    <w:p w14:paraId="3A955F66" w14:textId="77777777" w:rsidR="00EA2FB2" w:rsidRDefault="00EA2FB2" w:rsidP="00EA2FB2">
      <w:pPr>
        <w:pStyle w:val="PL"/>
        <w:rPr>
          <w:lang w:eastAsia="de-DE"/>
        </w:rPr>
      </w:pPr>
      <w:r>
        <w:rPr>
          <w:lang w:eastAsia="de-DE"/>
        </w:rPr>
        <w:t xml:space="preserve">          oneOf:</w:t>
      </w:r>
    </w:p>
    <w:p w14:paraId="0F79A8E5" w14:textId="77777777" w:rsidR="00EA2FB2" w:rsidRDefault="00EA2FB2" w:rsidP="00EA2FB2">
      <w:pPr>
        <w:pStyle w:val="PL"/>
        <w:rPr>
          <w:lang w:eastAsia="de-DE"/>
        </w:rPr>
      </w:pPr>
      <w:r>
        <w:rPr>
          <w:lang w:eastAsia="de-DE"/>
        </w:rPr>
        <w:t xml:space="preserve">            - type: integer</w:t>
      </w:r>
    </w:p>
    <w:p w14:paraId="49510EB1" w14:textId="77777777" w:rsidR="00EA2FB2" w:rsidRDefault="00EA2FB2" w:rsidP="00EA2FB2">
      <w:pPr>
        <w:pStyle w:val="PL"/>
        <w:rPr>
          <w:lang w:eastAsia="de-DE"/>
        </w:rPr>
      </w:pPr>
      <w:r>
        <w:rPr>
          <w:lang w:eastAsia="de-DE"/>
        </w:rPr>
        <w:t xml:space="preserve">            - $ref: 'TS28623_ComDefs.yaml#/components/schemas/Float'</w:t>
      </w:r>
    </w:p>
    <w:p w14:paraId="45AD6A4D" w14:textId="77777777" w:rsidR="00EA2FB2" w:rsidRDefault="00EA2FB2" w:rsidP="00EA2FB2">
      <w:pPr>
        <w:pStyle w:val="PL"/>
        <w:rPr>
          <w:lang w:eastAsia="de-DE"/>
        </w:rPr>
      </w:pPr>
      <w:r>
        <w:rPr>
          <w:lang w:eastAsia="de-DE"/>
        </w:rPr>
        <w:t xml:space="preserve">        thresholdLevel:</w:t>
      </w:r>
    </w:p>
    <w:p w14:paraId="28D3E92F" w14:textId="77777777" w:rsidR="00EA2FB2" w:rsidRDefault="00EA2FB2" w:rsidP="00EA2FB2">
      <w:pPr>
        <w:pStyle w:val="PL"/>
        <w:rPr>
          <w:lang w:eastAsia="de-DE"/>
        </w:rPr>
      </w:pPr>
      <w:r>
        <w:rPr>
          <w:lang w:eastAsia="de-DE"/>
        </w:rPr>
        <w:t xml:space="preserve">          $ref: '#/components/schemas/ThresholdLevelInd'</w:t>
      </w:r>
    </w:p>
    <w:p w14:paraId="64A5886A" w14:textId="77777777" w:rsidR="00EA2FB2" w:rsidRDefault="00EA2FB2" w:rsidP="00EA2FB2">
      <w:pPr>
        <w:pStyle w:val="PL"/>
        <w:rPr>
          <w:lang w:eastAsia="de-DE"/>
        </w:rPr>
      </w:pPr>
      <w:r>
        <w:rPr>
          <w:lang w:eastAsia="de-DE"/>
        </w:rPr>
        <w:t xml:space="preserve">        armTime:</w:t>
      </w:r>
    </w:p>
    <w:p w14:paraId="3D6F2A44" w14:textId="77777777" w:rsidR="00EA2FB2" w:rsidRDefault="00EA2FB2" w:rsidP="00EA2FB2">
      <w:pPr>
        <w:pStyle w:val="PL"/>
        <w:rPr>
          <w:lang w:eastAsia="de-DE"/>
        </w:rPr>
      </w:pPr>
      <w:r>
        <w:rPr>
          <w:lang w:eastAsia="de-DE"/>
        </w:rPr>
        <w:t xml:space="preserve">          $ref: 'TS28623_ComDefs.yaml#/components/schemas/DateTime'</w:t>
      </w:r>
    </w:p>
    <w:p w14:paraId="6CB551C9" w14:textId="77777777" w:rsidR="00EA2FB2" w:rsidRDefault="00EA2FB2" w:rsidP="00EA2FB2">
      <w:pPr>
        <w:pStyle w:val="PL"/>
        <w:rPr>
          <w:lang w:eastAsia="de-DE"/>
        </w:rPr>
      </w:pPr>
      <w:r>
        <w:rPr>
          <w:lang w:eastAsia="de-DE"/>
        </w:rPr>
        <w:t xml:space="preserve">      required:</w:t>
      </w:r>
    </w:p>
    <w:p w14:paraId="030F791F" w14:textId="77777777" w:rsidR="00EA2FB2" w:rsidRDefault="00EA2FB2" w:rsidP="00EA2FB2">
      <w:pPr>
        <w:pStyle w:val="PL"/>
        <w:rPr>
          <w:lang w:eastAsia="de-DE"/>
        </w:rPr>
      </w:pPr>
      <w:r>
        <w:rPr>
          <w:lang w:eastAsia="de-DE"/>
        </w:rPr>
        <w:t xml:space="preserve">        - observedMeasurement</w:t>
      </w:r>
    </w:p>
    <w:p w14:paraId="03A6395C" w14:textId="77777777" w:rsidR="00EA2FB2" w:rsidRDefault="00EA2FB2" w:rsidP="00EA2FB2">
      <w:pPr>
        <w:pStyle w:val="PL"/>
        <w:rPr>
          <w:lang w:eastAsia="de-DE"/>
        </w:rPr>
      </w:pPr>
      <w:r>
        <w:rPr>
          <w:lang w:eastAsia="de-DE"/>
        </w:rPr>
        <w:t xml:space="preserve">        - observedValue</w:t>
      </w:r>
    </w:p>
    <w:p w14:paraId="1AF34083" w14:textId="77777777" w:rsidR="00EA2FB2" w:rsidRDefault="00EA2FB2" w:rsidP="00EA2FB2">
      <w:pPr>
        <w:pStyle w:val="PL"/>
        <w:rPr>
          <w:lang w:eastAsia="de-DE"/>
        </w:rPr>
      </w:pPr>
      <w:r>
        <w:rPr>
          <w:lang w:eastAsia="de-DE"/>
        </w:rPr>
        <w:t xml:space="preserve">    CorrelatedNotification:</w:t>
      </w:r>
    </w:p>
    <w:p w14:paraId="00FEB401" w14:textId="77777777" w:rsidR="00EA2FB2" w:rsidRDefault="00EA2FB2" w:rsidP="00EA2FB2">
      <w:pPr>
        <w:pStyle w:val="PL"/>
        <w:rPr>
          <w:lang w:eastAsia="de-DE"/>
        </w:rPr>
      </w:pPr>
      <w:r>
        <w:rPr>
          <w:lang w:eastAsia="de-DE"/>
        </w:rPr>
        <w:t xml:space="preserve">      type: object</w:t>
      </w:r>
    </w:p>
    <w:p w14:paraId="464C4D76" w14:textId="77777777" w:rsidR="00EA2FB2" w:rsidRDefault="00EA2FB2" w:rsidP="00EA2FB2">
      <w:pPr>
        <w:pStyle w:val="PL"/>
        <w:rPr>
          <w:lang w:eastAsia="de-DE"/>
        </w:rPr>
      </w:pPr>
      <w:r>
        <w:rPr>
          <w:lang w:eastAsia="de-DE"/>
        </w:rPr>
        <w:t xml:space="preserve">      properties:</w:t>
      </w:r>
    </w:p>
    <w:p w14:paraId="784487D0" w14:textId="77777777" w:rsidR="00EA2FB2" w:rsidRDefault="00EA2FB2" w:rsidP="00EA2FB2">
      <w:pPr>
        <w:pStyle w:val="PL"/>
        <w:rPr>
          <w:lang w:eastAsia="de-DE"/>
        </w:rPr>
      </w:pPr>
      <w:r>
        <w:rPr>
          <w:lang w:eastAsia="de-DE"/>
        </w:rPr>
        <w:t xml:space="preserve">        sourceObjectInstance:</w:t>
      </w:r>
    </w:p>
    <w:p w14:paraId="781B1F62" w14:textId="77777777" w:rsidR="00EA2FB2" w:rsidRDefault="00EA2FB2" w:rsidP="00EA2FB2">
      <w:pPr>
        <w:pStyle w:val="PL"/>
        <w:rPr>
          <w:lang w:eastAsia="de-DE"/>
        </w:rPr>
      </w:pPr>
      <w:r>
        <w:rPr>
          <w:lang w:eastAsia="de-DE"/>
        </w:rPr>
        <w:t xml:space="preserve">          $ref: 'TS28623_ComDefs.yaml#/components/schemas/Dn'</w:t>
      </w:r>
    </w:p>
    <w:p w14:paraId="438FF74D" w14:textId="77777777" w:rsidR="00EA2FB2" w:rsidRDefault="00EA2FB2" w:rsidP="00EA2FB2">
      <w:pPr>
        <w:pStyle w:val="PL"/>
        <w:rPr>
          <w:lang w:eastAsia="de-DE"/>
        </w:rPr>
      </w:pPr>
      <w:r>
        <w:rPr>
          <w:lang w:eastAsia="de-DE"/>
        </w:rPr>
        <w:t xml:space="preserve">        notificationIds:</w:t>
      </w:r>
    </w:p>
    <w:p w14:paraId="050F12D4" w14:textId="77777777" w:rsidR="00EA2FB2" w:rsidRDefault="00EA2FB2" w:rsidP="00EA2FB2">
      <w:pPr>
        <w:pStyle w:val="PL"/>
        <w:rPr>
          <w:lang w:eastAsia="de-DE"/>
        </w:rPr>
      </w:pPr>
      <w:r>
        <w:rPr>
          <w:lang w:eastAsia="de-DE"/>
        </w:rPr>
        <w:t xml:space="preserve">          type: array</w:t>
      </w:r>
    </w:p>
    <w:p w14:paraId="2E51F7EE" w14:textId="77777777" w:rsidR="00EA2FB2" w:rsidRDefault="00EA2FB2" w:rsidP="00EA2FB2">
      <w:pPr>
        <w:pStyle w:val="PL"/>
        <w:rPr>
          <w:lang w:eastAsia="de-DE"/>
        </w:rPr>
      </w:pPr>
      <w:r>
        <w:rPr>
          <w:lang w:eastAsia="de-DE"/>
        </w:rPr>
        <w:t xml:space="preserve">          items:</w:t>
      </w:r>
    </w:p>
    <w:p w14:paraId="19A11FAF" w14:textId="77777777" w:rsidR="00EA2FB2" w:rsidRDefault="00EA2FB2" w:rsidP="00EA2FB2">
      <w:pPr>
        <w:pStyle w:val="PL"/>
        <w:rPr>
          <w:lang w:eastAsia="de-DE"/>
        </w:rPr>
      </w:pPr>
      <w:r>
        <w:rPr>
          <w:lang w:eastAsia="de-DE"/>
        </w:rPr>
        <w:t xml:space="preserve">            $ref: 'TS28623_ComDefs.yaml#/components/schemas/NotificationId'</w:t>
      </w:r>
    </w:p>
    <w:p w14:paraId="55493538" w14:textId="77777777" w:rsidR="00EA2FB2" w:rsidRDefault="00EA2FB2" w:rsidP="00EA2FB2">
      <w:pPr>
        <w:pStyle w:val="PL"/>
        <w:rPr>
          <w:lang w:eastAsia="de-DE"/>
        </w:rPr>
      </w:pPr>
      <w:r>
        <w:rPr>
          <w:lang w:eastAsia="de-DE"/>
        </w:rPr>
        <w:t xml:space="preserve">      required:</w:t>
      </w:r>
    </w:p>
    <w:p w14:paraId="748B8B78" w14:textId="77777777" w:rsidR="00EA2FB2" w:rsidRDefault="00EA2FB2" w:rsidP="00EA2FB2">
      <w:pPr>
        <w:pStyle w:val="PL"/>
        <w:rPr>
          <w:lang w:eastAsia="de-DE"/>
        </w:rPr>
      </w:pPr>
      <w:r>
        <w:rPr>
          <w:lang w:eastAsia="de-DE"/>
        </w:rPr>
        <w:t xml:space="preserve">        - sourceObjectInstance</w:t>
      </w:r>
    </w:p>
    <w:p w14:paraId="28726A8A" w14:textId="77777777" w:rsidR="00EA2FB2" w:rsidRDefault="00EA2FB2" w:rsidP="00EA2FB2">
      <w:pPr>
        <w:pStyle w:val="PL"/>
        <w:rPr>
          <w:lang w:eastAsia="de-DE"/>
        </w:rPr>
      </w:pPr>
      <w:r>
        <w:rPr>
          <w:lang w:eastAsia="de-DE"/>
        </w:rPr>
        <w:t xml:space="preserve">        - notificationIds</w:t>
      </w:r>
    </w:p>
    <w:p w14:paraId="486DF1FF" w14:textId="77777777" w:rsidR="00EA2FB2" w:rsidRDefault="00EA2FB2" w:rsidP="00EA2FB2">
      <w:pPr>
        <w:pStyle w:val="PL"/>
        <w:rPr>
          <w:lang w:eastAsia="de-DE"/>
        </w:rPr>
      </w:pPr>
      <w:r>
        <w:rPr>
          <w:lang w:eastAsia="de-DE"/>
        </w:rPr>
        <w:t xml:space="preserve">    CorrelatedNotifications:</w:t>
      </w:r>
    </w:p>
    <w:p w14:paraId="3CE99083" w14:textId="77777777" w:rsidR="00EA2FB2" w:rsidRDefault="00EA2FB2" w:rsidP="00EA2FB2">
      <w:pPr>
        <w:pStyle w:val="PL"/>
        <w:rPr>
          <w:lang w:eastAsia="de-DE"/>
        </w:rPr>
      </w:pPr>
      <w:r>
        <w:rPr>
          <w:lang w:eastAsia="de-DE"/>
        </w:rPr>
        <w:t xml:space="preserve">      type: array</w:t>
      </w:r>
    </w:p>
    <w:p w14:paraId="6759D95D" w14:textId="77777777" w:rsidR="00EA2FB2" w:rsidRDefault="00EA2FB2" w:rsidP="00EA2FB2">
      <w:pPr>
        <w:pStyle w:val="PL"/>
        <w:rPr>
          <w:lang w:eastAsia="de-DE"/>
        </w:rPr>
      </w:pPr>
      <w:r>
        <w:rPr>
          <w:lang w:eastAsia="de-DE"/>
        </w:rPr>
        <w:t xml:space="preserve">      items:</w:t>
      </w:r>
    </w:p>
    <w:p w14:paraId="7CF4B493" w14:textId="77777777" w:rsidR="00EA2FB2" w:rsidRDefault="00EA2FB2" w:rsidP="00EA2FB2">
      <w:pPr>
        <w:pStyle w:val="PL"/>
        <w:rPr>
          <w:lang w:eastAsia="de-DE"/>
        </w:rPr>
      </w:pPr>
      <w:r>
        <w:rPr>
          <w:lang w:eastAsia="de-DE"/>
        </w:rPr>
        <w:t xml:space="preserve">        $ref: '#/components/schemas/CorrelatedNotification'</w:t>
      </w:r>
    </w:p>
    <w:p w14:paraId="52C06BE7" w14:textId="77777777" w:rsidR="00EA2FB2" w:rsidRDefault="00EA2FB2" w:rsidP="00EA2FB2">
      <w:pPr>
        <w:pStyle w:val="PL"/>
        <w:rPr>
          <w:lang w:eastAsia="de-DE"/>
        </w:rPr>
      </w:pPr>
      <w:r>
        <w:rPr>
          <w:lang w:eastAsia="de-DE"/>
        </w:rPr>
        <w:t xml:space="preserve">    AckState:</w:t>
      </w:r>
    </w:p>
    <w:p w14:paraId="3AF86A8A" w14:textId="77777777" w:rsidR="00EA2FB2" w:rsidRDefault="00EA2FB2" w:rsidP="00EA2FB2">
      <w:pPr>
        <w:pStyle w:val="PL"/>
        <w:rPr>
          <w:lang w:eastAsia="de-DE"/>
        </w:rPr>
      </w:pPr>
      <w:r>
        <w:rPr>
          <w:lang w:eastAsia="de-DE"/>
        </w:rPr>
        <w:t xml:space="preserve">      type: string</w:t>
      </w:r>
    </w:p>
    <w:p w14:paraId="671C0001" w14:textId="77777777" w:rsidR="00EA2FB2" w:rsidRDefault="00EA2FB2" w:rsidP="00EA2FB2">
      <w:pPr>
        <w:pStyle w:val="PL"/>
        <w:rPr>
          <w:lang w:eastAsia="de-DE"/>
        </w:rPr>
      </w:pPr>
      <w:r>
        <w:rPr>
          <w:lang w:eastAsia="de-DE"/>
        </w:rPr>
        <w:t xml:space="preserve">      enum:</w:t>
      </w:r>
    </w:p>
    <w:p w14:paraId="38391854" w14:textId="77777777" w:rsidR="00EA2FB2" w:rsidRDefault="00EA2FB2" w:rsidP="00EA2FB2">
      <w:pPr>
        <w:pStyle w:val="PL"/>
        <w:rPr>
          <w:lang w:eastAsia="de-DE"/>
        </w:rPr>
      </w:pPr>
      <w:r>
        <w:rPr>
          <w:lang w:eastAsia="de-DE"/>
        </w:rPr>
        <w:t xml:space="preserve">        - ACKNOWLEDGED</w:t>
      </w:r>
    </w:p>
    <w:p w14:paraId="016732EC" w14:textId="77777777" w:rsidR="00EA2FB2" w:rsidRDefault="00EA2FB2" w:rsidP="00EA2FB2">
      <w:pPr>
        <w:pStyle w:val="PL"/>
        <w:rPr>
          <w:lang w:eastAsia="de-DE"/>
        </w:rPr>
      </w:pPr>
      <w:r>
        <w:rPr>
          <w:lang w:eastAsia="de-DE"/>
        </w:rPr>
        <w:t xml:space="preserve">        - UNACKNOWLEDGED</w:t>
      </w:r>
    </w:p>
    <w:p w14:paraId="6F194A7E" w14:textId="77777777" w:rsidR="00EA2FB2" w:rsidRDefault="00EA2FB2" w:rsidP="00EA2FB2">
      <w:pPr>
        <w:pStyle w:val="PL"/>
        <w:rPr>
          <w:lang w:eastAsia="de-DE"/>
        </w:rPr>
      </w:pPr>
    </w:p>
    <w:p w14:paraId="384BBDE9" w14:textId="77777777" w:rsidR="00EA2FB2" w:rsidRDefault="00EA2FB2" w:rsidP="00EA2FB2">
      <w:pPr>
        <w:pStyle w:val="PL"/>
        <w:rPr>
          <w:lang w:eastAsia="de-DE"/>
        </w:rPr>
      </w:pPr>
      <w:r>
        <w:rPr>
          <w:lang w:eastAsia="de-DE"/>
        </w:rPr>
        <w:t xml:space="preserve">    AlarmRecord:</w:t>
      </w:r>
    </w:p>
    <w:p w14:paraId="4CC15582" w14:textId="77777777" w:rsidR="00EA2FB2" w:rsidRDefault="00EA2FB2" w:rsidP="00EA2FB2">
      <w:pPr>
        <w:pStyle w:val="PL"/>
        <w:rPr>
          <w:lang w:eastAsia="de-DE"/>
        </w:rPr>
      </w:pPr>
      <w:r>
        <w:rPr>
          <w:lang w:eastAsia="de-DE"/>
        </w:rPr>
        <w:t xml:space="preserve">      description: &gt;-</w:t>
      </w:r>
    </w:p>
    <w:p w14:paraId="2FFA291B" w14:textId="77777777" w:rsidR="00EA2FB2" w:rsidRDefault="00EA2FB2" w:rsidP="00EA2FB2">
      <w:pPr>
        <w:pStyle w:val="PL"/>
        <w:rPr>
          <w:lang w:eastAsia="de-DE"/>
        </w:rPr>
      </w:pPr>
      <w:r>
        <w:rPr>
          <w:lang w:eastAsia="de-DE"/>
        </w:rPr>
        <w:t xml:space="preserve">        The alarmId is not a property of an alarm record. It is used as key</w:t>
      </w:r>
    </w:p>
    <w:p w14:paraId="2B07B239" w14:textId="77777777" w:rsidR="00EA2FB2" w:rsidRDefault="00EA2FB2" w:rsidP="00EA2FB2">
      <w:pPr>
        <w:pStyle w:val="PL"/>
        <w:rPr>
          <w:lang w:eastAsia="de-DE"/>
        </w:rPr>
      </w:pPr>
      <w:r>
        <w:rPr>
          <w:lang w:eastAsia="de-DE"/>
        </w:rPr>
        <w:t xml:space="preserve">        in the map of alarm records instead.</w:t>
      </w:r>
    </w:p>
    <w:p w14:paraId="614CFE23" w14:textId="77777777" w:rsidR="00EA2FB2" w:rsidRDefault="00EA2FB2" w:rsidP="00EA2FB2">
      <w:pPr>
        <w:pStyle w:val="PL"/>
        <w:rPr>
          <w:lang w:eastAsia="de-DE"/>
        </w:rPr>
      </w:pPr>
      <w:r>
        <w:rPr>
          <w:lang w:eastAsia="de-DE"/>
        </w:rPr>
        <w:t xml:space="preserve">      type: object</w:t>
      </w:r>
    </w:p>
    <w:p w14:paraId="61BE5EDA" w14:textId="77777777" w:rsidR="00EA2FB2" w:rsidRDefault="00EA2FB2" w:rsidP="00EA2FB2">
      <w:pPr>
        <w:pStyle w:val="PL"/>
        <w:rPr>
          <w:lang w:eastAsia="de-DE"/>
        </w:rPr>
      </w:pPr>
      <w:r>
        <w:rPr>
          <w:lang w:eastAsia="de-DE"/>
        </w:rPr>
        <w:t xml:space="preserve">      properties:</w:t>
      </w:r>
    </w:p>
    <w:p w14:paraId="5F49BEBD" w14:textId="77777777" w:rsidR="00EA2FB2" w:rsidRDefault="00EA2FB2" w:rsidP="00EA2FB2">
      <w:pPr>
        <w:pStyle w:val="PL"/>
        <w:rPr>
          <w:lang w:eastAsia="de-DE"/>
        </w:rPr>
      </w:pPr>
      <w:r>
        <w:rPr>
          <w:lang w:eastAsia="de-DE"/>
        </w:rPr>
        <w:t xml:space="preserve">        # alarmId:</w:t>
      </w:r>
    </w:p>
    <w:p w14:paraId="2B2747EE" w14:textId="77777777" w:rsidR="00EA2FB2" w:rsidRDefault="00EA2FB2" w:rsidP="00EA2FB2">
      <w:pPr>
        <w:pStyle w:val="PL"/>
        <w:rPr>
          <w:lang w:eastAsia="de-DE"/>
        </w:rPr>
      </w:pPr>
      <w:r>
        <w:rPr>
          <w:lang w:eastAsia="de-DE"/>
        </w:rPr>
        <w:t xml:space="preserve">        #  $ref: '#/components/schemas/AlarmId'</w:t>
      </w:r>
    </w:p>
    <w:p w14:paraId="1CFF4530" w14:textId="77777777" w:rsidR="00EA2FB2" w:rsidRDefault="00EA2FB2" w:rsidP="00EA2FB2">
      <w:pPr>
        <w:pStyle w:val="PL"/>
        <w:rPr>
          <w:lang w:eastAsia="de-DE"/>
        </w:rPr>
      </w:pPr>
      <w:r>
        <w:rPr>
          <w:lang w:eastAsia="de-DE"/>
        </w:rPr>
        <w:t xml:space="preserve">        objectInstance:</w:t>
      </w:r>
    </w:p>
    <w:p w14:paraId="080E001B" w14:textId="77777777" w:rsidR="00EA2FB2" w:rsidRDefault="00EA2FB2" w:rsidP="00EA2FB2">
      <w:pPr>
        <w:pStyle w:val="PL"/>
        <w:rPr>
          <w:lang w:eastAsia="de-DE"/>
        </w:rPr>
      </w:pPr>
      <w:r>
        <w:rPr>
          <w:lang w:eastAsia="de-DE"/>
        </w:rPr>
        <w:t xml:space="preserve">          $ref: 'TS28623_ComDefs.yaml#/components/schemas/Dn'</w:t>
      </w:r>
    </w:p>
    <w:p w14:paraId="1C26D218" w14:textId="77777777" w:rsidR="00EA2FB2" w:rsidRDefault="00EA2FB2" w:rsidP="00EA2FB2">
      <w:pPr>
        <w:pStyle w:val="PL"/>
        <w:rPr>
          <w:lang w:eastAsia="de-DE"/>
        </w:rPr>
      </w:pPr>
      <w:r>
        <w:rPr>
          <w:lang w:eastAsia="de-DE"/>
        </w:rPr>
        <w:t xml:space="preserve">        notificationId:</w:t>
      </w:r>
    </w:p>
    <w:p w14:paraId="1856A4BC" w14:textId="77777777" w:rsidR="00EA2FB2" w:rsidRDefault="00EA2FB2" w:rsidP="00EA2FB2">
      <w:pPr>
        <w:pStyle w:val="PL"/>
        <w:rPr>
          <w:lang w:eastAsia="de-DE"/>
        </w:rPr>
      </w:pPr>
      <w:r>
        <w:rPr>
          <w:lang w:eastAsia="de-DE"/>
        </w:rPr>
        <w:t xml:space="preserve">          $ref: 'TS28623_ComDefs.yaml#/components/schemas/NotificationId'</w:t>
      </w:r>
    </w:p>
    <w:p w14:paraId="4EFA74BF" w14:textId="77777777" w:rsidR="00EA2FB2" w:rsidRDefault="00EA2FB2" w:rsidP="00EA2FB2">
      <w:pPr>
        <w:pStyle w:val="PL"/>
        <w:rPr>
          <w:lang w:eastAsia="de-DE"/>
        </w:rPr>
      </w:pPr>
      <w:r>
        <w:rPr>
          <w:lang w:eastAsia="de-DE"/>
        </w:rPr>
        <w:t xml:space="preserve">        alarmRaisedTime:</w:t>
      </w:r>
    </w:p>
    <w:p w14:paraId="795DA2EB" w14:textId="77777777" w:rsidR="00EA2FB2" w:rsidRDefault="00EA2FB2" w:rsidP="00EA2FB2">
      <w:pPr>
        <w:pStyle w:val="PL"/>
        <w:rPr>
          <w:lang w:eastAsia="de-DE"/>
        </w:rPr>
      </w:pPr>
      <w:r>
        <w:rPr>
          <w:lang w:eastAsia="de-DE"/>
        </w:rPr>
        <w:t xml:space="preserve">          $ref: 'TS28623_ComDefs.yaml#/components/schemas/DateTime'</w:t>
      </w:r>
    </w:p>
    <w:p w14:paraId="184001EB" w14:textId="77777777" w:rsidR="00EA2FB2" w:rsidRDefault="00EA2FB2" w:rsidP="00EA2FB2">
      <w:pPr>
        <w:pStyle w:val="PL"/>
        <w:rPr>
          <w:lang w:eastAsia="de-DE"/>
        </w:rPr>
      </w:pPr>
      <w:r>
        <w:rPr>
          <w:lang w:eastAsia="de-DE"/>
        </w:rPr>
        <w:t xml:space="preserve">        alarmChangedTime:</w:t>
      </w:r>
    </w:p>
    <w:p w14:paraId="6A964140" w14:textId="77777777" w:rsidR="00EA2FB2" w:rsidRDefault="00EA2FB2" w:rsidP="00EA2FB2">
      <w:pPr>
        <w:pStyle w:val="PL"/>
        <w:rPr>
          <w:lang w:eastAsia="de-DE"/>
        </w:rPr>
      </w:pPr>
      <w:r>
        <w:rPr>
          <w:lang w:eastAsia="de-DE"/>
        </w:rPr>
        <w:t xml:space="preserve">          $ref: 'TS28623_ComDefs.yaml#/components/schemas/DateTime'</w:t>
      </w:r>
    </w:p>
    <w:p w14:paraId="21522CE3" w14:textId="77777777" w:rsidR="00EA2FB2" w:rsidRDefault="00EA2FB2" w:rsidP="00EA2FB2">
      <w:pPr>
        <w:pStyle w:val="PL"/>
        <w:rPr>
          <w:lang w:eastAsia="de-DE"/>
        </w:rPr>
      </w:pPr>
      <w:r>
        <w:rPr>
          <w:lang w:eastAsia="de-DE"/>
        </w:rPr>
        <w:t xml:space="preserve">        alarmClearedTime:</w:t>
      </w:r>
    </w:p>
    <w:p w14:paraId="6890C4DF" w14:textId="77777777" w:rsidR="00EA2FB2" w:rsidRDefault="00EA2FB2" w:rsidP="00EA2FB2">
      <w:pPr>
        <w:pStyle w:val="PL"/>
        <w:rPr>
          <w:lang w:eastAsia="de-DE"/>
        </w:rPr>
      </w:pPr>
      <w:r>
        <w:rPr>
          <w:lang w:eastAsia="de-DE"/>
        </w:rPr>
        <w:t xml:space="preserve">          $ref: 'TS28623_ComDefs.yaml#/components/schemas/DateTime'</w:t>
      </w:r>
    </w:p>
    <w:p w14:paraId="14DD98FF" w14:textId="77777777" w:rsidR="00EA2FB2" w:rsidRDefault="00EA2FB2" w:rsidP="00EA2FB2">
      <w:pPr>
        <w:pStyle w:val="PL"/>
        <w:rPr>
          <w:lang w:eastAsia="de-DE"/>
        </w:rPr>
      </w:pPr>
      <w:r>
        <w:rPr>
          <w:lang w:eastAsia="de-DE"/>
        </w:rPr>
        <w:t xml:space="preserve">        alarmType:</w:t>
      </w:r>
    </w:p>
    <w:p w14:paraId="14433D64" w14:textId="77777777" w:rsidR="00EA2FB2" w:rsidRDefault="00EA2FB2" w:rsidP="00EA2FB2">
      <w:pPr>
        <w:pStyle w:val="PL"/>
        <w:rPr>
          <w:lang w:eastAsia="de-DE"/>
        </w:rPr>
      </w:pPr>
      <w:r>
        <w:rPr>
          <w:lang w:eastAsia="de-DE"/>
        </w:rPr>
        <w:t xml:space="preserve">          $ref: '#/components/schemas/AlarmType'</w:t>
      </w:r>
    </w:p>
    <w:p w14:paraId="7296D521" w14:textId="77777777" w:rsidR="00EA2FB2" w:rsidRDefault="00EA2FB2" w:rsidP="00EA2FB2">
      <w:pPr>
        <w:pStyle w:val="PL"/>
        <w:rPr>
          <w:lang w:eastAsia="de-DE"/>
        </w:rPr>
      </w:pPr>
      <w:r>
        <w:rPr>
          <w:lang w:eastAsia="de-DE"/>
        </w:rPr>
        <w:t xml:space="preserve">        probableCause:</w:t>
      </w:r>
    </w:p>
    <w:p w14:paraId="1F7B4ED9" w14:textId="77777777" w:rsidR="00EA2FB2" w:rsidRDefault="00EA2FB2" w:rsidP="00EA2FB2">
      <w:pPr>
        <w:pStyle w:val="PL"/>
        <w:rPr>
          <w:lang w:eastAsia="de-DE"/>
        </w:rPr>
      </w:pPr>
      <w:r>
        <w:rPr>
          <w:lang w:eastAsia="de-DE"/>
        </w:rPr>
        <w:t xml:space="preserve">          $ref: '#/components/schemas/ProbableCause'</w:t>
      </w:r>
    </w:p>
    <w:p w14:paraId="588C980C" w14:textId="77777777" w:rsidR="00EA2FB2" w:rsidRDefault="00EA2FB2" w:rsidP="00EA2FB2">
      <w:pPr>
        <w:pStyle w:val="PL"/>
        <w:rPr>
          <w:lang w:eastAsia="de-DE"/>
        </w:rPr>
      </w:pPr>
      <w:r>
        <w:rPr>
          <w:lang w:eastAsia="de-DE"/>
        </w:rPr>
        <w:t xml:space="preserve">        specificProblem:</w:t>
      </w:r>
    </w:p>
    <w:p w14:paraId="24B1ED90" w14:textId="77777777" w:rsidR="00EA2FB2" w:rsidRDefault="00EA2FB2" w:rsidP="00EA2FB2">
      <w:pPr>
        <w:pStyle w:val="PL"/>
        <w:rPr>
          <w:lang w:eastAsia="de-DE"/>
        </w:rPr>
      </w:pPr>
      <w:r>
        <w:rPr>
          <w:lang w:eastAsia="de-DE"/>
        </w:rPr>
        <w:t xml:space="preserve">          $ref: '#/components/schemas/SpecificProblem'</w:t>
      </w:r>
    </w:p>
    <w:p w14:paraId="58F361B0" w14:textId="77777777" w:rsidR="00EA2FB2" w:rsidRDefault="00EA2FB2" w:rsidP="00EA2FB2">
      <w:pPr>
        <w:pStyle w:val="PL"/>
        <w:rPr>
          <w:lang w:eastAsia="de-DE"/>
        </w:rPr>
      </w:pPr>
      <w:r>
        <w:rPr>
          <w:lang w:eastAsia="de-DE"/>
        </w:rPr>
        <w:t xml:space="preserve">        perceivedSeverity:</w:t>
      </w:r>
    </w:p>
    <w:p w14:paraId="0BF77582" w14:textId="77777777" w:rsidR="00EA2FB2" w:rsidRDefault="00EA2FB2" w:rsidP="00EA2FB2">
      <w:pPr>
        <w:pStyle w:val="PL"/>
        <w:rPr>
          <w:lang w:eastAsia="de-DE"/>
        </w:rPr>
      </w:pPr>
      <w:r>
        <w:rPr>
          <w:lang w:eastAsia="de-DE"/>
        </w:rPr>
        <w:t xml:space="preserve">          $ref: '#/components/schemas/PerceivedSeverity'</w:t>
      </w:r>
    </w:p>
    <w:p w14:paraId="2F63A42A" w14:textId="77777777" w:rsidR="00EA2FB2" w:rsidRDefault="00EA2FB2" w:rsidP="00EA2FB2">
      <w:pPr>
        <w:pStyle w:val="PL"/>
        <w:rPr>
          <w:lang w:eastAsia="de-DE"/>
        </w:rPr>
      </w:pPr>
      <w:r>
        <w:rPr>
          <w:lang w:eastAsia="de-DE"/>
        </w:rPr>
        <w:t xml:space="preserve">        backedUpStatus:</w:t>
      </w:r>
    </w:p>
    <w:p w14:paraId="1C9DB1FB" w14:textId="77777777" w:rsidR="00EA2FB2" w:rsidRDefault="00EA2FB2" w:rsidP="00EA2FB2">
      <w:pPr>
        <w:pStyle w:val="PL"/>
        <w:rPr>
          <w:lang w:eastAsia="de-DE"/>
        </w:rPr>
      </w:pPr>
      <w:r>
        <w:rPr>
          <w:lang w:eastAsia="de-DE"/>
        </w:rPr>
        <w:t xml:space="preserve">          type: boolean</w:t>
      </w:r>
    </w:p>
    <w:p w14:paraId="68C1B20A" w14:textId="77777777" w:rsidR="00EA2FB2" w:rsidRDefault="00EA2FB2" w:rsidP="00EA2FB2">
      <w:pPr>
        <w:pStyle w:val="PL"/>
        <w:rPr>
          <w:lang w:eastAsia="de-DE"/>
        </w:rPr>
      </w:pPr>
      <w:r>
        <w:rPr>
          <w:lang w:eastAsia="de-DE"/>
        </w:rPr>
        <w:t xml:space="preserve">        backUpObject:</w:t>
      </w:r>
    </w:p>
    <w:p w14:paraId="69D80AE3" w14:textId="77777777" w:rsidR="00EA2FB2" w:rsidRDefault="00EA2FB2" w:rsidP="00EA2FB2">
      <w:pPr>
        <w:pStyle w:val="PL"/>
        <w:rPr>
          <w:lang w:eastAsia="de-DE"/>
        </w:rPr>
      </w:pPr>
      <w:r>
        <w:rPr>
          <w:lang w:eastAsia="de-DE"/>
        </w:rPr>
        <w:t xml:space="preserve">          $ref: 'TS28623_ComDefs.yaml#/components/schemas/Dn'</w:t>
      </w:r>
    </w:p>
    <w:p w14:paraId="20269DD4" w14:textId="77777777" w:rsidR="00EA2FB2" w:rsidRDefault="00EA2FB2" w:rsidP="00EA2FB2">
      <w:pPr>
        <w:pStyle w:val="PL"/>
        <w:rPr>
          <w:lang w:eastAsia="de-DE"/>
        </w:rPr>
      </w:pPr>
      <w:r>
        <w:rPr>
          <w:lang w:eastAsia="de-DE"/>
        </w:rPr>
        <w:t xml:space="preserve">        trendIndication:</w:t>
      </w:r>
    </w:p>
    <w:p w14:paraId="04818F0F" w14:textId="77777777" w:rsidR="00EA2FB2" w:rsidRDefault="00EA2FB2" w:rsidP="00EA2FB2">
      <w:pPr>
        <w:pStyle w:val="PL"/>
        <w:rPr>
          <w:lang w:eastAsia="de-DE"/>
        </w:rPr>
      </w:pPr>
      <w:r>
        <w:rPr>
          <w:lang w:eastAsia="de-DE"/>
        </w:rPr>
        <w:t xml:space="preserve">          $ref: '#/components/schemas/TrendIndication'</w:t>
      </w:r>
    </w:p>
    <w:p w14:paraId="7959D909" w14:textId="77777777" w:rsidR="00EA2FB2" w:rsidRDefault="00EA2FB2" w:rsidP="00EA2FB2">
      <w:pPr>
        <w:pStyle w:val="PL"/>
        <w:rPr>
          <w:lang w:eastAsia="de-DE"/>
        </w:rPr>
      </w:pPr>
      <w:r>
        <w:rPr>
          <w:lang w:eastAsia="de-DE"/>
        </w:rPr>
        <w:t xml:space="preserve">        thresholdinfo:</w:t>
      </w:r>
    </w:p>
    <w:p w14:paraId="06E81D04" w14:textId="77777777" w:rsidR="00EA2FB2" w:rsidRDefault="00EA2FB2" w:rsidP="00EA2FB2">
      <w:pPr>
        <w:pStyle w:val="PL"/>
        <w:rPr>
          <w:lang w:eastAsia="de-DE"/>
        </w:rPr>
      </w:pPr>
      <w:r>
        <w:rPr>
          <w:lang w:eastAsia="de-DE"/>
        </w:rPr>
        <w:t xml:space="preserve">          $ref: '#/components/schemas/ThresholdInfo'</w:t>
      </w:r>
    </w:p>
    <w:p w14:paraId="11ADE7EA" w14:textId="77777777" w:rsidR="00EA2FB2" w:rsidRDefault="00EA2FB2" w:rsidP="00EA2FB2">
      <w:pPr>
        <w:pStyle w:val="PL"/>
        <w:rPr>
          <w:lang w:eastAsia="de-DE"/>
        </w:rPr>
      </w:pPr>
      <w:r>
        <w:rPr>
          <w:lang w:eastAsia="de-DE"/>
        </w:rPr>
        <w:t xml:space="preserve">        correlatedNotifications:</w:t>
      </w:r>
    </w:p>
    <w:p w14:paraId="57A6BE18" w14:textId="77777777" w:rsidR="00EA2FB2" w:rsidRDefault="00EA2FB2" w:rsidP="00EA2FB2">
      <w:pPr>
        <w:pStyle w:val="PL"/>
        <w:rPr>
          <w:lang w:eastAsia="de-DE"/>
        </w:rPr>
      </w:pPr>
      <w:r>
        <w:rPr>
          <w:lang w:eastAsia="de-DE"/>
        </w:rPr>
        <w:t xml:space="preserve">          $ref: '#/components/schemas/CorrelatedNotifications'</w:t>
      </w:r>
    </w:p>
    <w:p w14:paraId="32D78080" w14:textId="77777777" w:rsidR="00EA2FB2" w:rsidRDefault="00EA2FB2" w:rsidP="00EA2FB2">
      <w:pPr>
        <w:pStyle w:val="PL"/>
        <w:rPr>
          <w:lang w:eastAsia="de-DE"/>
        </w:rPr>
      </w:pPr>
      <w:r>
        <w:rPr>
          <w:lang w:eastAsia="de-DE"/>
        </w:rPr>
        <w:t xml:space="preserve">        stateChangeDefinition:</w:t>
      </w:r>
    </w:p>
    <w:p w14:paraId="106989EA" w14:textId="77777777" w:rsidR="00EA2FB2" w:rsidRDefault="00EA2FB2" w:rsidP="00EA2FB2">
      <w:pPr>
        <w:pStyle w:val="PL"/>
        <w:rPr>
          <w:lang w:eastAsia="de-DE"/>
        </w:rPr>
      </w:pPr>
      <w:r>
        <w:rPr>
          <w:lang w:eastAsia="de-DE"/>
        </w:rPr>
        <w:t xml:space="preserve">          $ref: 'TS28623_ComDefs.yaml#/components/schemas/AttributeValueChangeSet'</w:t>
      </w:r>
    </w:p>
    <w:p w14:paraId="3BDCA090" w14:textId="77777777" w:rsidR="00EA2FB2" w:rsidRDefault="00EA2FB2" w:rsidP="00EA2FB2">
      <w:pPr>
        <w:pStyle w:val="PL"/>
        <w:rPr>
          <w:lang w:eastAsia="de-DE"/>
        </w:rPr>
      </w:pPr>
      <w:r>
        <w:rPr>
          <w:lang w:eastAsia="de-DE"/>
        </w:rPr>
        <w:t xml:space="preserve">        monitoredAttributes:</w:t>
      </w:r>
    </w:p>
    <w:p w14:paraId="1A0883E4" w14:textId="77777777" w:rsidR="00EA2FB2" w:rsidRDefault="00EA2FB2" w:rsidP="00EA2FB2">
      <w:pPr>
        <w:pStyle w:val="PL"/>
        <w:rPr>
          <w:lang w:eastAsia="de-DE"/>
        </w:rPr>
      </w:pPr>
      <w:r>
        <w:rPr>
          <w:lang w:eastAsia="de-DE"/>
        </w:rPr>
        <w:t xml:space="preserve">          $ref: 'TS28623_ComDefs.yaml#/components/schemas/AttributeNameValuePairSet'</w:t>
      </w:r>
    </w:p>
    <w:p w14:paraId="53B8718E" w14:textId="77777777" w:rsidR="00EA2FB2" w:rsidRDefault="00EA2FB2" w:rsidP="00EA2FB2">
      <w:pPr>
        <w:pStyle w:val="PL"/>
        <w:rPr>
          <w:lang w:eastAsia="de-DE"/>
        </w:rPr>
      </w:pPr>
      <w:r>
        <w:rPr>
          <w:lang w:eastAsia="de-DE"/>
        </w:rPr>
        <w:t xml:space="preserve">        proposedRepairActions:</w:t>
      </w:r>
    </w:p>
    <w:p w14:paraId="65E94979" w14:textId="77777777" w:rsidR="00EA2FB2" w:rsidRDefault="00EA2FB2" w:rsidP="00EA2FB2">
      <w:pPr>
        <w:pStyle w:val="PL"/>
        <w:rPr>
          <w:lang w:eastAsia="de-DE"/>
        </w:rPr>
      </w:pPr>
      <w:r>
        <w:rPr>
          <w:lang w:eastAsia="de-DE"/>
        </w:rPr>
        <w:t xml:space="preserve">          type: string</w:t>
      </w:r>
    </w:p>
    <w:p w14:paraId="41B48E95" w14:textId="77777777" w:rsidR="00EA2FB2" w:rsidRDefault="00EA2FB2" w:rsidP="00EA2FB2">
      <w:pPr>
        <w:pStyle w:val="PL"/>
        <w:rPr>
          <w:lang w:eastAsia="de-DE"/>
        </w:rPr>
      </w:pPr>
      <w:r>
        <w:rPr>
          <w:lang w:eastAsia="de-DE"/>
        </w:rPr>
        <w:t xml:space="preserve">        additionalText:</w:t>
      </w:r>
    </w:p>
    <w:p w14:paraId="46CECBFC" w14:textId="77777777" w:rsidR="00EA2FB2" w:rsidRDefault="00EA2FB2" w:rsidP="00EA2FB2">
      <w:pPr>
        <w:pStyle w:val="PL"/>
        <w:rPr>
          <w:lang w:eastAsia="de-DE"/>
        </w:rPr>
      </w:pPr>
      <w:r>
        <w:rPr>
          <w:lang w:eastAsia="de-DE"/>
        </w:rPr>
        <w:t xml:space="preserve">          type: string</w:t>
      </w:r>
    </w:p>
    <w:p w14:paraId="067464EE" w14:textId="77777777" w:rsidR="00EA2FB2" w:rsidRDefault="00EA2FB2" w:rsidP="00EA2FB2">
      <w:pPr>
        <w:pStyle w:val="PL"/>
        <w:rPr>
          <w:lang w:eastAsia="de-DE"/>
        </w:rPr>
      </w:pPr>
      <w:r>
        <w:rPr>
          <w:lang w:eastAsia="de-DE"/>
        </w:rPr>
        <w:t xml:space="preserve">        additionalInformation:</w:t>
      </w:r>
    </w:p>
    <w:p w14:paraId="3A50C4E5" w14:textId="77777777" w:rsidR="00EA2FB2" w:rsidRDefault="00EA2FB2" w:rsidP="00EA2FB2">
      <w:pPr>
        <w:pStyle w:val="PL"/>
        <w:rPr>
          <w:lang w:eastAsia="de-DE"/>
        </w:rPr>
      </w:pPr>
      <w:r>
        <w:rPr>
          <w:lang w:eastAsia="de-DE"/>
        </w:rPr>
        <w:t xml:space="preserve">          $ref: 'TS28623_ComDefs.yaml#/components/schemas/AttributeNameValuePairSet'</w:t>
      </w:r>
    </w:p>
    <w:p w14:paraId="479E5524" w14:textId="77777777" w:rsidR="00EA2FB2" w:rsidRDefault="00EA2FB2" w:rsidP="00EA2FB2">
      <w:pPr>
        <w:pStyle w:val="PL"/>
        <w:rPr>
          <w:lang w:eastAsia="de-DE"/>
        </w:rPr>
      </w:pPr>
    </w:p>
    <w:p w14:paraId="203518A7" w14:textId="77777777" w:rsidR="00EA2FB2" w:rsidRDefault="00EA2FB2" w:rsidP="00EA2FB2">
      <w:pPr>
        <w:pStyle w:val="PL"/>
        <w:rPr>
          <w:lang w:eastAsia="de-DE"/>
        </w:rPr>
      </w:pPr>
      <w:r>
        <w:rPr>
          <w:lang w:eastAsia="de-DE"/>
        </w:rPr>
        <w:t xml:space="preserve">        rootCauseIndicator:</w:t>
      </w:r>
    </w:p>
    <w:p w14:paraId="2FFF7897" w14:textId="77777777" w:rsidR="00EA2FB2" w:rsidRDefault="00EA2FB2" w:rsidP="00EA2FB2">
      <w:pPr>
        <w:pStyle w:val="PL"/>
        <w:rPr>
          <w:lang w:eastAsia="de-DE"/>
        </w:rPr>
      </w:pPr>
      <w:r>
        <w:rPr>
          <w:lang w:eastAsia="de-DE"/>
        </w:rPr>
        <w:t xml:space="preserve">          type: boolean</w:t>
      </w:r>
    </w:p>
    <w:p w14:paraId="76C1FBFD" w14:textId="77777777" w:rsidR="00EA2FB2" w:rsidRDefault="00EA2FB2" w:rsidP="00EA2FB2">
      <w:pPr>
        <w:pStyle w:val="PL"/>
        <w:rPr>
          <w:lang w:eastAsia="de-DE"/>
        </w:rPr>
      </w:pPr>
    </w:p>
    <w:p w14:paraId="0AED0F86" w14:textId="77777777" w:rsidR="00EA2FB2" w:rsidRDefault="00EA2FB2" w:rsidP="00EA2FB2">
      <w:pPr>
        <w:pStyle w:val="PL"/>
        <w:rPr>
          <w:lang w:eastAsia="de-DE"/>
        </w:rPr>
      </w:pPr>
      <w:r>
        <w:rPr>
          <w:lang w:eastAsia="de-DE"/>
        </w:rPr>
        <w:t xml:space="preserve">        ackTime:</w:t>
      </w:r>
    </w:p>
    <w:p w14:paraId="43794FD6" w14:textId="77777777" w:rsidR="00EA2FB2" w:rsidRDefault="00EA2FB2" w:rsidP="00EA2FB2">
      <w:pPr>
        <w:pStyle w:val="PL"/>
        <w:rPr>
          <w:lang w:eastAsia="de-DE"/>
        </w:rPr>
      </w:pPr>
      <w:r>
        <w:rPr>
          <w:lang w:eastAsia="de-DE"/>
        </w:rPr>
        <w:t xml:space="preserve">          $ref: 'TS28623_ComDefs.yaml#/components/schemas/DateTime'</w:t>
      </w:r>
    </w:p>
    <w:p w14:paraId="1FF89B83" w14:textId="77777777" w:rsidR="00EA2FB2" w:rsidRDefault="00EA2FB2" w:rsidP="00EA2FB2">
      <w:pPr>
        <w:pStyle w:val="PL"/>
        <w:rPr>
          <w:lang w:eastAsia="de-DE"/>
        </w:rPr>
      </w:pPr>
      <w:r>
        <w:rPr>
          <w:lang w:eastAsia="de-DE"/>
        </w:rPr>
        <w:t xml:space="preserve">        ackUserId:</w:t>
      </w:r>
    </w:p>
    <w:p w14:paraId="1F72B11B" w14:textId="77777777" w:rsidR="00EA2FB2" w:rsidRDefault="00EA2FB2" w:rsidP="00EA2FB2">
      <w:pPr>
        <w:pStyle w:val="PL"/>
        <w:rPr>
          <w:lang w:eastAsia="de-DE"/>
        </w:rPr>
      </w:pPr>
      <w:r>
        <w:rPr>
          <w:lang w:eastAsia="de-DE"/>
        </w:rPr>
        <w:t xml:space="preserve">          type: string</w:t>
      </w:r>
    </w:p>
    <w:p w14:paraId="0E011B59" w14:textId="77777777" w:rsidR="00EA2FB2" w:rsidRDefault="00EA2FB2" w:rsidP="00EA2FB2">
      <w:pPr>
        <w:pStyle w:val="PL"/>
        <w:rPr>
          <w:lang w:eastAsia="de-DE"/>
        </w:rPr>
      </w:pPr>
      <w:r>
        <w:rPr>
          <w:lang w:eastAsia="de-DE"/>
        </w:rPr>
        <w:t xml:space="preserve">        ackSystemId:</w:t>
      </w:r>
    </w:p>
    <w:p w14:paraId="5B82E432" w14:textId="77777777" w:rsidR="00EA2FB2" w:rsidRDefault="00EA2FB2" w:rsidP="00EA2FB2">
      <w:pPr>
        <w:pStyle w:val="PL"/>
        <w:rPr>
          <w:lang w:eastAsia="de-DE"/>
        </w:rPr>
      </w:pPr>
      <w:r>
        <w:rPr>
          <w:lang w:eastAsia="de-DE"/>
        </w:rPr>
        <w:t xml:space="preserve">          type: string</w:t>
      </w:r>
    </w:p>
    <w:p w14:paraId="47793B37" w14:textId="77777777" w:rsidR="00EA2FB2" w:rsidRDefault="00EA2FB2" w:rsidP="00EA2FB2">
      <w:pPr>
        <w:pStyle w:val="PL"/>
        <w:rPr>
          <w:lang w:eastAsia="de-DE"/>
        </w:rPr>
      </w:pPr>
      <w:r>
        <w:rPr>
          <w:lang w:eastAsia="de-DE"/>
        </w:rPr>
        <w:t xml:space="preserve">        ackState:</w:t>
      </w:r>
    </w:p>
    <w:p w14:paraId="10E179C9" w14:textId="77777777" w:rsidR="00EA2FB2" w:rsidRDefault="00EA2FB2" w:rsidP="00EA2FB2">
      <w:pPr>
        <w:pStyle w:val="PL"/>
        <w:rPr>
          <w:lang w:eastAsia="de-DE"/>
        </w:rPr>
      </w:pPr>
      <w:r>
        <w:rPr>
          <w:lang w:eastAsia="de-DE"/>
        </w:rPr>
        <w:t xml:space="preserve">          $ref: '#/components/schemas/AckState'</w:t>
      </w:r>
    </w:p>
    <w:p w14:paraId="3509CE77" w14:textId="77777777" w:rsidR="00EA2FB2" w:rsidRDefault="00EA2FB2" w:rsidP="00EA2FB2">
      <w:pPr>
        <w:pStyle w:val="PL"/>
        <w:rPr>
          <w:lang w:eastAsia="de-DE"/>
        </w:rPr>
      </w:pPr>
    </w:p>
    <w:p w14:paraId="544278C8" w14:textId="77777777" w:rsidR="00EA2FB2" w:rsidRDefault="00EA2FB2" w:rsidP="00EA2FB2">
      <w:pPr>
        <w:pStyle w:val="PL"/>
        <w:rPr>
          <w:lang w:eastAsia="de-DE"/>
        </w:rPr>
      </w:pPr>
      <w:r>
        <w:rPr>
          <w:lang w:eastAsia="de-DE"/>
        </w:rPr>
        <w:t xml:space="preserve">        clearUserId:</w:t>
      </w:r>
    </w:p>
    <w:p w14:paraId="15206A6C" w14:textId="77777777" w:rsidR="00EA2FB2" w:rsidRDefault="00EA2FB2" w:rsidP="00EA2FB2">
      <w:pPr>
        <w:pStyle w:val="PL"/>
        <w:rPr>
          <w:lang w:eastAsia="de-DE"/>
        </w:rPr>
      </w:pPr>
      <w:r>
        <w:rPr>
          <w:lang w:eastAsia="de-DE"/>
        </w:rPr>
        <w:t xml:space="preserve">          type: string</w:t>
      </w:r>
    </w:p>
    <w:p w14:paraId="179F7BF1" w14:textId="77777777" w:rsidR="00EA2FB2" w:rsidRDefault="00EA2FB2" w:rsidP="00EA2FB2">
      <w:pPr>
        <w:pStyle w:val="PL"/>
        <w:rPr>
          <w:lang w:eastAsia="de-DE"/>
        </w:rPr>
      </w:pPr>
      <w:r>
        <w:rPr>
          <w:lang w:eastAsia="de-DE"/>
        </w:rPr>
        <w:t xml:space="preserve">        clearSystemId:</w:t>
      </w:r>
    </w:p>
    <w:p w14:paraId="5C6283B2" w14:textId="77777777" w:rsidR="00EA2FB2" w:rsidRDefault="00EA2FB2" w:rsidP="00EA2FB2">
      <w:pPr>
        <w:pStyle w:val="PL"/>
        <w:rPr>
          <w:lang w:eastAsia="de-DE"/>
        </w:rPr>
      </w:pPr>
      <w:r>
        <w:rPr>
          <w:lang w:eastAsia="de-DE"/>
        </w:rPr>
        <w:t xml:space="preserve">          type: string</w:t>
      </w:r>
    </w:p>
    <w:p w14:paraId="4A6337E1" w14:textId="77777777" w:rsidR="00EA2FB2" w:rsidRDefault="00EA2FB2" w:rsidP="00EA2FB2">
      <w:pPr>
        <w:pStyle w:val="PL"/>
        <w:rPr>
          <w:lang w:eastAsia="de-DE"/>
        </w:rPr>
      </w:pPr>
      <w:r>
        <w:rPr>
          <w:lang w:eastAsia="de-DE"/>
        </w:rPr>
        <w:t xml:space="preserve">        serviceUser:</w:t>
      </w:r>
    </w:p>
    <w:p w14:paraId="5B638203" w14:textId="77777777" w:rsidR="00EA2FB2" w:rsidRDefault="00EA2FB2" w:rsidP="00EA2FB2">
      <w:pPr>
        <w:pStyle w:val="PL"/>
        <w:rPr>
          <w:lang w:eastAsia="de-DE"/>
        </w:rPr>
      </w:pPr>
      <w:r>
        <w:rPr>
          <w:lang w:eastAsia="de-DE"/>
        </w:rPr>
        <w:t xml:space="preserve">          type: string</w:t>
      </w:r>
    </w:p>
    <w:p w14:paraId="137F8DAD" w14:textId="77777777" w:rsidR="00EA2FB2" w:rsidRDefault="00EA2FB2" w:rsidP="00EA2FB2">
      <w:pPr>
        <w:pStyle w:val="PL"/>
        <w:rPr>
          <w:lang w:eastAsia="de-DE"/>
        </w:rPr>
      </w:pPr>
      <w:r>
        <w:rPr>
          <w:lang w:eastAsia="de-DE"/>
        </w:rPr>
        <w:t xml:space="preserve">        serviceProvider:</w:t>
      </w:r>
    </w:p>
    <w:p w14:paraId="1F6ADE7F" w14:textId="77777777" w:rsidR="00EA2FB2" w:rsidRDefault="00EA2FB2" w:rsidP="00EA2FB2">
      <w:pPr>
        <w:pStyle w:val="PL"/>
        <w:rPr>
          <w:lang w:eastAsia="de-DE"/>
        </w:rPr>
      </w:pPr>
      <w:r>
        <w:rPr>
          <w:lang w:eastAsia="de-DE"/>
        </w:rPr>
        <w:t xml:space="preserve">          type: string</w:t>
      </w:r>
    </w:p>
    <w:p w14:paraId="61E66DE6" w14:textId="77777777" w:rsidR="00EA2FB2" w:rsidRDefault="00EA2FB2" w:rsidP="00EA2FB2">
      <w:pPr>
        <w:pStyle w:val="PL"/>
        <w:rPr>
          <w:lang w:eastAsia="de-DE"/>
        </w:rPr>
      </w:pPr>
      <w:r>
        <w:rPr>
          <w:lang w:eastAsia="de-DE"/>
        </w:rPr>
        <w:t xml:space="preserve">        securityAlarmDetector:</w:t>
      </w:r>
    </w:p>
    <w:p w14:paraId="6013007F" w14:textId="77777777" w:rsidR="00EA2FB2" w:rsidRDefault="00EA2FB2" w:rsidP="00EA2FB2">
      <w:pPr>
        <w:pStyle w:val="PL"/>
        <w:rPr>
          <w:lang w:eastAsia="de-DE"/>
        </w:rPr>
      </w:pPr>
      <w:r>
        <w:rPr>
          <w:lang w:eastAsia="de-DE"/>
        </w:rPr>
        <w:t xml:space="preserve">          type: string</w:t>
      </w:r>
    </w:p>
    <w:p w14:paraId="5406F036" w14:textId="77777777" w:rsidR="00EA2FB2" w:rsidRDefault="00EA2FB2" w:rsidP="00EA2FB2">
      <w:pPr>
        <w:pStyle w:val="PL"/>
        <w:rPr>
          <w:lang w:eastAsia="de-DE"/>
        </w:rPr>
      </w:pPr>
    </w:p>
    <w:p w14:paraId="293A2CEC" w14:textId="77777777" w:rsidR="00EA2FB2" w:rsidRDefault="00EA2FB2" w:rsidP="00EA2FB2">
      <w:pPr>
        <w:pStyle w:val="PL"/>
        <w:rPr>
          <w:lang w:eastAsia="de-DE"/>
        </w:rPr>
      </w:pPr>
      <w:r>
        <w:rPr>
          <w:lang w:eastAsia="de-DE"/>
        </w:rPr>
        <w:t xml:space="preserve">  #---- Definition of alarm notifications --------------------------------------------#</w:t>
      </w:r>
    </w:p>
    <w:p w14:paraId="37DA2364" w14:textId="77777777" w:rsidR="00EA2FB2" w:rsidRDefault="00EA2FB2" w:rsidP="00EA2FB2">
      <w:pPr>
        <w:pStyle w:val="PL"/>
        <w:rPr>
          <w:lang w:eastAsia="de-DE"/>
        </w:rPr>
      </w:pPr>
      <w:r>
        <w:rPr>
          <w:lang w:eastAsia="de-DE"/>
        </w:rPr>
        <w:t xml:space="preserve">  </w:t>
      </w:r>
    </w:p>
    <w:p w14:paraId="468C7C02" w14:textId="77777777" w:rsidR="00EA2FB2" w:rsidRDefault="00EA2FB2" w:rsidP="00EA2FB2">
      <w:pPr>
        <w:pStyle w:val="PL"/>
        <w:rPr>
          <w:lang w:eastAsia="de-DE"/>
        </w:rPr>
      </w:pPr>
      <w:r>
        <w:rPr>
          <w:lang w:eastAsia="de-DE"/>
        </w:rPr>
        <w:t xml:space="preserve">    AlarmNotificationTypes:</w:t>
      </w:r>
    </w:p>
    <w:p w14:paraId="167E39E9" w14:textId="77777777" w:rsidR="00EA2FB2" w:rsidRDefault="00EA2FB2" w:rsidP="00EA2FB2">
      <w:pPr>
        <w:pStyle w:val="PL"/>
        <w:rPr>
          <w:lang w:eastAsia="de-DE"/>
        </w:rPr>
      </w:pPr>
      <w:r>
        <w:rPr>
          <w:lang w:eastAsia="de-DE"/>
        </w:rPr>
        <w:t xml:space="preserve">      type: string</w:t>
      </w:r>
    </w:p>
    <w:p w14:paraId="038069AD" w14:textId="77777777" w:rsidR="00EA2FB2" w:rsidRDefault="00EA2FB2" w:rsidP="00EA2FB2">
      <w:pPr>
        <w:pStyle w:val="PL"/>
        <w:rPr>
          <w:lang w:eastAsia="de-DE"/>
        </w:rPr>
      </w:pPr>
      <w:r>
        <w:rPr>
          <w:lang w:eastAsia="de-DE"/>
        </w:rPr>
        <w:t xml:space="preserve">      enum:</w:t>
      </w:r>
    </w:p>
    <w:p w14:paraId="7062D701" w14:textId="77777777" w:rsidR="00EA2FB2" w:rsidRDefault="00EA2FB2" w:rsidP="00EA2FB2">
      <w:pPr>
        <w:pStyle w:val="PL"/>
        <w:rPr>
          <w:lang w:eastAsia="de-DE"/>
        </w:rPr>
      </w:pPr>
      <w:r>
        <w:rPr>
          <w:lang w:eastAsia="de-DE"/>
        </w:rPr>
        <w:t xml:space="preserve">        - notifyNewAlarm</w:t>
      </w:r>
    </w:p>
    <w:p w14:paraId="1ADF344E" w14:textId="77777777" w:rsidR="00EA2FB2" w:rsidRDefault="00EA2FB2" w:rsidP="00EA2FB2">
      <w:pPr>
        <w:pStyle w:val="PL"/>
        <w:rPr>
          <w:lang w:eastAsia="de-DE"/>
        </w:rPr>
      </w:pPr>
      <w:r>
        <w:rPr>
          <w:lang w:eastAsia="de-DE"/>
        </w:rPr>
        <w:t xml:space="preserve">        - notifyChangedAlarm</w:t>
      </w:r>
    </w:p>
    <w:p w14:paraId="7FE66062" w14:textId="77777777" w:rsidR="00EA2FB2" w:rsidRDefault="00EA2FB2" w:rsidP="00EA2FB2">
      <w:pPr>
        <w:pStyle w:val="PL"/>
        <w:rPr>
          <w:lang w:eastAsia="de-DE"/>
        </w:rPr>
      </w:pPr>
      <w:r>
        <w:rPr>
          <w:lang w:eastAsia="de-DE"/>
        </w:rPr>
        <w:t xml:space="preserve">        - notifyChangedAlarmGeneral</w:t>
      </w:r>
    </w:p>
    <w:p w14:paraId="440C9DD1" w14:textId="77777777" w:rsidR="00EA2FB2" w:rsidRDefault="00EA2FB2" w:rsidP="00EA2FB2">
      <w:pPr>
        <w:pStyle w:val="PL"/>
        <w:rPr>
          <w:lang w:eastAsia="de-DE"/>
        </w:rPr>
      </w:pPr>
      <w:r>
        <w:rPr>
          <w:lang w:eastAsia="de-DE"/>
        </w:rPr>
        <w:t xml:space="preserve">        - notifyAckStateChanged</w:t>
      </w:r>
    </w:p>
    <w:p w14:paraId="330F2B7A" w14:textId="77777777" w:rsidR="00EA2FB2" w:rsidRDefault="00EA2FB2" w:rsidP="00EA2FB2">
      <w:pPr>
        <w:pStyle w:val="PL"/>
        <w:rPr>
          <w:lang w:eastAsia="de-DE"/>
        </w:rPr>
      </w:pPr>
      <w:r>
        <w:rPr>
          <w:lang w:eastAsia="de-DE"/>
        </w:rPr>
        <w:t xml:space="preserve">        - notifyCorrelatedNotificationChanged</w:t>
      </w:r>
    </w:p>
    <w:p w14:paraId="6803A4E9" w14:textId="77777777" w:rsidR="00EA2FB2" w:rsidRDefault="00EA2FB2" w:rsidP="00EA2FB2">
      <w:pPr>
        <w:pStyle w:val="PL"/>
        <w:rPr>
          <w:lang w:eastAsia="de-DE"/>
        </w:rPr>
      </w:pPr>
      <w:r>
        <w:rPr>
          <w:lang w:eastAsia="de-DE"/>
        </w:rPr>
        <w:t xml:space="preserve">        - notifyComments</w:t>
      </w:r>
    </w:p>
    <w:p w14:paraId="6EDA6452" w14:textId="77777777" w:rsidR="00EA2FB2" w:rsidRDefault="00EA2FB2" w:rsidP="00EA2FB2">
      <w:pPr>
        <w:pStyle w:val="PL"/>
        <w:rPr>
          <w:lang w:eastAsia="de-DE"/>
        </w:rPr>
      </w:pPr>
      <w:r>
        <w:rPr>
          <w:lang w:eastAsia="de-DE"/>
        </w:rPr>
        <w:t xml:space="preserve">        - notifyClearedAlarm</w:t>
      </w:r>
    </w:p>
    <w:p w14:paraId="4B478A49" w14:textId="77777777" w:rsidR="00EA2FB2" w:rsidRDefault="00EA2FB2" w:rsidP="00EA2FB2">
      <w:pPr>
        <w:pStyle w:val="PL"/>
        <w:rPr>
          <w:lang w:eastAsia="de-DE"/>
        </w:rPr>
      </w:pPr>
      <w:r>
        <w:rPr>
          <w:lang w:eastAsia="de-DE"/>
        </w:rPr>
        <w:t xml:space="preserve">        - notifyAlarmListRebuilt</w:t>
      </w:r>
    </w:p>
    <w:p w14:paraId="1290ECF6" w14:textId="77777777" w:rsidR="00EA2FB2" w:rsidRDefault="00EA2FB2" w:rsidP="00EA2FB2">
      <w:pPr>
        <w:pStyle w:val="PL"/>
        <w:rPr>
          <w:lang w:eastAsia="de-DE"/>
        </w:rPr>
      </w:pPr>
      <w:r>
        <w:rPr>
          <w:lang w:eastAsia="de-DE"/>
        </w:rPr>
        <w:t xml:space="preserve">        - notifyPotentialFaultyAlarmList</w:t>
      </w:r>
    </w:p>
    <w:p w14:paraId="5CDF560F" w14:textId="77777777" w:rsidR="00EA2FB2" w:rsidRDefault="00EA2FB2" w:rsidP="00EA2FB2">
      <w:pPr>
        <w:pStyle w:val="PL"/>
        <w:rPr>
          <w:lang w:eastAsia="de-DE"/>
        </w:rPr>
      </w:pPr>
      <w:r>
        <w:rPr>
          <w:lang w:eastAsia="de-DE"/>
        </w:rPr>
        <w:t xml:space="preserve">    AlarmListAlignmentRequirement:</w:t>
      </w:r>
    </w:p>
    <w:p w14:paraId="7EF55C3B" w14:textId="77777777" w:rsidR="00EA2FB2" w:rsidRDefault="00EA2FB2" w:rsidP="00EA2FB2">
      <w:pPr>
        <w:pStyle w:val="PL"/>
        <w:rPr>
          <w:lang w:eastAsia="de-DE"/>
        </w:rPr>
      </w:pPr>
      <w:r>
        <w:rPr>
          <w:lang w:eastAsia="de-DE"/>
        </w:rPr>
        <w:t xml:space="preserve">      type: string</w:t>
      </w:r>
    </w:p>
    <w:p w14:paraId="25E03B05" w14:textId="77777777" w:rsidR="00EA2FB2" w:rsidRDefault="00EA2FB2" w:rsidP="00EA2FB2">
      <w:pPr>
        <w:pStyle w:val="PL"/>
        <w:rPr>
          <w:lang w:eastAsia="de-DE"/>
        </w:rPr>
      </w:pPr>
      <w:r>
        <w:rPr>
          <w:lang w:eastAsia="de-DE"/>
        </w:rPr>
        <w:t xml:space="preserve">      enum:</w:t>
      </w:r>
    </w:p>
    <w:p w14:paraId="264504C3" w14:textId="77777777" w:rsidR="00EA2FB2" w:rsidRDefault="00EA2FB2" w:rsidP="00EA2FB2">
      <w:pPr>
        <w:pStyle w:val="PL"/>
        <w:rPr>
          <w:lang w:eastAsia="de-DE"/>
        </w:rPr>
      </w:pPr>
      <w:r>
        <w:rPr>
          <w:lang w:eastAsia="de-DE"/>
        </w:rPr>
        <w:t xml:space="preserve">        - ALIGNMENT_REQUIRED</w:t>
      </w:r>
    </w:p>
    <w:p w14:paraId="40D46D6E" w14:textId="77777777" w:rsidR="00EA2FB2" w:rsidRDefault="00EA2FB2" w:rsidP="00EA2FB2">
      <w:pPr>
        <w:pStyle w:val="PL"/>
        <w:rPr>
          <w:lang w:eastAsia="de-DE"/>
        </w:rPr>
      </w:pPr>
      <w:r>
        <w:rPr>
          <w:lang w:eastAsia="de-DE"/>
        </w:rPr>
        <w:t xml:space="preserve">        - ALIGNMENT_NOT_REQUIRED</w:t>
      </w:r>
    </w:p>
    <w:p w14:paraId="3076DE78" w14:textId="77777777" w:rsidR="00EA2FB2" w:rsidRDefault="00EA2FB2" w:rsidP="00EA2FB2">
      <w:pPr>
        <w:pStyle w:val="PL"/>
        <w:rPr>
          <w:lang w:eastAsia="de-DE"/>
        </w:rPr>
      </w:pPr>
    </w:p>
    <w:p w14:paraId="5B415C56" w14:textId="77777777" w:rsidR="00EA2FB2" w:rsidRDefault="00EA2FB2" w:rsidP="00EA2FB2">
      <w:pPr>
        <w:pStyle w:val="PL"/>
        <w:rPr>
          <w:lang w:eastAsia="de-DE"/>
        </w:rPr>
      </w:pPr>
      <w:r>
        <w:rPr>
          <w:lang w:eastAsia="de-DE"/>
        </w:rPr>
        <w:t xml:space="preserve">    NotifyNewAlarm:</w:t>
      </w:r>
    </w:p>
    <w:p w14:paraId="758038AA" w14:textId="77777777" w:rsidR="00EA2FB2" w:rsidRDefault="00EA2FB2" w:rsidP="00EA2FB2">
      <w:pPr>
        <w:pStyle w:val="PL"/>
        <w:rPr>
          <w:lang w:eastAsia="de-DE"/>
        </w:rPr>
      </w:pPr>
      <w:r>
        <w:rPr>
          <w:lang w:eastAsia="de-DE"/>
        </w:rPr>
        <w:t xml:space="preserve">      allOf:</w:t>
      </w:r>
    </w:p>
    <w:p w14:paraId="530AC166" w14:textId="77777777" w:rsidR="00EA2FB2" w:rsidRDefault="00EA2FB2" w:rsidP="00EA2FB2">
      <w:pPr>
        <w:pStyle w:val="PL"/>
        <w:rPr>
          <w:lang w:eastAsia="de-DE"/>
        </w:rPr>
      </w:pPr>
      <w:r>
        <w:rPr>
          <w:lang w:eastAsia="de-DE"/>
        </w:rPr>
        <w:t xml:space="preserve">        - $ref: 'TS28623_ComDefs.yaml#/components/schemas/NotificationHeader'</w:t>
      </w:r>
    </w:p>
    <w:p w14:paraId="5EAA58C5" w14:textId="77777777" w:rsidR="00EA2FB2" w:rsidRDefault="00EA2FB2" w:rsidP="00EA2FB2">
      <w:pPr>
        <w:pStyle w:val="PL"/>
        <w:rPr>
          <w:lang w:eastAsia="de-DE"/>
        </w:rPr>
      </w:pPr>
      <w:r>
        <w:rPr>
          <w:lang w:eastAsia="de-DE"/>
        </w:rPr>
        <w:t xml:space="preserve">        - type: object</w:t>
      </w:r>
    </w:p>
    <w:p w14:paraId="481C5AED" w14:textId="77777777" w:rsidR="00EA2FB2" w:rsidRDefault="00EA2FB2" w:rsidP="00EA2FB2">
      <w:pPr>
        <w:pStyle w:val="PL"/>
        <w:rPr>
          <w:lang w:eastAsia="de-DE"/>
        </w:rPr>
      </w:pPr>
      <w:r>
        <w:rPr>
          <w:lang w:eastAsia="de-DE"/>
        </w:rPr>
        <w:t xml:space="preserve">          required:</w:t>
      </w:r>
    </w:p>
    <w:p w14:paraId="02D91C61" w14:textId="77777777" w:rsidR="00EA2FB2" w:rsidRDefault="00EA2FB2" w:rsidP="00EA2FB2">
      <w:pPr>
        <w:pStyle w:val="PL"/>
        <w:rPr>
          <w:lang w:eastAsia="de-DE"/>
        </w:rPr>
      </w:pPr>
      <w:r>
        <w:rPr>
          <w:lang w:eastAsia="de-DE"/>
        </w:rPr>
        <w:t xml:space="preserve">            - alarmId</w:t>
      </w:r>
    </w:p>
    <w:p w14:paraId="5E226664" w14:textId="77777777" w:rsidR="00EA2FB2" w:rsidRDefault="00EA2FB2" w:rsidP="00EA2FB2">
      <w:pPr>
        <w:pStyle w:val="PL"/>
        <w:rPr>
          <w:lang w:eastAsia="de-DE"/>
        </w:rPr>
      </w:pPr>
      <w:r>
        <w:rPr>
          <w:lang w:eastAsia="de-DE"/>
        </w:rPr>
        <w:t xml:space="preserve">            - alarmType</w:t>
      </w:r>
    </w:p>
    <w:p w14:paraId="68BEEA29" w14:textId="77777777" w:rsidR="00EA2FB2" w:rsidRDefault="00EA2FB2" w:rsidP="00EA2FB2">
      <w:pPr>
        <w:pStyle w:val="PL"/>
        <w:rPr>
          <w:lang w:eastAsia="de-DE"/>
        </w:rPr>
      </w:pPr>
      <w:r>
        <w:rPr>
          <w:lang w:eastAsia="de-DE"/>
        </w:rPr>
        <w:t xml:space="preserve">            - probableCause</w:t>
      </w:r>
    </w:p>
    <w:p w14:paraId="7F2A23F2" w14:textId="77777777" w:rsidR="00EA2FB2" w:rsidRDefault="00EA2FB2" w:rsidP="00EA2FB2">
      <w:pPr>
        <w:pStyle w:val="PL"/>
        <w:rPr>
          <w:lang w:eastAsia="de-DE"/>
        </w:rPr>
      </w:pPr>
      <w:r>
        <w:rPr>
          <w:lang w:eastAsia="de-DE"/>
        </w:rPr>
        <w:t xml:space="preserve">            - perceivedSeverity</w:t>
      </w:r>
    </w:p>
    <w:p w14:paraId="0EB20130" w14:textId="77777777" w:rsidR="00EA2FB2" w:rsidRDefault="00EA2FB2" w:rsidP="00EA2FB2">
      <w:pPr>
        <w:pStyle w:val="PL"/>
        <w:rPr>
          <w:lang w:eastAsia="de-DE"/>
        </w:rPr>
      </w:pPr>
      <w:r>
        <w:rPr>
          <w:lang w:eastAsia="de-DE"/>
        </w:rPr>
        <w:t xml:space="preserve">          properties:</w:t>
      </w:r>
    </w:p>
    <w:p w14:paraId="5DE45518" w14:textId="77777777" w:rsidR="00EA2FB2" w:rsidRDefault="00EA2FB2" w:rsidP="00EA2FB2">
      <w:pPr>
        <w:pStyle w:val="PL"/>
        <w:rPr>
          <w:lang w:eastAsia="de-DE"/>
        </w:rPr>
      </w:pPr>
      <w:r>
        <w:rPr>
          <w:lang w:eastAsia="de-DE"/>
        </w:rPr>
        <w:t xml:space="preserve">            alarmId:</w:t>
      </w:r>
    </w:p>
    <w:p w14:paraId="1BA15E93" w14:textId="77777777" w:rsidR="00EA2FB2" w:rsidRDefault="00EA2FB2" w:rsidP="00EA2FB2">
      <w:pPr>
        <w:pStyle w:val="PL"/>
        <w:rPr>
          <w:lang w:eastAsia="de-DE"/>
        </w:rPr>
      </w:pPr>
      <w:r>
        <w:rPr>
          <w:lang w:eastAsia="de-DE"/>
        </w:rPr>
        <w:t xml:space="preserve">              $ref: '#/components/schemas/AlarmId'</w:t>
      </w:r>
    </w:p>
    <w:p w14:paraId="18B5F39D" w14:textId="77777777" w:rsidR="00EA2FB2" w:rsidRDefault="00EA2FB2" w:rsidP="00EA2FB2">
      <w:pPr>
        <w:pStyle w:val="PL"/>
        <w:rPr>
          <w:lang w:eastAsia="de-DE"/>
        </w:rPr>
      </w:pPr>
      <w:r>
        <w:rPr>
          <w:lang w:eastAsia="de-DE"/>
        </w:rPr>
        <w:t xml:space="preserve">            alarmType:</w:t>
      </w:r>
    </w:p>
    <w:p w14:paraId="174F8915" w14:textId="77777777" w:rsidR="00EA2FB2" w:rsidRDefault="00EA2FB2" w:rsidP="00EA2FB2">
      <w:pPr>
        <w:pStyle w:val="PL"/>
        <w:rPr>
          <w:lang w:eastAsia="de-DE"/>
        </w:rPr>
      </w:pPr>
      <w:r>
        <w:rPr>
          <w:lang w:eastAsia="de-DE"/>
        </w:rPr>
        <w:t xml:space="preserve">              $ref: '#/components/schemas/AlarmType'</w:t>
      </w:r>
    </w:p>
    <w:p w14:paraId="614AA333" w14:textId="77777777" w:rsidR="00EA2FB2" w:rsidRDefault="00EA2FB2" w:rsidP="00EA2FB2">
      <w:pPr>
        <w:pStyle w:val="PL"/>
        <w:rPr>
          <w:lang w:eastAsia="de-DE"/>
        </w:rPr>
      </w:pPr>
      <w:r>
        <w:rPr>
          <w:lang w:eastAsia="de-DE"/>
        </w:rPr>
        <w:t xml:space="preserve">            probableCause:</w:t>
      </w:r>
    </w:p>
    <w:p w14:paraId="0763BAB1" w14:textId="77777777" w:rsidR="00EA2FB2" w:rsidRDefault="00EA2FB2" w:rsidP="00EA2FB2">
      <w:pPr>
        <w:pStyle w:val="PL"/>
        <w:rPr>
          <w:lang w:eastAsia="de-DE"/>
        </w:rPr>
      </w:pPr>
      <w:r>
        <w:rPr>
          <w:lang w:eastAsia="de-DE"/>
        </w:rPr>
        <w:t xml:space="preserve">              $ref: '#/components/schemas/ProbableCause'</w:t>
      </w:r>
    </w:p>
    <w:p w14:paraId="17FDBFA4" w14:textId="77777777" w:rsidR="00EA2FB2" w:rsidRDefault="00EA2FB2" w:rsidP="00EA2FB2">
      <w:pPr>
        <w:pStyle w:val="PL"/>
        <w:rPr>
          <w:lang w:eastAsia="de-DE"/>
        </w:rPr>
      </w:pPr>
      <w:r>
        <w:rPr>
          <w:lang w:eastAsia="de-DE"/>
        </w:rPr>
        <w:t xml:space="preserve">            specificProblem:</w:t>
      </w:r>
    </w:p>
    <w:p w14:paraId="7CADB7EA" w14:textId="77777777" w:rsidR="00EA2FB2" w:rsidRDefault="00EA2FB2" w:rsidP="00EA2FB2">
      <w:pPr>
        <w:pStyle w:val="PL"/>
        <w:rPr>
          <w:lang w:eastAsia="de-DE"/>
        </w:rPr>
      </w:pPr>
      <w:r>
        <w:rPr>
          <w:lang w:eastAsia="de-DE"/>
        </w:rPr>
        <w:t xml:space="preserve">              $ref: '#/components/schemas/SpecificProblem'</w:t>
      </w:r>
    </w:p>
    <w:p w14:paraId="2F7574D5" w14:textId="77777777" w:rsidR="00EA2FB2" w:rsidRDefault="00EA2FB2" w:rsidP="00EA2FB2">
      <w:pPr>
        <w:pStyle w:val="PL"/>
        <w:rPr>
          <w:lang w:eastAsia="de-DE"/>
        </w:rPr>
      </w:pPr>
      <w:r>
        <w:rPr>
          <w:lang w:eastAsia="de-DE"/>
        </w:rPr>
        <w:t xml:space="preserve">            perceivedSeverity:</w:t>
      </w:r>
    </w:p>
    <w:p w14:paraId="480FEDB7" w14:textId="77777777" w:rsidR="00EA2FB2" w:rsidRDefault="00EA2FB2" w:rsidP="00EA2FB2">
      <w:pPr>
        <w:pStyle w:val="PL"/>
        <w:rPr>
          <w:lang w:eastAsia="de-DE"/>
        </w:rPr>
      </w:pPr>
      <w:r>
        <w:rPr>
          <w:lang w:eastAsia="de-DE"/>
        </w:rPr>
        <w:t xml:space="preserve">              $ref: '#/components/schemas/PerceivedSeverity'</w:t>
      </w:r>
    </w:p>
    <w:p w14:paraId="261F5342" w14:textId="77777777" w:rsidR="00EA2FB2" w:rsidRDefault="00EA2FB2" w:rsidP="00EA2FB2">
      <w:pPr>
        <w:pStyle w:val="PL"/>
        <w:rPr>
          <w:lang w:eastAsia="de-DE"/>
        </w:rPr>
      </w:pPr>
      <w:r>
        <w:rPr>
          <w:lang w:eastAsia="de-DE"/>
        </w:rPr>
        <w:t xml:space="preserve">            backedUpStatus:</w:t>
      </w:r>
    </w:p>
    <w:p w14:paraId="1AC9D349" w14:textId="77777777" w:rsidR="00EA2FB2" w:rsidRDefault="00EA2FB2" w:rsidP="00EA2FB2">
      <w:pPr>
        <w:pStyle w:val="PL"/>
        <w:rPr>
          <w:lang w:eastAsia="de-DE"/>
        </w:rPr>
      </w:pPr>
      <w:r>
        <w:rPr>
          <w:lang w:eastAsia="de-DE"/>
        </w:rPr>
        <w:t xml:space="preserve">              type: boolean</w:t>
      </w:r>
    </w:p>
    <w:p w14:paraId="4BBB55DC" w14:textId="77777777" w:rsidR="00EA2FB2" w:rsidRDefault="00EA2FB2" w:rsidP="00EA2FB2">
      <w:pPr>
        <w:pStyle w:val="PL"/>
        <w:rPr>
          <w:lang w:eastAsia="de-DE"/>
        </w:rPr>
      </w:pPr>
      <w:r>
        <w:rPr>
          <w:lang w:eastAsia="de-DE"/>
        </w:rPr>
        <w:t xml:space="preserve">            backUpObject:</w:t>
      </w:r>
    </w:p>
    <w:p w14:paraId="6CD9B78E" w14:textId="77777777" w:rsidR="00EA2FB2" w:rsidRDefault="00EA2FB2" w:rsidP="00EA2FB2">
      <w:pPr>
        <w:pStyle w:val="PL"/>
        <w:rPr>
          <w:lang w:eastAsia="de-DE"/>
        </w:rPr>
      </w:pPr>
      <w:r>
        <w:rPr>
          <w:lang w:eastAsia="de-DE"/>
        </w:rPr>
        <w:t xml:space="preserve">              $ref: 'TS28623_ComDefs.yaml#/components/schemas/Dn'</w:t>
      </w:r>
    </w:p>
    <w:p w14:paraId="7763AC3B" w14:textId="77777777" w:rsidR="00EA2FB2" w:rsidRDefault="00EA2FB2" w:rsidP="00EA2FB2">
      <w:pPr>
        <w:pStyle w:val="PL"/>
        <w:rPr>
          <w:lang w:eastAsia="de-DE"/>
        </w:rPr>
      </w:pPr>
      <w:r>
        <w:rPr>
          <w:lang w:eastAsia="de-DE"/>
        </w:rPr>
        <w:t xml:space="preserve">            trendIndication:</w:t>
      </w:r>
    </w:p>
    <w:p w14:paraId="45D35822" w14:textId="77777777" w:rsidR="00EA2FB2" w:rsidRDefault="00EA2FB2" w:rsidP="00EA2FB2">
      <w:pPr>
        <w:pStyle w:val="PL"/>
        <w:rPr>
          <w:lang w:eastAsia="de-DE"/>
        </w:rPr>
      </w:pPr>
      <w:r>
        <w:rPr>
          <w:lang w:eastAsia="de-DE"/>
        </w:rPr>
        <w:t xml:space="preserve">              $ref: '#/components/schemas/TrendIndication'</w:t>
      </w:r>
    </w:p>
    <w:p w14:paraId="57E8DE33" w14:textId="77777777" w:rsidR="00EA2FB2" w:rsidRDefault="00EA2FB2" w:rsidP="00EA2FB2">
      <w:pPr>
        <w:pStyle w:val="PL"/>
        <w:rPr>
          <w:lang w:eastAsia="de-DE"/>
        </w:rPr>
      </w:pPr>
      <w:r>
        <w:rPr>
          <w:lang w:eastAsia="de-DE"/>
        </w:rPr>
        <w:t xml:space="preserve">            thresholdInfo:</w:t>
      </w:r>
    </w:p>
    <w:p w14:paraId="1BA1402B" w14:textId="77777777" w:rsidR="00EA2FB2" w:rsidRDefault="00EA2FB2" w:rsidP="00EA2FB2">
      <w:pPr>
        <w:pStyle w:val="PL"/>
        <w:rPr>
          <w:lang w:eastAsia="de-DE"/>
        </w:rPr>
      </w:pPr>
      <w:r>
        <w:rPr>
          <w:lang w:eastAsia="de-DE"/>
        </w:rPr>
        <w:t xml:space="preserve">              $ref: '#/components/schemas/ThresholdInfo'</w:t>
      </w:r>
    </w:p>
    <w:p w14:paraId="14276BD8" w14:textId="77777777" w:rsidR="00EA2FB2" w:rsidRDefault="00EA2FB2" w:rsidP="00EA2FB2">
      <w:pPr>
        <w:pStyle w:val="PL"/>
        <w:rPr>
          <w:lang w:eastAsia="de-DE"/>
        </w:rPr>
      </w:pPr>
      <w:r>
        <w:rPr>
          <w:lang w:eastAsia="de-DE"/>
        </w:rPr>
        <w:t xml:space="preserve">            correlatedNotifications:</w:t>
      </w:r>
    </w:p>
    <w:p w14:paraId="4760F61D" w14:textId="77777777" w:rsidR="00EA2FB2" w:rsidRDefault="00EA2FB2" w:rsidP="00EA2FB2">
      <w:pPr>
        <w:pStyle w:val="PL"/>
        <w:rPr>
          <w:lang w:eastAsia="de-DE"/>
        </w:rPr>
      </w:pPr>
      <w:r>
        <w:rPr>
          <w:lang w:eastAsia="de-DE"/>
        </w:rPr>
        <w:t xml:space="preserve">              $ref: '#/components/schemas/CorrelatedNotifications'</w:t>
      </w:r>
    </w:p>
    <w:p w14:paraId="6DCE9CA9" w14:textId="77777777" w:rsidR="00EA2FB2" w:rsidRDefault="00EA2FB2" w:rsidP="00EA2FB2">
      <w:pPr>
        <w:pStyle w:val="PL"/>
        <w:rPr>
          <w:lang w:eastAsia="de-DE"/>
        </w:rPr>
      </w:pPr>
      <w:r>
        <w:rPr>
          <w:lang w:eastAsia="de-DE"/>
        </w:rPr>
        <w:t xml:space="preserve">            stateChangeDefinition:</w:t>
      </w:r>
    </w:p>
    <w:p w14:paraId="2A5CEF57" w14:textId="77777777" w:rsidR="00EA2FB2" w:rsidRDefault="00EA2FB2" w:rsidP="00EA2FB2">
      <w:pPr>
        <w:pStyle w:val="PL"/>
        <w:rPr>
          <w:lang w:eastAsia="de-DE"/>
        </w:rPr>
      </w:pPr>
      <w:r>
        <w:rPr>
          <w:lang w:eastAsia="de-DE"/>
        </w:rPr>
        <w:t xml:space="preserve">              $ref: 'TS28623_ComDefs.yaml#/components/schemas/AttributeValueChangeSet'</w:t>
      </w:r>
    </w:p>
    <w:p w14:paraId="4A569E78" w14:textId="77777777" w:rsidR="00EA2FB2" w:rsidRDefault="00EA2FB2" w:rsidP="00EA2FB2">
      <w:pPr>
        <w:pStyle w:val="PL"/>
        <w:rPr>
          <w:lang w:eastAsia="de-DE"/>
        </w:rPr>
      </w:pPr>
      <w:r>
        <w:rPr>
          <w:lang w:eastAsia="de-DE"/>
        </w:rPr>
        <w:t xml:space="preserve">            monitoredAttributes:</w:t>
      </w:r>
    </w:p>
    <w:p w14:paraId="780A2E78" w14:textId="77777777" w:rsidR="00EA2FB2" w:rsidRDefault="00EA2FB2" w:rsidP="00EA2FB2">
      <w:pPr>
        <w:pStyle w:val="PL"/>
        <w:rPr>
          <w:lang w:eastAsia="de-DE"/>
        </w:rPr>
      </w:pPr>
      <w:r>
        <w:rPr>
          <w:lang w:eastAsia="de-DE"/>
        </w:rPr>
        <w:t xml:space="preserve">              $ref: 'TS28623_ComDefs.yaml#/components/schemas/AttributeNameValuePairSet'</w:t>
      </w:r>
    </w:p>
    <w:p w14:paraId="39A5995F" w14:textId="77777777" w:rsidR="00EA2FB2" w:rsidRDefault="00EA2FB2" w:rsidP="00EA2FB2">
      <w:pPr>
        <w:pStyle w:val="PL"/>
        <w:rPr>
          <w:lang w:eastAsia="de-DE"/>
        </w:rPr>
      </w:pPr>
      <w:r>
        <w:rPr>
          <w:lang w:eastAsia="de-DE"/>
        </w:rPr>
        <w:t xml:space="preserve">            proposedRepairActions:</w:t>
      </w:r>
    </w:p>
    <w:p w14:paraId="20F99B05" w14:textId="77777777" w:rsidR="00EA2FB2" w:rsidRDefault="00EA2FB2" w:rsidP="00EA2FB2">
      <w:pPr>
        <w:pStyle w:val="PL"/>
        <w:rPr>
          <w:lang w:eastAsia="de-DE"/>
        </w:rPr>
      </w:pPr>
      <w:r>
        <w:rPr>
          <w:lang w:eastAsia="de-DE"/>
        </w:rPr>
        <w:t xml:space="preserve">              type: string</w:t>
      </w:r>
    </w:p>
    <w:p w14:paraId="22BCC990" w14:textId="77777777" w:rsidR="00EA2FB2" w:rsidRDefault="00EA2FB2" w:rsidP="00EA2FB2">
      <w:pPr>
        <w:pStyle w:val="PL"/>
        <w:rPr>
          <w:lang w:eastAsia="de-DE"/>
        </w:rPr>
      </w:pPr>
      <w:r>
        <w:rPr>
          <w:lang w:eastAsia="de-DE"/>
        </w:rPr>
        <w:t xml:space="preserve">            additionalText:</w:t>
      </w:r>
    </w:p>
    <w:p w14:paraId="3F8D5C60" w14:textId="77777777" w:rsidR="00EA2FB2" w:rsidRDefault="00EA2FB2" w:rsidP="00EA2FB2">
      <w:pPr>
        <w:pStyle w:val="PL"/>
        <w:rPr>
          <w:lang w:eastAsia="de-DE"/>
        </w:rPr>
      </w:pPr>
      <w:r>
        <w:rPr>
          <w:lang w:eastAsia="de-DE"/>
        </w:rPr>
        <w:t xml:space="preserve">              type: string</w:t>
      </w:r>
    </w:p>
    <w:p w14:paraId="2D1D9828" w14:textId="77777777" w:rsidR="00EA2FB2" w:rsidRDefault="00EA2FB2" w:rsidP="00EA2FB2">
      <w:pPr>
        <w:pStyle w:val="PL"/>
        <w:rPr>
          <w:lang w:eastAsia="de-DE"/>
        </w:rPr>
      </w:pPr>
      <w:r>
        <w:rPr>
          <w:lang w:eastAsia="de-DE"/>
        </w:rPr>
        <w:t xml:space="preserve">            additionalInformation:</w:t>
      </w:r>
    </w:p>
    <w:p w14:paraId="636302BB" w14:textId="77777777" w:rsidR="00EA2FB2" w:rsidRDefault="00EA2FB2" w:rsidP="00EA2FB2">
      <w:pPr>
        <w:pStyle w:val="PL"/>
        <w:rPr>
          <w:lang w:eastAsia="de-DE"/>
        </w:rPr>
      </w:pPr>
      <w:r>
        <w:rPr>
          <w:lang w:eastAsia="de-DE"/>
        </w:rPr>
        <w:t xml:space="preserve">              $ref: 'TS28623_ComDefs.yaml#/components/schemas/AttributeNameValuePairSet'</w:t>
      </w:r>
    </w:p>
    <w:p w14:paraId="686CB5B8" w14:textId="77777777" w:rsidR="00EA2FB2" w:rsidRDefault="00EA2FB2" w:rsidP="00EA2FB2">
      <w:pPr>
        <w:pStyle w:val="PL"/>
        <w:rPr>
          <w:lang w:eastAsia="de-DE"/>
        </w:rPr>
      </w:pPr>
      <w:r>
        <w:rPr>
          <w:lang w:eastAsia="de-DE"/>
        </w:rPr>
        <w:t xml:space="preserve">            rootCauseIndicator:</w:t>
      </w:r>
    </w:p>
    <w:p w14:paraId="2D84425D" w14:textId="77777777" w:rsidR="00EA2FB2" w:rsidRDefault="00EA2FB2" w:rsidP="00EA2FB2">
      <w:pPr>
        <w:pStyle w:val="PL"/>
        <w:rPr>
          <w:lang w:eastAsia="de-DE"/>
        </w:rPr>
      </w:pPr>
      <w:r>
        <w:rPr>
          <w:lang w:eastAsia="de-DE"/>
        </w:rPr>
        <w:t xml:space="preserve">              type: boolean</w:t>
      </w:r>
    </w:p>
    <w:p w14:paraId="45F2C08D" w14:textId="77777777" w:rsidR="00EA2FB2" w:rsidRDefault="00EA2FB2" w:rsidP="00EA2FB2">
      <w:pPr>
        <w:pStyle w:val="PL"/>
        <w:rPr>
          <w:lang w:eastAsia="de-DE"/>
        </w:rPr>
      </w:pPr>
      <w:r>
        <w:rPr>
          <w:lang w:eastAsia="de-DE"/>
        </w:rPr>
        <w:t xml:space="preserve">    NotifyNewSecAlarm:</w:t>
      </w:r>
    </w:p>
    <w:p w14:paraId="0CD1C81A" w14:textId="77777777" w:rsidR="00EA2FB2" w:rsidRDefault="00EA2FB2" w:rsidP="00EA2FB2">
      <w:pPr>
        <w:pStyle w:val="PL"/>
        <w:rPr>
          <w:lang w:eastAsia="de-DE"/>
        </w:rPr>
      </w:pPr>
      <w:r>
        <w:rPr>
          <w:lang w:eastAsia="de-DE"/>
        </w:rPr>
        <w:t xml:space="preserve">      allOf:</w:t>
      </w:r>
    </w:p>
    <w:p w14:paraId="66F64FFB" w14:textId="77777777" w:rsidR="00EA2FB2" w:rsidRDefault="00EA2FB2" w:rsidP="00EA2FB2">
      <w:pPr>
        <w:pStyle w:val="PL"/>
        <w:rPr>
          <w:lang w:eastAsia="de-DE"/>
        </w:rPr>
      </w:pPr>
      <w:r>
        <w:rPr>
          <w:lang w:eastAsia="de-DE"/>
        </w:rPr>
        <w:t xml:space="preserve">        - $ref: 'TS28623_ComDefs.yaml#/components/schemas/NotificationHeader'</w:t>
      </w:r>
    </w:p>
    <w:p w14:paraId="1267356A" w14:textId="77777777" w:rsidR="00EA2FB2" w:rsidRDefault="00EA2FB2" w:rsidP="00EA2FB2">
      <w:pPr>
        <w:pStyle w:val="PL"/>
        <w:rPr>
          <w:lang w:eastAsia="de-DE"/>
        </w:rPr>
      </w:pPr>
      <w:r>
        <w:rPr>
          <w:lang w:eastAsia="de-DE"/>
        </w:rPr>
        <w:t xml:space="preserve">        - type: object</w:t>
      </w:r>
    </w:p>
    <w:p w14:paraId="1C78E632" w14:textId="77777777" w:rsidR="00EA2FB2" w:rsidRDefault="00EA2FB2" w:rsidP="00EA2FB2">
      <w:pPr>
        <w:pStyle w:val="PL"/>
        <w:rPr>
          <w:lang w:eastAsia="de-DE"/>
        </w:rPr>
      </w:pPr>
      <w:r>
        <w:rPr>
          <w:lang w:eastAsia="de-DE"/>
        </w:rPr>
        <w:t xml:space="preserve">          required:</w:t>
      </w:r>
    </w:p>
    <w:p w14:paraId="6523D8F7" w14:textId="77777777" w:rsidR="00EA2FB2" w:rsidRDefault="00EA2FB2" w:rsidP="00EA2FB2">
      <w:pPr>
        <w:pStyle w:val="PL"/>
        <w:rPr>
          <w:lang w:eastAsia="de-DE"/>
        </w:rPr>
      </w:pPr>
      <w:r>
        <w:rPr>
          <w:lang w:eastAsia="de-DE"/>
        </w:rPr>
        <w:t xml:space="preserve">            - alarmId</w:t>
      </w:r>
    </w:p>
    <w:p w14:paraId="2B475C8A" w14:textId="77777777" w:rsidR="00EA2FB2" w:rsidRDefault="00EA2FB2" w:rsidP="00EA2FB2">
      <w:pPr>
        <w:pStyle w:val="PL"/>
        <w:rPr>
          <w:lang w:eastAsia="de-DE"/>
        </w:rPr>
      </w:pPr>
      <w:r>
        <w:rPr>
          <w:lang w:eastAsia="de-DE"/>
        </w:rPr>
        <w:t xml:space="preserve">            - alarmType</w:t>
      </w:r>
    </w:p>
    <w:p w14:paraId="6BB5E7AE" w14:textId="77777777" w:rsidR="00EA2FB2" w:rsidRDefault="00EA2FB2" w:rsidP="00EA2FB2">
      <w:pPr>
        <w:pStyle w:val="PL"/>
        <w:rPr>
          <w:lang w:eastAsia="de-DE"/>
        </w:rPr>
      </w:pPr>
      <w:r>
        <w:rPr>
          <w:lang w:eastAsia="de-DE"/>
        </w:rPr>
        <w:t xml:space="preserve">            - probableCause</w:t>
      </w:r>
    </w:p>
    <w:p w14:paraId="3C85FE57" w14:textId="77777777" w:rsidR="00EA2FB2" w:rsidRDefault="00EA2FB2" w:rsidP="00EA2FB2">
      <w:pPr>
        <w:pStyle w:val="PL"/>
        <w:rPr>
          <w:lang w:eastAsia="de-DE"/>
        </w:rPr>
      </w:pPr>
      <w:r>
        <w:rPr>
          <w:lang w:eastAsia="de-DE"/>
        </w:rPr>
        <w:t xml:space="preserve">            - perceivedSeverity</w:t>
      </w:r>
    </w:p>
    <w:p w14:paraId="7B7B1A75" w14:textId="77777777" w:rsidR="00EA2FB2" w:rsidRDefault="00EA2FB2" w:rsidP="00EA2FB2">
      <w:pPr>
        <w:pStyle w:val="PL"/>
        <w:rPr>
          <w:lang w:eastAsia="de-DE"/>
        </w:rPr>
      </w:pPr>
      <w:r>
        <w:rPr>
          <w:lang w:eastAsia="de-DE"/>
        </w:rPr>
        <w:t xml:space="preserve">            - serviceUser</w:t>
      </w:r>
    </w:p>
    <w:p w14:paraId="3CB2E5F4" w14:textId="77777777" w:rsidR="00EA2FB2" w:rsidRDefault="00EA2FB2" w:rsidP="00EA2FB2">
      <w:pPr>
        <w:pStyle w:val="PL"/>
        <w:rPr>
          <w:lang w:eastAsia="de-DE"/>
        </w:rPr>
      </w:pPr>
      <w:r>
        <w:rPr>
          <w:lang w:eastAsia="de-DE"/>
        </w:rPr>
        <w:t xml:space="preserve">            - serviceProvider</w:t>
      </w:r>
    </w:p>
    <w:p w14:paraId="362C8766" w14:textId="77777777" w:rsidR="00EA2FB2" w:rsidRDefault="00EA2FB2" w:rsidP="00EA2FB2">
      <w:pPr>
        <w:pStyle w:val="PL"/>
        <w:rPr>
          <w:lang w:eastAsia="de-DE"/>
        </w:rPr>
      </w:pPr>
      <w:r>
        <w:rPr>
          <w:lang w:eastAsia="de-DE"/>
        </w:rPr>
        <w:t xml:space="preserve">            - securityAlarmDetector </w:t>
      </w:r>
    </w:p>
    <w:p w14:paraId="65533203" w14:textId="77777777" w:rsidR="00EA2FB2" w:rsidRDefault="00EA2FB2" w:rsidP="00EA2FB2">
      <w:pPr>
        <w:pStyle w:val="PL"/>
        <w:rPr>
          <w:lang w:eastAsia="de-DE"/>
        </w:rPr>
      </w:pPr>
      <w:r>
        <w:rPr>
          <w:lang w:eastAsia="de-DE"/>
        </w:rPr>
        <w:t xml:space="preserve">          properties:</w:t>
      </w:r>
    </w:p>
    <w:p w14:paraId="43B294C0" w14:textId="77777777" w:rsidR="00EA2FB2" w:rsidRDefault="00EA2FB2" w:rsidP="00EA2FB2">
      <w:pPr>
        <w:pStyle w:val="PL"/>
        <w:rPr>
          <w:lang w:eastAsia="de-DE"/>
        </w:rPr>
      </w:pPr>
      <w:r>
        <w:rPr>
          <w:lang w:eastAsia="de-DE"/>
        </w:rPr>
        <w:t xml:space="preserve">            alarmId:</w:t>
      </w:r>
    </w:p>
    <w:p w14:paraId="350166A9" w14:textId="77777777" w:rsidR="00EA2FB2" w:rsidRDefault="00EA2FB2" w:rsidP="00EA2FB2">
      <w:pPr>
        <w:pStyle w:val="PL"/>
        <w:rPr>
          <w:lang w:eastAsia="de-DE"/>
        </w:rPr>
      </w:pPr>
      <w:r>
        <w:rPr>
          <w:lang w:eastAsia="de-DE"/>
        </w:rPr>
        <w:t xml:space="preserve">              $ref: '#/components/schemas/AlarmId'</w:t>
      </w:r>
    </w:p>
    <w:p w14:paraId="11CC443A" w14:textId="77777777" w:rsidR="00EA2FB2" w:rsidRDefault="00EA2FB2" w:rsidP="00EA2FB2">
      <w:pPr>
        <w:pStyle w:val="PL"/>
        <w:rPr>
          <w:lang w:eastAsia="de-DE"/>
        </w:rPr>
      </w:pPr>
      <w:r>
        <w:rPr>
          <w:lang w:eastAsia="de-DE"/>
        </w:rPr>
        <w:t xml:space="preserve">            alarmType:</w:t>
      </w:r>
    </w:p>
    <w:p w14:paraId="64622EF3" w14:textId="77777777" w:rsidR="00EA2FB2" w:rsidRDefault="00EA2FB2" w:rsidP="00EA2FB2">
      <w:pPr>
        <w:pStyle w:val="PL"/>
        <w:rPr>
          <w:lang w:eastAsia="de-DE"/>
        </w:rPr>
      </w:pPr>
      <w:r>
        <w:rPr>
          <w:lang w:eastAsia="de-DE"/>
        </w:rPr>
        <w:t xml:space="preserve">              $ref: '#/components/schemas/AlarmType'</w:t>
      </w:r>
    </w:p>
    <w:p w14:paraId="25AFFDDD" w14:textId="77777777" w:rsidR="00EA2FB2" w:rsidRDefault="00EA2FB2" w:rsidP="00EA2FB2">
      <w:pPr>
        <w:pStyle w:val="PL"/>
        <w:rPr>
          <w:lang w:eastAsia="de-DE"/>
        </w:rPr>
      </w:pPr>
      <w:r>
        <w:rPr>
          <w:lang w:eastAsia="de-DE"/>
        </w:rPr>
        <w:t xml:space="preserve">            probableCause:</w:t>
      </w:r>
    </w:p>
    <w:p w14:paraId="6BAADC1A" w14:textId="77777777" w:rsidR="00EA2FB2" w:rsidRDefault="00EA2FB2" w:rsidP="00EA2FB2">
      <w:pPr>
        <w:pStyle w:val="PL"/>
        <w:rPr>
          <w:lang w:eastAsia="de-DE"/>
        </w:rPr>
      </w:pPr>
      <w:r>
        <w:rPr>
          <w:lang w:eastAsia="de-DE"/>
        </w:rPr>
        <w:t xml:space="preserve">              $ref: '#/components/schemas/ProbableCause'</w:t>
      </w:r>
    </w:p>
    <w:p w14:paraId="14CAC2F7" w14:textId="77777777" w:rsidR="00EA2FB2" w:rsidRDefault="00EA2FB2" w:rsidP="00EA2FB2">
      <w:pPr>
        <w:pStyle w:val="PL"/>
        <w:rPr>
          <w:lang w:eastAsia="de-DE"/>
        </w:rPr>
      </w:pPr>
      <w:r>
        <w:rPr>
          <w:lang w:eastAsia="de-DE"/>
        </w:rPr>
        <w:t xml:space="preserve">            perceivedSeverity:</w:t>
      </w:r>
    </w:p>
    <w:p w14:paraId="41A63866" w14:textId="77777777" w:rsidR="00EA2FB2" w:rsidRDefault="00EA2FB2" w:rsidP="00EA2FB2">
      <w:pPr>
        <w:pStyle w:val="PL"/>
        <w:rPr>
          <w:lang w:eastAsia="de-DE"/>
        </w:rPr>
      </w:pPr>
      <w:r>
        <w:rPr>
          <w:lang w:eastAsia="de-DE"/>
        </w:rPr>
        <w:t xml:space="preserve">              $ref: '#/components/schemas/PerceivedSeverity'</w:t>
      </w:r>
    </w:p>
    <w:p w14:paraId="20CE8383" w14:textId="77777777" w:rsidR="00EA2FB2" w:rsidRDefault="00EA2FB2" w:rsidP="00EA2FB2">
      <w:pPr>
        <w:pStyle w:val="PL"/>
        <w:rPr>
          <w:lang w:eastAsia="de-DE"/>
        </w:rPr>
      </w:pPr>
      <w:r>
        <w:rPr>
          <w:lang w:eastAsia="de-DE"/>
        </w:rPr>
        <w:t xml:space="preserve">            correlatedNotifications:</w:t>
      </w:r>
    </w:p>
    <w:p w14:paraId="2D9805FE" w14:textId="77777777" w:rsidR="00EA2FB2" w:rsidRDefault="00EA2FB2" w:rsidP="00EA2FB2">
      <w:pPr>
        <w:pStyle w:val="PL"/>
        <w:rPr>
          <w:lang w:eastAsia="de-DE"/>
        </w:rPr>
      </w:pPr>
      <w:r>
        <w:rPr>
          <w:lang w:eastAsia="de-DE"/>
        </w:rPr>
        <w:t xml:space="preserve">              $ref: '#/components/schemas/CorrelatedNotifications'</w:t>
      </w:r>
    </w:p>
    <w:p w14:paraId="3C2AAD1A" w14:textId="77777777" w:rsidR="00EA2FB2" w:rsidRDefault="00EA2FB2" w:rsidP="00EA2FB2">
      <w:pPr>
        <w:pStyle w:val="PL"/>
        <w:rPr>
          <w:lang w:eastAsia="de-DE"/>
        </w:rPr>
      </w:pPr>
      <w:r>
        <w:rPr>
          <w:lang w:eastAsia="de-DE"/>
        </w:rPr>
        <w:t xml:space="preserve">            additionalText:</w:t>
      </w:r>
    </w:p>
    <w:p w14:paraId="4C3F9164" w14:textId="77777777" w:rsidR="00EA2FB2" w:rsidRDefault="00EA2FB2" w:rsidP="00EA2FB2">
      <w:pPr>
        <w:pStyle w:val="PL"/>
        <w:rPr>
          <w:lang w:eastAsia="de-DE"/>
        </w:rPr>
      </w:pPr>
      <w:r>
        <w:rPr>
          <w:lang w:eastAsia="de-DE"/>
        </w:rPr>
        <w:t xml:space="preserve">              type: string</w:t>
      </w:r>
    </w:p>
    <w:p w14:paraId="3DB98617" w14:textId="77777777" w:rsidR="00EA2FB2" w:rsidRDefault="00EA2FB2" w:rsidP="00EA2FB2">
      <w:pPr>
        <w:pStyle w:val="PL"/>
        <w:rPr>
          <w:lang w:eastAsia="de-DE"/>
        </w:rPr>
      </w:pPr>
      <w:r>
        <w:rPr>
          <w:lang w:eastAsia="de-DE"/>
        </w:rPr>
        <w:t xml:space="preserve">            additionalInformation:</w:t>
      </w:r>
    </w:p>
    <w:p w14:paraId="1159F541" w14:textId="77777777" w:rsidR="00EA2FB2" w:rsidRDefault="00EA2FB2" w:rsidP="00EA2FB2">
      <w:pPr>
        <w:pStyle w:val="PL"/>
        <w:rPr>
          <w:lang w:eastAsia="de-DE"/>
        </w:rPr>
      </w:pPr>
      <w:r>
        <w:rPr>
          <w:lang w:eastAsia="de-DE"/>
        </w:rPr>
        <w:t xml:space="preserve">              $ref: 'TS28623_ComDefs.yaml#/components/schemas/AttributeNameValuePairSet'</w:t>
      </w:r>
    </w:p>
    <w:p w14:paraId="43226A5F" w14:textId="77777777" w:rsidR="00EA2FB2" w:rsidRDefault="00EA2FB2" w:rsidP="00EA2FB2">
      <w:pPr>
        <w:pStyle w:val="PL"/>
        <w:rPr>
          <w:lang w:eastAsia="de-DE"/>
        </w:rPr>
      </w:pPr>
      <w:r>
        <w:rPr>
          <w:lang w:eastAsia="de-DE"/>
        </w:rPr>
        <w:t xml:space="preserve">            rootCauseIndicator:</w:t>
      </w:r>
    </w:p>
    <w:p w14:paraId="1A579B5A" w14:textId="77777777" w:rsidR="00EA2FB2" w:rsidRDefault="00EA2FB2" w:rsidP="00EA2FB2">
      <w:pPr>
        <w:pStyle w:val="PL"/>
        <w:rPr>
          <w:lang w:eastAsia="de-DE"/>
        </w:rPr>
      </w:pPr>
      <w:r>
        <w:rPr>
          <w:lang w:eastAsia="de-DE"/>
        </w:rPr>
        <w:t xml:space="preserve">              type: boolean</w:t>
      </w:r>
    </w:p>
    <w:p w14:paraId="2DEF8132" w14:textId="77777777" w:rsidR="00EA2FB2" w:rsidRDefault="00EA2FB2" w:rsidP="00EA2FB2">
      <w:pPr>
        <w:pStyle w:val="PL"/>
        <w:rPr>
          <w:lang w:eastAsia="de-DE"/>
        </w:rPr>
      </w:pPr>
      <w:r>
        <w:rPr>
          <w:lang w:eastAsia="de-DE"/>
        </w:rPr>
        <w:t xml:space="preserve">            serviceUser:</w:t>
      </w:r>
    </w:p>
    <w:p w14:paraId="583C292A" w14:textId="77777777" w:rsidR="00EA2FB2" w:rsidRDefault="00EA2FB2" w:rsidP="00EA2FB2">
      <w:pPr>
        <w:pStyle w:val="PL"/>
        <w:rPr>
          <w:lang w:eastAsia="de-DE"/>
        </w:rPr>
      </w:pPr>
      <w:r>
        <w:rPr>
          <w:lang w:eastAsia="de-DE"/>
        </w:rPr>
        <w:t xml:space="preserve">              type: string</w:t>
      </w:r>
    </w:p>
    <w:p w14:paraId="17040D79" w14:textId="77777777" w:rsidR="00EA2FB2" w:rsidRDefault="00EA2FB2" w:rsidP="00EA2FB2">
      <w:pPr>
        <w:pStyle w:val="PL"/>
        <w:rPr>
          <w:lang w:eastAsia="de-DE"/>
        </w:rPr>
      </w:pPr>
      <w:r>
        <w:rPr>
          <w:lang w:eastAsia="de-DE"/>
        </w:rPr>
        <w:t xml:space="preserve">            serviceProvider:</w:t>
      </w:r>
    </w:p>
    <w:p w14:paraId="11858CF0" w14:textId="77777777" w:rsidR="00EA2FB2" w:rsidRDefault="00EA2FB2" w:rsidP="00EA2FB2">
      <w:pPr>
        <w:pStyle w:val="PL"/>
        <w:rPr>
          <w:lang w:eastAsia="de-DE"/>
        </w:rPr>
      </w:pPr>
      <w:r>
        <w:rPr>
          <w:lang w:eastAsia="de-DE"/>
        </w:rPr>
        <w:t xml:space="preserve">              type: string</w:t>
      </w:r>
    </w:p>
    <w:p w14:paraId="4B7C8C95" w14:textId="77777777" w:rsidR="00EA2FB2" w:rsidRDefault="00EA2FB2" w:rsidP="00EA2FB2">
      <w:pPr>
        <w:pStyle w:val="PL"/>
        <w:rPr>
          <w:lang w:eastAsia="de-DE"/>
        </w:rPr>
      </w:pPr>
      <w:r>
        <w:rPr>
          <w:lang w:eastAsia="de-DE"/>
        </w:rPr>
        <w:t xml:space="preserve">            securityAlarmDetector:</w:t>
      </w:r>
    </w:p>
    <w:p w14:paraId="042A0F38" w14:textId="77777777" w:rsidR="00EA2FB2" w:rsidRDefault="00EA2FB2" w:rsidP="00EA2FB2">
      <w:pPr>
        <w:pStyle w:val="PL"/>
        <w:rPr>
          <w:lang w:eastAsia="de-DE"/>
        </w:rPr>
      </w:pPr>
      <w:r>
        <w:rPr>
          <w:lang w:eastAsia="de-DE"/>
        </w:rPr>
        <w:t xml:space="preserve">              type: string</w:t>
      </w:r>
    </w:p>
    <w:p w14:paraId="5C9677B6" w14:textId="77777777" w:rsidR="00EA2FB2" w:rsidRDefault="00EA2FB2" w:rsidP="00EA2FB2">
      <w:pPr>
        <w:pStyle w:val="PL"/>
        <w:rPr>
          <w:lang w:eastAsia="de-DE"/>
        </w:rPr>
      </w:pPr>
      <w:r>
        <w:rPr>
          <w:lang w:eastAsia="de-DE"/>
        </w:rPr>
        <w:t xml:space="preserve">    NotifyClearedAlarm:</w:t>
      </w:r>
    </w:p>
    <w:p w14:paraId="137B6CF1" w14:textId="77777777" w:rsidR="00EA2FB2" w:rsidRDefault="00EA2FB2" w:rsidP="00EA2FB2">
      <w:pPr>
        <w:pStyle w:val="PL"/>
        <w:rPr>
          <w:lang w:eastAsia="de-DE"/>
        </w:rPr>
      </w:pPr>
      <w:r>
        <w:rPr>
          <w:lang w:eastAsia="de-DE"/>
        </w:rPr>
        <w:t xml:space="preserve">      allOf:</w:t>
      </w:r>
    </w:p>
    <w:p w14:paraId="010F1BA4" w14:textId="77777777" w:rsidR="00EA2FB2" w:rsidRDefault="00EA2FB2" w:rsidP="00EA2FB2">
      <w:pPr>
        <w:pStyle w:val="PL"/>
        <w:rPr>
          <w:lang w:eastAsia="de-DE"/>
        </w:rPr>
      </w:pPr>
      <w:r>
        <w:rPr>
          <w:lang w:eastAsia="de-DE"/>
        </w:rPr>
        <w:t xml:space="preserve">        - $ref: 'TS28623_ComDefs.yaml#/components/schemas/NotificationHeader'</w:t>
      </w:r>
    </w:p>
    <w:p w14:paraId="3BA41DFF" w14:textId="77777777" w:rsidR="00EA2FB2" w:rsidRDefault="00EA2FB2" w:rsidP="00EA2FB2">
      <w:pPr>
        <w:pStyle w:val="PL"/>
        <w:rPr>
          <w:lang w:eastAsia="de-DE"/>
        </w:rPr>
      </w:pPr>
      <w:r>
        <w:rPr>
          <w:lang w:eastAsia="de-DE"/>
        </w:rPr>
        <w:t xml:space="preserve">        - type: object</w:t>
      </w:r>
    </w:p>
    <w:p w14:paraId="221F9B0D" w14:textId="77777777" w:rsidR="00EA2FB2" w:rsidRDefault="00EA2FB2" w:rsidP="00EA2FB2">
      <w:pPr>
        <w:pStyle w:val="PL"/>
        <w:rPr>
          <w:lang w:eastAsia="de-DE"/>
        </w:rPr>
      </w:pPr>
      <w:r>
        <w:rPr>
          <w:lang w:eastAsia="de-DE"/>
        </w:rPr>
        <w:t xml:space="preserve">          required:</w:t>
      </w:r>
    </w:p>
    <w:p w14:paraId="318C17BE" w14:textId="77777777" w:rsidR="00EA2FB2" w:rsidRDefault="00EA2FB2" w:rsidP="00EA2FB2">
      <w:pPr>
        <w:pStyle w:val="PL"/>
        <w:rPr>
          <w:lang w:eastAsia="de-DE"/>
        </w:rPr>
      </w:pPr>
      <w:r>
        <w:rPr>
          <w:lang w:eastAsia="de-DE"/>
        </w:rPr>
        <w:t xml:space="preserve">            - alarmId</w:t>
      </w:r>
    </w:p>
    <w:p w14:paraId="66779B94" w14:textId="77777777" w:rsidR="00EA2FB2" w:rsidRDefault="00EA2FB2" w:rsidP="00EA2FB2">
      <w:pPr>
        <w:pStyle w:val="PL"/>
        <w:rPr>
          <w:lang w:eastAsia="de-DE"/>
        </w:rPr>
      </w:pPr>
      <w:r>
        <w:rPr>
          <w:lang w:eastAsia="de-DE"/>
        </w:rPr>
        <w:t xml:space="preserve">            - alarmType</w:t>
      </w:r>
    </w:p>
    <w:p w14:paraId="15986884" w14:textId="77777777" w:rsidR="00EA2FB2" w:rsidRDefault="00EA2FB2" w:rsidP="00EA2FB2">
      <w:pPr>
        <w:pStyle w:val="PL"/>
        <w:rPr>
          <w:lang w:eastAsia="de-DE"/>
        </w:rPr>
      </w:pPr>
      <w:r>
        <w:rPr>
          <w:lang w:eastAsia="de-DE"/>
        </w:rPr>
        <w:t xml:space="preserve">            - probableCause</w:t>
      </w:r>
    </w:p>
    <w:p w14:paraId="12EE4B13" w14:textId="77777777" w:rsidR="00EA2FB2" w:rsidRDefault="00EA2FB2" w:rsidP="00EA2FB2">
      <w:pPr>
        <w:pStyle w:val="PL"/>
        <w:rPr>
          <w:lang w:eastAsia="de-DE"/>
        </w:rPr>
      </w:pPr>
      <w:r>
        <w:rPr>
          <w:lang w:eastAsia="de-DE"/>
        </w:rPr>
        <w:t xml:space="preserve">            - perceivedSeverity</w:t>
      </w:r>
    </w:p>
    <w:p w14:paraId="5AC2D771" w14:textId="77777777" w:rsidR="00EA2FB2" w:rsidRDefault="00EA2FB2" w:rsidP="00EA2FB2">
      <w:pPr>
        <w:pStyle w:val="PL"/>
        <w:rPr>
          <w:lang w:eastAsia="de-DE"/>
        </w:rPr>
      </w:pPr>
      <w:r>
        <w:rPr>
          <w:lang w:eastAsia="de-DE"/>
        </w:rPr>
        <w:t xml:space="preserve">          properties:</w:t>
      </w:r>
    </w:p>
    <w:p w14:paraId="7FCFE516" w14:textId="77777777" w:rsidR="00EA2FB2" w:rsidRDefault="00EA2FB2" w:rsidP="00EA2FB2">
      <w:pPr>
        <w:pStyle w:val="PL"/>
        <w:rPr>
          <w:lang w:eastAsia="de-DE"/>
        </w:rPr>
      </w:pPr>
      <w:r>
        <w:rPr>
          <w:lang w:eastAsia="de-DE"/>
        </w:rPr>
        <w:t xml:space="preserve">            alarmId:</w:t>
      </w:r>
    </w:p>
    <w:p w14:paraId="6594716E" w14:textId="77777777" w:rsidR="00EA2FB2" w:rsidRDefault="00EA2FB2" w:rsidP="00EA2FB2">
      <w:pPr>
        <w:pStyle w:val="PL"/>
        <w:rPr>
          <w:lang w:eastAsia="de-DE"/>
        </w:rPr>
      </w:pPr>
      <w:r>
        <w:rPr>
          <w:lang w:eastAsia="de-DE"/>
        </w:rPr>
        <w:t xml:space="preserve">              $ref: '#/components/schemas/AlarmId'</w:t>
      </w:r>
    </w:p>
    <w:p w14:paraId="0AD06D4B" w14:textId="77777777" w:rsidR="00EA2FB2" w:rsidRDefault="00EA2FB2" w:rsidP="00EA2FB2">
      <w:pPr>
        <w:pStyle w:val="PL"/>
        <w:rPr>
          <w:lang w:eastAsia="de-DE"/>
        </w:rPr>
      </w:pPr>
      <w:r>
        <w:rPr>
          <w:lang w:eastAsia="de-DE"/>
        </w:rPr>
        <w:t xml:space="preserve">            alarmType:</w:t>
      </w:r>
    </w:p>
    <w:p w14:paraId="78FD9209" w14:textId="77777777" w:rsidR="00EA2FB2" w:rsidRDefault="00EA2FB2" w:rsidP="00EA2FB2">
      <w:pPr>
        <w:pStyle w:val="PL"/>
        <w:rPr>
          <w:lang w:eastAsia="de-DE"/>
        </w:rPr>
      </w:pPr>
      <w:r>
        <w:rPr>
          <w:lang w:eastAsia="de-DE"/>
        </w:rPr>
        <w:t xml:space="preserve">              $ref: '#/components/schemas/AlarmType'</w:t>
      </w:r>
    </w:p>
    <w:p w14:paraId="32D86186" w14:textId="77777777" w:rsidR="00EA2FB2" w:rsidRDefault="00EA2FB2" w:rsidP="00EA2FB2">
      <w:pPr>
        <w:pStyle w:val="PL"/>
        <w:rPr>
          <w:lang w:eastAsia="de-DE"/>
        </w:rPr>
      </w:pPr>
      <w:r>
        <w:rPr>
          <w:lang w:eastAsia="de-DE"/>
        </w:rPr>
        <w:t xml:space="preserve">            probableCause:</w:t>
      </w:r>
    </w:p>
    <w:p w14:paraId="32222E11" w14:textId="77777777" w:rsidR="00EA2FB2" w:rsidRDefault="00EA2FB2" w:rsidP="00EA2FB2">
      <w:pPr>
        <w:pStyle w:val="PL"/>
        <w:rPr>
          <w:lang w:eastAsia="de-DE"/>
        </w:rPr>
      </w:pPr>
      <w:r>
        <w:rPr>
          <w:lang w:eastAsia="de-DE"/>
        </w:rPr>
        <w:t xml:space="preserve">              $ref: '#/components/schemas/ProbableCause'</w:t>
      </w:r>
    </w:p>
    <w:p w14:paraId="644E1A97" w14:textId="77777777" w:rsidR="00EA2FB2" w:rsidRDefault="00EA2FB2" w:rsidP="00EA2FB2">
      <w:pPr>
        <w:pStyle w:val="PL"/>
        <w:rPr>
          <w:lang w:eastAsia="de-DE"/>
        </w:rPr>
      </w:pPr>
      <w:r>
        <w:rPr>
          <w:lang w:eastAsia="de-DE"/>
        </w:rPr>
        <w:t xml:space="preserve">            perceivedSeverity:</w:t>
      </w:r>
    </w:p>
    <w:p w14:paraId="235EF996" w14:textId="77777777" w:rsidR="00EA2FB2" w:rsidRDefault="00EA2FB2" w:rsidP="00EA2FB2">
      <w:pPr>
        <w:pStyle w:val="PL"/>
        <w:rPr>
          <w:lang w:eastAsia="de-DE"/>
        </w:rPr>
      </w:pPr>
      <w:r>
        <w:rPr>
          <w:lang w:eastAsia="de-DE"/>
        </w:rPr>
        <w:t xml:space="preserve">              $ref: '#/components/schemas/PerceivedSeverity'</w:t>
      </w:r>
    </w:p>
    <w:p w14:paraId="0D99A418" w14:textId="77777777" w:rsidR="00EA2FB2" w:rsidRDefault="00EA2FB2" w:rsidP="00EA2FB2">
      <w:pPr>
        <w:pStyle w:val="PL"/>
        <w:rPr>
          <w:lang w:eastAsia="de-DE"/>
        </w:rPr>
      </w:pPr>
      <w:r>
        <w:rPr>
          <w:lang w:eastAsia="de-DE"/>
        </w:rPr>
        <w:t xml:space="preserve">            correlatedNotifications:</w:t>
      </w:r>
    </w:p>
    <w:p w14:paraId="5A38F3D3" w14:textId="77777777" w:rsidR="00EA2FB2" w:rsidRDefault="00EA2FB2" w:rsidP="00EA2FB2">
      <w:pPr>
        <w:pStyle w:val="PL"/>
        <w:rPr>
          <w:lang w:eastAsia="de-DE"/>
        </w:rPr>
      </w:pPr>
      <w:r>
        <w:rPr>
          <w:lang w:eastAsia="de-DE"/>
        </w:rPr>
        <w:t xml:space="preserve">              $ref: '#/components/schemas/CorrelatedNotifications'</w:t>
      </w:r>
    </w:p>
    <w:p w14:paraId="55EECDF4" w14:textId="77777777" w:rsidR="00EA2FB2" w:rsidRDefault="00EA2FB2" w:rsidP="00EA2FB2">
      <w:pPr>
        <w:pStyle w:val="PL"/>
        <w:rPr>
          <w:lang w:eastAsia="de-DE"/>
        </w:rPr>
      </w:pPr>
      <w:r>
        <w:rPr>
          <w:lang w:eastAsia="de-DE"/>
        </w:rPr>
        <w:t xml:space="preserve">            clearUserId:</w:t>
      </w:r>
    </w:p>
    <w:p w14:paraId="455FDD7C" w14:textId="77777777" w:rsidR="00EA2FB2" w:rsidRDefault="00EA2FB2" w:rsidP="00EA2FB2">
      <w:pPr>
        <w:pStyle w:val="PL"/>
        <w:rPr>
          <w:lang w:eastAsia="de-DE"/>
        </w:rPr>
      </w:pPr>
      <w:r>
        <w:rPr>
          <w:lang w:eastAsia="de-DE"/>
        </w:rPr>
        <w:t xml:space="preserve">              type: string</w:t>
      </w:r>
    </w:p>
    <w:p w14:paraId="09C0C1B5" w14:textId="77777777" w:rsidR="00EA2FB2" w:rsidRDefault="00EA2FB2" w:rsidP="00EA2FB2">
      <w:pPr>
        <w:pStyle w:val="PL"/>
        <w:rPr>
          <w:lang w:eastAsia="de-DE"/>
        </w:rPr>
      </w:pPr>
      <w:r>
        <w:rPr>
          <w:lang w:eastAsia="de-DE"/>
        </w:rPr>
        <w:t xml:space="preserve">            clearSystemId:</w:t>
      </w:r>
    </w:p>
    <w:p w14:paraId="42D3E032" w14:textId="77777777" w:rsidR="00EA2FB2" w:rsidRDefault="00EA2FB2" w:rsidP="00EA2FB2">
      <w:pPr>
        <w:pStyle w:val="PL"/>
        <w:rPr>
          <w:lang w:eastAsia="de-DE"/>
        </w:rPr>
      </w:pPr>
      <w:r>
        <w:rPr>
          <w:lang w:eastAsia="de-DE"/>
        </w:rPr>
        <w:t xml:space="preserve">              type: string</w:t>
      </w:r>
    </w:p>
    <w:p w14:paraId="554CB4C8" w14:textId="77777777" w:rsidR="00EA2FB2" w:rsidRDefault="00EA2FB2" w:rsidP="00EA2FB2">
      <w:pPr>
        <w:pStyle w:val="PL"/>
        <w:rPr>
          <w:lang w:eastAsia="de-DE"/>
        </w:rPr>
      </w:pPr>
      <w:r>
        <w:rPr>
          <w:lang w:eastAsia="de-DE"/>
        </w:rPr>
        <w:t xml:space="preserve">    NotifyChangedAlarm:</w:t>
      </w:r>
    </w:p>
    <w:p w14:paraId="7AC03598" w14:textId="77777777" w:rsidR="00EA2FB2" w:rsidRDefault="00EA2FB2" w:rsidP="00EA2FB2">
      <w:pPr>
        <w:pStyle w:val="PL"/>
        <w:rPr>
          <w:lang w:eastAsia="de-DE"/>
        </w:rPr>
      </w:pPr>
      <w:r>
        <w:rPr>
          <w:lang w:eastAsia="de-DE"/>
        </w:rPr>
        <w:t xml:space="preserve">      allOf:</w:t>
      </w:r>
    </w:p>
    <w:p w14:paraId="3AD4F95C" w14:textId="77777777" w:rsidR="00EA2FB2" w:rsidRDefault="00EA2FB2" w:rsidP="00EA2FB2">
      <w:pPr>
        <w:pStyle w:val="PL"/>
        <w:rPr>
          <w:lang w:eastAsia="de-DE"/>
        </w:rPr>
      </w:pPr>
      <w:r>
        <w:rPr>
          <w:lang w:eastAsia="de-DE"/>
        </w:rPr>
        <w:t xml:space="preserve">        - $ref: 'TS28623_ComDefs.yaml#/components/schemas/NotificationHeader'</w:t>
      </w:r>
    </w:p>
    <w:p w14:paraId="176F230E" w14:textId="77777777" w:rsidR="00EA2FB2" w:rsidRDefault="00EA2FB2" w:rsidP="00EA2FB2">
      <w:pPr>
        <w:pStyle w:val="PL"/>
        <w:rPr>
          <w:lang w:eastAsia="de-DE"/>
        </w:rPr>
      </w:pPr>
      <w:r>
        <w:rPr>
          <w:lang w:eastAsia="de-DE"/>
        </w:rPr>
        <w:t xml:space="preserve">        - type: object</w:t>
      </w:r>
    </w:p>
    <w:p w14:paraId="1DA08164" w14:textId="77777777" w:rsidR="00EA2FB2" w:rsidRDefault="00EA2FB2" w:rsidP="00EA2FB2">
      <w:pPr>
        <w:pStyle w:val="PL"/>
        <w:rPr>
          <w:lang w:eastAsia="de-DE"/>
        </w:rPr>
      </w:pPr>
      <w:r>
        <w:rPr>
          <w:lang w:eastAsia="de-DE"/>
        </w:rPr>
        <w:t xml:space="preserve">          required:</w:t>
      </w:r>
    </w:p>
    <w:p w14:paraId="3190A0BC" w14:textId="77777777" w:rsidR="00EA2FB2" w:rsidRDefault="00EA2FB2" w:rsidP="00EA2FB2">
      <w:pPr>
        <w:pStyle w:val="PL"/>
        <w:rPr>
          <w:lang w:eastAsia="de-DE"/>
        </w:rPr>
      </w:pPr>
      <w:r>
        <w:rPr>
          <w:lang w:eastAsia="de-DE"/>
        </w:rPr>
        <w:t xml:space="preserve">            - alarmId</w:t>
      </w:r>
    </w:p>
    <w:p w14:paraId="14732A1C" w14:textId="77777777" w:rsidR="00EA2FB2" w:rsidRDefault="00EA2FB2" w:rsidP="00EA2FB2">
      <w:pPr>
        <w:pStyle w:val="PL"/>
        <w:rPr>
          <w:lang w:eastAsia="de-DE"/>
        </w:rPr>
      </w:pPr>
      <w:r>
        <w:rPr>
          <w:lang w:eastAsia="de-DE"/>
        </w:rPr>
        <w:t xml:space="preserve">            - alarmType</w:t>
      </w:r>
    </w:p>
    <w:p w14:paraId="21233789" w14:textId="77777777" w:rsidR="00EA2FB2" w:rsidRDefault="00EA2FB2" w:rsidP="00EA2FB2">
      <w:pPr>
        <w:pStyle w:val="PL"/>
        <w:rPr>
          <w:lang w:eastAsia="de-DE"/>
        </w:rPr>
      </w:pPr>
      <w:r>
        <w:rPr>
          <w:lang w:eastAsia="de-DE"/>
        </w:rPr>
        <w:t xml:space="preserve">            - probableCause</w:t>
      </w:r>
    </w:p>
    <w:p w14:paraId="5F16418F" w14:textId="77777777" w:rsidR="00EA2FB2" w:rsidRDefault="00EA2FB2" w:rsidP="00EA2FB2">
      <w:pPr>
        <w:pStyle w:val="PL"/>
        <w:rPr>
          <w:lang w:eastAsia="de-DE"/>
        </w:rPr>
      </w:pPr>
      <w:r>
        <w:rPr>
          <w:lang w:eastAsia="de-DE"/>
        </w:rPr>
        <w:t xml:space="preserve">            - perceivedSeverity</w:t>
      </w:r>
    </w:p>
    <w:p w14:paraId="73DDED07" w14:textId="77777777" w:rsidR="00EA2FB2" w:rsidRDefault="00EA2FB2" w:rsidP="00EA2FB2">
      <w:pPr>
        <w:pStyle w:val="PL"/>
        <w:rPr>
          <w:lang w:eastAsia="de-DE"/>
        </w:rPr>
      </w:pPr>
      <w:r>
        <w:rPr>
          <w:lang w:eastAsia="de-DE"/>
        </w:rPr>
        <w:t xml:space="preserve">          properties:</w:t>
      </w:r>
    </w:p>
    <w:p w14:paraId="23DB1CD5" w14:textId="77777777" w:rsidR="00EA2FB2" w:rsidRDefault="00EA2FB2" w:rsidP="00EA2FB2">
      <w:pPr>
        <w:pStyle w:val="PL"/>
        <w:rPr>
          <w:lang w:eastAsia="de-DE"/>
        </w:rPr>
      </w:pPr>
      <w:r>
        <w:rPr>
          <w:lang w:eastAsia="de-DE"/>
        </w:rPr>
        <w:t xml:space="preserve">            alarmId:</w:t>
      </w:r>
    </w:p>
    <w:p w14:paraId="27EDD173" w14:textId="77777777" w:rsidR="00EA2FB2" w:rsidRDefault="00EA2FB2" w:rsidP="00EA2FB2">
      <w:pPr>
        <w:pStyle w:val="PL"/>
        <w:rPr>
          <w:lang w:eastAsia="de-DE"/>
        </w:rPr>
      </w:pPr>
      <w:r>
        <w:rPr>
          <w:lang w:eastAsia="de-DE"/>
        </w:rPr>
        <w:t xml:space="preserve">              $ref: '#/components/schemas/AlarmId'</w:t>
      </w:r>
    </w:p>
    <w:p w14:paraId="6988F9D9" w14:textId="77777777" w:rsidR="00EA2FB2" w:rsidRDefault="00EA2FB2" w:rsidP="00EA2FB2">
      <w:pPr>
        <w:pStyle w:val="PL"/>
        <w:rPr>
          <w:lang w:eastAsia="de-DE"/>
        </w:rPr>
      </w:pPr>
      <w:r>
        <w:rPr>
          <w:lang w:eastAsia="de-DE"/>
        </w:rPr>
        <w:t xml:space="preserve">            alarmType:</w:t>
      </w:r>
    </w:p>
    <w:p w14:paraId="46E5E834" w14:textId="77777777" w:rsidR="00EA2FB2" w:rsidRDefault="00EA2FB2" w:rsidP="00EA2FB2">
      <w:pPr>
        <w:pStyle w:val="PL"/>
        <w:rPr>
          <w:lang w:eastAsia="de-DE"/>
        </w:rPr>
      </w:pPr>
      <w:r>
        <w:rPr>
          <w:lang w:eastAsia="de-DE"/>
        </w:rPr>
        <w:t xml:space="preserve">              $ref: '#/components/schemas/AlarmType'</w:t>
      </w:r>
    </w:p>
    <w:p w14:paraId="7D09DBB8" w14:textId="77777777" w:rsidR="00EA2FB2" w:rsidRDefault="00EA2FB2" w:rsidP="00EA2FB2">
      <w:pPr>
        <w:pStyle w:val="PL"/>
        <w:rPr>
          <w:lang w:eastAsia="de-DE"/>
        </w:rPr>
      </w:pPr>
      <w:r>
        <w:rPr>
          <w:lang w:eastAsia="de-DE"/>
        </w:rPr>
        <w:t xml:space="preserve">            probableCause:</w:t>
      </w:r>
    </w:p>
    <w:p w14:paraId="7E3F10F5" w14:textId="77777777" w:rsidR="00EA2FB2" w:rsidRDefault="00EA2FB2" w:rsidP="00EA2FB2">
      <w:pPr>
        <w:pStyle w:val="PL"/>
        <w:rPr>
          <w:lang w:eastAsia="de-DE"/>
        </w:rPr>
      </w:pPr>
      <w:r>
        <w:rPr>
          <w:lang w:eastAsia="de-DE"/>
        </w:rPr>
        <w:t xml:space="preserve">              $ref: '#/components/schemas/ProbableCause'</w:t>
      </w:r>
    </w:p>
    <w:p w14:paraId="547A9597" w14:textId="77777777" w:rsidR="00EA2FB2" w:rsidRDefault="00EA2FB2" w:rsidP="00EA2FB2">
      <w:pPr>
        <w:pStyle w:val="PL"/>
        <w:rPr>
          <w:lang w:eastAsia="de-DE"/>
        </w:rPr>
      </w:pPr>
      <w:r>
        <w:rPr>
          <w:lang w:eastAsia="de-DE"/>
        </w:rPr>
        <w:t xml:space="preserve">            perceivedSeverity:</w:t>
      </w:r>
    </w:p>
    <w:p w14:paraId="7DC9B52B" w14:textId="77777777" w:rsidR="00EA2FB2" w:rsidRDefault="00EA2FB2" w:rsidP="00EA2FB2">
      <w:pPr>
        <w:pStyle w:val="PL"/>
        <w:rPr>
          <w:lang w:eastAsia="de-DE"/>
        </w:rPr>
      </w:pPr>
      <w:r>
        <w:rPr>
          <w:lang w:eastAsia="de-DE"/>
        </w:rPr>
        <w:t xml:space="preserve">              $ref: '#/components/schemas/PerceivedSeverity'</w:t>
      </w:r>
    </w:p>
    <w:p w14:paraId="3E38215E" w14:textId="77777777" w:rsidR="00EA2FB2" w:rsidRDefault="00EA2FB2" w:rsidP="00EA2FB2">
      <w:pPr>
        <w:pStyle w:val="PL"/>
        <w:rPr>
          <w:lang w:eastAsia="de-DE"/>
        </w:rPr>
      </w:pPr>
      <w:r>
        <w:rPr>
          <w:lang w:eastAsia="de-DE"/>
        </w:rPr>
        <w:t xml:space="preserve">    NotifyChangedAlarmGeneral:</w:t>
      </w:r>
    </w:p>
    <w:p w14:paraId="0A64D89C" w14:textId="77777777" w:rsidR="00EA2FB2" w:rsidRDefault="00EA2FB2" w:rsidP="00EA2FB2">
      <w:pPr>
        <w:pStyle w:val="PL"/>
        <w:rPr>
          <w:lang w:eastAsia="de-DE"/>
        </w:rPr>
      </w:pPr>
      <w:r>
        <w:rPr>
          <w:lang w:eastAsia="de-DE"/>
        </w:rPr>
        <w:t xml:space="preserve">      allOf:</w:t>
      </w:r>
    </w:p>
    <w:p w14:paraId="59D69AC2" w14:textId="77777777" w:rsidR="00EA2FB2" w:rsidRDefault="00EA2FB2" w:rsidP="00EA2FB2">
      <w:pPr>
        <w:pStyle w:val="PL"/>
        <w:rPr>
          <w:lang w:eastAsia="de-DE"/>
        </w:rPr>
      </w:pPr>
      <w:r>
        <w:rPr>
          <w:lang w:eastAsia="de-DE"/>
        </w:rPr>
        <w:t xml:space="preserve">        - $ref: 'TS28623_ComDefs.yaml#/components/schemas/NotificationHeader'</w:t>
      </w:r>
    </w:p>
    <w:p w14:paraId="18FBE643" w14:textId="77777777" w:rsidR="00EA2FB2" w:rsidRDefault="00EA2FB2" w:rsidP="00EA2FB2">
      <w:pPr>
        <w:pStyle w:val="PL"/>
        <w:rPr>
          <w:lang w:eastAsia="de-DE"/>
        </w:rPr>
      </w:pPr>
      <w:r>
        <w:rPr>
          <w:lang w:eastAsia="de-DE"/>
        </w:rPr>
        <w:t xml:space="preserve">        - type: object</w:t>
      </w:r>
    </w:p>
    <w:p w14:paraId="12BD4D64" w14:textId="77777777" w:rsidR="00EA2FB2" w:rsidRDefault="00EA2FB2" w:rsidP="00EA2FB2">
      <w:pPr>
        <w:pStyle w:val="PL"/>
        <w:rPr>
          <w:lang w:eastAsia="de-DE"/>
        </w:rPr>
      </w:pPr>
      <w:r>
        <w:rPr>
          <w:lang w:eastAsia="de-DE"/>
        </w:rPr>
        <w:t xml:space="preserve">          required:</w:t>
      </w:r>
    </w:p>
    <w:p w14:paraId="034EBFE3" w14:textId="77777777" w:rsidR="00EA2FB2" w:rsidRDefault="00EA2FB2" w:rsidP="00EA2FB2">
      <w:pPr>
        <w:pStyle w:val="PL"/>
        <w:rPr>
          <w:lang w:eastAsia="de-DE"/>
        </w:rPr>
      </w:pPr>
      <w:r>
        <w:rPr>
          <w:lang w:eastAsia="de-DE"/>
        </w:rPr>
        <w:t xml:space="preserve">            - alarmId</w:t>
      </w:r>
    </w:p>
    <w:p w14:paraId="7F2410AC" w14:textId="77777777" w:rsidR="00EA2FB2" w:rsidRDefault="00EA2FB2" w:rsidP="00EA2FB2">
      <w:pPr>
        <w:pStyle w:val="PL"/>
        <w:rPr>
          <w:lang w:eastAsia="de-DE"/>
        </w:rPr>
      </w:pPr>
      <w:r>
        <w:rPr>
          <w:lang w:eastAsia="de-DE"/>
        </w:rPr>
        <w:t xml:space="preserve">            - alarmType</w:t>
      </w:r>
    </w:p>
    <w:p w14:paraId="25A092F2" w14:textId="77777777" w:rsidR="00EA2FB2" w:rsidRDefault="00EA2FB2" w:rsidP="00EA2FB2">
      <w:pPr>
        <w:pStyle w:val="PL"/>
        <w:rPr>
          <w:lang w:eastAsia="de-DE"/>
        </w:rPr>
      </w:pPr>
      <w:r>
        <w:rPr>
          <w:lang w:eastAsia="de-DE"/>
        </w:rPr>
        <w:t xml:space="preserve">          properties:</w:t>
      </w:r>
    </w:p>
    <w:p w14:paraId="1C320D15" w14:textId="77777777" w:rsidR="00EA2FB2" w:rsidRPr="006732CB" w:rsidRDefault="00EA2FB2" w:rsidP="00EA2FB2">
      <w:pPr>
        <w:pStyle w:val="PL"/>
        <w:rPr>
          <w:lang w:val="fr-FR" w:eastAsia="de-DE"/>
        </w:rPr>
      </w:pPr>
      <w:r>
        <w:rPr>
          <w:lang w:eastAsia="de-DE"/>
        </w:rPr>
        <w:t xml:space="preserve">            </w:t>
      </w:r>
      <w:r w:rsidRPr="006732CB">
        <w:rPr>
          <w:lang w:val="fr-FR" w:eastAsia="de-DE"/>
        </w:rPr>
        <w:t>alarmId:</w:t>
      </w:r>
    </w:p>
    <w:p w14:paraId="472C96D3" w14:textId="77777777" w:rsidR="00EA2FB2" w:rsidRPr="006732CB" w:rsidRDefault="00EA2FB2" w:rsidP="00EA2FB2">
      <w:pPr>
        <w:pStyle w:val="PL"/>
        <w:rPr>
          <w:lang w:val="fr-FR" w:eastAsia="de-DE"/>
        </w:rPr>
      </w:pPr>
      <w:r w:rsidRPr="006732CB">
        <w:rPr>
          <w:lang w:val="fr-FR" w:eastAsia="de-DE"/>
        </w:rPr>
        <w:t xml:space="preserve">              $ref: '#/components/schemas/AlarmId'</w:t>
      </w:r>
    </w:p>
    <w:p w14:paraId="14A2FF56" w14:textId="77777777" w:rsidR="00EA2FB2" w:rsidRDefault="00EA2FB2" w:rsidP="00EA2FB2">
      <w:pPr>
        <w:pStyle w:val="PL"/>
        <w:rPr>
          <w:lang w:eastAsia="de-DE"/>
        </w:rPr>
      </w:pPr>
      <w:r w:rsidRPr="006732CB">
        <w:rPr>
          <w:lang w:val="fr-FR" w:eastAsia="de-DE"/>
        </w:rPr>
        <w:t xml:space="preserve">            </w:t>
      </w:r>
      <w:r>
        <w:rPr>
          <w:lang w:eastAsia="de-DE"/>
        </w:rPr>
        <w:t>alarmType:</w:t>
      </w:r>
    </w:p>
    <w:p w14:paraId="4C2A422F" w14:textId="77777777" w:rsidR="00EA2FB2" w:rsidRDefault="00EA2FB2" w:rsidP="00EA2FB2">
      <w:pPr>
        <w:pStyle w:val="PL"/>
        <w:rPr>
          <w:lang w:eastAsia="de-DE"/>
        </w:rPr>
      </w:pPr>
      <w:r>
        <w:rPr>
          <w:lang w:eastAsia="de-DE"/>
        </w:rPr>
        <w:t xml:space="preserve">              $ref: '#/components/schemas/AlarmType'</w:t>
      </w:r>
    </w:p>
    <w:p w14:paraId="0C39EAE8" w14:textId="77777777" w:rsidR="00EA2FB2" w:rsidRDefault="00EA2FB2" w:rsidP="00EA2FB2">
      <w:pPr>
        <w:pStyle w:val="PL"/>
        <w:rPr>
          <w:lang w:eastAsia="de-DE"/>
        </w:rPr>
      </w:pPr>
      <w:r>
        <w:rPr>
          <w:lang w:eastAsia="de-DE"/>
        </w:rPr>
        <w:t xml:space="preserve">            probableCause:</w:t>
      </w:r>
    </w:p>
    <w:p w14:paraId="24F573FD" w14:textId="77777777" w:rsidR="00EA2FB2" w:rsidRDefault="00EA2FB2" w:rsidP="00EA2FB2">
      <w:pPr>
        <w:pStyle w:val="PL"/>
        <w:rPr>
          <w:lang w:eastAsia="de-DE"/>
        </w:rPr>
      </w:pPr>
      <w:r>
        <w:rPr>
          <w:lang w:eastAsia="de-DE"/>
        </w:rPr>
        <w:t xml:space="preserve">              $ref: '#/components/schemas/ProbableCause'</w:t>
      </w:r>
    </w:p>
    <w:p w14:paraId="776F831A" w14:textId="77777777" w:rsidR="00EA2FB2" w:rsidRDefault="00EA2FB2" w:rsidP="00EA2FB2">
      <w:pPr>
        <w:pStyle w:val="PL"/>
        <w:rPr>
          <w:lang w:eastAsia="de-DE"/>
        </w:rPr>
      </w:pPr>
      <w:r>
        <w:rPr>
          <w:lang w:eastAsia="de-DE"/>
        </w:rPr>
        <w:t xml:space="preserve">            specificProblem:</w:t>
      </w:r>
    </w:p>
    <w:p w14:paraId="0C05869E" w14:textId="77777777" w:rsidR="00EA2FB2" w:rsidRDefault="00EA2FB2" w:rsidP="00EA2FB2">
      <w:pPr>
        <w:pStyle w:val="PL"/>
        <w:rPr>
          <w:lang w:eastAsia="de-DE"/>
        </w:rPr>
      </w:pPr>
      <w:r>
        <w:rPr>
          <w:lang w:eastAsia="de-DE"/>
        </w:rPr>
        <w:t xml:space="preserve">              $ref: '#/components/schemas/SpecificProblem'</w:t>
      </w:r>
    </w:p>
    <w:p w14:paraId="4B0A0CC7" w14:textId="77777777" w:rsidR="00EA2FB2" w:rsidRDefault="00EA2FB2" w:rsidP="00EA2FB2">
      <w:pPr>
        <w:pStyle w:val="PL"/>
        <w:rPr>
          <w:lang w:eastAsia="de-DE"/>
        </w:rPr>
      </w:pPr>
      <w:r>
        <w:rPr>
          <w:lang w:eastAsia="de-DE"/>
        </w:rPr>
        <w:t xml:space="preserve">            perceivedSeverity:</w:t>
      </w:r>
    </w:p>
    <w:p w14:paraId="5B98FCAB" w14:textId="77777777" w:rsidR="00EA2FB2" w:rsidRDefault="00EA2FB2" w:rsidP="00EA2FB2">
      <w:pPr>
        <w:pStyle w:val="PL"/>
        <w:rPr>
          <w:lang w:eastAsia="de-DE"/>
        </w:rPr>
      </w:pPr>
      <w:r>
        <w:rPr>
          <w:lang w:eastAsia="de-DE"/>
        </w:rPr>
        <w:t xml:space="preserve">              $ref: '#/components/schemas/PerceivedSeverity'</w:t>
      </w:r>
    </w:p>
    <w:p w14:paraId="172205D0" w14:textId="77777777" w:rsidR="00EA2FB2" w:rsidRDefault="00EA2FB2" w:rsidP="00EA2FB2">
      <w:pPr>
        <w:pStyle w:val="PL"/>
        <w:rPr>
          <w:lang w:eastAsia="de-DE"/>
        </w:rPr>
      </w:pPr>
      <w:r>
        <w:rPr>
          <w:lang w:eastAsia="de-DE"/>
        </w:rPr>
        <w:t xml:space="preserve">            correlatedNotifications:</w:t>
      </w:r>
    </w:p>
    <w:p w14:paraId="0F45C04D" w14:textId="77777777" w:rsidR="00EA2FB2" w:rsidRDefault="00EA2FB2" w:rsidP="00EA2FB2">
      <w:pPr>
        <w:pStyle w:val="PL"/>
        <w:rPr>
          <w:lang w:eastAsia="de-DE"/>
        </w:rPr>
      </w:pPr>
      <w:r>
        <w:rPr>
          <w:lang w:eastAsia="de-DE"/>
        </w:rPr>
        <w:t xml:space="preserve">              $ref: '#/components/schemas/CorrelatedNotifications'</w:t>
      </w:r>
    </w:p>
    <w:p w14:paraId="01EF053F" w14:textId="77777777" w:rsidR="00EA2FB2" w:rsidRDefault="00EA2FB2" w:rsidP="00EA2FB2">
      <w:pPr>
        <w:pStyle w:val="PL"/>
        <w:rPr>
          <w:lang w:eastAsia="de-DE"/>
        </w:rPr>
      </w:pPr>
      <w:r>
        <w:rPr>
          <w:lang w:eastAsia="de-DE"/>
        </w:rPr>
        <w:t xml:space="preserve">            backedUpStatus:</w:t>
      </w:r>
    </w:p>
    <w:p w14:paraId="49A8E900" w14:textId="77777777" w:rsidR="00EA2FB2" w:rsidRDefault="00EA2FB2" w:rsidP="00EA2FB2">
      <w:pPr>
        <w:pStyle w:val="PL"/>
        <w:rPr>
          <w:lang w:eastAsia="de-DE"/>
        </w:rPr>
      </w:pPr>
      <w:r>
        <w:rPr>
          <w:lang w:eastAsia="de-DE"/>
        </w:rPr>
        <w:t xml:space="preserve">              type: boolean</w:t>
      </w:r>
    </w:p>
    <w:p w14:paraId="6FFF77CC" w14:textId="77777777" w:rsidR="00EA2FB2" w:rsidRDefault="00EA2FB2" w:rsidP="00EA2FB2">
      <w:pPr>
        <w:pStyle w:val="PL"/>
        <w:rPr>
          <w:lang w:eastAsia="de-DE"/>
        </w:rPr>
      </w:pPr>
      <w:r>
        <w:rPr>
          <w:lang w:eastAsia="de-DE"/>
        </w:rPr>
        <w:t xml:space="preserve">            backUpObject:</w:t>
      </w:r>
    </w:p>
    <w:p w14:paraId="36A3B2F0" w14:textId="77777777" w:rsidR="00EA2FB2" w:rsidRDefault="00EA2FB2" w:rsidP="00EA2FB2">
      <w:pPr>
        <w:pStyle w:val="PL"/>
        <w:rPr>
          <w:lang w:eastAsia="de-DE"/>
        </w:rPr>
      </w:pPr>
      <w:r>
        <w:rPr>
          <w:lang w:eastAsia="de-DE"/>
        </w:rPr>
        <w:t xml:space="preserve">              $ref: 'TS28623_ComDefs.yaml#/components/schemas/Dn'</w:t>
      </w:r>
    </w:p>
    <w:p w14:paraId="41147555" w14:textId="77777777" w:rsidR="00EA2FB2" w:rsidRDefault="00EA2FB2" w:rsidP="00EA2FB2">
      <w:pPr>
        <w:pStyle w:val="PL"/>
        <w:rPr>
          <w:lang w:eastAsia="de-DE"/>
        </w:rPr>
      </w:pPr>
      <w:r>
        <w:rPr>
          <w:lang w:eastAsia="de-DE"/>
        </w:rPr>
        <w:t xml:space="preserve">            trendIndication:</w:t>
      </w:r>
    </w:p>
    <w:p w14:paraId="48E6170B" w14:textId="77777777" w:rsidR="00EA2FB2" w:rsidRDefault="00EA2FB2" w:rsidP="00EA2FB2">
      <w:pPr>
        <w:pStyle w:val="PL"/>
        <w:rPr>
          <w:lang w:eastAsia="de-DE"/>
        </w:rPr>
      </w:pPr>
      <w:r>
        <w:rPr>
          <w:lang w:eastAsia="de-DE"/>
        </w:rPr>
        <w:t xml:space="preserve">              $ref: '#/components/schemas/TrendIndication'</w:t>
      </w:r>
    </w:p>
    <w:p w14:paraId="3E0EE0AE" w14:textId="77777777" w:rsidR="00EA2FB2" w:rsidRDefault="00EA2FB2" w:rsidP="00EA2FB2">
      <w:pPr>
        <w:pStyle w:val="PL"/>
        <w:rPr>
          <w:lang w:eastAsia="de-DE"/>
        </w:rPr>
      </w:pPr>
      <w:r>
        <w:rPr>
          <w:lang w:eastAsia="de-DE"/>
        </w:rPr>
        <w:t xml:space="preserve">            thresholdInfo:</w:t>
      </w:r>
    </w:p>
    <w:p w14:paraId="5BCE4B53" w14:textId="77777777" w:rsidR="00EA2FB2" w:rsidRDefault="00EA2FB2" w:rsidP="00EA2FB2">
      <w:pPr>
        <w:pStyle w:val="PL"/>
        <w:rPr>
          <w:lang w:eastAsia="de-DE"/>
        </w:rPr>
      </w:pPr>
      <w:r>
        <w:rPr>
          <w:lang w:eastAsia="de-DE"/>
        </w:rPr>
        <w:t xml:space="preserve">              $ref: '#/components/schemas/ThresholdInfo'</w:t>
      </w:r>
    </w:p>
    <w:p w14:paraId="142CA05F" w14:textId="77777777" w:rsidR="00EA2FB2" w:rsidRDefault="00EA2FB2" w:rsidP="00EA2FB2">
      <w:pPr>
        <w:pStyle w:val="PL"/>
        <w:rPr>
          <w:lang w:eastAsia="de-DE"/>
        </w:rPr>
      </w:pPr>
      <w:r>
        <w:rPr>
          <w:lang w:eastAsia="de-DE"/>
        </w:rPr>
        <w:t xml:space="preserve">            stateChangeDefinition:</w:t>
      </w:r>
    </w:p>
    <w:p w14:paraId="0F112199" w14:textId="77777777" w:rsidR="00EA2FB2" w:rsidRDefault="00EA2FB2" w:rsidP="00EA2FB2">
      <w:pPr>
        <w:pStyle w:val="PL"/>
        <w:rPr>
          <w:lang w:eastAsia="de-DE"/>
        </w:rPr>
      </w:pPr>
      <w:r>
        <w:rPr>
          <w:lang w:eastAsia="de-DE"/>
        </w:rPr>
        <w:t xml:space="preserve">              $ref: 'TS28623_ComDefs.yaml#/components/schemas/AttributeValueChangeSet'</w:t>
      </w:r>
    </w:p>
    <w:p w14:paraId="1F42B031" w14:textId="77777777" w:rsidR="00EA2FB2" w:rsidRDefault="00EA2FB2" w:rsidP="00EA2FB2">
      <w:pPr>
        <w:pStyle w:val="PL"/>
        <w:rPr>
          <w:lang w:eastAsia="de-DE"/>
        </w:rPr>
      </w:pPr>
      <w:r>
        <w:rPr>
          <w:lang w:eastAsia="de-DE"/>
        </w:rPr>
        <w:t xml:space="preserve">            monitoredAttributes:</w:t>
      </w:r>
    </w:p>
    <w:p w14:paraId="5C6E17D3" w14:textId="77777777" w:rsidR="00EA2FB2" w:rsidRDefault="00EA2FB2" w:rsidP="00EA2FB2">
      <w:pPr>
        <w:pStyle w:val="PL"/>
        <w:rPr>
          <w:lang w:eastAsia="de-DE"/>
        </w:rPr>
      </w:pPr>
      <w:r>
        <w:rPr>
          <w:lang w:eastAsia="de-DE"/>
        </w:rPr>
        <w:t xml:space="preserve">              $ref: 'TS28623_ComDefs.yaml#/components/schemas/AttributeNameValuePairSet'</w:t>
      </w:r>
    </w:p>
    <w:p w14:paraId="0694D332" w14:textId="77777777" w:rsidR="00EA2FB2" w:rsidRDefault="00EA2FB2" w:rsidP="00EA2FB2">
      <w:pPr>
        <w:pStyle w:val="PL"/>
        <w:rPr>
          <w:lang w:eastAsia="de-DE"/>
        </w:rPr>
      </w:pPr>
      <w:r>
        <w:rPr>
          <w:lang w:eastAsia="de-DE"/>
        </w:rPr>
        <w:t xml:space="preserve">            proposedRepairActions:</w:t>
      </w:r>
    </w:p>
    <w:p w14:paraId="1676DAF7" w14:textId="77777777" w:rsidR="00EA2FB2" w:rsidRDefault="00EA2FB2" w:rsidP="00EA2FB2">
      <w:pPr>
        <w:pStyle w:val="PL"/>
        <w:rPr>
          <w:lang w:eastAsia="de-DE"/>
        </w:rPr>
      </w:pPr>
      <w:r>
        <w:rPr>
          <w:lang w:eastAsia="de-DE"/>
        </w:rPr>
        <w:t xml:space="preserve">              type: string</w:t>
      </w:r>
    </w:p>
    <w:p w14:paraId="68BAF93D" w14:textId="77777777" w:rsidR="00EA2FB2" w:rsidRDefault="00EA2FB2" w:rsidP="00EA2FB2">
      <w:pPr>
        <w:pStyle w:val="PL"/>
        <w:rPr>
          <w:lang w:eastAsia="de-DE"/>
        </w:rPr>
      </w:pPr>
      <w:r>
        <w:rPr>
          <w:lang w:eastAsia="de-DE"/>
        </w:rPr>
        <w:t xml:space="preserve">            additionalText:</w:t>
      </w:r>
    </w:p>
    <w:p w14:paraId="67F88C3F" w14:textId="77777777" w:rsidR="00EA2FB2" w:rsidRDefault="00EA2FB2" w:rsidP="00EA2FB2">
      <w:pPr>
        <w:pStyle w:val="PL"/>
        <w:rPr>
          <w:lang w:eastAsia="de-DE"/>
        </w:rPr>
      </w:pPr>
      <w:r>
        <w:rPr>
          <w:lang w:eastAsia="de-DE"/>
        </w:rPr>
        <w:t xml:space="preserve">              type: string</w:t>
      </w:r>
    </w:p>
    <w:p w14:paraId="45294D17" w14:textId="77777777" w:rsidR="00EA2FB2" w:rsidRDefault="00EA2FB2" w:rsidP="00EA2FB2">
      <w:pPr>
        <w:pStyle w:val="PL"/>
        <w:rPr>
          <w:lang w:eastAsia="de-DE"/>
        </w:rPr>
      </w:pPr>
      <w:r>
        <w:rPr>
          <w:lang w:eastAsia="de-DE"/>
        </w:rPr>
        <w:t xml:space="preserve">            additionalInformation:</w:t>
      </w:r>
    </w:p>
    <w:p w14:paraId="5C7F3D07" w14:textId="77777777" w:rsidR="00EA2FB2" w:rsidRDefault="00EA2FB2" w:rsidP="00EA2FB2">
      <w:pPr>
        <w:pStyle w:val="PL"/>
        <w:rPr>
          <w:lang w:eastAsia="de-DE"/>
        </w:rPr>
      </w:pPr>
      <w:r>
        <w:rPr>
          <w:lang w:eastAsia="de-DE"/>
        </w:rPr>
        <w:t xml:space="preserve">              $ref: 'TS28623_ComDefs.yaml#/components/schemas/AttributeNameValuePairSet'</w:t>
      </w:r>
    </w:p>
    <w:p w14:paraId="18550EEF" w14:textId="77777777" w:rsidR="00EA2FB2" w:rsidRDefault="00EA2FB2" w:rsidP="00EA2FB2">
      <w:pPr>
        <w:pStyle w:val="PL"/>
        <w:rPr>
          <w:lang w:eastAsia="de-DE"/>
        </w:rPr>
      </w:pPr>
      <w:r>
        <w:rPr>
          <w:lang w:eastAsia="de-DE"/>
        </w:rPr>
        <w:t xml:space="preserve">            rootCauseIndicator:</w:t>
      </w:r>
    </w:p>
    <w:p w14:paraId="122AB50D" w14:textId="77777777" w:rsidR="00EA2FB2" w:rsidRDefault="00EA2FB2" w:rsidP="00EA2FB2">
      <w:pPr>
        <w:pStyle w:val="PL"/>
        <w:rPr>
          <w:lang w:eastAsia="de-DE"/>
        </w:rPr>
      </w:pPr>
      <w:r>
        <w:rPr>
          <w:lang w:eastAsia="de-DE"/>
        </w:rPr>
        <w:t xml:space="preserve">              type: boolean</w:t>
      </w:r>
    </w:p>
    <w:p w14:paraId="0B707F7B" w14:textId="77777777" w:rsidR="00EA2FB2" w:rsidRDefault="00EA2FB2" w:rsidP="00EA2FB2">
      <w:pPr>
        <w:pStyle w:val="PL"/>
        <w:rPr>
          <w:lang w:eastAsia="de-DE"/>
        </w:rPr>
      </w:pPr>
      <w:r>
        <w:rPr>
          <w:lang w:eastAsia="de-DE"/>
        </w:rPr>
        <w:t xml:space="preserve">            changedAlarmAttributes:</w:t>
      </w:r>
    </w:p>
    <w:p w14:paraId="75D7374B" w14:textId="77777777" w:rsidR="00EA2FB2" w:rsidRDefault="00EA2FB2" w:rsidP="00EA2FB2">
      <w:pPr>
        <w:pStyle w:val="PL"/>
        <w:rPr>
          <w:lang w:eastAsia="de-DE"/>
        </w:rPr>
      </w:pPr>
      <w:r>
        <w:rPr>
          <w:lang w:eastAsia="de-DE"/>
        </w:rPr>
        <w:t xml:space="preserve">              $ref: 'TS28623_ComDefs.yaml#/components/schemas/AttributeNameValuePairSet'</w:t>
      </w:r>
    </w:p>
    <w:p w14:paraId="5C713F7E" w14:textId="77777777" w:rsidR="00EA2FB2" w:rsidRDefault="00EA2FB2" w:rsidP="00EA2FB2">
      <w:pPr>
        <w:pStyle w:val="PL"/>
        <w:rPr>
          <w:lang w:eastAsia="de-DE"/>
        </w:rPr>
      </w:pPr>
      <w:r>
        <w:rPr>
          <w:lang w:eastAsia="de-DE"/>
        </w:rPr>
        <w:t xml:space="preserve">    NotifyChangedSecAlarmGeneral:</w:t>
      </w:r>
    </w:p>
    <w:p w14:paraId="7F9D995D" w14:textId="77777777" w:rsidR="00EA2FB2" w:rsidRDefault="00EA2FB2" w:rsidP="00EA2FB2">
      <w:pPr>
        <w:pStyle w:val="PL"/>
        <w:rPr>
          <w:lang w:eastAsia="de-DE"/>
        </w:rPr>
      </w:pPr>
      <w:r>
        <w:rPr>
          <w:lang w:eastAsia="de-DE"/>
        </w:rPr>
        <w:t xml:space="preserve">      allOf:</w:t>
      </w:r>
    </w:p>
    <w:p w14:paraId="5C1187C2" w14:textId="77777777" w:rsidR="00EA2FB2" w:rsidRDefault="00EA2FB2" w:rsidP="00EA2FB2">
      <w:pPr>
        <w:pStyle w:val="PL"/>
        <w:rPr>
          <w:lang w:eastAsia="de-DE"/>
        </w:rPr>
      </w:pPr>
      <w:r>
        <w:rPr>
          <w:lang w:eastAsia="de-DE"/>
        </w:rPr>
        <w:t xml:space="preserve">        - $ref: 'TS28623_ComDefs.yaml#/components/schemas/NotificationHeader'</w:t>
      </w:r>
    </w:p>
    <w:p w14:paraId="27920ACC" w14:textId="77777777" w:rsidR="00EA2FB2" w:rsidRDefault="00EA2FB2" w:rsidP="00EA2FB2">
      <w:pPr>
        <w:pStyle w:val="PL"/>
        <w:rPr>
          <w:lang w:eastAsia="de-DE"/>
        </w:rPr>
      </w:pPr>
      <w:r>
        <w:rPr>
          <w:lang w:eastAsia="de-DE"/>
        </w:rPr>
        <w:t xml:space="preserve">        - type: object</w:t>
      </w:r>
    </w:p>
    <w:p w14:paraId="28B50E7A" w14:textId="77777777" w:rsidR="00EA2FB2" w:rsidRDefault="00EA2FB2" w:rsidP="00EA2FB2">
      <w:pPr>
        <w:pStyle w:val="PL"/>
        <w:rPr>
          <w:lang w:eastAsia="de-DE"/>
        </w:rPr>
      </w:pPr>
      <w:r>
        <w:rPr>
          <w:lang w:eastAsia="de-DE"/>
        </w:rPr>
        <w:t xml:space="preserve">          required:</w:t>
      </w:r>
    </w:p>
    <w:p w14:paraId="44F9140B" w14:textId="77777777" w:rsidR="00EA2FB2" w:rsidRDefault="00EA2FB2" w:rsidP="00EA2FB2">
      <w:pPr>
        <w:pStyle w:val="PL"/>
        <w:rPr>
          <w:lang w:eastAsia="de-DE"/>
        </w:rPr>
      </w:pPr>
      <w:r>
        <w:rPr>
          <w:lang w:eastAsia="de-DE"/>
        </w:rPr>
        <w:t xml:space="preserve">            - alarmId</w:t>
      </w:r>
    </w:p>
    <w:p w14:paraId="2282CCE7" w14:textId="77777777" w:rsidR="00EA2FB2" w:rsidRDefault="00EA2FB2" w:rsidP="00EA2FB2">
      <w:pPr>
        <w:pStyle w:val="PL"/>
        <w:rPr>
          <w:lang w:eastAsia="de-DE"/>
        </w:rPr>
      </w:pPr>
      <w:r>
        <w:rPr>
          <w:lang w:eastAsia="de-DE"/>
        </w:rPr>
        <w:t xml:space="preserve">            - alarmType</w:t>
      </w:r>
    </w:p>
    <w:p w14:paraId="0EFB8AC5" w14:textId="77777777" w:rsidR="00EA2FB2" w:rsidRDefault="00EA2FB2" w:rsidP="00EA2FB2">
      <w:pPr>
        <w:pStyle w:val="PL"/>
        <w:rPr>
          <w:lang w:eastAsia="de-DE"/>
        </w:rPr>
      </w:pPr>
      <w:r>
        <w:rPr>
          <w:lang w:eastAsia="de-DE"/>
        </w:rPr>
        <w:t xml:space="preserve">            - serviceUser</w:t>
      </w:r>
    </w:p>
    <w:p w14:paraId="63075AAA" w14:textId="77777777" w:rsidR="00EA2FB2" w:rsidRDefault="00EA2FB2" w:rsidP="00EA2FB2">
      <w:pPr>
        <w:pStyle w:val="PL"/>
        <w:rPr>
          <w:lang w:eastAsia="de-DE"/>
        </w:rPr>
      </w:pPr>
      <w:r>
        <w:rPr>
          <w:lang w:eastAsia="de-DE"/>
        </w:rPr>
        <w:t xml:space="preserve">            - serviceProvider</w:t>
      </w:r>
    </w:p>
    <w:p w14:paraId="2C2E2751" w14:textId="77777777" w:rsidR="00EA2FB2" w:rsidRDefault="00EA2FB2" w:rsidP="00EA2FB2">
      <w:pPr>
        <w:pStyle w:val="PL"/>
        <w:rPr>
          <w:lang w:eastAsia="de-DE"/>
        </w:rPr>
      </w:pPr>
      <w:r>
        <w:rPr>
          <w:lang w:eastAsia="de-DE"/>
        </w:rPr>
        <w:t xml:space="preserve">            - securityAlarmDetector</w:t>
      </w:r>
    </w:p>
    <w:p w14:paraId="01A71610" w14:textId="77777777" w:rsidR="00EA2FB2" w:rsidRDefault="00EA2FB2" w:rsidP="00EA2FB2">
      <w:pPr>
        <w:pStyle w:val="PL"/>
        <w:rPr>
          <w:lang w:eastAsia="de-DE"/>
        </w:rPr>
      </w:pPr>
      <w:r>
        <w:rPr>
          <w:lang w:eastAsia="de-DE"/>
        </w:rPr>
        <w:t xml:space="preserve">          properties:</w:t>
      </w:r>
    </w:p>
    <w:p w14:paraId="020609CE" w14:textId="77777777" w:rsidR="00EA2FB2" w:rsidRDefault="00EA2FB2" w:rsidP="00EA2FB2">
      <w:pPr>
        <w:pStyle w:val="PL"/>
        <w:rPr>
          <w:lang w:eastAsia="de-DE"/>
        </w:rPr>
      </w:pPr>
      <w:r>
        <w:rPr>
          <w:lang w:eastAsia="de-DE"/>
        </w:rPr>
        <w:t xml:space="preserve">            alarmId:</w:t>
      </w:r>
    </w:p>
    <w:p w14:paraId="3CB2DAD6" w14:textId="77777777" w:rsidR="00EA2FB2" w:rsidRDefault="00EA2FB2" w:rsidP="00EA2FB2">
      <w:pPr>
        <w:pStyle w:val="PL"/>
        <w:rPr>
          <w:lang w:eastAsia="de-DE"/>
        </w:rPr>
      </w:pPr>
      <w:r>
        <w:rPr>
          <w:lang w:eastAsia="de-DE"/>
        </w:rPr>
        <w:t xml:space="preserve">              $ref: '#/components/schemas/AlarmId'</w:t>
      </w:r>
    </w:p>
    <w:p w14:paraId="34820F28" w14:textId="77777777" w:rsidR="00EA2FB2" w:rsidRDefault="00EA2FB2" w:rsidP="00EA2FB2">
      <w:pPr>
        <w:pStyle w:val="PL"/>
        <w:rPr>
          <w:lang w:eastAsia="de-DE"/>
        </w:rPr>
      </w:pPr>
      <w:r>
        <w:rPr>
          <w:lang w:eastAsia="de-DE"/>
        </w:rPr>
        <w:t xml:space="preserve">            alarmType:</w:t>
      </w:r>
    </w:p>
    <w:p w14:paraId="7C8C40BA" w14:textId="77777777" w:rsidR="00EA2FB2" w:rsidRDefault="00EA2FB2" w:rsidP="00EA2FB2">
      <w:pPr>
        <w:pStyle w:val="PL"/>
        <w:rPr>
          <w:lang w:eastAsia="de-DE"/>
        </w:rPr>
      </w:pPr>
      <w:r>
        <w:rPr>
          <w:lang w:eastAsia="de-DE"/>
        </w:rPr>
        <w:t xml:space="preserve">              $ref: '#/components/schemas/AlarmType'</w:t>
      </w:r>
    </w:p>
    <w:p w14:paraId="2B9C1F8D" w14:textId="77777777" w:rsidR="00EA2FB2" w:rsidRDefault="00EA2FB2" w:rsidP="00EA2FB2">
      <w:pPr>
        <w:pStyle w:val="PL"/>
        <w:rPr>
          <w:lang w:eastAsia="de-DE"/>
        </w:rPr>
      </w:pPr>
      <w:r>
        <w:rPr>
          <w:lang w:eastAsia="de-DE"/>
        </w:rPr>
        <w:t xml:space="preserve">            probableCause:</w:t>
      </w:r>
    </w:p>
    <w:p w14:paraId="1F7320FE" w14:textId="77777777" w:rsidR="00EA2FB2" w:rsidRDefault="00EA2FB2" w:rsidP="00EA2FB2">
      <w:pPr>
        <w:pStyle w:val="PL"/>
        <w:rPr>
          <w:lang w:eastAsia="de-DE"/>
        </w:rPr>
      </w:pPr>
      <w:r>
        <w:rPr>
          <w:lang w:eastAsia="de-DE"/>
        </w:rPr>
        <w:t xml:space="preserve">              $ref: '#/components/schemas/ProbableCause'</w:t>
      </w:r>
    </w:p>
    <w:p w14:paraId="1EC56FAA" w14:textId="77777777" w:rsidR="00EA2FB2" w:rsidRDefault="00EA2FB2" w:rsidP="00EA2FB2">
      <w:pPr>
        <w:pStyle w:val="PL"/>
        <w:rPr>
          <w:lang w:eastAsia="de-DE"/>
        </w:rPr>
      </w:pPr>
      <w:r>
        <w:rPr>
          <w:lang w:eastAsia="de-DE"/>
        </w:rPr>
        <w:t xml:space="preserve">            perceivedSeverity:</w:t>
      </w:r>
    </w:p>
    <w:p w14:paraId="175999DD" w14:textId="77777777" w:rsidR="00EA2FB2" w:rsidRDefault="00EA2FB2" w:rsidP="00EA2FB2">
      <w:pPr>
        <w:pStyle w:val="PL"/>
        <w:rPr>
          <w:lang w:eastAsia="de-DE"/>
        </w:rPr>
      </w:pPr>
      <w:r>
        <w:rPr>
          <w:lang w:eastAsia="de-DE"/>
        </w:rPr>
        <w:t xml:space="preserve">              $ref: '#/components/schemas/PerceivedSeverity'</w:t>
      </w:r>
    </w:p>
    <w:p w14:paraId="6370633D" w14:textId="77777777" w:rsidR="00EA2FB2" w:rsidRDefault="00EA2FB2" w:rsidP="00EA2FB2">
      <w:pPr>
        <w:pStyle w:val="PL"/>
        <w:rPr>
          <w:lang w:eastAsia="de-DE"/>
        </w:rPr>
      </w:pPr>
      <w:r>
        <w:rPr>
          <w:lang w:eastAsia="de-DE"/>
        </w:rPr>
        <w:t xml:space="preserve">            correlatedNotifications:</w:t>
      </w:r>
    </w:p>
    <w:p w14:paraId="699BFE96" w14:textId="77777777" w:rsidR="00EA2FB2" w:rsidRDefault="00EA2FB2" w:rsidP="00EA2FB2">
      <w:pPr>
        <w:pStyle w:val="PL"/>
        <w:rPr>
          <w:lang w:eastAsia="de-DE"/>
        </w:rPr>
      </w:pPr>
      <w:r>
        <w:rPr>
          <w:lang w:eastAsia="de-DE"/>
        </w:rPr>
        <w:t xml:space="preserve">              $ref: '#/components/schemas/CorrelatedNotifications'</w:t>
      </w:r>
    </w:p>
    <w:p w14:paraId="2082C21F" w14:textId="77777777" w:rsidR="00EA2FB2" w:rsidRDefault="00EA2FB2" w:rsidP="00EA2FB2">
      <w:pPr>
        <w:pStyle w:val="PL"/>
        <w:rPr>
          <w:lang w:eastAsia="de-DE"/>
        </w:rPr>
      </w:pPr>
      <w:r>
        <w:rPr>
          <w:lang w:eastAsia="de-DE"/>
        </w:rPr>
        <w:t xml:space="preserve">            additionalText:</w:t>
      </w:r>
    </w:p>
    <w:p w14:paraId="535DDBE1" w14:textId="77777777" w:rsidR="00EA2FB2" w:rsidRDefault="00EA2FB2" w:rsidP="00EA2FB2">
      <w:pPr>
        <w:pStyle w:val="PL"/>
        <w:rPr>
          <w:lang w:eastAsia="de-DE"/>
        </w:rPr>
      </w:pPr>
      <w:r>
        <w:rPr>
          <w:lang w:eastAsia="de-DE"/>
        </w:rPr>
        <w:t xml:space="preserve">              type: string</w:t>
      </w:r>
    </w:p>
    <w:p w14:paraId="52C91E8E" w14:textId="77777777" w:rsidR="00EA2FB2" w:rsidRDefault="00EA2FB2" w:rsidP="00EA2FB2">
      <w:pPr>
        <w:pStyle w:val="PL"/>
        <w:rPr>
          <w:lang w:eastAsia="de-DE"/>
        </w:rPr>
      </w:pPr>
      <w:r>
        <w:rPr>
          <w:lang w:eastAsia="de-DE"/>
        </w:rPr>
        <w:t xml:space="preserve">            additionalInformation:</w:t>
      </w:r>
    </w:p>
    <w:p w14:paraId="08A602EF" w14:textId="77777777" w:rsidR="00EA2FB2" w:rsidRDefault="00EA2FB2" w:rsidP="00EA2FB2">
      <w:pPr>
        <w:pStyle w:val="PL"/>
        <w:rPr>
          <w:lang w:eastAsia="de-DE"/>
        </w:rPr>
      </w:pPr>
      <w:r>
        <w:rPr>
          <w:lang w:eastAsia="de-DE"/>
        </w:rPr>
        <w:t xml:space="preserve">              $ref: 'TS28623_ComDefs.yaml#/components/schemas/AttributeNameValuePairSet'</w:t>
      </w:r>
    </w:p>
    <w:p w14:paraId="63CB3A07" w14:textId="77777777" w:rsidR="00EA2FB2" w:rsidRDefault="00EA2FB2" w:rsidP="00EA2FB2">
      <w:pPr>
        <w:pStyle w:val="PL"/>
        <w:rPr>
          <w:lang w:eastAsia="de-DE"/>
        </w:rPr>
      </w:pPr>
      <w:r>
        <w:rPr>
          <w:lang w:eastAsia="de-DE"/>
        </w:rPr>
        <w:t xml:space="preserve">            rootCauseIndicator:</w:t>
      </w:r>
    </w:p>
    <w:p w14:paraId="067E0905" w14:textId="77777777" w:rsidR="00EA2FB2" w:rsidRDefault="00EA2FB2" w:rsidP="00EA2FB2">
      <w:pPr>
        <w:pStyle w:val="PL"/>
        <w:rPr>
          <w:lang w:eastAsia="de-DE"/>
        </w:rPr>
      </w:pPr>
      <w:r>
        <w:rPr>
          <w:lang w:eastAsia="de-DE"/>
        </w:rPr>
        <w:t xml:space="preserve">              type: boolean</w:t>
      </w:r>
    </w:p>
    <w:p w14:paraId="2C2CBC91" w14:textId="77777777" w:rsidR="00EA2FB2" w:rsidRDefault="00EA2FB2" w:rsidP="00EA2FB2">
      <w:pPr>
        <w:pStyle w:val="PL"/>
        <w:rPr>
          <w:lang w:eastAsia="de-DE"/>
        </w:rPr>
      </w:pPr>
      <w:r>
        <w:rPr>
          <w:lang w:eastAsia="de-DE"/>
        </w:rPr>
        <w:t xml:space="preserve">            serviceUser:</w:t>
      </w:r>
    </w:p>
    <w:p w14:paraId="4B4ABF8C" w14:textId="77777777" w:rsidR="00EA2FB2" w:rsidRDefault="00EA2FB2" w:rsidP="00EA2FB2">
      <w:pPr>
        <w:pStyle w:val="PL"/>
        <w:rPr>
          <w:lang w:eastAsia="de-DE"/>
        </w:rPr>
      </w:pPr>
      <w:r>
        <w:rPr>
          <w:lang w:eastAsia="de-DE"/>
        </w:rPr>
        <w:t xml:space="preserve">              type: string</w:t>
      </w:r>
    </w:p>
    <w:p w14:paraId="0DA33288" w14:textId="77777777" w:rsidR="00EA2FB2" w:rsidRDefault="00EA2FB2" w:rsidP="00EA2FB2">
      <w:pPr>
        <w:pStyle w:val="PL"/>
        <w:rPr>
          <w:lang w:eastAsia="de-DE"/>
        </w:rPr>
      </w:pPr>
      <w:r>
        <w:rPr>
          <w:lang w:eastAsia="de-DE"/>
        </w:rPr>
        <w:t xml:space="preserve">            serviceProvider:</w:t>
      </w:r>
    </w:p>
    <w:p w14:paraId="48D6489F" w14:textId="77777777" w:rsidR="00EA2FB2" w:rsidRDefault="00EA2FB2" w:rsidP="00EA2FB2">
      <w:pPr>
        <w:pStyle w:val="PL"/>
        <w:rPr>
          <w:lang w:eastAsia="de-DE"/>
        </w:rPr>
      </w:pPr>
      <w:r>
        <w:rPr>
          <w:lang w:eastAsia="de-DE"/>
        </w:rPr>
        <w:t xml:space="preserve">              type: string</w:t>
      </w:r>
    </w:p>
    <w:p w14:paraId="5FACE4F6" w14:textId="77777777" w:rsidR="00EA2FB2" w:rsidRDefault="00EA2FB2" w:rsidP="00EA2FB2">
      <w:pPr>
        <w:pStyle w:val="PL"/>
        <w:rPr>
          <w:lang w:eastAsia="de-DE"/>
        </w:rPr>
      </w:pPr>
      <w:r>
        <w:rPr>
          <w:lang w:eastAsia="de-DE"/>
        </w:rPr>
        <w:t xml:space="preserve">            securityAlarmDetector:</w:t>
      </w:r>
    </w:p>
    <w:p w14:paraId="06D88C1C" w14:textId="77777777" w:rsidR="00EA2FB2" w:rsidRDefault="00EA2FB2" w:rsidP="00EA2FB2">
      <w:pPr>
        <w:pStyle w:val="PL"/>
        <w:rPr>
          <w:lang w:eastAsia="de-DE"/>
        </w:rPr>
      </w:pPr>
      <w:r>
        <w:rPr>
          <w:lang w:eastAsia="de-DE"/>
        </w:rPr>
        <w:t xml:space="preserve">              type: string</w:t>
      </w:r>
    </w:p>
    <w:p w14:paraId="3C83C060" w14:textId="77777777" w:rsidR="00EA2FB2" w:rsidRDefault="00EA2FB2" w:rsidP="00EA2FB2">
      <w:pPr>
        <w:pStyle w:val="PL"/>
        <w:rPr>
          <w:lang w:eastAsia="de-DE"/>
        </w:rPr>
      </w:pPr>
      <w:r>
        <w:rPr>
          <w:lang w:eastAsia="de-DE"/>
        </w:rPr>
        <w:t xml:space="preserve">            changedAlarmAttributes:</w:t>
      </w:r>
    </w:p>
    <w:p w14:paraId="2577F12D" w14:textId="77777777" w:rsidR="00EA2FB2" w:rsidRDefault="00EA2FB2" w:rsidP="00EA2FB2">
      <w:pPr>
        <w:pStyle w:val="PL"/>
        <w:rPr>
          <w:lang w:eastAsia="de-DE"/>
        </w:rPr>
      </w:pPr>
      <w:r>
        <w:rPr>
          <w:lang w:eastAsia="de-DE"/>
        </w:rPr>
        <w:t xml:space="preserve">              $ref: 'TS28623_ComDefs.yaml#/components/schemas/AttributeNameValuePairSet'</w:t>
      </w:r>
    </w:p>
    <w:p w14:paraId="056C1E13" w14:textId="77777777" w:rsidR="00EA2FB2" w:rsidRDefault="00EA2FB2" w:rsidP="00EA2FB2">
      <w:pPr>
        <w:pStyle w:val="PL"/>
        <w:rPr>
          <w:lang w:eastAsia="de-DE"/>
        </w:rPr>
      </w:pPr>
      <w:r>
        <w:rPr>
          <w:lang w:eastAsia="de-DE"/>
        </w:rPr>
        <w:t xml:space="preserve">    NotifyCorrelatedNotificationChanged:</w:t>
      </w:r>
    </w:p>
    <w:p w14:paraId="1FCA6066" w14:textId="77777777" w:rsidR="00EA2FB2" w:rsidRDefault="00EA2FB2" w:rsidP="00EA2FB2">
      <w:pPr>
        <w:pStyle w:val="PL"/>
        <w:rPr>
          <w:lang w:eastAsia="de-DE"/>
        </w:rPr>
      </w:pPr>
      <w:r>
        <w:rPr>
          <w:lang w:eastAsia="de-DE"/>
        </w:rPr>
        <w:t xml:space="preserve">      allOf:</w:t>
      </w:r>
    </w:p>
    <w:p w14:paraId="31E0E3F3" w14:textId="77777777" w:rsidR="00EA2FB2" w:rsidRDefault="00EA2FB2" w:rsidP="00EA2FB2">
      <w:pPr>
        <w:pStyle w:val="PL"/>
        <w:rPr>
          <w:lang w:eastAsia="de-DE"/>
        </w:rPr>
      </w:pPr>
      <w:r>
        <w:rPr>
          <w:lang w:eastAsia="de-DE"/>
        </w:rPr>
        <w:t xml:space="preserve">        - $ref: 'TS28623_ComDefs.yaml#/components/schemas/NotificationHeader'</w:t>
      </w:r>
    </w:p>
    <w:p w14:paraId="1B95B247" w14:textId="77777777" w:rsidR="00EA2FB2" w:rsidRDefault="00EA2FB2" w:rsidP="00EA2FB2">
      <w:pPr>
        <w:pStyle w:val="PL"/>
        <w:rPr>
          <w:lang w:eastAsia="de-DE"/>
        </w:rPr>
      </w:pPr>
      <w:r>
        <w:rPr>
          <w:lang w:eastAsia="de-DE"/>
        </w:rPr>
        <w:t xml:space="preserve">        - type: object</w:t>
      </w:r>
    </w:p>
    <w:p w14:paraId="58E50ED4" w14:textId="77777777" w:rsidR="00EA2FB2" w:rsidRDefault="00EA2FB2" w:rsidP="00EA2FB2">
      <w:pPr>
        <w:pStyle w:val="PL"/>
        <w:rPr>
          <w:lang w:eastAsia="de-DE"/>
        </w:rPr>
      </w:pPr>
      <w:r>
        <w:rPr>
          <w:lang w:eastAsia="de-DE"/>
        </w:rPr>
        <w:t xml:space="preserve">          required:</w:t>
      </w:r>
    </w:p>
    <w:p w14:paraId="6676CE54" w14:textId="77777777" w:rsidR="00EA2FB2" w:rsidRDefault="00EA2FB2" w:rsidP="00EA2FB2">
      <w:pPr>
        <w:pStyle w:val="PL"/>
        <w:rPr>
          <w:lang w:eastAsia="de-DE"/>
        </w:rPr>
      </w:pPr>
      <w:r>
        <w:rPr>
          <w:lang w:eastAsia="de-DE"/>
        </w:rPr>
        <w:t xml:space="preserve">            - alarmId</w:t>
      </w:r>
    </w:p>
    <w:p w14:paraId="76D65B42" w14:textId="77777777" w:rsidR="00EA2FB2" w:rsidRDefault="00EA2FB2" w:rsidP="00EA2FB2">
      <w:pPr>
        <w:pStyle w:val="PL"/>
        <w:rPr>
          <w:lang w:eastAsia="de-DE"/>
        </w:rPr>
      </w:pPr>
      <w:r>
        <w:rPr>
          <w:lang w:eastAsia="de-DE"/>
        </w:rPr>
        <w:t xml:space="preserve">            - correlatedNotifications</w:t>
      </w:r>
    </w:p>
    <w:p w14:paraId="1877DEA7" w14:textId="77777777" w:rsidR="00EA2FB2" w:rsidRDefault="00EA2FB2" w:rsidP="00EA2FB2">
      <w:pPr>
        <w:pStyle w:val="PL"/>
        <w:rPr>
          <w:lang w:eastAsia="de-DE"/>
        </w:rPr>
      </w:pPr>
      <w:r>
        <w:rPr>
          <w:lang w:eastAsia="de-DE"/>
        </w:rPr>
        <w:t xml:space="preserve">          properties:</w:t>
      </w:r>
    </w:p>
    <w:p w14:paraId="49A560E5" w14:textId="77777777" w:rsidR="00EA2FB2" w:rsidRPr="006732CB" w:rsidRDefault="00EA2FB2" w:rsidP="00EA2FB2">
      <w:pPr>
        <w:pStyle w:val="PL"/>
        <w:rPr>
          <w:lang w:val="fr-FR" w:eastAsia="de-DE"/>
        </w:rPr>
      </w:pPr>
      <w:r>
        <w:rPr>
          <w:lang w:eastAsia="de-DE"/>
        </w:rPr>
        <w:t xml:space="preserve">            </w:t>
      </w:r>
      <w:r w:rsidRPr="006732CB">
        <w:rPr>
          <w:lang w:val="fr-FR" w:eastAsia="de-DE"/>
        </w:rPr>
        <w:t>alarmId:</w:t>
      </w:r>
    </w:p>
    <w:p w14:paraId="6882FBD1" w14:textId="77777777" w:rsidR="00EA2FB2" w:rsidRPr="006732CB" w:rsidRDefault="00EA2FB2" w:rsidP="00EA2FB2">
      <w:pPr>
        <w:pStyle w:val="PL"/>
        <w:rPr>
          <w:lang w:val="fr-FR" w:eastAsia="de-DE"/>
        </w:rPr>
      </w:pPr>
      <w:r w:rsidRPr="006732CB">
        <w:rPr>
          <w:lang w:val="fr-FR" w:eastAsia="de-DE"/>
        </w:rPr>
        <w:t xml:space="preserve">              $ref: '#/components/schemas/AlarmId'</w:t>
      </w:r>
    </w:p>
    <w:p w14:paraId="04037DD6" w14:textId="77777777" w:rsidR="00EA2FB2" w:rsidRDefault="00EA2FB2" w:rsidP="00EA2FB2">
      <w:pPr>
        <w:pStyle w:val="PL"/>
        <w:rPr>
          <w:lang w:eastAsia="de-DE"/>
        </w:rPr>
      </w:pPr>
      <w:r w:rsidRPr="006732CB">
        <w:rPr>
          <w:lang w:val="fr-FR" w:eastAsia="de-DE"/>
        </w:rPr>
        <w:t xml:space="preserve">            </w:t>
      </w:r>
      <w:r>
        <w:rPr>
          <w:lang w:eastAsia="de-DE"/>
        </w:rPr>
        <w:t>correlatedNotifications:</w:t>
      </w:r>
    </w:p>
    <w:p w14:paraId="14FF265A" w14:textId="77777777" w:rsidR="00EA2FB2" w:rsidRDefault="00EA2FB2" w:rsidP="00EA2FB2">
      <w:pPr>
        <w:pStyle w:val="PL"/>
        <w:rPr>
          <w:lang w:eastAsia="de-DE"/>
        </w:rPr>
      </w:pPr>
      <w:r>
        <w:rPr>
          <w:lang w:eastAsia="de-DE"/>
        </w:rPr>
        <w:t xml:space="preserve">              $ref: '#/components/schemas/CorrelatedNotifications'</w:t>
      </w:r>
    </w:p>
    <w:p w14:paraId="1B6F1999" w14:textId="77777777" w:rsidR="00EA2FB2" w:rsidRDefault="00EA2FB2" w:rsidP="00EA2FB2">
      <w:pPr>
        <w:pStyle w:val="PL"/>
        <w:rPr>
          <w:lang w:eastAsia="de-DE"/>
        </w:rPr>
      </w:pPr>
      <w:r>
        <w:rPr>
          <w:lang w:eastAsia="de-DE"/>
        </w:rPr>
        <w:t xml:space="preserve">            rootCauseIndicator:</w:t>
      </w:r>
    </w:p>
    <w:p w14:paraId="1035C054" w14:textId="77777777" w:rsidR="00EA2FB2" w:rsidRDefault="00EA2FB2" w:rsidP="00EA2FB2">
      <w:pPr>
        <w:pStyle w:val="PL"/>
        <w:rPr>
          <w:lang w:eastAsia="de-DE"/>
        </w:rPr>
      </w:pPr>
      <w:r>
        <w:rPr>
          <w:lang w:eastAsia="de-DE"/>
        </w:rPr>
        <w:t xml:space="preserve">              type: boolean</w:t>
      </w:r>
    </w:p>
    <w:p w14:paraId="791FFD66" w14:textId="77777777" w:rsidR="00EA2FB2" w:rsidRDefault="00EA2FB2" w:rsidP="00EA2FB2">
      <w:pPr>
        <w:pStyle w:val="PL"/>
        <w:rPr>
          <w:lang w:eastAsia="de-DE"/>
        </w:rPr>
      </w:pPr>
      <w:r>
        <w:rPr>
          <w:lang w:eastAsia="de-DE"/>
        </w:rPr>
        <w:t xml:space="preserve">    NotifyAckStateChanged:</w:t>
      </w:r>
    </w:p>
    <w:p w14:paraId="5B493CAC" w14:textId="77777777" w:rsidR="00EA2FB2" w:rsidRDefault="00EA2FB2" w:rsidP="00EA2FB2">
      <w:pPr>
        <w:pStyle w:val="PL"/>
        <w:rPr>
          <w:lang w:eastAsia="de-DE"/>
        </w:rPr>
      </w:pPr>
      <w:r>
        <w:rPr>
          <w:lang w:eastAsia="de-DE"/>
        </w:rPr>
        <w:t xml:space="preserve">      allOf:</w:t>
      </w:r>
    </w:p>
    <w:p w14:paraId="23A96DD3" w14:textId="77777777" w:rsidR="00EA2FB2" w:rsidRDefault="00EA2FB2" w:rsidP="00EA2FB2">
      <w:pPr>
        <w:pStyle w:val="PL"/>
        <w:rPr>
          <w:lang w:eastAsia="de-DE"/>
        </w:rPr>
      </w:pPr>
      <w:r>
        <w:rPr>
          <w:lang w:eastAsia="de-DE"/>
        </w:rPr>
        <w:t xml:space="preserve">        - $ref: 'TS28623_ComDefs.yaml#/components/schemas/NotificationHeader'</w:t>
      </w:r>
    </w:p>
    <w:p w14:paraId="35E6FB3D" w14:textId="77777777" w:rsidR="00EA2FB2" w:rsidRDefault="00EA2FB2" w:rsidP="00EA2FB2">
      <w:pPr>
        <w:pStyle w:val="PL"/>
        <w:rPr>
          <w:lang w:eastAsia="de-DE"/>
        </w:rPr>
      </w:pPr>
      <w:r>
        <w:rPr>
          <w:lang w:eastAsia="de-DE"/>
        </w:rPr>
        <w:t xml:space="preserve">        - type: object</w:t>
      </w:r>
    </w:p>
    <w:p w14:paraId="794126DA" w14:textId="77777777" w:rsidR="00EA2FB2" w:rsidRDefault="00EA2FB2" w:rsidP="00EA2FB2">
      <w:pPr>
        <w:pStyle w:val="PL"/>
        <w:rPr>
          <w:lang w:eastAsia="de-DE"/>
        </w:rPr>
      </w:pPr>
      <w:r>
        <w:rPr>
          <w:lang w:eastAsia="de-DE"/>
        </w:rPr>
        <w:t xml:space="preserve">          required:</w:t>
      </w:r>
    </w:p>
    <w:p w14:paraId="537C7547" w14:textId="77777777" w:rsidR="00EA2FB2" w:rsidRDefault="00EA2FB2" w:rsidP="00EA2FB2">
      <w:pPr>
        <w:pStyle w:val="PL"/>
        <w:rPr>
          <w:lang w:eastAsia="de-DE"/>
        </w:rPr>
      </w:pPr>
      <w:r>
        <w:rPr>
          <w:lang w:eastAsia="de-DE"/>
        </w:rPr>
        <w:t xml:space="preserve">            - alarmId</w:t>
      </w:r>
    </w:p>
    <w:p w14:paraId="68ABF6D6" w14:textId="77777777" w:rsidR="00EA2FB2" w:rsidRDefault="00EA2FB2" w:rsidP="00EA2FB2">
      <w:pPr>
        <w:pStyle w:val="PL"/>
        <w:rPr>
          <w:lang w:eastAsia="de-DE"/>
        </w:rPr>
      </w:pPr>
      <w:r>
        <w:rPr>
          <w:lang w:eastAsia="de-DE"/>
        </w:rPr>
        <w:t xml:space="preserve">            - alarmType</w:t>
      </w:r>
    </w:p>
    <w:p w14:paraId="28296BFA" w14:textId="77777777" w:rsidR="00EA2FB2" w:rsidRDefault="00EA2FB2" w:rsidP="00EA2FB2">
      <w:pPr>
        <w:pStyle w:val="PL"/>
        <w:rPr>
          <w:lang w:eastAsia="de-DE"/>
        </w:rPr>
      </w:pPr>
      <w:r>
        <w:rPr>
          <w:lang w:eastAsia="de-DE"/>
        </w:rPr>
        <w:t xml:space="preserve">            - probableCause</w:t>
      </w:r>
    </w:p>
    <w:p w14:paraId="58200F70" w14:textId="77777777" w:rsidR="00EA2FB2" w:rsidRDefault="00EA2FB2" w:rsidP="00EA2FB2">
      <w:pPr>
        <w:pStyle w:val="PL"/>
        <w:rPr>
          <w:lang w:eastAsia="de-DE"/>
        </w:rPr>
      </w:pPr>
      <w:r>
        <w:rPr>
          <w:lang w:eastAsia="de-DE"/>
        </w:rPr>
        <w:t xml:space="preserve">            - perceivedSeverity</w:t>
      </w:r>
    </w:p>
    <w:p w14:paraId="60FD2FAD" w14:textId="77777777" w:rsidR="00EA2FB2" w:rsidRDefault="00EA2FB2" w:rsidP="00EA2FB2">
      <w:pPr>
        <w:pStyle w:val="PL"/>
        <w:rPr>
          <w:lang w:eastAsia="de-DE"/>
        </w:rPr>
      </w:pPr>
      <w:r>
        <w:rPr>
          <w:lang w:eastAsia="de-DE"/>
        </w:rPr>
        <w:t xml:space="preserve">            - ackState</w:t>
      </w:r>
    </w:p>
    <w:p w14:paraId="6C1AE094" w14:textId="77777777" w:rsidR="00EA2FB2" w:rsidRDefault="00EA2FB2" w:rsidP="00EA2FB2">
      <w:pPr>
        <w:pStyle w:val="PL"/>
        <w:rPr>
          <w:lang w:eastAsia="de-DE"/>
        </w:rPr>
      </w:pPr>
      <w:r>
        <w:rPr>
          <w:lang w:eastAsia="de-DE"/>
        </w:rPr>
        <w:t xml:space="preserve">            - ackUserId</w:t>
      </w:r>
    </w:p>
    <w:p w14:paraId="5E267AB6" w14:textId="77777777" w:rsidR="00EA2FB2" w:rsidRDefault="00EA2FB2" w:rsidP="00EA2FB2">
      <w:pPr>
        <w:pStyle w:val="PL"/>
        <w:rPr>
          <w:lang w:eastAsia="de-DE"/>
        </w:rPr>
      </w:pPr>
      <w:r>
        <w:rPr>
          <w:lang w:eastAsia="de-DE"/>
        </w:rPr>
        <w:t xml:space="preserve">          properties:</w:t>
      </w:r>
    </w:p>
    <w:p w14:paraId="053E7628" w14:textId="77777777" w:rsidR="00EA2FB2" w:rsidRDefault="00EA2FB2" w:rsidP="00EA2FB2">
      <w:pPr>
        <w:pStyle w:val="PL"/>
        <w:rPr>
          <w:lang w:eastAsia="de-DE"/>
        </w:rPr>
      </w:pPr>
      <w:r>
        <w:rPr>
          <w:lang w:eastAsia="de-DE"/>
        </w:rPr>
        <w:t xml:space="preserve">            alarmId:</w:t>
      </w:r>
    </w:p>
    <w:p w14:paraId="48478E6F" w14:textId="77777777" w:rsidR="00EA2FB2" w:rsidRDefault="00EA2FB2" w:rsidP="00EA2FB2">
      <w:pPr>
        <w:pStyle w:val="PL"/>
        <w:rPr>
          <w:lang w:eastAsia="de-DE"/>
        </w:rPr>
      </w:pPr>
      <w:r>
        <w:rPr>
          <w:lang w:eastAsia="de-DE"/>
        </w:rPr>
        <w:t xml:space="preserve">              $ref: '#/components/schemas/AlarmId'</w:t>
      </w:r>
    </w:p>
    <w:p w14:paraId="7C30111C" w14:textId="77777777" w:rsidR="00EA2FB2" w:rsidRDefault="00EA2FB2" w:rsidP="00EA2FB2">
      <w:pPr>
        <w:pStyle w:val="PL"/>
        <w:rPr>
          <w:lang w:eastAsia="de-DE"/>
        </w:rPr>
      </w:pPr>
      <w:r>
        <w:rPr>
          <w:lang w:eastAsia="de-DE"/>
        </w:rPr>
        <w:t xml:space="preserve">            alarmType:</w:t>
      </w:r>
    </w:p>
    <w:p w14:paraId="5B0D68BD" w14:textId="77777777" w:rsidR="00EA2FB2" w:rsidRDefault="00EA2FB2" w:rsidP="00EA2FB2">
      <w:pPr>
        <w:pStyle w:val="PL"/>
        <w:rPr>
          <w:lang w:eastAsia="de-DE"/>
        </w:rPr>
      </w:pPr>
      <w:r>
        <w:rPr>
          <w:lang w:eastAsia="de-DE"/>
        </w:rPr>
        <w:t xml:space="preserve">              $ref: '#/components/schemas/AlarmType'</w:t>
      </w:r>
    </w:p>
    <w:p w14:paraId="2C780762" w14:textId="77777777" w:rsidR="00EA2FB2" w:rsidRDefault="00EA2FB2" w:rsidP="00EA2FB2">
      <w:pPr>
        <w:pStyle w:val="PL"/>
        <w:rPr>
          <w:lang w:eastAsia="de-DE"/>
        </w:rPr>
      </w:pPr>
      <w:r>
        <w:rPr>
          <w:lang w:eastAsia="de-DE"/>
        </w:rPr>
        <w:t xml:space="preserve">            probableCause:</w:t>
      </w:r>
    </w:p>
    <w:p w14:paraId="13C00396" w14:textId="77777777" w:rsidR="00EA2FB2" w:rsidRDefault="00EA2FB2" w:rsidP="00EA2FB2">
      <w:pPr>
        <w:pStyle w:val="PL"/>
        <w:rPr>
          <w:lang w:eastAsia="de-DE"/>
        </w:rPr>
      </w:pPr>
      <w:r>
        <w:rPr>
          <w:lang w:eastAsia="de-DE"/>
        </w:rPr>
        <w:t xml:space="preserve">              $ref: '#/components/schemas/ProbableCause'</w:t>
      </w:r>
    </w:p>
    <w:p w14:paraId="485641D2" w14:textId="77777777" w:rsidR="00EA2FB2" w:rsidRDefault="00EA2FB2" w:rsidP="00EA2FB2">
      <w:pPr>
        <w:pStyle w:val="PL"/>
        <w:rPr>
          <w:lang w:eastAsia="de-DE"/>
        </w:rPr>
      </w:pPr>
      <w:r>
        <w:rPr>
          <w:lang w:eastAsia="de-DE"/>
        </w:rPr>
        <w:t xml:space="preserve">            perceivedSeverity:</w:t>
      </w:r>
    </w:p>
    <w:p w14:paraId="3027F533" w14:textId="77777777" w:rsidR="00EA2FB2" w:rsidRDefault="00EA2FB2" w:rsidP="00EA2FB2">
      <w:pPr>
        <w:pStyle w:val="PL"/>
        <w:rPr>
          <w:lang w:eastAsia="de-DE"/>
        </w:rPr>
      </w:pPr>
      <w:r>
        <w:rPr>
          <w:lang w:eastAsia="de-DE"/>
        </w:rPr>
        <w:t xml:space="preserve">              $ref: '#/components/schemas/PerceivedSeverity'</w:t>
      </w:r>
    </w:p>
    <w:p w14:paraId="07F66C30" w14:textId="77777777" w:rsidR="00EA2FB2" w:rsidRDefault="00EA2FB2" w:rsidP="00EA2FB2">
      <w:pPr>
        <w:pStyle w:val="PL"/>
        <w:rPr>
          <w:lang w:eastAsia="de-DE"/>
        </w:rPr>
      </w:pPr>
      <w:r>
        <w:rPr>
          <w:lang w:eastAsia="de-DE"/>
        </w:rPr>
        <w:t xml:space="preserve">            ackState:</w:t>
      </w:r>
    </w:p>
    <w:p w14:paraId="13A12BEE" w14:textId="77777777" w:rsidR="00EA2FB2" w:rsidRDefault="00EA2FB2" w:rsidP="00EA2FB2">
      <w:pPr>
        <w:pStyle w:val="PL"/>
        <w:rPr>
          <w:lang w:eastAsia="de-DE"/>
        </w:rPr>
      </w:pPr>
      <w:r>
        <w:rPr>
          <w:lang w:eastAsia="de-DE"/>
        </w:rPr>
        <w:t xml:space="preserve">              $ref: '#/components/schemas/AckState'</w:t>
      </w:r>
    </w:p>
    <w:p w14:paraId="291F0FAC" w14:textId="77777777" w:rsidR="00EA2FB2" w:rsidRDefault="00EA2FB2" w:rsidP="00EA2FB2">
      <w:pPr>
        <w:pStyle w:val="PL"/>
        <w:rPr>
          <w:lang w:eastAsia="de-DE"/>
        </w:rPr>
      </w:pPr>
      <w:r>
        <w:rPr>
          <w:lang w:eastAsia="de-DE"/>
        </w:rPr>
        <w:t xml:space="preserve">            ackUserId:</w:t>
      </w:r>
    </w:p>
    <w:p w14:paraId="27A8F488" w14:textId="77777777" w:rsidR="00EA2FB2" w:rsidRDefault="00EA2FB2" w:rsidP="00EA2FB2">
      <w:pPr>
        <w:pStyle w:val="PL"/>
        <w:rPr>
          <w:lang w:eastAsia="de-DE"/>
        </w:rPr>
      </w:pPr>
      <w:r>
        <w:rPr>
          <w:lang w:eastAsia="de-DE"/>
        </w:rPr>
        <w:t xml:space="preserve">              type: string</w:t>
      </w:r>
    </w:p>
    <w:p w14:paraId="17B9BDFB" w14:textId="77777777" w:rsidR="00EA2FB2" w:rsidRDefault="00EA2FB2" w:rsidP="00EA2FB2">
      <w:pPr>
        <w:pStyle w:val="PL"/>
        <w:rPr>
          <w:lang w:eastAsia="de-DE"/>
        </w:rPr>
      </w:pPr>
      <w:r>
        <w:rPr>
          <w:lang w:eastAsia="de-DE"/>
        </w:rPr>
        <w:t xml:space="preserve">            ackSystemId:</w:t>
      </w:r>
    </w:p>
    <w:p w14:paraId="4BB9FEFB" w14:textId="77777777" w:rsidR="00EA2FB2" w:rsidRDefault="00EA2FB2" w:rsidP="00EA2FB2">
      <w:pPr>
        <w:pStyle w:val="PL"/>
        <w:rPr>
          <w:lang w:eastAsia="de-DE"/>
        </w:rPr>
      </w:pPr>
      <w:r>
        <w:rPr>
          <w:lang w:eastAsia="de-DE"/>
        </w:rPr>
        <w:t xml:space="preserve">              type: string</w:t>
      </w:r>
    </w:p>
    <w:p w14:paraId="3977B0E3" w14:textId="77777777" w:rsidR="00EA2FB2" w:rsidRDefault="00EA2FB2" w:rsidP="00EA2FB2">
      <w:pPr>
        <w:pStyle w:val="PL"/>
        <w:rPr>
          <w:lang w:eastAsia="de-DE"/>
        </w:rPr>
      </w:pPr>
      <w:r>
        <w:rPr>
          <w:lang w:eastAsia="de-DE"/>
        </w:rPr>
        <w:t xml:space="preserve">    NotifyComments:</w:t>
      </w:r>
    </w:p>
    <w:p w14:paraId="3FC9B5CD" w14:textId="77777777" w:rsidR="00EA2FB2" w:rsidRDefault="00EA2FB2" w:rsidP="00EA2FB2">
      <w:pPr>
        <w:pStyle w:val="PL"/>
        <w:rPr>
          <w:lang w:eastAsia="de-DE"/>
        </w:rPr>
      </w:pPr>
      <w:r>
        <w:rPr>
          <w:lang w:eastAsia="de-DE"/>
        </w:rPr>
        <w:t xml:space="preserve">      allOf:</w:t>
      </w:r>
    </w:p>
    <w:p w14:paraId="3850624C" w14:textId="77777777" w:rsidR="00EA2FB2" w:rsidRDefault="00EA2FB2" w:rsidP="00EA2FB2">
      <w:pPr>
        <w:pStyle w:val="PL"/>
        <w:rPr>
          <w:lang w:eastAsia="de-DE"/>
        </w:rPr>
      </w:pPr>
      <w:r>
        <w:rPr>
          <w:lang w:eastAsia="de-DE"/>
        </w:rPr>
        <w:t xml:space="preserve">        - $ref: 'TS28623_ComDefs.yaml#/components/schemas/NotificationHeader'</w:t>
      </w:r>
    </w:p>
    <w:p w14:paraId="7ED7DBDE" w14:textId="77777777" w:rsidR="00EA2FB2" w:rsidRDefault="00EA2FB2" w:rsidP="00EA2FB2">
      <w:pPr>
        <w:pStyle w:val="PL"/>
        <w:rPr>
          <w:lang w:eastAsia="de-DE"/>
        </w:rPr>
      </w:pPr>
      <w:r>
        <w:rPr>
          <w:lang w:eastAsia="de-DE"/>
        </w:rPr>
        <w:t xml:space="preserve">        - type: object</w:t>
      </w:r>
    </w:p>
    <w:p w14:paraId="3A1AC0D2" w14:textId="77777777" w:rsidR="00EA2FB2" w:rsidRDefault="00EA2FB2" w:rsidP="00EA2FB2">
      <w:pPr>
        <w:pStyle w:val="PL"/>
        <w:rPr>
          <w:lang w:eastAsia="de-DE"/>
        </w:rPr>
      </w:pPr>
      <w:r>
        <w:rPr>
          <w:lang w:eastAsia="de-DE"/>
        </w:rPr>
        <w:t xml:space="preserve">          required:</w:t>
      </w:r>
    </w:p>
    <w:p w14:paraId="2F6404CB" w14:textId="77777777" w:rsidR="00EA2FB2" w:rsidRDefault="00EA2FB2" w:rsidP="00EA2FB2">
      <w:pPr>
        <w:pStyle w:val="PL"/>
        <w:rPr>
          <w:lang w:eastAsia="de-DE"/>
        </w:rPr>
      </w:pPr>
      <w:r>
        <w:rPr>
          <w:lang w:eastAsia="de-DE"/>
        </w:rPr>
        <w:t xml:space="preserve">            - alarmId</w:t>
      </w:r>
    </w:p>
    <w:p w14:paraId="2B18A4AF" w14:textId="77777777" w:rsidR="00EA2FB2" w:rsidRDefault="00EA2FB2" w:rsidP="00EA2FB2">
      <w:pPr>
        <w:pStyle w:val="PL"/>
        <w:rPr>
          <w:lang w:eastAsia="de-DE"/>
        </w:rPr>
      </w:pPr>
      <w:r>
        <w:rPr>
          <w:lang w:eastAsia="de-DE"/>
        </w:rPr>
        <w:t xml:space="preserve">            - alarmType</w:t>
      </w:r>
    </w:p>
    <w:p w14:paraId="6B72853E" w14:textId="77777777" w:rsidR="00EA2FB2" w:rsidRDefault="00EA2FB2" w:rsidP="00EA2FB2">
      <w:pPr>
        <w:pStyle w:val="PL"/>
        <w:rPr>
          <w:lang w:eastAsia="de-DE"/>
        </w:rPr>
      </w:pPr>
      <w:r>
        <w:rPr>
          <w:lang w:eastAsia="de-DE"/>
        </w:rPr>
        <w:t xml:space="preserve">            - probableCause</w:t>
      </w:r>
    </w:p>
    <w:p w14:paraId="236E9A28" w14:textId="77777777" w:rsidR="00EA2FB2" w:rsidRDefault="00EA2FB2" w:rsidP="00EA2FB2">
      <w:pPr>
        <w:pStyle w:val="PL"/>
        <w:rPr>
          <w:lang w:eastAsia="de-DE"/>
        </w:rPr>
      </w:pPr>
      <w:r>
        <w:rPr>
          <w:lang w:eastAsia="de-DE"/>
        </w:rPr>
        <w:t xml:space="preserve">            - perceivedSeverity</w:t>
      </w:r>
    </w:p>
    <w:p w14:paraId="651CA31B" w14:textId="77777777" w:rsidR="00EA2FB2" w:rsidRDefault="00EA2FB2" w:rsidP="00EA2FB2">
      <w:pPr>
        <w:pStyle w:val="PL"/>
        <w:rPr>
          <w:lang w:eastAsia="de-DE"/>
        </w:rPr>
      </w:pPr>
      <w:r>
        <w:rPr>
          <w:lang w:eastAsia="de-DE"/>
        </w:rPr>
        <w:t xml:space="preserve">            - comments</w:t>
      </w:r>
    </w:p>
    <w:p w14:paraId="16AA33F4" w14:textId="77777777" w:rsidR="00EA2FB2" w:rsidRDefault="00EA2FB2" w:rsidP="00EA2FB2">
      <w:pPr>
        <w:pStyle w:val="PL"/>
        <w:rPr>
          <w:lang w:eastAsia="de-DE"/>
        </w:rPr>
      </w:pPr>
      <w:r>
        <w:rPr>
          <w:lang w:eastAsia="de-DE"/>
        </w:rPr>
        <w:t xml:space="preserve">          properties:</w:t>
      </w:r>
    </w:p>
    <w:p w14:paraId="1A97D5C2" w14:textId="77777777" w:rsidR="00EA2FB2" w:rsidRDefault="00EA2FB2" w:rsidP="00EA2FB2">
      <w:pPr>
        <w:pStyle w:val="PL"/>
        <w:rPr>
          <w:lang w:eastAsia="de-DE"/>
        </w:rPr>
      </w:pPr>
      <w:r>
        <w:rPr>
          <w:lang w:eastAsia="de-DE"/>
        </w:rPr>
        <w:t xml:space="preserve">            alarmId:</w:t>
      </w:r>
    </w:p>
    <w:p w14:paraId="4DF03D35" w14:textId="77777777" w:rsidR="00EA2FB2" w:rsidRDefault="00EA2FB2" w:rsidP="00EA2FB2">
      <w:pPr>
        <w:pStyle w:val="PL"/>
        <w:rPr>
          <w:lang w:eastAsia="de-DE"/>
        </w:rPr>
      </w:pPr>
      <w:r>
        <w:rPr>
          <w:lang w:eastAsia="de-DE"/>
        </w:rPr>
        <w:t xml:space="preserve">              $ref: '#/components/schemas/AlarmId'</w:t>
      </w:r>
    </w:p>
    <w:p w14:paraId="1468E9E8" w14:textId="77777777" w:rsidR="00EA2FB2" w:rsidRDefault="00EA2FB2" w:rsidP="00EA2FB2">
      <w:pPr>
        <w:pStyle w:val="PL"/>
        <w:rPr>
          <w:lang w:eastAsia="de-DE"/>
        </w:rPr>
      </w:pPr>
      <w:r>
        <w:rPr>
          <w:lang w:eastAsia="de-DE"/>
        </w:rPr>
        <w:t xml:space="preserve">            alarmType:</w:t>
      </w:r>
    </w:p>
    <w:p w14:paraId="17E21FFB" w14:textId="77777777" w:rsidR="00EA2FB2" w:rsidRDefault="00EA2FB2" w:rsidP="00EA2FB2">
      <w:pPr>
        <w:pStyle w:val="PL"/>
        <w:rPr>
          <w:lang w:eastAsia="de-DE"/>
        </w:rPr>
      </w:pPr>
      <w:r>
        <w:rPr>
          <w:lang w:eastAsia="de-DE"/>
        </w:rPr>
        <w:t xml:space="preserve">              $ref: '#/components/schemas/AlarmType'</w:t>
      </w:r>
    </w:p>
    <w:p w14:paraId="58F1AA96" w14:textId="77777777" w:rsidR="00EA2FB2" w:rsidRDefault="00EA2FB2" w:rsidP="00EA2FB2">
      <w:pPr>
        <w:pStyle w:val="PL"/>
        <w:rPr>
          <w:lang w:eastAsia="de-DE"/>
        </w:rPr>
      </w:pPr>
      <w:r>
        <w:rPr>
          <w:lang w:eastAsia="de-DE"/>
        </w:rPr>
        <w:t xml:space="preserve">            probableCause:</w:t>
      </w:r>
    </w:p>
    <w:p w14:paraId="4A2A247E" w14:textId="77777777" w:rsidR="00EA2FB2" w:rsidRDefault="00EA2FB2" w:rsidP="00EA2FB2">
      <w:pPr>
        <w:pStyle w:val="PL"/>
        <w:rPr>
          <w:lang w:eastAsia="de-DE"/>
        </w:rPr>
      </w:pPr>
      <w:r>
        <w:rPr>
          <w:lang w:eastAsia="de-DE"/>
        </w:rPr>
        <w:t xml:space="preserve">              $ref: '#/components/schemas/ProbableCause'</w:t>
      </w:r>
    </w:p>
    <w:p w14:paraId="4DC6D41C" w14:textId="77777777" w:rsidR="00EA2FB2" w:rsidRDefault="00EA2FB2" w:rsidP="00EA2FB2">
      <w:pPr>
        <w:pStyle w:val="PL"/>
        <w:rPr>
          <w:lang w:eastAsia="de-DE"/>
        </w:rPr>
      </w:pPr>
      <w:r>
        <w:rPr>
          <w:lang w:eastAsia="de-DE"/>
        </w:rPr>
        <w:t xml:space="preserve">            perceivedSeverity:</w:t>
      </w:r>
    </w:p>
    <w:p w14:paraId="5FC403F2" w14:textId="77777777" w:rsidR="00EA2FB2" w:rsidRDefault="00EA2FB2" w:rsidP="00EA2FB2">
      <w:pPr>
        <w:pStyle w:val="PL"/>
        <w:rPr>
          <w:lang w:eastAsia="de-DE"/>
        </w:rPr>
      </w:pPr>
      <w:r>
        <w:rPr>
          <w:lang w:eastAsia="de-DE"/>
        </w:rPr>
        <w:t xml:space="preserve">              $ref: '#/components/schemas/PerceivedSeverity'</w:t>
      </w:r>
    </w:p>
    <w:p w14:paraId="7DD84994" w14:textId="77777777" w:rsidR="00EA2FB2" w:rsidRDefault="00EA2FB2" w:rsidP="00EA2FB2">
      <w:pPr>
        <w:pStyle w:val="PL"/>
        <w:rPr>
          <w:lang w:eastAsia="de-DE"/>
        </w:rPr>
      </w:pPr>
      <w:r>
        <w:rPr>
          <w:lang w:eastAsia="de-DE"/>
        </w:rPr>
        <w:t xml:space="preserve">            comments:</w:t>
      </w:r>
    </w:p>
    <w:p w14:paraId="6D8BBDD4" w14:textId="77777777" w:rsidR="00EA2FB2" w:rsidRDefault="00EA2FB2" w:rsidP="00EA2FB2">
      <w:pPr>
        <w:pStyle w:val="PL"/>
        <w:rPr>
          <w:lang w:eastAsia="de-DE"/>
        </w:rPr>
      </w:pPr>
      <w:r>
        <w:rPr>
          <w:lang w:eastAsia="de-DE"/>
        </w:rPr>
        <w:t xml:space="preserve">              $ref: '#/components/schemas/Comments'</w:t>
      </w:r>
    </w:p>
    <w:p w14:paraId="24FE7304" w14:textId="77777777" w:rsidR="00EA2FB2" w:rsidRDefault="00EA2FB2" w:rsidP="00EA2FB2">
      <w:pPr>
        <w:pStyle w:val="PL"/>
        <w:rPr>
          <w:lang w:eastAsia="de-DE"/>
        </w:rPr>
      </w:pPr>
      <w:r>
        <w:rPr>
          <w:lang w:eastAsia="de-DE"/>
        </w:rPr>
        <w:t xml:space="preserve">    NotifyPotentialFaultyAlarmList:</w:t>
      </w:r>
    </w:p>
    <w:p w14:paraId="508F23D0" w14:textId="77777777" w:rsidR="00EA2FB2" w:rsidRDefault="00EA2FB2" w:rsidP="00EA2FB2">
      <w:pPr>
        <w:pStyle w:val="PL"/>
        <w:rPr>
          <w:lang w:eastAsia="de-DE"/>
        </w:rPr>
      </w:pPr>
      <w:r>
        <w:rPr>
          <w:lang w:eastAsia="de-DE"/>
        </w:rPr>
        <w:t xml:space="preserve">      allOf:</w:t>
      </w:r>
    </w:p>
    <w:p w14:paraId="1E5DC7B8" w14:textId="77777777" w:rsidR="00EA2FB2" w:rsidRDefault="00EA2FB2" w:rsidP="00EA2FB2">
      <w:pPr>
        <w:pStyle w:val="PL"/>
        <w:rPr>
          <w:lang w:eastAsia="de-DE"/>
        </w:rPr>
      </w:pPr>
      <w:r>
        <w:rPr>
          <w:lang w:eastAsia="de-DE"/>
        </w:rPr>
        <w:t xml:space="preserve">        - $ref: 'TS28623_ComDefs.yaml#/components/schemas/NotificationHeader'</w:t>
      </w:r>
    </w:p>
    <w:p w14:paraId="0EC39991" w14:textId="77777777" w:rsidR="00EA2FB2" w:rsidRDefault="00EA2FB2" w:rsidP="00EA2FB2">
      <w:pPr>
        <w:pStyle w:val="PL"/>
        <w:rPr>
          <w:lang w:eastAsia="de-DE"/>
        </w:rPr>
      </w:pPr>
      <w:r>
        <w:rPr>
          <w:lang w:eastAsia="de-DE"/>
        </w:rPr>
        <w:t xml:space="preserve">        - type: object</w:t>
      </w:r>
    </w:p>
    <w:p w14:paraId="00E6FA3D" w14:textId="77777777" w:rsidR="00EA2FB2" w:rsidRDefault="00EA2FB2" w:rsidP="00EA2FB2">
      <w:pPr>
        <w:pStyle w:val="PL"/>
        <w:rPr>
          <w:lang w:eastAsia="de-DE"/>
        </w:rPr>
      </w:pPr>
      <w:r>
        <w:rPr>
          <w:lang w:eastAsia="de-DE"/>
        </w:rPr>
        <w:t xml:space="preserve">          required:</w:t>
      </w:r>
    </w:p>
    <w:p w14:paraId="381AB03B" w14:textId="77777777" w:rsidR="00EA2FB2" w:rsidRDefault="00EA2FB2" w:rsidP="00EA2FB2">
      <w:pPr>
        <w:pStyle w:val="PL"/>
        <w:rPr>
          <w:lang w:eastAsia="de-DE"/>
        </w:rPr>
      </w:pPr>
      <w:r>
        <w:rPr>
          <w:lang w:eastAsia="de-DE"/>
        </w:rPr>
        <w:t xml:space="preserve">            - reason</w:t>
      </w:r>
    </w:p>
    <w:p w14:paraId="72E79881" w14:textId="77777777" w:rsidR="00EA2FB2" w:rsidRDefault="00EA2FB2" w:rsidP="00EA2FB2">
      <w:pPr>
        <w:pStyle w:val="PL"/>
        <w:rPr>
          <w:lang w:eastAsia="de-DE"/>
        </w:rPr>
      </w:pPr>
      <w:r>
        <w:rPr>
          <w:lang w:eastAsia="de-DE"/>
        </w:rPr>
        <w:t xml:space="preserve">          properties:</w:t>
      </w:r>
    </w:p>
    <w:p w14:paraId="39D286B3" w14:textId="77777777" w:rsidR="00EA2FB2" w:rsidRDefault="00EA2FB2" w:rsidP="00EA2FB2">
      <w:pPr>
        <w:pStyle w:val="PL"/>
        <w:rPr>
          <w:lang w:eastAsia="de-DE"/>
        </w:rPr>
      </w:pPr>
      <w:r>
        <w:rPr>
          <w:lang w:eastAsia="de-DE"/>
        </w:rPr>
        <w:t xml:space="preserve">            reason:</w:t>
      </w:r>
    </w:p>
    <w:p w14:paraId="5C8641FD" w14:textId="77777777" w:rsidR="00EA2FB2" w:rsidRDefault="00EA2FB2" w:rsidP="00EA2FB2">
      <w:pPr>
        <w:pStyle w:val="PL"/>
        <w:rPr>
          <w:lang w:eastAsia="de-DE"/>
        </w:rPr>
      </w:pPr>
      <w:r>
        <w:rPr>
          <w:lang w:eastAsia="de-DE"/>
        </w:rPr>
        <w:t xml:space="preserve">              type: string</w:t>
      </w:r>
    </w:p>
    <w:p w14:paraId="259E7342" w14:textId="77777777" w:rsidR="00EA2FB2" w:rsidRDefault="00EA2FB2" w:rsidP="00EA2FB2">
      <w:pPr>
        <w:pStyle w:val="PL"/>
        <w:rPr>
          <w:lang w:eastAsia="de-DE"/>
        </w:rPr>
      </w:pPr>
      <w:r>
        <w:rPr>
          <w:lang w:eastAsia="de-DE"/>
        </w:rPr>
        <w:t xml:space="preserve">    NotifyAlarmListRebuilt:</w:t>
      </w:r>
    </w:p>
    <w:p w14:paraId="4AB8777A" w14:textId="77777777" w:rsidR="00EA2FB2" w:rsidRDefault="00EA2FB2" w:rsidP="00EA2FB2">
      <w:pPr>
        <w:pStyle w:val="PL"/>
        <w:rPr>
          <w:lang w:eastAsia="de-DE"/>
        </w:rPr>
      </w:pPr>
      <w:r>
        <w:rPr>
          <w:lang w:eastAsia="de-DE"/>
        </w:rPr>
        <w:t xml:space="preserve">      allOf:</w:t>
      </w:r>
    </w:p>
    <w:p w14:paraId="21CC6E9F" w14:textId="77777777" w:rsidR="00EA2FB2" w:rsidRDefault="00EA2FB2" w:rsidP="00EA2FB2">
      <w:pPr>
        <w:pStyle w:val="PL"/>
        <w:rPr>
          <w:lang w:eastAsia="de-DE"/>
        </w:rPr>
      </w:pPr>
      <w:r>
        <w:rPr>
          <w:lang w:eastAsia="de-DE"/>
        </w:rPr>
        <w:t xml:space="preserve">        - $ref: 'TS28623_ComDefs.yaml#/components/schemas/NotificationHeader'</w:t>
      </w:r>
    </w:p>
    <w:p w14:paraId="3ABC816F" w14:textId="77777777" w:rsidR="00EA2FB2" w:rsidRDefault="00EA2FB2" w:rsidP="00EA2FB2">
      <w:pPr>
        <w:pStyle w:val="PL"/>
        <w:rPr>
          <w:lang w:eastAsia="de-DE"/>
        </w:rPr>
      </w:pPr>
      <w:r>
        <w:rPr>
          <w:lang w:eastAsia="de-DE"/>
        </w:rPr>
        <w:t xml:space="preserve">        - type: object</w:t>
      </w:r>
    </w:p>
    <w:p w14:paraId="6CBE5796" w14:textId="77777777" w:rsidR="00EA2FB2" w:rsidRDefault="00EA2FB2" w:rsidP="00EA2FB2">
      <w:pPr>
        <w:pStyle w:val="PL"/>
        <w:rPr>
          <w:lang w:eastAsia="de-DE"/>
        </w:rPr>
      </w:pPr>
      <w:r>
        <w:rPr>
          <w:lang w:eastAsia="de-DE"/>
        </w:rPr>
        <w:t xml:space="preserve">          required:</w:t>
      </w:r>
    </w:p>
    <w:p w14:paraId="5D3314A5" w14:textId="77777777" w:rsidR="00EA2FB2" w:rsidRDefault="00EA2FB2" w:rsidP="00EA2FB2">
      <w:pPr>
        <w:pStyle w:val="PL"/>
        <w:rPr>
          <w:lang w:eastAsia="de-DE"/>
        </w:rPr>
      </w:pPr>
      <w:r>
        <w:rPr>
          <w:lang w:eastAsia="de-DE"/>
        </w:rPr>
        <w:t xml:space="preserve">            - reason</w:t>
      </w:r>
    </w:p>
    <w:p w14:paraId="0BABE13A" w14:textId="77777777" w:rsidR="00EA2FB2" w:rsidRDefault="00EA2FB2" w:rsidP="00EA2FB2">
      <w:pPr>
        <w:pStyle w:val="PL"/>
        <w:rPr>
          <w:lang w:eastAsia="de-DE"/>
        </w:rPr>
      </w:pPr>
      <w:r>
        <w:rPr>
          <w:lang w:eastAsia="de-DE"/>
        </w:rPr>
        <w:t xml:space="preserve">          properties:</w:t>
      </w:r>
    </w:p>
    <w:p w14:paraId="5BEC1508" w14:textId="77777777" w:rsidR="00EA2FB2" w:rsidRDefault="00EA2FB2" w:rsidP="00EA2FB2">
      <w:pPr>
        <w:pStyle w:val="PL"/>
        <w:rPr>
          <w:lang w:eastAsia="de-DE"/>
        </w:rPr>
      </w:pPr>
      <w:r>
        <w:rPr>
          <w:lang w:eastAsia="de-DE"/>
        </w:rPr>
        <w:t xml:space="preserve">            reason:</w:t>
      </w:r>
    </w:p>
    <w:p w14:paraId="0AEFBF22" w14:textId="77777777" w:rsidR="00EA2FB2" w:rsidRDefault="00EA2FB2" w:rsidP="00EA2FB2">
      <w:pPr>
        <w:pStyle w:val="PL"/>
        <w:rPr>
          <w:lang w:eastAsia="de-DE"/>
        </w:rPr>
      </w:pPr>
      <w:r>
        <w:rPr>
          <w:lang w:eastAsia="de-DE"/>
        </w:rPr>
        <w:t xml:space="preserve">              type: string</w:t>
      </w:r>
    </w:p>
    <w:p w14:paraId="2A842C0E" w14:textId="77777777" w:rsidR="00EA2FB2" w:rsidRDefault="00EA2FB2" w:rsidP="00EA2FB2">
      <w:pPr>
        <w:pStyle w:val="PL"/>
        <w:rPr>
          <w:lang w:eastAsia="de-DE"/>
        </w:rPr>
      </w:pPr>
      <w:r>
        <w:rPr>
          <w:lang w:eastAsia="de-DE"/>
        </w:rPr>
        <w:t xml:space="preserve">            alarmListAlignmentRequirement:</w:t>
      </w:r>
    </w:p>
    <w:p w14:paraId="2B9AF179" w14:textId="77777777" w:rsidR="00EA2FB2" w:rsidRDefault="00EA2FB2" w:rsidP="00EA2FB2">
      <w:pPr>
        <w:pStyle w:val="PL"/>
        <w:rPr>
          <w:lang w:eastAsia="de-DE"/>
        </w:rPr>
      </w:pPr>
      <w:r>
        <w:rPr>
          <w:lang w:eastAsia="de-DE"/>
        </w:rPr>
        <w:t xml:space="preserve">              $ref: '#/components/schemas/AlarmListAlignmentRequirement'</w:t>
      </w:r>
    </w:p>
    <w:p w14:paraId="722E875F" w14:textId="77777777" w:rsidR="00EA2FB2" w:rsidRDefault="00EA2FB2" w:rsidP="00EA2FB2">
      <w:pPr>
        <w:pStyle w:val="PL"/>
        <w:rPr>
          <w:lang w:eastAsia="de-DE"/>
        </w:rPr>
      </w:pPr>
    </w:p>
    <w:p w14:paraId="7E0C2E3C" w14:textId="77777777" w:rsidR="00EA2FB2" w:rsidRDefault="00EA2FB2" w:rsidP="00EA2FB2">
      <w:pPr>
        <w:pStyle w:val="PL"/>
        <w:rPr>
          <w:lang w:eastAsia="de-DE"/>
        </w:rPr>
      </w:pPr>
      <w:r>
        <w:rPr>
          <w:lang w:eastAsia="de-DE"/>
        </w:rPr>
        <w:t xml:space="preserve">  #---- Definition of query parameters -----------------------------------------------#</w:t>
      </w:r>
    </w:p>
    <w:p w14:paraId="3456B533" w14:textId="77777777" w:rsidR="00EA2FB2" w:rsidRDefault="00EA2FB2" w:rsidP="00EA2FB2">
      <w:pPr>
        <w:pStyle w:val="PL"/>
        <w:rPr>
          <w:lang w:eastAsia="de-DE"/>
        </w:rPr>
      </w:pPr>
      <w:r>
        <w:rPr>
          <w:lang w:eastAsia="de-DE"/>
        </w:rPr>
        <w:t xml:space="preserve">  </w:t>
      </w:r>
    </w:p>
    <w:p w14:paraId="7D7233AD" w14:textId="77777777" w:rsidR="00EA2FB2" w:rsidRDefault="00EA2FB2" w:rsidP="00EA2FB2">
      <w:pPr>
        <w:pStyle w:val="PL"/>
        <w:rPr>
          <w:lang w:eastAsia="de-DE"/>
        </w:rPr>
      </w:pPr>
      <w:r>
        <w:rPr>
          <w:lang w:eastAsia="de-DE"/>
        </w:rPr>
        <w:t xml:space="preserve">    AlarmAckState:</w:t>
      </w:r>
    </w:p>
    <w:p w14:paraId="21355EFF" w14:textId="77777777" w:rsidR="00EA2FB2" w:rsidRDefault="00EA2FB2" w:rsidP="00EA2FB2">
      <w:pPr>
        <w:pStyle w:val="PL"/>
        <w:rPr>
          <w:lang w:eastAsia="de-DE"/>
        </w:rPr>
      </w:pPr>
      <w:r>
        <w:rPr>
          <w:lang w:eastAsia="de-DE"/>
        </w:rPr>
        <w:t xml:space="preserve">      type: string</w:t>
      </w:r>
    </w:p>
    <w:p w14:paraId="178A2CE3" w14:textId="77777777" w:rsidR="00EA2FB2" w:rsidRDefault="00EA2FB2" w:rsidP="00EA2FB2">
      <w:pPr>
        <w:pStyle w:val="PL"/>
        <w:rPr>
          <w:lang w:eastAsia="de-DE"/>
        </w:rPr>
      </w:pPr>
      <w:r>
        <w:rPr>
          <w:lang w:eastAsia="de-DE"/>
        </w:rPr>
        <w:t xml:space="preserve">      enum:</w:t>
      </w:r>
    </w:p>
    <w:p w14:paraId="2AE8C88C" w14:textId="77777777" w:rsidR="00EA2FB2" w:rsidRDefault="00EA2FB2" w:rsidP="00EA2FB2">
      <w:pPr>
        <w:pStyle w:val="PL"/>
        <w:rPr>
          <w:lang w:eastAsia="de-DE"/>
        </w:rPr>
      </w:pPr>
      <w:r>
        <w:rPr>
          <w:lang w:eastAsia="de-DE"/>
        </w:rPr>
        <w:t xml:space="preserve">        - ALL_ALARMS</w:t>
      </w:r>
    </w:p>
    <w:p w14:paraId="3F6272A9" w14:textId="77777777" w:rsidR="00EA2FB2" w:rsidRDefault="00EA2FB2" w:rsidP="00EA2FB2">
      <w:pPr>
        <w:pStyle w:val="PL"/>
        <w:rPr>
          <w:lang w:eastAsia="de-DE"/>
        </w:rPr>
      </w:pPr>
      <w:r>
        <w:rPr>
          <w:lang w:eastAsia="de-DE"/>
        </w:rPr>
        <w:t xml:space="preserve">        - ALL_ACTIVE_ALARMS</w:t>
      </w:r>
    </w:p>
    <w:p w14:paraId="3ED58207" w14:textId="77777777" w:rsidR="00EA2FB2" w:rsidRDefault="00EA2FB2" w:rsidP="00EA2FB2">
      <w:pPr>
        <w:pStyle w:val="PL"/>
        <w:rPr>
          <w:lang w:eastAsia="de-DE"/>
        </w:rPr>
      </w:pPr>
      <w:r>
        <w:rPr>
          <w:lang w:eastAsia="de-DE"/>
        </w:rPr>
        <w:t xml:space="preserve">        - ALL_ACTIVE_AND_ACKNOWLEDGED_ALARMS</w:t>
      </w:r>
    </w:p>
    <w:p w14:paraId="1FEA2F12" w14:textId="77777777" w:rsidR="00EA2FB2" w:rsidRDefault="00EA2FB2" w:rsidP="00EA2FB2">
      <w:pPr>
        <w:pStyle w:val="PL"/>
        <w:rPr>
          <w:lang w:eastAsia="de-DE"/>
        </w:rPr>
      </w:pPr>
      <w:r>
        <w:rPr>
          <w:lang w:eastAsia="de-DE"/>
        </w:rPr>
        <w:t xml:space="preserve">        - ALL_ACTIVE_AND_UNACKNOWLEDGED_ALARMS</w:t>
      </w:r>
    </w:p>
    <w:p w14:paraId="761C87EC" w14:textId="77777777" w:rsidR="00EA2FB2" w:rsidRDefault="00EA2FB2" w:rsidP="00EA2FB2">
      <w:pPr>
        <w:pStyle w:val="PL"/>
        <w:rPr>
          <w:lang w:eastAsia="de-DE"/>
        </w:rPr>
      </w:pPr>
      <w:r>
        <w:rPr>
          <w:lang w:eastAsia="de-DE"/>
        </w:rPr>
        <w:t xml:space="preserve">        - ALL_CLEARED_AND_UNACKNOWLEDGED_ALARMS</w:t>
      </w:r>
    </w:p>
    <w:p w14:paraId="3F976664" w14:textId="77777777" w:rsidR="00EA2FB2" w:rsidRDefault="00EA2FB2" w:rsidP="00EA2FB2">
      <w:pPr>
        <w:pStyle w:val="PL"/>
        <w:rPr>
          <w:lang w:eastAsia="de-DE"/>
        </w:rPr>
      </w:pPr>
      <w:r>
        <w:rPr>
          <w:lang w:eastAsia="de-DE"/>
        </w:rPr>
        <w:t xml:space="preserve">        - ALL_UNACKNOWLEDGED_ALARMS</w:t>
      </w:r>
    </w:p>
    <w:p w14:paraId="2E3FD555" w14:textId="77777777" w:rsidR="00EA2FB2" w:rsidRDefault="00EA2FB2" w:rsidP="00EA2FB2">
      <w:pPr>
        <w:pStyle w:val="PL"/>
        <w:rPr>
          <w:lang w:eastAsia="de-DE"/>
        </w:rPr>
      </w:pPr>
      <w:r>
        <w:rPr>
          <w:lang w:eastAsia="de-DE"/>
        </w:rPr>
        <w:t xml:space="preserve">        </w:t>
      </w:r>
    </w:p>
    <w:p w14:paraId="61E7F0E6" w14:textId="77777777" w:rsidR="00EA2FB2" w:rsidRDefault="00EA2FB2" w:rsidP="00EA2FB2">
      <w:pPr>
        <w:pStyle w:val="PL"/>
        <w:rPr>
          <w:lang w:eastAsia="de-DE"/>
        </w:rPr>
      </w:pPr>
      <w:r>
        <w:rPr>
          <w:lang w:eastAsia="de-DE"/>
        </w:rPr>
        <w:t xml:space="preserve">  #---- Definition of patch documents ------------------------------------------------#</w:t>
      </w:r>
    </w:p>
    <w:p w14:paraId="1A118B49" w14:textId="77777777" w:rsidR="00EA2FB2" w:rsidRDefault="00EA2FB2" w:rsidP="00EA2FB2">
      <w:pPr>
        <w:pStyle w:val="PL"/>
        <w:rPr>
          <w:lang w:eastAsia="de-DE"/>
        </w:rPr>
      </w:pPr>
    </w:p>
    <w:p w14:paraId="2E19404B" w14:textId="77777777" w:rsidR="00EA2FB2" w:rsidRDefault="00EA2FB2" w:rsidP="00EA2FB2">
      <w:pPr>
        <w:pStyle w:val="PL"/>
        <w:rPr>
          <w:lang w:eastAsia="de-DE"/>
        </w:rPr>
      </w:pPr>
      <w:r>
        <w:rPr>
          <w:lang w:eastAsia="de-DE"/>
        </w:rPr>
        <w:t xml:space="preserve">    MergePatchAcknowledgeAlarm:</w:t>
      </w:r>
    </w:p>
    <w:p w14:paraId="19C44FBF" w14:textId="77777777" w:rsidR="00EA2FB2" w:rsidRDefault="00EA2FB2" w:rsidP="00EA2FB2">
      <w:pPr>
        <w:pStyle w:val="PL"/>
        <w:rPr>
          <w:lang w:eastAsia="de-DE"/>
        </w:rPr>
      </w:pPr>
      <w:r>
        <w:rPr>
          <w:lang w:eastAsia="de-DE"/>
        </w:rPr>
        <w:t xml:space="preserve">      description: &gt;-</w:t>
      </w:r>
    </w:p>
    <w:p w14:paraId="1B340557" w14:textId="77777777" w:rsidR="00EA2FB2" w:rsidRDefault="00EA2FB2" w:rsidP="00EA2FB2">
      <w:pPr>
        <w:pStyle w:val="PL"/>
        <w:rPr>
          <w:lang w:eastAsia="de-DE"/>
        </w:rPr>
      </w:pPr>
      <w:r>
        <w:rPr>
          <w:lang w:eastAsia="de-DE"/>
        </w:rPr>
        <w:t xml:space="preserve">        Patch document acknowledging or unacknowledging a single alarm. For</w:t>
      </w:r>
    </w:p>
    <w:p w14:paraId="35BDA1DD" w14:textId="77777777" w:rsidR="00EA2FB2" w:rsidRDefault="00EA2FB2" w:rsidP="00EA2FB2">
      <w:pPr>
        <w:pStyle w:val="PL"/>
        <w:rPr>
          <w:lang w:eastAsia="de-DE"/>
        </w:rPr>
      </w:pPr>
      <w:r>
        <w:rPr>
          <w:lang w:eastAsia="de-DE"/>
        </w:rPr>
        <w:t xml:space="preserve">        acknowleding an alarm the value of ackState is ACKNOWLEDGED, for unacknowleding</w:t>
      </w:r>
    </w:p>
    <w:p w14:paraId="46F76B29" w14:textId="77777777" w:rsidR="00EA2FB2" w:rsidRDefault="00EA2FB2" w:rsidP="00EA2FB2">
      <w:pPr>
        <w:pStyle w:val="PL"/>
        <w:rPr>
          <w:lang w:eastAsia="de-DE"/>
        </w:rPr>
      </w:pPr>
      <w:r>
        <w:rPr>
          <w:lang w:eastAsia="de-DE"/>
        </w:rPr>
        <w:t xml:space="preserve">        an alarm the value of ackState is UNACKNOWLEDGED.</w:t>
      </w:r>
    </w:p>
    <w:p w14:paraId="1CD6CF80" w14:textId="77777777" w:rsidR="00EA2FB2" w:rsidRDefault="00EA2FB2" w:rsidP="00EA2FB2">
      <w:pPr>
        <w:pStyle w:val="PL"/>
        <w:rPr>
          <w:lang w:eastAsia="de-DE"/>
        </w:rPr>
      </w:pPr>
      <w:r>
        <w:rPr>
          <w:lang w:eastAsia="de-DE"/>
        </w:rPr>
        <w:t xml:space="preserve">      type: object</w:t>
      </w:r>
    </w:p>
    <w:p w14:paraId="77E31F8A" w14:textId="77777777" w:rsidR="00EA2FB2" w:rsidRDefault="00EA2FB2" w:rsidP="00EA2FB2">
      <w:pPr>
        <w:pStyle w:val="PL"/>
        <w:rPr>
          <w:lang w:eastAsia="de-DE"/>
        </w:rPr>
      </w:pPr>
      <w:r>
        <w:rPr>
          <w:lang w:eastAsia="de-DE"/>
        </w:rPr>
        <w:t xml:space="preserve">      required:</w:t>
      </w:r>
    </w:p>
    <w:p w14:paraId="5F3DDA41" w14:textId="77777777" w:rsidR="00EA2FB2" w:rsidRDefault="00EA2FB2" w:rsidP="00EA2FB2">
      <w:pPr>
        <w:pStyle w:val="PL"/>
        <w:rPr>
          <w:lang w:eastAsia="de-DE"/>
        </w:rPr>
      </w:pPr>
      <w:r>
        <w:rPr>
          <w:lang w:eastAsia="de-DE"/>
        </w:rPr>
        <w:t xml:space="preserve">        - ackUserId</w:t>
      </w:r>
    </w:p>
    <w:p w14:paraId="62EAE9D2" w14:textId="77777777" w:rsidR="00EA2FB2" w:rsidRDefault="00EA2FB2" w:rsidP="00EA2FB2">
      <w:pPr>
        <w:pStyle w:val="PL"/>
        <w:rPr>
          <w:lang w:eastAsia="de-DE"/>
        </w:rPr>
      </w:pPr>
      <w:r>
        <w:rPr>
          <w:lang w:eastAsia="de-DE"/>
        </w:rPr>
        <w:t xml:space="preserve">        - ackState</w:t>
      </w:r>
    </w:p>
    <w:p w14:paraId="691900F1" w14:textId="77777777" w:rsidR="00EA2FB2" w:rsidRDefault="00EA2FB2" w:rsidP="00EA2FB2">
      <w:pPr>
        <w:pStyle w:val="PL"/>
        <w:rPr>
          <w:lang w:eastAsia="de-DE"/>
        </w:rPr>
      </w:pPr>
      <w:r>
        <w:rPr>
          <w:lang w:eastAsia="de-DE"/>
        </w:rPr>
        <w:t xml:space="preserve">      properties:</w:t>
      </w:r>
    </w:p>
    <w:p w14:paraId="7F460DB7" w14:textId="77777777" w:rsidR="00EA2FB2" w:rsidRDefault="00EA2FB2" w:rsidP="00EA2FB2">
      <w:pPr>
        <w:pStyle w:val="PL"/>
        <w:rPr>
          <w:lang w:eastAsia="de-DE"/>
        </w:rPr>
      </w:pPr>
      <w:r>
        <w:rPr>
          <w:lang w:eastAsia="de-DE"/>
        </w:rPr>
        <w:t xml:space="preserve">        ackUserId:</w:t>
      </w:r>
    </w:p>
    <w:p w14:paraId="3D892276" w14:textId="77777777" w:rsidR="00EA2FB2" w:rsidRDefault="00EA2FB2" w:rsidP="00EA2FB2">
      <w:pPr>
        <w:pStyle w:val="PL"/>
        <w:rPr>
          <w:lang w:eastAsia="de-DE"/>
        </w:rPr>
      </w:pPr>
      <w:r>
        <w:rPr>
          <w:lang w:eastAsia="de-DE"/>
        </w:rPr>
        <w:t xml:space="preserve">          type: string</w:t>
      </w:r>
    </w:p>
    <w:p w14:paraId="50FBE1CE" w14:textId="77777777" w:rsidR="00EA2FB2" w:rsidRDefault="00EA2FB2" w:rsidP="00EA2FB2">
      <w:pPr>
        <w:pStyle w:val="PL"/>
        <w:rPr>
          <w:lang w:eastAsia="de-DE"/>
        </w:rPr>
      </w:pPr>
      <w:r>
        <w:rPr>
          <w:lang w:eastAsia="de-DE"/>
        </w:rPr>
        <w:t xml:space="preserve">        ackSystemId:</w:t>
      </w:r>
    </w:p>
    <w:p w14:paraId="6A128CFA" w14:textId="77777777" w:rsidR="00EA2FB2" w:rsidRDefault="00EA2FB2" w:rsidP="00EA2FB2">
      <w:pPr>
        <w:pStyle w:val="PL"/>
        <w:rPr>
          <w:lang w:eastAsia="de-DE"/>
        </w:rPr>
      </w:pPr>
      <w:r>
        <w:rPr>
          <w:lang w:eastAsia="de-DE"/>
        </w:rPr>
        <w:t xml:space="preserve">          type: string</w:t>
      </w:r>
    </w:p>
    <w:p w14:paraId="64B7374C" w14:textId="77777777" w:rsidR="00EA2FB2" w:rsidRDefault="00EA2FB2" w:rsidP="00EA2FB2">
      <w:pPr>
        <w:pStyle w:val="PL"/>
        <w:rPr>
          <w:lang w:eastAsia="de-DE"/>
        </w:rPr>
      </w:pPr>
      <w:r>
        <w:rPr>
          <w:lang w:eastAsia="de-DE"/>
        </w:rPr>
        <w:t xml:space="preserve">        ackState:</w:t>
      </w:r>
    </w:p>
    <w:p w14:paraId="63D14EB3" w14:textId="77777777" w:rsidR="00EA2FB2" w:rsidRDefault="00EA2FB2" w:rsidP="00EA2FB2">
      <w:pPr>
        <w:pStyle w:val="PL"/>
        <w:rPr>
          <w:lang w:eastAsia="de-DE"/>
        </w:rPr>
      </w:pPr>
      <w:r>
        <w:rPr>
          <w:lang w:eastAsia="de-DE"/>
        </w:rPr>
        <w:t xml:space="preserve">          $ref: '#/components/schemas/AckState'</w:t>
      </w:r>
    </w:p>
    <w:p w14:paraId="6FC51F09" w14:textId="77777777" w:rsidR="00EA2FB2" w:rsidRDefault="00EA2FB2" w:rsidP="00EA2FB2">
      <w:pPr>
        <w:pStyle w:val="PL"/>
        <w:rPr>
          <w:lang w:eastAsia="de-DE"/>
        </w:rPr>
      </w:pPr>
      <w:r>
        <w:rPr>
          <w:lang w:eastAsia="de-DE"/>
        </w:rPr>
        <w:t xml:space="preserve">    MergePatchClearAlarm:</w:t>
      </w:r>
    </w:p>
    <w:p w14:paraId="78449FB1" w14:textId="77777777" w:rsidR="00EA2FB2" w:rsidRDefault="00EA2FB2" w:rsidP="00EA2FB2">
      <w:pPr>
        <w:pStyle w:val="PL"/>
        <w:rPr>
          <w:lang w:eastAsia="de-DE"/>
        </w:rPr>
      </w:pPr>
      <w:r>
        <w:rPr>
          <w:lang w:eastAsia="de-DE"/>
        </w:rPr>
        <w:t xml:space="preserve">      description: Patch document for clearing a single alarm</w:t>
      </w:r>
    </w:p>
    <w:p w14:paraId="7BAF3A37" w14:textId="77777777" w:rsidR="00EA2FB2" w:rsidRDefault="00EA2FB2" w:rsidP="00EA2FB2">
      <w:pPr>
        <w:pStyle w:val="PL"/>
        <w:rPr>
          <w:lang w:eastAsia="de-DE"/>
        </w:rPr>
      </w:pPr>
      <w:r>
        <w:rPr>
          <w:lang w:eastAsia="de-DE"/>
        </w:rPr>
        <w:t xml:space="preserve">      type: object</w:t>
      </w:r>
    </w:p>
    <w:p w14:paraId="0C5945FF" w14:textId="77777777" w:rsidR="00EA2FB2" w:rsidRDefault="00EA2FB2" w:rsidP="00EA2FB2">
      <w:pPr>
        <w:pStyle w:val="PL"/>
        <w:rPr>
          <w:lang w:eastAsia="de-DE"/>
        </w:rPr>
      </w:pPr>
      <w:r>
        <w:rPr>
          <w:lang w:eastAsia="de-DE"/>
        </w:rPr>
        <w:t xml:space="preserve">      required:</w:t>
      </w:r>
    </w:p>
    <w:p w14:paraId="57DEFE68" w14:textId="77777777" w:rsidR="00EA2FB2" w:rsidRDefault="00EA2FB2" w:rsidP="00EA2FB2">
      <w:pPr>
        <w:pStyle w:val="PL"/>
        <w:rPr>
          <w:lang w:eastAsia="de-DE"/>
        </w:rPr>
      </w:pPr>
      <w:r>
        <w:rPr>
          <w:lang w:eastAsia="de-DE"/>
        </w:rPr>
        <w:t xml:space="preserve">        - clearUserId</w:t>
      </w:r>
    </w:p>
    <w:p w14:paraId="20D2D385" w14:textId="77777777" w:rsidR="00EA2FB2" w:rsidRDefault="00EA2FB2" w:rsidP="00EA2FB2">
      <w:pPr>
        <w:pStyle w:val="PL"/>
        <w:rPr>
          <w:lang w:eastAsia="de-DE"/>
        </w:rPr>
      </w:pPr>
      <w:r>
        <w:rPr>
          <w:lang w:eastAsia="de-DE"/>
        </w:rPr>
        <w:t xml:space="preserve">        - perceivedSeverity</w:t>
      </w:r>
    </w:p>
    <w:p w14:paraId="530952D5" w14:textId="77777777" w:rsidR="00EA2FB2" w:rsidRDefault="00EA2FB2" w:rsidP="00EA2FB2">
      <w:pPr>
        <w:pStyle w:val="PL"/>
        <w:rPr>
          <w:lang w:eastAsia="de-DE"/>
        </w:rPr>
      </w:pPr>
      <w:r>
        <w:rPr>
          <w:lang w:eastAsia="de-DE"/>
        </w:rPr>
        <w:t xml:space="preserve">      properties:</w:t>
      </w:r>
    </w:p>
    <w:p w14:paraId="27BB9417" w14:textId="77777777" w:rsidR="00EA2FB2" w:rsidRDefault="00EA2FB2" w:rsidP="00EA2FB2">
      <w:pPr>
        <w:pStyle w:val="PL"/>
        <w:rPr>
          <w:lang w:eastAsia="de-DE"/>
        </w:rPr>
      </w:pPr>
      <w:r>
        <w:rPr>
          <w:lang w:eastAsia="de-DE"/>
        </w:rPr>
        <w:t xml:space="preserve">        clearUserId:</w:t>
      </w:r>
    </w:p>
    <w:p w14:paraId="622D009C" w14:textId="77777777" w:rsidR="00EA2FB2" w:rsidRDefault="00EA2FB2" w:rsidP="00EA2FB2">
      <w:pPr>
        <w:pStyle w:val="PL"/>
        <w:rPr>
          <w:lang w:eastAsia="de-DE"/>
        </w:rPr>
      </w:pPr>
      <w:r>
        <w:rPr>
          <w:lang w:eastAsia="de-DE"/>
        </w:rPr>
        <w:t xml:space="preserve">          type: string</w:t>
      </w:r>
    </w:p>
    <w:p w14:paraId="737D3ABC" w14:textId="77777777" w:rsidR="00EA2FB2" w:rsidRDefault="00EA2FB2" w:rsidP="00EA2FB2">
      <w:pPr>
        <w:pStyle w:val="PL"/>
        <w:rPr>
          <w:lang w:eastAsia="de-DE"/>
        </w:rPr>
      </w:pPr>
      <w:r>
        <w:rPr>
          <w:lang w:eastAsia="de-DE"/>
        </w:rPr>
        <w:t xml:space="preserve">        clearSystemId:</w:t>
      </w:r>
    </w:p>
    <w:p w14:paraId="264324E0" w14:textId="77777777" w:rsidR="00EA2FB2" w:rsidRDefault="00EA2FB2" w:rsidP="00EA2FB2">
      <w:pPr>
        <w:pStyle w:val="PL"/>
        <w:rPr>
          <w:lang w:eastAsia="de-DE"/>
        </w:rPr>
      </w:pPr>
      <w:r>
        <w:rPr>
          <w:lang w:eastAsia="de-DE"/>
        </w:rPr>
        <w:t xml:space="preserve">          type: string</w:t>
      </w:r>
    </w:p>
    <w:p w14:paraId="78EA7279" w14:textId="77777777" w:rsidR="00EA2FB2" w:rsidRDefault="00EA2FB2" w:rsidP="00EA2FB2">
      <w:pPr>
        <w:pStyle w:val="PL"/>
        <w:rPr>
          <w:lang w:eastAsia="de-DE"/>
        </w:rPr>
      </w:pPr>
      <w:r>
        <w:rPr>
          <w:lang w:eastAsia="de-DE"/>
        </w:rPr>
        <w:t xml:space="preserve">        perceivedSeverity:</w:t>
      </w:r>
    </w:p>
    <w:p w14:paraId="553688A3" w14:textId="77777777" w:rsidR="00EA2FB2" w:rsidRDefault="00EA2FB2" w:rsidP="00EA2FB2">
      <w:pPr>
        <w:pStyle w:val="PL"/>
        <w:rPr>
          <w:lang w:eastAsia="de-DE"/>
        </w:rPr>
      </w:pPr>
      <w:r>
        <w:rPr>
          <w:lang w:eastAsia="de-DE"/>
        </w:rPr>
        <w:t xml:space="preserve">          type: string</w:t>
      </w:r>
    </w:p>
    <w:p w14:paraId="2824B8A5" w14:textId="77777777" w:rsidR="00EA2FB2" w:rsidRDefault="00EA2FB2" w:rsidP="00EA2FB2">
      <w:pPr>
        <w:pStyle w:val="PL"/>
        <w:rPr>
          <w:lang w:eastAsia="de-DE"/>
        </w:rPr>
      </w:pPr>
      <w:r>
        <w:rPr>
          <w:lang w:eastAsia="de-DE"/>
        </w:rPr>
        <w:t xml:space="preserve">          enum:</w:t>
      </w:r>
    </w:p>
    <w:p w14:paraId="23CC6D35" w14:textId="77777777" w:rsidR="00EA2FB2" w:rsidRDefault="00EA2FB2" w:rsidP="00EA2FB2">
      <w:pPr>
        <w:pStyle w:val="PL"/>
        <w:rPr>
          <w:lang w:eastAsia="de-DE"/>
        </w:rPr>
      </w:pPr>
      <w:r>
        <w:rPr>
          <w:lang w:eastAsia="de-DE"/>
        </w:rPr>
        <w:t xml:space="preserve">            - CLEARED</w:t>
      </w:r>
    </w:p>
    <w:p w14:paraId="748646DE" w14:textId="77777777" w:rsidR="00EA2FB2" w:rsidRDefault="00EA2FB2" w:rsidP="00EA2FB2">
      <w:pPr>
        <w:pStyle w:val="PL"/>
        <w:rPr>
          <w:lang w:eastAsia="de-DE"/>
        </w:rPr>
      </w:pPr>
    </w:p>
    <w:p w14:paraId="5E59B0D3" w14:textId="77777777" w:rsidR="00EA2FB2" w:rsidRDefault="00EA2FB2" w:rsidP="00EA2FB2">
      <w:pPr>
        <w:pStyle w:val="PL"/>
        <w:rPr>
          <w:lang w:eastAsia="de-DE"/>
        </w:rPr>
      </w:pPr>
      <w:r>
        <w:rPr>
          <w:lang w:eastAsia="de-DE"/>
        </w:rPr>
        <w:t xml:space="preserve">  #---- Definition of method responses -----------------------------------------------#</w:t>
      </w:r>
    </w:p>
    <w:p w14:paraId="31E18A5C" w14:textId="77777777" w:rsidR="00EA2FB2" w:rsidRDefault="00EA2FB2" w:rsidP="00EA2FB2">
      <w:pPr>
        <w:pStyle w:val="PL"/>
        <w:rPr>
          <w:lang w:eastAsia="de-DE"/>
        </w:rPr>
      </w:pPr>
    </w:p>
    <w:p w14:paraId="3485C0FE" w14:textId="77777777" w:rsidR="00EA2FB2" w:rsidRDefault="00EA2FB2" w:rsidP="00EA2FB2">
      <w:pPr>
        <w:pStyle w:val="PL"/>
        <w:rPr>
          <w:lang w:eastAsia="de-DE"/>
        </w:rPr>
      </w:pPr>
      <w:r>
        <w:rPr>
          <w:lang w:eastAsia="de-DE"/>
        </w:rPr>
        <w:t xml:space="preserve">    FailedAlarm:</w:t>
      </w:r>
    </w:p>
    <w:p w14:paraId="0A499463" w14:textId="77777777" w:rsidR="00EA2FB2" w:rsidRDefault="00EA2FB2" w:rsidP="00EA2FB2">
      <w:pPr>
        <w:pStyle w:val="PL"/>
        <w:rPr>
          <w:lang w:eastAsia="de-DE"/>
        </w:rPr>
      </w:pPr>
      <w:r>
        <w:rPr>
          <w:lang w:eastAsia="de-DE"/>
        </w:rPr>
        <w:t xml:space="preserve">      type: object</w:t>
      </w:r>
    </w:p>
    <w:p w14:paraId="43CE51B6" w14:textId="77777777" w:rsidR="00EA2FB2" w:rsidRDefault="00EA2FB2" w:rsidP="00EA2FB2">
      <w:pPr>
        <w:pStyle w:val="PL"/>
        <w:rPr>
          <w:lang w:eastAsia="de-DE"/>
        </w:rPr>
      </w:pPr>
      <w:r>
        <w:rPr>
          <w:lang w:eastAsia="de-DE"/>
        </w:rPr>
        <w:t xml:space="preserve">      required:</w:t>
      </w:r>
    </w:p>
    <w:p w14:paraId="5D219259" w14:textId="77777777" w:rsidR="00EA2FB2" w:rsidRDefault="00EA2FB2" w:rsidP="00EA2FB2">
      <w:pPr>
        <w:pStyle w:val="PL"/>
        <w:rPr>
          <w:lang w:eastAsia="de-DE"/>
        </w:rPr>
      </w:pPr>
      <w:r>
        <w:rPr>
          <w:lang w:eastAsia="de-DE"/>
        </w:rPr>
        <w:t xml:space="preserve">        - alarmId</w:t>
      </w:r>
    </w:p>
    <w:p w14:paraId="6BF85B5D" w14:textId="77777777" w:rsidR="00EA2FB2" w:rsidRDefault="00EA2FB2" w:rsidP="00EA2FB2">
      <w:pPr>
        <w:pStyle w:val="PL"/>
        <w:rPr>
          <w:lang w:eastAsia="de-DE"/>
        </w:rPr>
      </w:pPr>
      <w:r>
        <w:rPr>
          <w:lang w:eastAsia="de-DE"/>
        </w:rPr>
        <w:t xml:space="preserve">        - failureReason</w:t>
      </w:r>
    </w:p>
    <w:p w14:paraId="31D5E25E" w14:textId="77777777" w:rsidR="00EA2FB2" w:rsidRDefault="00EA2FB2" w:rsidP="00EA2FB2">
      <w:pPr>
        <w:pStyle w:val="PL"/>
        <w:rPr>
          <w:lang w:eastAsia="de-DE"/>
        </w:rPr>
      </w:pPr>
      <w:r>
        <w:rPr>
          <w:lang w:eastAsia="de-DE"/>
        </w:rPr>
        <w:t xml:space="preserve">      properties:</w:t>
      </w:r>
    </w:p>
    <w:p w14:paraId="7559F30E" w14:textId="77777777" w:rsidR="00EA2FB2" w:rsidRDefault="00EA2FB2" w:rsidP="00EA2FB2">
      <w:pPr>
        <w:pStyle w:val="PL"/>
        <w:rPr>
          <w:lang w:eastAsia="de-DE"/>
        </w:rPr>
      </w:pPr>
      <w:r>
        <w:rPr>
          <w:lang w:eastAsia="de-DE"/>
        </w:rPr>
        <w:t xml:space="preserve">        alarmId:</w:t>
      </w:r>
    </w:p>
    <w:p w14:paraId="16CE6829" w14:textId="77777777" w:rsidR="00EA2FB2" w:rsidRDefault="00EA2FB2" w:rsidP="00EA2FB2">
      <w:pPr>
        <w:pStyle w:val="PL"/>
        <w:rPr>
          <w:lang w:eastAsia="de-DE"/>
        </w:rPr>
      </w:pPr>
      <w:r>
        <w:rPr>
          <w:lang w:eastAsia="de-DE"/>
        </w:rPr>
        <w:t xml:space="preserve">          $ref: '#/components/schemas/AlarmId'</w:t>
      </w:r>
    </w:p>
    <w:p w14:paraId="077E9AFB" w14:textId="77777777" w:rsidR="00EA2FB2" w:rsidRDefault="00EA2FB2" w:rsidP="00EA2FB2">
      <w:pPr>
        <w:pStyle w:val="PL"/>
        <w:rPr>
          <w:lang w:eastAsia="de-DE"/>
        </w:rPr>
      </w:pPr>
      <w:r>
        <w:rPr>
          <w:lang w:eastAsia="de-DE"/>
        </w:rPr>
        <w:t xml:space="preserve">        failureReason:</w:t>
      </w:r>
    </w:p>
    <w:p w14:paraId="1F0C377F" w14:textId="77777777" w:rsidR="00EA2FB2" w:rsidRDefault="00EA2FB2" w:rsidP="00EA2FB2">
      <w:pPr>
        <w:pStyle w:val="PL"/>
        <w:rPr>
          <w:lang w:eastAsia="de-DE"/>
        </w:rPr>
      </w:pPr>
      <w:r>
        <w:rPr>
          <w:lang w:eastAsia="de-DE"/>
        </w:rPr>
        <w:t xml:space="preserve">          type: string</w:t>
      </w:r>
    </w:p>
    <w:p w14:paraId="32B9D256" w14:textId="77777777" w:rsidR="00EA2FB2" w:rsidRDefault="00EA2FB2" w:rsidP="00EA2FB2">
      <w:pPr>
        <w:pStyle w:val="PL"/>
        <w:rPr>
          <w:lang w:eastAsia="de-DE"/>
        </w:rPr>
      </w:pPr>
    </w:p>
    <w:p w14:paraId="1DC706DC" w14:textId="77777777" w:rsidR="00EA2FB2" w:rsidRDefault="00EA2FB2" w:rsidP="00EA2FB2">
      <w:pPr>
        <w:pStyle w:val="PL"/>
        <w:rPr>
          <w:lang w:eastAsia="de-DE"/>
        </w:rPr>
      </w:pPr>
      <w:r>
        <w:rPr>
          <w:lang w:eastAsia="de-DE"/>
        </w:rPr>
        <w:t xml:space="preserve">  #---- Definition of resources ------------------------------------------------------#</w:t>
      </w:r>
    </w:p>
    <w:p w14:paraId="775EE2B0" w14:textId="77777777" w:rsidR="00EA2FB2" w:rsidRDefault="00EA2FB2" w:rsidP="00EA2FB2">
      <w:pPr>
        <w:pStyle w:val="PL"/>
        <w:rPr>
          <w:lang w:eastAsia="de-DE"/>
        </w:rPr>
      </w:pPr>
    </w:p>
    <w:p w14:paraId="0E2B5FB2" w14:textId="77777777" w:rsidR="00EA2FB2" w:rsidRDefault="00EA2FB2" w:rsidP="00EA2FB2">
      <w:pPr>
        <w:pStyle w:val="PL"/>
        <w:rPr>
          <w:lang w:eastAsia="de-DE"/>
        </w:rPr>
      </w:pPr>
      <w:r>
        <w:rPr>
          <w:lang w:eastAsia="de-DE"/>
        </w:rPr>
        <w:t xml:space="preserve">    AlarmCount:</w:t>
      </w:r>
    </w:p>
    <w:p w14:paraId="3102D68E" w14:textId="77777777" w:rsidR="00EA2FB2" w:rsidRDefault="00EA2FB2" w:rsidP="00EA2FB2">
      <w:pPr>
        <w:pStyle w:val="PL"/>
        <w:rPr>
          <w:lang w:eastAsia="de-DE"/>
        </w:rPr>
      </w:pPr>
      <w:r>
        <w:rPr>
          <w:lang w:eastAsia="de-DE"/>
        </w:rPr>
        <w:t xml:space="preserve">      type: object</w:t>
      </w:r>
    </w:p>
    <w:p w14:paraId="54EDC37A" w14:textId="77777777" w:rsidR="00EA2FB2" w:rsidRDefault="00EA2FB2" w:rsidP="00EA2FB2">
      <w:pPr>
        <w:pStyle w:val="PL"/>
        <w:rPr>
          <w:lang w:eastAsia="de-DE"/>
        </w:rPr>
      </w:pPr>
      <w:r>
        <w:rPr>
          <w:lang w:eastAsia="de-DE"/>
        </w:rPr>
        <w:t xml:space="preserve">      required:</w:t>
      </w:r>
    </w:p>
    <w:p w14:paraId="4070FA82" w14:textId="77777777" w:rsidR="00EA2FB2" w:rsidRDefault="00EA2FB2" w:rsidP="00EA2FB2">
      <w:pPr>
        <w:pStyle w:val="PL"/>
        <w:rPr>
          <w:lang w:eastAsia="de-DE"/>
        </w:rPr>
      </w:pPr>
      <w:r>
        <w:rPr>
          <w:lang w:eastAsia="de-DE"/>
        </w:rPr>
        <w:t xml:space="preserve">        - criticalCount</w:t>
      </w:r>
    </w:p>
    <w:p w14:paraId="4947293D" w14:textId="77777777" w:rsidR="00EA2FB2" w:rsidRDefault="00EA2FB2" w:rsidP="00EA2FB2">
      <w:pPr>
        <w:pStyle w:val="PL"/>
        <w:rPr>
          <w:lang w:eastAsia="de-DE"/>
        </w:rPr>
      </w:pPr>
      <w:r>
        <w:rPr>
          <w:lang w:eastAsia="de-DE"/>
        </w:rPr>
        <w:t xml:space="preserve">        - majorCount</w:t>
      </w:r>
    </w:p>
    <w:p w14:paraId="4A05E519" w14:textId="77777777" w:rsidR="00EA2FB2" w:rsidRDefault="00EA2FB2" w:rsidP="00EA2FB2">
      <w:pPr>
        <w:pStyle w:val="PL"/>
        <w:rPr>
          <w:lang w:eastAsia="de-DE"/>
        </w:rPr>
      </w:pPr>
      <w:r>
        <w:rPr>
          <w:lang w:eastAsia="de-DE"/>
        </w:rPr>
        <w:t xml:space="preserve">        - minorCount</w:t>
      </w:r>
    </w:p>
    <w:p w14:paraId="5F32C50D" w14:textId="77777777" w:rsidR="00EA2FB2" w:rsidRDefault="00EA2FB2" w:rsidP="00EA2FB2">
      <w:pPr>
        <w:pStyle w:val="PL"/>
        <w:rPr>
          <w:lang w:eastAsia="de-DE"/>
        </w:rPr>
      </w:pPr>
      <w:r>
        <w:rPr>
          <w:lang w:eastAsia="de-DE"/>
        </w:rPr>
        <w:t xml:space="preserve">        - warningCount</w:t>
      </w:r>
    </w:p>
    <w:p w14:paraId="39BE5CD0" w14:textId="77777777" w:rsidR="00EA2FB2" w:rsidRDefault="00EA2FB2" w:rsidP="00EA2FB2">
      <w:pPr>
        <w:pStyle w:val="PL"/>
        <w:rPr>
          <w:lang w:eastAsia="de-DE"/>
        </w:rPr>
      </w:pPr>
      <w:r>
        <w:rPr>
          <w:lang w:eastAsia="de-DE"/>
        </w:rPr>
        <w:t xml:space="preserve">        - indeterminateCount</w:t>
      </w:r>
    </w:p>
    <w:p w14:paraId="56FB7047" w14:textId="77777777" w:rsidR="00EA2FB2" w:rsidRDefault="00EA2FB2" w:rsidP="00EA2FB2">
      <w:pPr>
        <w:pStyle w:val="PL"/>
        <w:rPr>
          <w:lang w:eastAsia="de-DE"/>
        </w:rPr>
      </w:pPr>
      <w:r>
        <w:rPr>
          <w:lang w:eastAsia="de-DE"/>
        </w:rPr>
        <w:t xml:space="preserve">        - clearedCount</w:t>
      </w:r>
    </w:p>
    <w:p w14:paraId="070F3009" w14:textId="77777777" w:rsidR="00EA2FB2" w:rsidRDefault="00EA2FB2" w:rsidP="00EA2FB2">
      <w:pPr>
        <w:pStyle w:val="PL"/>
        <w:rPr>
          <w:lang w:eastAsia="de-DE"/>
        </w:rPr>
      </w:pPr>
      <w:r>
        <w:rPr>
          <w:lang w:eastAsia="de-DE"/>
        </w:rPr>
        <w:t xml:space="preserve">      properties:</w:t>
      </w:r>
    </w:p>
    <w:p w14:paraId="6CB26D62" w14:textId="77777777" w:rsidR="00EA2FB2" w:rsidRDefault="00EA2FB2" w:rsidP="00EA2FB2">
      <w:pPr>
        <w:pStyle w:val="PL"/>
        <w:rPr>
          <w:lang w:eastAsia="de-DE"/>
        </w:rPr>
      </w:pPr>
      <w:r>
        <w:rPr>
          <w:lang w:eastAsia="de-DE"/>
        </w:rPr>
        <w:t xml:space="preserve">        criticalCount:</w:t>
      </w:r>
    </w:p>
    <w:p w14:paraId="141B3793" w14:textId="77777777" w:rsidR="00EA2FB2" w:rsidRDefault="00EA2FB2" w:rsidP="00EA2FB2">
      <w:pPr>
        <w:pStyle w:val="PL"/>
        <w:rPr>
          <w:lang w:eastAsia="de-DE"/>
        </w:rPr>
      </w:pPr>
      <w:r>
        <w:rPr>
          <w:lang w:eastAsia="de-DE"/>
        </w:rPr>
        <w:t xml:space="preserve">          type: integer</w:t>
      </w:r>
    </w:p>
    <w:p w14:paraId="732FB653" w14:textId="77777777" w:rsidR="00EA2FB2" w:rsidRDefault="00EA2FB2" w:rsidP="00EA2FB2">
      <w:pPr>
        <w:pStyle w:val="PL"/>
        <w:rPr>
          <w:lang w:eastAsia="de-DE"/>
        </w:rPr>
      </w:pPr>
      <w:r>
        <w:rPr>
          <w:lang w:eastAsia="de-DE"/>
        </w:rPr>
        <w:t xml:space="preserve">        majorCount:</w:t>
      </w:r>
    </w:p>
    <w:p w14:paraId="087289A3" w14:textId="77777777" w:rsidR="00EA2FB2" w:rsidRDefault="00EA2FB2" w:rsidP="00EA2FB2">
      <w:pPr>
        <w:pStyle w:val="PL"/>
        <w:rPr>
          <w:lang w:eastAsia="de-DE"/>
        </w:rPr>
      </w:pPr>
      <w:r>
        <w:rPr>
          <w:lang w:eastAsia="de-DE"/>
        </w:rPr>
        <w:t xml:space="preserve">          type: integer</w:t>
      </w:r>
    </w:p>
    <w:p w14:paraId="2D16F2E1" w14:textId="77777777" w:rsidR="00EA2FB2" w:rsidRDefault="00EA2FB2" w:rsidP="00EA2FB2">
      <w:pPr>
        <w:pStyle w:val="PL"/>
        <w:rPr>
          <w:lang w:eastAsia="de-DE"/>
        </w:rPr>
      </w:pPr>
      <w:r>
        <w:rPr>
          <w:lang w:eastAsia="de-DE"/>
        </w:rPr>
        <w:t xml:space="preserve">        minorCount:</w:t>
      </w:r>
    </w:p>
    <w:p w14:paraId="64707236" w14:textId="77777777" w:rsidR="00EA2FB2" w:rsidRDefault="00EA2FB2" w:rsidP="00EA2FB2">
      <w:pPr>
        <w:pStyle w:val="PL"/>
        <w:rPr>
          <w:lang w:eastAsia="de-DE"/>
        </w:rPr>
      </w:pPr>
      <w:r>
        <w:rPr>
          <w:lang w:eastAsia="de-DE"/>
        </w:rPr>
        <w:t xml:space="preserve">          type: integer</w:t>
      </w:r>
    </w:p>
    <w:p w14:paraId="48DA5E9A" w14:textId="77777777" w:rsidR="00EA2FB2" w:rsidRDefault="00EA2FB2" w:rsidP="00EA2FB2">
      <w:pPr>
        <w:pStyle w:val="PL"/>
        <w:rPr>
          <w:lang w:eastAsia="de-DE"/>
        </w:rPr>
      </w:pPr>
      <w:r>
        <w:rPr>
          <w:lang w:eastAsia="de-DE"/>
        </w:rPr>
        <w:t xml:space="preserve">        warningCount:</w:t>
      </w:r>
    </w:p>
    <w:p w14:paraId="7C6C23BE" w14:textId="77777777" w:rsidR="00EA2FB2" w:rsidRDefault="00EA2FB2" w:rsidP="00EA2FB2">
      <w:pPr>
        <w:pStyle w:val="PL"/>
        <w:rPr>
          <w:lang w:eastAsia="de-DE"/>
        </w:rPr>
      </w:pPr>
      <w:r>
        <w:rPr>
          <w:lang w:eastAsia="de-DE"/>
        </w:rPr>
        <w:t xml:space="preserve">          type: integer</w:t>
      </w:r>
    </w:p>
    <w:p w14:paraId="5BA41C25" w14:textId="77777777" w:rsidR="00EA2FB2" w:rsidRDefault="00EA2FB2" w:rsidP="00EA2FB2">
      <w:pPr>
        <w:pStyle w:val="PL"/>
        <w:rPr>
          <w:lang w:eastAsia="de-DE"/>
        </w:rPr>
      </w:pPr>
      <w:r>
        <w:rPr>
          <w:lang w:eastAsia="de-DE"/>
        </w:rPr>
        <w:t xml:space="preserve">        indeterminateCount:</w:t>
      </w:r>
    </w:p>
    <w:p w14:paraId="41D8957A" w14:textId="77777777" w:rsidR="00EA2FB2" w:rsidRDefault="00EA2FB2" w:rsidP="00EA2FB2">
      <w:pPr>
        <w:pStyle w:val="PL"/>
        <w:rPr>
          <w:lang w:eastAsia="de-DE"/>
        </w:rPr>
      </w:pPr>
      <w:r>
        <w:rPr>
          <w:lang w:eastAsia="de-DE"/>
        </w:rPr>
        <w:t xml:space="preserve">          type: integer</w:t>
      </w:r>
    </w:p>
    <w:p w14:paraId="2CEB4196" w14:textId="77777777" w:rsidR="00EA2FB2" w:rsidRDefault="00EA2FB2" w:rsidP="00EA2FB2">
      <w:pPr>
        <w:pStyle w:val="PL"/>
        <w:rPr>
          <w:lang w:eastAsia="de-DE"/>
        </w:rPr>
      </w:pPr>
      <w:r>
        <w:rPr>
          <w:lang w:eastAsia="de-DE"/>
        </w:rPr>
        <w:t xml:space="preserve">        clearedCount:</w:t>
      </w:r>
    </w:p>
    <w:p w14:paraId="583FF048" w14:textId="77777777" w:rsidR="00EA2FB2" w:rsidRDefault="00EA2FB2" w:rsidP="00EA2FB2">
      <w:pPr>
        <w:pStyle w:val="PL"/>
        <w:rPr>
          <w:lang w:eastAsia="de-DE"/>
        </w:rPr>
      </w:pPr>
      <w:r>
        <w:rPr>
          <w:lang w:eastAsia="de-DE"/>
        </w:rPr>
        <w:t xml:space="preserve">          type: integer</w:t>
      </w:r>
    </w:p>
    <w:p w14:paraId="27F1DD5D" w14:textId="77777777" w:rsidR="00EA2FB2" w:rsidRDefault="00EA2FB2" w:rsidP="00EA2FB2">
      <w:pPr>
        <w:pStyle w:val="PL"/>
        <w:rPr>
          <w:lang w:eastAsia="de-DE"/>
        </w:rPr>
      </w:pPr>
      <w:r>
        <w:rPr>
          <w:lang w:eastAsia="de-DE"/>
        </w:rPr>
        <w:t xml:space="preserve">    Comment:</w:t>
      </w:r>
    </w:p>
    <w:p w14:paraId="04C5FF26" w14:textId="77777777" w:rsidR="00EA2FB2" w:rsidRDefault="00EA2FB2" w:rsidP="00EA2FB2">
      <w:pPr>
        <w:pStyle w:val="PL"/>
        <w:rPr>
          <w:lang w:eastAsia="de-DE"/>
        </w:rPr>
      </w:pPr>
      <w:r>
        <w:rPr>
          <w:lang w:eastAsia="de-DE"/>
        </w:rPr>
        <w:t xml:space="preserve">      type: object</w:t>
      </w:r>
    </w:p>
    <w:p w14:paraId="3AD9F76C" w14:textId="77777777" w:rsidR="00EA2FB2" w:rsidRDefault="00EA2FB2" w:rsidP="00EA2FB2">
      <w:pPr>
        <w:pStyle w:val="PL"/>
        <w:rPr>
          <w:lang w:eastAsia="de-DE"/>
        </w:rPr>
      </w:pPr>
      <w:r>
        <w:rPr>
          <w:lang w:eastAsia="de-DE"/>
        </w:rPr>
        <w:t xml:space="preserve">      properties:</w:t>
      </w:r>
    </w:p>
    <w:p w14:paraId="56F5C0ED" w14:textId="77777777" w:rsidR="00EA2FB2" w:rsidRDefault="00EA2FB2" w:rsidP="00EA2FB2">
      <w:pPr>
        <w:pStyle w:val="PL"/>
        <w:rPr>
          <w:lang w:eastAsia="de-DE"/>
        </w:rPr>
      </w:pPr>
      <w:r>
        <w:rPr>
          <w:lang w:eastAsia="de-DE"/>
        </w:rPr>
        <w:t xml:space="preserve">        commentTime:</w:t>
      </w:r>
    </w:p>
    <w:p w14:paraId="2CF72402" w14:textId="77777777" w:rsidR="00EA2FB2" w:rsidRDefault="00EA2FB2" w:rsidP="00EA2FB2">
      <w:pPr>
        <w:pStyle w:val="PL"/>
        <w:rPr>
          <w:lang w:eastAsia="de-DE"/>
        </w:rPr>
      </w:pPr>
      <w:r>
        <w:rPr>
          <w:lang w:eastAsia="de-DE"/>
        </w:rPr>
        <w:t xml:space="preserve">          $ref: 'TS28623_ComDefs.yaml#/components/schemas/DateTime'</w:t>
      </w:r>
    </w:p>
    <w:p w14:paraId="202D2763" w14:textId="77777777" w:rsidR="00EA2FB2" w:rsidRDefault="00EA2FB2" w:rsidP="00EA2FB2">
      <w:pPr>
        <w:pStyle w:val="PL"/>
        <w:rPr>
          <w:lang w:eastAsia="de-DE"/>
        </w:rPr>
      </w:pPr>
      <w:r>
        <w:rPr>
          <w:lang w:eastAsia="de-DE"/>
        </w:rPr>
        <w:t xml:space="preserve">        commentUserId:</w:t>
      </w:r>
    </w:p>
    <w:p w14:paraId="7F4CBF74" w14:textId="77777777" w:rsidR="00EA2FB2" w:rsidRDefault="00EA2FB2" w:rsidP="00EA2FB2">
      <w:pPr>
        <w:pStyle w:val="PL"/>
        <w:rPr>
          <w:lang w:eastAsia="de-DE"/>
        </w:rPr>
      </w:pPr>
      <w:r>
        <w:rPr>
          <w:lang w:eastAsia="de-DE"/>
        </w:rPr>
        <w:t xml:space="preserve">          type: string</w:t>
      </w:r>
    </w:p>
    <w:p w14:paraId="3E59B1B6" w14:textId="77777777" w:rsidR="00EA2FB2" w:rsidRDefault="00EA2FB2" w:rsidP="00EA2FB2">
      <w:pPr>
        <w:pStyle w:val="PL"/>
        <w:rPr>
          <w:lang w:eastAsia="de-DE"/>
        </w:rPr>
      </w:pPr>
      <w:r>
        <w:rPr>
          <w:lang w:eastAsia="de-DE"/>
        </w:rPr>
        <w:t xml:space="preserve">        commentSystemId:</w:t>
      </w:r>
    </w:p>
    <w:p w14:paraId="1203749A" w14:textId="77777777" w:rsidR="00EA2FB2" w:rsidRDefault="00EA2FB2" w:rsidP="00EA2FB2">
      <w:pPr>
        <w:pStyle w:val="PL"/>
        <w:rPr>
          <w:lang w:eastAsia="de-DE"/>
        </w:rPr>
      </w:pPr>
      <w:r>
        <w:rPr>
          <w:lang w:eastAsia="de-DE"/>
        </w:rPr>
        <w:t xml:space="preserve">          type: string</w:t>
      </w:r>
    </w:p>
    <w:p w14:paraId="299CF77C" w14:textId="77777777" w:rsidR="00EA2FB2" w:rsidRDefault="00EA2FB2" w:rsidP="00EA2FB2">
      <w:pPr>
        <w:pStyle w:val="PL"/>
        <w:rPr>
          <w:lang w:eastAsia="de-DE"/>
        </w:rPr>
      </w:pPr>
      <w:r>
        <w:rPr>
          <w:lang w:eastAsia="de-DE"/>
        </w:rPr>
        <w:t xml:space="preserve">        commentText:</w:t>
      </w:r>
    </w:p>
    <w:p w14:paraId="05CF2B17" w14:textId="77777777" w:rsidR="00EA2FB2" w:rsidRDefault="00EA2FB2" w:rsidP="00EA2FB2">
      <w:pPr>
        <w:pStyle w:val="PL"/>
        <w:rPr>
          <w:lang w:eastAsia="de-DE"/>
        </w:rPr>
      </w:pPr>
      <w:r>
        <w:rPr>
          <w:lang w:eastAsia="de-DE"/>
        </w:rPr>
        <w:t xml:space="preserve">          type: string</w:t>
      </w:r>
    </w:p>
    <w:p w14:paraId="77B4B910" w14:textId="77777777" w:rsidR="00EA2FB2" w:rsidRDefault="00EA2FB2" w:rsidP="00EA2FB2">
      <w:pPr>
        <w:pStyle w:val="PL"/>
        <w:rPr>
          <w:lang w:eastAsia="de-DE"/>
        </w:rPr>
      </w:pPr>
      <w:r>
        <w:rPr>
          <w:lang w:eastAsia="de-DE"/>
        </w:rPr>
        <w:t xml:space="preserve">    Comments:</w:t>
      </w:r>
    </w:p>
    <w:p w14:paraId="6B2CA55A" w14:textId="77777777" w:rsidR="00EA2FB2" w:rsidRDefault="00EA2FB2" w:rsidP="00EA2FB2">
      <w:pPr>
        <w:pStyle w:val="PL"/>
        <w:rPr>
          <w:lang w:eastAsia="de-DE"/>
        </w:rPr>
      </w:pPr>
      <w:r>
        <w:rPr>
          <w:lang w:eastAsia="de-DE"/>
        </w:rPr>
        <w:t xml:space="preserve">      description: &gt;-</w:t>
      </w:r>
    </w:p>
    <w:p w14:paraId="2AD0685B" w14:textId="77777777" w:rsidR="00EA2FB2" w:rsidRDefault="00EA2FB2" w:rsidP="00EA2FB2">
      <w:pPr>
        <w:pStyle w:val="PL"/>
        <w:rPr>
          <w:lang w:eastAsia="de-DE"/>
        </w:rPr>
      </w:pPr>
      <w:r>
        <w:rPr>
          <w:lang w:eastAsia="de-DE"/>
        </w:rPr>
        <w:t xml:space="preserve">        Collection of comments. The comment identifiers are allocated by the</w:t>
      </w:r>
    </w:p>
    <w:p w14:paraId="18402BE0" w14:textId="77777777" w:rsidR="00EA2FB2" w:rsidRDefault="00EA2FB2" w:rsidP="00EA2FB2">
      <w:pPr>
        <w:pStyle w:val="PL"/>
        <w:rPr>
          <w:lang w:eastAsia="de-DE"/>
        </w:rPr>
      </w:pPr>
      <w:r>
        <w:rPr>
          <w:lang w:eastAsia="de-DE"/>
        </w:rPr>
        <w:t xml:space="preserve">        MnS producer and used as key in the map.</w:t>
      </w:r>
    </w:p>
    <w:p w14:paraId="70DFE86B" w14:textId="77777777" w:rsidR="00EA2FB2" w:rsidRDefault="00EA2FB2" w:rsidP="00EA2FB2">
      <w:pPr>
        <w:pStyle w:val="PL"/>
        <w:rPr>
          <w:lang w:eastAsia="de-DE"/>
        </w:rPr>
      </w:pPr>
      <w:r>
        <w:rPr>
          <w:lang w:eastAsia="de-DE"/>
        </w:rPr>
        <w:t xml:space="preserve">      type: object</w:t>
      </w:r>
    </w:p>
    <w:p w14:paraId="58E44BFA" w14:textId="77777777" w:rsidR="00EA2FB2" w:rsidRDefault="00EA2FB2" w:rsidP="00EA2FB2">
      <w:pPr>
        <w:pStyle w:val="PL"/>
        <w:rPr>
          <w:lang w:eastAsia="de-DE"/>
        </w:rPr>
      </w:pPr>
      <w:r>
        <w:rPr>
          <w:lang w:eastAsia="de-DE"/>
        </w:rPr>
        <w:t xml:space="preserve">      additionalProperties:</w:t>
      </w:r>
    </w:p>
    <w:p w14:paraId="4943A071" w14:textId="77777777" w:rsidR="00EA2FB2" w:rsidRDefault="00EA2FB2" w:rsidP="00EA2FB2">
      <w:pPr>
        <w:pStyle w:val="PL"/>
        <w:rPr>
          <w:lang w:eastAsia="de-DE"/>
        </w:rPr>
      </w:pPr>
      <w:r>
        <w:rPr>
          <w:lang w:eastAsia="de-DE"/>
        </w:rPr>
        <w:t xml:space="preserve">        $ref: '#/components/schemas/Comment'</w:t>
      </w:r>
    </w:p>
    <w:p w14:paraId="426EFB19" w14:textId="77777777" w:rsidR="00EA2FB2" w:rsidRDefault="00EA2FB2" w:rsidP="00EA2FB2">
      <w:pPr>
        <w:pStyle w:val="PL"/>
        <w:rPr>
          <w:lang w:eastAsia="de-DE"/>
        </w:rPr>
      </w:pPr>
      <w:r>
        <w:rPr>
          <w:lang w:eastAsia="de-DE"/>
        </w:rPr>
        <w:t xml:space="preserve">    Subscription:</w:t>
      </w:r>
    </w:p>
    <w:p w14:paraId="36A3C513" w14:textId="77777777" w:rsidR="00EA2FB2" w:rsidRDefault="00EA2FB2" w:rsidP="00EA2FB2">
      <w:pPr>
        <w:pStyle w:val="PL"/>
        <w:rPr>
          <w:lang w:eastAsia="de-DE"/>
        </w:rPr>
      </w:pPr>
      <w:r>
        <w:rPr>
          <w:lang w:eastAsia="de-DE"/>
        </w:rPr>
        <w:t xml:space="preserve">      type: object</w:t>
      </w:r>
    </w:p>
    <w:p w14:paraId="43CC3F52" w14:textId="77777777" w:rsidR="00EA2FB2" w:rsidRDefault="00EA2FB2" w:rsidP="00EA2FB2">
      <w:pPr>
        <w:pStyle w:val="PL"/>
        <w:rPr>
          <w:lang w:eastAsia="de-DE"/>
        </w:rPr>
      </w:pPr>
      <w:r>
        <w:rPr>
          <w:lang w:eastAsia="de-DE"/>
        </w:rPr>
        <w:t xml:space="preserve">      properties:</w:t>
      </w:r>
    </w:p>
    <w:p w14:paraId="0DA60954" w14:textId="77777777" w:rsidR="00EA2FB2" w:rsidRDefault="00EA2FB2" w:rsidP="00EA2FB2">
      <w:pPr>
        <w:pStyle w:val="PL"/>
        <w:rPr>
          <w:lang w:eastAsia="de-DE"/>
        </w:rPr>
      </w:pPr>
      <w:r>
        <w:rPr>
          <w:lang w:eastAsia="de-DE"/>
        </w:rPr>
        <w:t xml:space="preserve">        consumerReference:</w:t>
      </w:r>
    </w:p>
    <w:p w14:paraId="35C09B81" w14:textId="77777777" w:rsidR="00EA2FB2" w:rsidRDefault="00EA2FB2" w:rsidP="00EA2FB2">
      <w:pPr>
        <w:pStyle w:val="PL"/>
        <w:rPr>
          <w:lang w:eastAsia="de-DE"/>
        </w:rPr>
      </w:pPr>
      <w:r>
        <w:rPr>
          <w:lang w:eastAsia="de-DE"/>
        </w:rPr>
        <w:t xml:space="preserve">          $ref: 'TS28623_ComDefs.yaml#/components/schemas/Uri'</w:t>
      </w:r>
    </w:p>
    <w:p w14:paraId="391A8259" w14:textId="77777777" w:rsidR="00EA2FB2" w:rsidRDefault="00EA2FB2" w:rsidP="00EA2FB2">
      <w:pPr>
        <w:pStyle w:val="PL"/>
        <w:rPr>
          <w:lang w:eastAsia="de-DE"/>
        </w:rPr>
      </w:pPr>
      <w:r>
        <w:rPr>
          <w:lang w:eastAsia="de-DE"/>
        </w:rPr>
        <w:t xml:space="preserve">        timeTick:</w:t>
      </w:r>
    </w:p>
    <w:p w14:paraId="49076C0B" w14:textId="77777777" w:rsidR="00EA2FB2" w:rsidRDefault="00EA2FB2" w:rsidP="00EA2FB2">
      <w:pPr>
        <w:pStyle w:val="PL"/>
        <w:rPr>
          <w:lang w:eastAsia="de-DE"/>
        </w:rPr>
      </w:pPr>
      <w:r>
        <w:rPr>
          <w:lang w:eastAsia="de-DE"/>
        </w:rPr>
        <w:t xml:space="preserve">          type: integer</w:t>
      </w:r>
    </w:p>
    <w:p w14:paraId="3CC8C86C" w14:textId="77777777" w:rsidR="00EA2FB2" w:rsidRDefault="00EA2FB2" w:rsidP="006732CB">
      <w:pPr>
        <w:pStyle w:val="PL"/>
        <w:rPr>
          <w:lang w:eastAsia="de-DE"/>
        </w:rPr>
      </w:pPr>
      <w:r>
        <w:rPr>
          <w:lang w:eastAsia="de-DE"/>
        </w:rPr>
        <w:t xml:space="preserve">        filter:</w:t>
      </w:r>
    </w:p>
    <w:p w14:paraId="3DCDAF07" w14:textId="30259D13" w:rsidR="00715886" w:rsidRDefault="00EA2FB2" w:rsidP="006732CB">
      <w:pPr>
        <w:pStyle w:val="PL"/>
        <w:rPr>
          <w:lang w:eastAsia="de-DE"/>
        </w:rPr>
      </w:pPr>
      <w:r>
        <w:rPr>
          <w:lang w:eastAsia="de-DE"/>
        </w:rPr>
        <w:t xml:space="preserve">          $ref: 'TS28623_ComDefs.yaml#/components/schemas/Filter'</w:t>
      </w:r>
    </w:p>
    <w:p w14:paraId="2E07AC28" w14:textId="77777777" w:rsidR="006732CB" w:rsidRDefault="006732CB" w:rsidP="006732CB">
      <w:pPr>
        <w:pStyle w:val="PL"/>
      </w:pPr>
    </w:p>
    <w:p w14:paraId="16C06D19" w14:textId="4E1520AB" w:rsidR="007056CE" w:rsidRDefault="007056CE" w:rsidP="007056CE">
      <w:pPr>
        <w:pStyle w:val="Heading2"/>
        <w:rPr>
          <w:lang w:eastAsia="de-DE"/>
        </w:rPr>
      </w:pPr>
      <w:bookmarkStart w:id="4339" w:name="_Toc20494856"/>
      <w:bookmarkStart w:id="4340" w:name="_Toc26975933"/>
      <w:bookmarkStart w:id="4341" w:name="_Toc35856821"/>
      <w:bookmarkStart w:id="4342" w:name="_Toc44001720"/>
      <w:bookmarkStart w:id="4343" w:name="_Toc51581323"/>
      <w:bookmarkStart w:id="4344" w:name="_Toc52356586"/>
      <w:bookmarkStart w:id="4345" w:name="_Toc55228156"/>
      <w:bookmarkStart w:id="4346" w:name="_Toc105505311"/>
      <w:r>
        <w:t>A.2.2</w:t>
      </w:r>
      <w:r>
        <w:tab/>
      </w:r>
      <w:r w:rsidR="00A55355">
        <w:rPr>
          <w:lang w:eastAsia="de-DE"/>
        </w:rPr>
        <w:t>I</w:t>
      </w:r>
      <w:r>
        <w:rPr>
          <w:lang w:eastAsia="de-DE"/>
        </w:rPr>
        <w:t>ntegration with ONAP VES</w:t>
      </w:r>
      <w:bookmarkEnd w:id="4339"/>
      <w:bookmarkEnd w:id="4340"/>
      <w:bookmarkEnd w:id="4341"/>
      <w:bookmarkEnd w:id="4342"/>
      <w:bookmarkEnd w:id="4343"/>
      <w:bookmarkEnd w:id="4344"/>
      <w:bookmarkEnd w:id="4345"/>
      <w:bookmarkEnd w:id="4346"/>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47" w:name="_Toc20494857"/>
      <w:bookmarkStart w:id="4348" w:name="_Toc26975934"/>
      <w:bookmarkStart w:id="4349" w:name="_Toc35856822"/>
      <w:bookmarkStart w:id="4350" w:name="_Toc44001721"/>
      <w:bookmarkStart w:id="4351" w:name="_Toc51581324"/>
      <w:bookmarkStart w:id="4352" w:name="_Toc52356587"/>
      <w:bookmarkStart w:id="4353" w:name="_Toc55228157"/>
      <w:bookmarkStart w:id="4354" w:name="_Toc105505312"/>
      <w:r>
        <w:t>A.</w:t>
      </w:r>
      <w:r w:rsidR="00BA1697">
        <w:t>3</w:t>
      </w:r>
      <w:r>
        <w:tab/>
      </w:r>
      <w:r w:rsidR="007056CE">
        <w:rPr>
          <w:lang w:eastAsia="de-DE"/>
        </w:rPr>
        <w:t>Void</w:t>
      </w:r>
      <w:bookmarkEnd w:id="4347"/>
      <w:bookmarkEnd w:id="4348"/>
      <w:bookmarkEnd w:id="4349"/>
      <w:bookmarkEnd w:id="4350"/>
      <w:bookmarkEnd w:id="4351"/>
      <w:bookmarkEnd w:id="4352"/>
      <w:bookmarkEnd w:id="4353"/>
      <w:bookmarkEnd w:id="4354"/>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55" w:name="_Toc20494858"/>
      <w:bookmarkStart w:id="4356" w:name="_Toc26975935"/>
      <w:bookmarkStart w:id="4357" w:name="_Toc35856823"/>
      <w:bookmarkStart w:id="4358" w:name="_Toc44001722"/>
      <w:bookmarkStart w:id="4359" w:name="_Toc51581325"/>
      <w:bookmarkStart w:id="4360" w:name="_Toc52356588"/>
      <w:bookmarkStart w:id="4361" w:name="_Toc55228158"/>
      <w:bookmarkStart w:id="4362" w:name="_Toc105505313"/>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55"/>
      <w:bookmarkEnd w:id="4356"/>
      <w:bookmarkEnd w:id="4357"/>
      <w:bookmarkEnd w:id="4358"/>
      <w:bookmarkEnd w:id="4359"/>
      <w:bookmarkEnd w:id="4360"/>
      <w:bookmarkEnd w:id="4361"/>
      <w:bookmarkEnd w:id="4362"/>
    </w:p>
    <w:p w14:paraId="27F3BA1E" w14:textId="77777777" w:rsidR="00EC4F8E" w:rsidRPr="004B1DB9" w:rsidRDefault="00EC4F8E" w:rsidP="007056CE">
      <w:pPr>
        <w:pStyle w:val="Heading2"/>
        <w:rPr>
          <w:lang w:eastAsia="de-DE"/>
        </w:rPr>
      </w:pPr>
      <w:bookmarkStart w:id="4363" w:name="_Toc20494859"/>
      <w:bookmarkStart w:id="4364" w:name="_Toc26975936"/>
      <w:bookmarkStart w:id="4365" w:name="_Toc35856824"/>
      <w:bookmarkStart w:id="4366" w:name="_Toc44001723"/>
      <w:bookmarkStart w:id="4367" w:name="_Toc51581326"/>
      <w:bookmarkStart w:id="4368" w:name="_Toc52356589"/>
      <w:bookmarkStart w:id="4369" w:name="_Toc55228159"/>
      <w:bookmarkStart w:id="4370" w:name="_Toc105505314"/>
      <w:r>
        <w:rPr>
          <w:lang w:eastAsia="de-DE"/>
        </w:rPr>
        <w:t>A.</w:t>
      </w:r>
      <w:r w:rsidR="003175D1">
        <w:rPr>
          <w:lang w:eastAsia="de-DE"/>
        </w:rPr>
        <w:t>4</w:t>
      </w:r>
      <w:r>
        <w:rPr>
          <w:lang w:eastAsia="de-DE"/>
        </w:rPr>
        <w:t>.1</w:t>
      </w:r>
      <w:r>
        <w:rPr>
          <w:lang w:eastAsia="de-DE"/>
        </w:rPr>
        <w:tab/>
      </w:r>
      <w:bookmarkEnd w:id="4363"/>
      <w:bookmarkEnd w:id="4364"/>
      <w:bookmarkEnd w:id="4365"/>
      <w:bookmarkEnd w:id="4366"/>
      <w:r w:rsidR="00413497">
        <w:t>Void</w:t>
      </w:r>
      <w:bookmarkEnd w:id="4367"/>
      <w:bookmarkEnd w:id="4368"/>
      <w:bookmarkEnd w:id="4369"/>
      <w:bookmarkEnd w:id="4370"/>
    </w:p>
    <w:p w14:paraId="4C37E8DD" w14:textId="108CD43B" w:rsidR="00EC4F8E" w:rsidRPr="004B1DB9" w:rsidRDefault="00EC4F8E" w:rsidP="007056CE">
      <w:pPr>
        <w:pStyle w:val="Heading2"/>
        <w:rPr>
          <w:lang w:eastAsia="de-DE"/>
        </w:rPr>
      </w:pPr>
      <w:bookmarkStart w:id="4371" w:name="_Toc20494860"/>
      <w:bookmarkStart w:id="4372" w:name="_Toc26975937"/>
      <w:bookmarkStart w:id="4373" w:name="_Toc35856825"/>
      <w:bookmarkStart w:id="4374" w:name="_Toc44001724"/>
      <w:bookmarkStart w:id="4375" w:name="_Toc51581327"/>
      <w:bookmarkStart w:id="4376" w:name="_Toc52356590"/>
      <w:bookmarkStart w:id="4377" w:name="_Toc55228160"/>
      <w:bookmarkStart w:id="4378" w:name="_Toc105505315"/>
      <w:r>
        <w:rPr>
          <w:lang w:eastAsia="de-DE"/>
        </w:rPr>
        <w:t>A.</w:t>
      </w:r>
      <w:r w:rsidR="003175D1">
        <w:rPr>
          <w:lang w:eastAsia="de-DE"/>
        </w:rPr>
        <w:t>4</w:t>
      </w:r>
      <w:r>
        <w:rPr>
          <w:lang w:eastAsia="de-DE"/>
        </w:rPr>
        <w:t>.2</w:t>
      </w:r>
      <w:r>
        <w:rPr>
          <w:lang w:eastAsia="de-DE"/>
        </w:rPr>
        <w:tab/>
      </w:r>
      <w:r w:rsidR="00BE3573">
        <w:rPr>
          <w:lang w:eastAsia="de-DE"/>
        </w:rPr>
        <w:t>OpenAPI document "</w:t>
      </w:r>
      <w:r w:rsidR="004E6FEB" w:rsidRPr="004E6FEB">
        <w:rPr>
          <w:lang w:eastAsia="de-DE"/>
        </w:rPr>
        <w:t>TS28532_P</w:t>
      </w:r>
      <w:r w:rsidR="00BE3573">
        <w:rPr>
          <w:lang w:eastAsia="de-DE"/>
        </w:rPr>
        <w:t>erfMnS.yaml"</w:t>
      </w:r>
      <w:bookmarkEnd w:id="4371"/>
      <w:bookmarkEnd w:id="4372"/>
      <w:bookmarkEnd w:id="4373"/>
      <w:bookmarkEnd w:id="4374"/>
      <w:bookmarkEnd w:id="4375"/>
      <w:bookmarkEnd w:id="4376"/>
      <w:bookmarkEnd w:id="4377"/>
      <w:bookmarkEnd w:id="4378"/>
    </w:p>
    <w:p w14:paraId="0FAAB388" w14:textId="77777777" w:rsidR="00EA2FB2" w:rsidRPr="004845A0" w:rsidRDefault="00EA2FB2" w:rsidP="00EA2FB2">
      <w:pPr>
        <w:pStyle w:val="PL"/>
        <w:rPr>
          <w:lang w:val="en" w:eastAsia="zh-CN"/>
        </w:rPr>
      </w:pPr>
      <w:r w:rsidRPr="004845A0">
        <w:rPr>
          <w:lang w:val="en" w:eastAsia="zh-CN"/>
        </w:rPr>
        <w:t>openapi: 3.0.1</w:t>
      </w:r>
    </w:p>
    <w:p w14:paraId="22B61631" w14:textId="77777777" w:rsidR="00EA2FB2" w:rsidRPr="004845A0" w:rsidRDefault="00EA2FB2" w:rsidP="00EA2FB2">
      <w:pPr>
        <w:pStyle w:val="PL"/>
        <w:rPr>
          <w:lang w:val="en" w:eastAsia="zh-CN"/>
        </w:rPr>
      </w:pPr>
      <w:r w:rsidRPr="004845A0">
        <w:rPr>
          <w:lang w:val="en" w:eastAsia="zh-CN"/>
        </w:rPr>
        <w:t>info:</w:t>
      </w:r>
    </w:p>
    <w:p w14:paraId="3E7E089A" w14:textId="77777777" w:rsidR="00EA2FB2" w:rsidRPr="004845A0" w:rsidRDefault="00EA2FB2" w:rsidP="00EA2FB2">
      <w:pPr>
        <w:pStyle w:val="PL"/>
        <w:rPr>
          <w:lang w:val="en" w:eastAsia="zh-CN"/>
        </w:rPr>
      </w:pPr>
      <w:r w:rsidRPr="004845A0">
        <w:rPr>
          <w:lang w:val="en" w:eastAsia="zh-CN"/>
        </w:rPr>
        <w:t xml:space="preserve">  title: TS 28.532 Performance Threshold Monitoring MnS</w:t>
      </w:r>
    </w:p>
    <w:p w14:paraId="041CDBA2" w14:textId="77777777" w:rsidR="00EA2FB2" w:rsidRPr="004845A0" w:rsidRDefault="00EA2FB2" w:rsidP="00EA2FB2">
      <w:pPr>
        <w:pStyle w:val="PL"/>
        <w:rPr>
          <w:lang w:val="en" w:eastAsia="zh-CN"/>
        </w:rPr>
      </w:pPr>
      <w:r w:rsidRPr="004845A0">
        <w:rPr>
          <w:lang w:val="en" w:eastAsia="zh-CN"/>
        </w:rPr>
        <w:t xml:space="preserve">  version: 17.1.0</w:t>
      </w:r>
    </w:p>
    <w:p w14:paraId="6222879A" w14:textId="77777777" w:rsidR="00EA2FB2" w:rsidRPr="004845A0" w:rsidRDefault="00EA2FB2" w:rsidP="00EA2FB2">
      <w:pPr>
        <w:pStyle w:val="PL"/>
        <w:rPr>
          <w:lang w:val="en" w:eastAsia="zh-CN"/>
        </w:rPr>
      </w:pPr>
      <w:r w:rsidRPr="004845A0">
        <w:rPr>
          <w:lang w:val="en" w:eastAsia="zh-CN"/>
        </w:rPr>
        <w:t xml:space="preserve">  description: &gt;-</w:t>
      </w:r>
    </w:p>
    <w:p w14:paraId="61B91029" w14:textId="77777777" w:rsidR="00EA2FB2" w:rsidRPr="004845A0" w:rsidRDefault="00EA2FB2" w:rsidP="00EA2FB2">
      <w:pPr>
        <w:pStyle w:val="PL"/>
        <w:rPr>
          <w:lang w:val="en" w:eastAsia="zh-CN"/>
        </w:rPr>
      </w:pPr>
      <w:r w:rsidRPr="004845A0">
        <w:rPr>
          <w:lang w:val="en" w:eastAsia="zh-CN"/>
        </w:rPr>
        <w:t xml:space="preserve">    OAS 3.0.1 definition of the Performance Threshold Monitoring MnS</w:t>
      </w:r>
    </w:p>
    <w:p w14:paraId="13ADE058" w14:textId="77777777" w:rsidR="00EA2FB2" w:rsidRPr="004845A0" w:rsidRDefault="00EA2FB2" w:rsidP="00EA2FB2">
      <w:pPr>
        <w:pStyle w:val="PL"/>
        <w:rPr>
          <w:lang w:val="en" w:eastAsia="zh-CN"/>
        </w:rPr>
      </w:pPr>
      <w:r w:rsidRPr="004845A0">
        <w:rPr>
          <w:lang w:val="en" w:eastAsia="zh-CN"/>
        </w:rPr>
        <w:t xml:space="preserve">    © 2020, 3GPP Organizational Partners (ARIB, ATIS, CCSA, ETSI, TSDSI, TTA, TTC).</w:t>
      </w:r>
    </w:p>
    <w:p w14:paraId="10845595" w14:textId="77777777" w:rsidR="00EA2FB2" w:rsidRPr="004845A0" w:rsidRDefault="00EA2FB2" w:rsidP="00EA2FB2">
      <w:pPr>
        <w:pStyle w:val="PL"/>
        <w:rPr>
          <w:lang w:val="en" w:eastAsia="zh-CN"/>
        </w:rPr>
      </w:pPr>
      <w:r w:rsidRPr="004845A0">
        <w:rPr>
          <w:lang w:val="en" w:eastAsia="zh-CN"/>
        </w:rPr>
        <w:t xml:space="preserve">    All rights reserved.</w:t>
      </w:r>
    </w:p>
    <w:p w14:paraId="3FD3DECA" w14:textId="77777777" w:rsidR="00EA2FB2" w:rsidRPr="004845A0" w:rsidRDefault="00EA2FB2" w:rsidP="00EA2FB2">
      <w:pPr>
        <w:pStyle w:val="PL"/>
        <w:rPr>
          <w:lang w:val="en" w:eastAsia="zh-CN"/>
        </w:rPr>
      </w:pPr>
      <w:r w:rsidRPr="004845A0">
        <w:rPr>
          <w:lang w:val="en" w:eastAsia="zh-CN"/>
        </w:rPr>
        <w:t>externalDocs:</w:t>
      </w:r>
    </w:p>
    <w:p w14:paraId="3E16C4EC" w14:textId="77777777" w:rsidR="00EA2FB2" w:rsidRPr="004845A0" w:rsidRDefault="00EA2FB2" w:rsidP="00EA2FB2">
      <w:pPr>
        <w:pStyle w:val="PL"/>
        <w:rPr>
          <w:lang w:val="en" w:eastAsia="zh-CN"/>
        </w:rPr>
      </w:pPr>
      <w:r w:rsidRPr="004845A0">
        <w:rPr>
          <w:lang w:val="en" w:eastAsia="zh-CN"/>
        </w:rPr>
        <w:t xml:space="preserve">  description: 3GPP TS 28.532; Generic management services</w:t>
      </w:r>
    </w:p>
    <w:p w14:paraId="0A8D6DE6" w14:textId="77777777" w:rsidR="00EA2FB2" w:rsidRPr="004845A0" w:rsidRDefault="00EA2FB2" w:rsidP="00EA2FB2">
      <w:pPr>
        <w:pStyle w:val="PL"/>
        <w:rPr>
          <w:lang w:val="en" w:eastAsia="zh-CN"/>
        </w:rPr>
      </w:pPr>
      <w:r w:rsidRPr="004845A0">
        <w:rPr>
          <w:lang w:val="en" w:eastAsia="zh-CN"/>
        </w:rPr>
        <w:t xml:space="preserve">  url: http://www.3gpp.org/ftp/Specs/archive/28_series/28.532/</w:t>
      </w:r>
    </w:p>
    <w:p w14:paraId="6EBDD410" w14:textId="77777777" w:rsidR="00EA2FB2" w:rsidRPr="004845A0" w:rsidRDefault="00EA2FB2" w:rsidP="00EA2FB2">
      <w:pPr>
        <w:pStyle w:val="PL"/>
        <w:rPr>
          <w:lang w:val="en" w:eastAsia="zh-CN"/>
        </w:rPr>
      </w:pPr>
      <w:r w:rsidRPr="004845A0">
        <w:rPr>
          <w:lang w:val="en" w:eastAsia="zh-CN"/>
        </w:rPr>
        <w:t>servers:</w:t>
      </w:r>
    </w:p>
    <w:p w14:paraId="037D5CE8" w14:textId="77777777" w:rsidR="00EA2FB2" w:rsidRPr="004845A0" w:rsidRDefault="00EA2FB2" w:rsidP="00EA2FB2">
      <w:pPr>
        <w:pStyle w:val="PL"/>
        <w:rPr>
          <w:lang w:val="en" w:eastAsia="zh-CN"/>
        </w:rPr>
      </w:pPr>
      <w:r w:rsidRPr="004845A0">
        <w:rPr>
          <w:lang w:val="en" w:eastAsia="zh-CN"/>
        </w:rPr>
        <w:t xml:space="preserve">  - url: '{root}'</w:t>
      </w:r>
    </w:p>
    <w:p w14:paraId="7B61E3C1" w14:textId="77777777" w:rsidR="00EA2FB2" w:rsidRPr="004845A0" w:rsidRDefault="00EA2FB2" w:rsidP="00EA2FB2">
      <w:pPr>
        <w:pStyle w:val="PL"/>
        <w:rPr>
          <w:lang w:val="en" w:eastAsia="zh-CN"/>
        </w:rPr>
      </w:pPr>
      <w:r w:rsidRPr="004845A0">
        <w:rPr>
          <w:lang w:val="en" w:eastAsia="zh-CN"/>
        </w:rPr>
        <w:t xml:space="preserve">    variables:</w:t>
      </w:r>
    </w:p>
    <w:p w14:paraId="756B5B25" w14:textId="77777777" w:rsidR="00EA2FB2" w:rsidRPr="004845A0" w:rsidRDefault="00EA2FB2" w:rsidP="00EA2FB2">
      <w:pPr>
        <w:pStyle w:val="PL"/>
        <w:rPr>
          <w:lang w:val="en" w:eastAsia="zh-CN"/>
        </w:rPr>
      </w:pPr>
      <w:r w:rsidRPr="004845A0">
        <w:rPr>
          <w:lang w:val="en" w:eastAsia="zh-CN"/>
        </w:rPr>
        <w:t xml:space="preserve">      root:</w:t>
      </w:r>
    </w:p>
    <w:p w14:paraId="32949A58" w14:textId="77777777" w:rsidR="00EA2FB2" w:rsidRPr="004845A0" w:rsidRDefault="00EA2FB2" w:rsidP="00EA2FB2">
      <w:pPr>
        <w:pStyle w:val="PL"/>
        <w:rPr>
          <w:lang w:val="en" w:eastAsia="zh-CN"/>
        </w:rPr>
      </w:pPr>
      <w:r w:rsidRPr="004845A0">
        <w:rPr>
          <w:lang w:val="en" w:eastAsia="zh-CN"/>
        </w:rPr>
        <w:t xml:space="preserve">        description: &gt;-</w:t>
      </w:r>
    </w:p>
    <w:p w14:paraId="09F1FE36" w14:textId="77777777" w:rsidR="00EA2FB2" w:rsidRPr="004845A0" w:rsidRDefault="00EA2FB2" w:rsidP="00EA2FB2">
      <w:pPr>
        <w:pStyle w:val="PL"/>
        <w:rPr>
          <w:lang w:val="en" w:eastAsia="zh-CN"/>
        </w:rPr>
      </w:pPr>
      <w:r w:rsidRPr="004845A0">
        <w:rPr>
          <w:lang w:val="en" w:eastAsia="zh-CN"/>
        </w:rPr>
        <w:t xml:space="preserve">          The open API server of the performance threshold monitoring service is</w:t>
      </w:r>
    </w:p>
    <w:p w14:paraId="23B201BC" w14:textId="77777777" w:rsidR="00EA2FB2" w:rsidRPr="004845A0" w:rsidRDefault="00EA2FB2" w:rsidP="00EA2FB2">
      <w:pPr>
        <w:pStyle w:val="PL"/>
        <w:rPr>
          <w:lang w:val="en" w:eastAsia="zh-CN"/>
        </w:rPr>
      </w:pPr>
      <w:r w:rsidRPr="004845A0">
        <w:rPr>
          <w:lang w:val="en" w:eastAsia="zh-CN"/>
        </w:rPr>
        <w:t xml:space="preserve">          located in the consumer side, see monitoringNotifTarget attribute of</w:t>
      </w:r>
    </w:p>
    <w:p w14:paraId="7EF951E6" w14:textId="77777777" w:rsidR="00EA2FB2" w:rsidRPr="004845A0" w:rsidRDefault="00EA2FB2" w:rsidP="00EA2FB2">
      <w:pPr>
        <w:pStyle w:val="PL"/>
        <w:rPr>
          <w:lang w:val="en" w:eastAsia="zh-CN"/>
        </w:rPr>
      </w:pPr>
      <w:r w:rsidRPr="004845A0">
        <w:rPr>
          <w:lang w:val="en" w:eastAsia="zh-CN"/>
        </w:rPr>
        <w:t xml:space="preserve">          the IOC ThresholdMonitor defined in 3GPP TS 28.622 [11]. </w:t>
      </w:r>
    </w:p>
    <w:p w14:paraId="3DC7E522" w14:textId="77777777" w:rsidR="00EA2FB2" w:rsidRPr="004845A0" w:rsidRDefault="00EA2FB2" w:rsidP="00EA2FB2">
      <w:pPr>
        <w:pStyle w:val="PL"/>
        <w:rPr>
          <w:lang w:val="en" w:eastAsia="zh-CN"/>
        </w:rPr>
      </w:pPr>
      <w:r w:rsidRPr="004845A0">
        <w:rPr>
          <w:lang w:val="en" w:eastAsia="zh-CN"/>
        </w:rPr>
        <w:t xml:space="preserve">        default: http://example.com/3GPPManagement</w:t>
      </w:r>
    </w:p>
    <w:p w14:paraId="38AE1781" w14:textId="77777777" w:rsidR="00EA2FB2" w:rsidRPr="004845A0" w:rsidRDefault="00EA2FB2" w:rsidP="00EA2FB2">
      <w:pPr>
        <w:pStyle w:val="PL"/>
        <w:rPr>
          <w:lang w:val="en" w:eastAsia="zh-CN"/>
        </w:rPr>
      </w:pPr>
      <w:r w:rsidRPr="004845A0">
        <w:rPr>
          <w:lang w:val="en" w:eastAsia="zh-CN"/>
        </w:rPr>
        <w:t>paths:</w:t>
      </w:r>
    </w:p>
    <w:p w14:paraId="09C874A7" w14:textId="77777777" w:rsidR="00EA2FB2" w:rsidRPr="004845A0" w:rsidRDefault="00EA2FB2" w:rsidP="00EA2FB2">
      <w:pPr>
        <w:pStyle w:val="PL"/>
        <w:rPr>
          <w:lang w:val="en" w:eastAsia="zh-CN"/>
        </w:rPr>
      </w:pPr>
      <w:r w:rsidRPr="004845A0">
        <w:rPr>
          <w:lang w:val="en" w:eastAsia="zh-CN"/>
        </w:rPr>
        <w:t xml:space="preserve">  /notificationSink:</w:t>
      </w:r>
    </w:p>
    <w:p w14:paraId="6A2FD467" w14:textId="77777777" w:rsidR="00EA2FB2" w:rsidRPr="004845A0" w:rsidRDefault="00EA2FB2" w:rsidP="00EA2FB2">
      <w:pPr>
        <w:pStyle w:val="PL"/>
        <w:rPr>
          <w:lang w:val="en" w:eastAsia="zh-CN"/>
        </w:rPr>
      </w:pPr>
      <w:r w:rsidRPr="004845A0">
        <w:rPr>
          <w:lang w:val="en" w:eastAsia="zh-CN"/>
        </w:rPr>
        <w:t xml:space="preserve">    post:</w:t>
      </w:r>
    </w:p>
    <w:p w14:paraId="47F453ED" w14:textId="77777777" w:rsidR="00EA2FB2" w:rsidRPr="004845A0" w:rsidRDefault="00EA2FB2" w:rsidP="00EA2FB2">
      <w:pPr>
        <w:pStyle w:val="PL"/>
        <w:rPr>
          <w:lang w:val="en" w:eastAsia="zh-CN"/>
        </w:rPr>
      </w:pPr>
      <w:r w:rsidRPr="004845A0">
        <w:rPr>
          <w:lang w:val="en" w:eastAsia="zh-CN"/>
        </w:rPr>
        <w:t xml:space="preserve">      summary: Send notifications about performance threshold crossing</w:t>
      </w:r>
    </w:p>
    <w:p w14:paraId="03448324" w14:textId="77777777" w:rsidR="00EA2FB2" w:rsidRPr="004845A0" w:rsidRDefault="00EA2FB2" w:rsidP="00EA2FB2">
      <w:pPr>
        <w:pStyle w:val="PL"/>
        <w:rPr>
          <w:lang w:val="en" w:eastAsia="zh-CN"/>
        </w:rPr>
      </w:pPr>
      <w:r w:rsidRPr="004845A0">
        <w:rPr>
          <w:lang w:val="en" w:eastAsia="zh-CN"/>
        </w:rPr>
        <w:t xml:space="preserve">      description: To send a notifyThresholdCrossing notification</w:t>
      </w:r>
    </w:p>
    <w:p w14:paraId="7667BFF6" w14:textId="77777777" w:rsidR="00EA2FB2" w:rsidRPr="004845A0" w:rsidRDefault="00EA2FB2" w:rsidP="00EA2FB2">
      <w:pPr>
        <w:pStyle w:val="PL"/>
        <w:rPr>
          <w:lang w:val="en" w:eastAsia="zh-CN"/>
        </w:rPr>
      </w:pPr>
      <w:r w:rsidRPr="004845A0">
        <w:rPr>
          <w:lang w:val="en" w:eastAsia="zh-CN"/>
        </w:rPr>
        <w:t xml:space="preserve">      requestBody:</w:t>
      </w:r>
    </w:p>
    <w:p w14:paraId="053C2FF1" w14:textId="77777777" w:rsidR="00EA2FB2" w:rsidRPr="004845A0" w:rsidRDefault="00EA2FB2" w:rsidP="00EA2FB2">
      <w:pPr>
        <w:pStyle w:val="PL"/>
        <w:rPr>
          <w:lang w:val="en" w:eastAsia="zh-CN"/>
        </w:rPr>
      </w:pPr>
      <w:r w:rsidRPr="004845A0">
        <w:rPr>
          <w:lang w:val="en" w:eastAsia="zh-CN"/>
        </w:rPr>
        <w:t xml:space="preserve">        required: true</w:t>
      </w:r>
    </w:p>
    <w:p w14:paraId="7107E66C" w14:textId="77777777" w:rsidR="00EA2FB2" w:rsidRPr="004845A0" w:rsidRDefault="00EA2FB2" w:rsidP="00EA2FB2">
      <w:pPr>
        <w:pStyle w:val="PL"/>
        <w:rPr>
          <w:lang w:val="en" w:eastAsia="zh-CN"/>
        </w:rPr>
      </w:pPr>
      <w:r w:rsidRPr="004845A0">
        <w:rPr>
          <w:lang w:val="en" w:eastAsia="zh-CN"/>
        </w:rPr>
        <w:t xml:space="preserve">        content:</w:t>
      </w:r>
    </w:p>
    <w:p w14:paraId="571FAE13" w14:textId="77777777" w:rsidR="00EA2FB2" w:rsidRPr="004845A0" w:rsidRDefault="00EA2FB2" w:rsidP="00EA2FB2">
      <w:pPr>
        <w:pStyle w:val="PL"/>
        <w:rPr>
          <w:lang w:val="en" w:eastAsia="zh-CN"/>
        </w:rPr>
      </w:pPr>
      <w:r w:rsidRPr="004845A0">
        <w:rPr>
          <w:lang w:val="en" w:eastAsia="zh-CN"/>
        </w:rPr>
        <w:t xml:space="preserve">          application/json:</w:t>
      </w:r>
    </w:p>
    <w:p w14:paraId="7565FE05" w14:textId="77777777" w:rsidR="00EA2FB2" w:rsidRPr="004845A0" w:rsidRDefault="00EA2FB2" w:rsidP="00EA2FB2">
      <w:pPr>
        <w:pStyle w:val="PL"/>
        <w:rPr>
          <w:lang w:val="en" w:eastAsia="zh-CN"/>
        </w:rPr>
      </w:pPr>
      <w:r w:rsidRPr="004845A0">
        <w:rPr>
          <w:lang w:val="en" w:eastAsia="zh-CN"/>
        </w:rPr>
        <w:t xml:space="preserve">            schema:</w:t>
      </w:r>
    </w:p>
    <w:p w14:paraId="64CEEDF7" w14:textId="77777777" w:rsidR="00EA2FB2" w:rsidRPr="004845A0" w:rsidRDefault="00EA2FB2" w:rsidP="00EA2FB2">
      <w:pPr>
        <w:pStyle w:val="PL"/>
        <w:rPr>
          <w:lang w:val="en" w:eastAsia="zh-CN"/>
        </w:rPr>
      </w:pPr>
      <w:r w:rsidRPr="004845A0">
        <w:rPr>
          <w:lang w:val="en" w:eastAsia="zh-CN"/>
        </w:rPr>
        <w:t xml:space="preserve">              $ref: '#/components/schemas/NotifyThresholdCrossing'</w:t>
      </w:r>
    </w:p>
    <w:p w14:paraId="718C0926" w14:textId="77777777" w:rsidR="00EA2FB2" w:rsidRPr="004845A0" w:rsidRDefault="00EA2FB2" w:rsidP="00EA2FB2">
      <w:pPr>
        <w:pStyle w:val="PL"/>
        <w:rPr>
          <w:lang w:val="en" w:eastAsia="zh-CN"/>
        </w:rPr>
      </w:pPr>
      <w:r w:rsidRPr="004845A0">
        <w:rPr>
          <w:lang w:val="en" w:eastAsia="zh-CN"/>
        </w:rPr>
        <w:t xml:space="preserve">      responses:</w:t>
      </w:r>
    </w:p>
    <w:p w14:paraId="2447F0A4" w14:textId="77777777" w:rsidR="00EA2FB2" w:rsidRPr="004845A0" w:rsidRDefault="00EA2FB2" w:rsidP="00EA2FB2">
      <w:pPr>
        <w:pStyle w:val="PL"/>
        <w:rPr>
          <w:lang w:val="en" w:eastAsia="zh-CN"/>
        </w:rPr>
      </w:pPr>
      <w:r w:rsidRPr="004845A0">
        <w:rPr>
          <w:lang w:val="en" w:eastAsia="zh-CN"/>
        </w:rPr>
        <w:t xml:space="preserve">        '204':</w:t>
      </w:r>
    </w:p>
    <w:p w14:paraId="76E7848A" w14:textId="77777777" w:rsidR="00EA2FB2" w:rsidRPr="004845A0" w:rsidRDefault="00EA2FB2" w:rsidP="00EA2FB2">
      <w:pPr>
        <w:pStyle w:val="PL"/>
        <w:rPr>
          <w:lang w:val="en" w:eastAsia="zh-CN"/>
        </w:rPr>
      </w:pPr>
      <w:r w:rsidRPr="004845A0">
        <w:rPr>
          <w:lang w:val="en" w:eastAsia="zh-CN"/>
        </w:rPr>
        <w:t xml:space="preserve">          description: &gt;-</w:t>
      </w:r>
    </w:p>
    <w:p w14:paraId="2AD48E7B" w14:textId="77777777" w:rsidR="00EA2FB2" w:rsidRPr="004845A0" w:rsidRDefault="00EA2FB2" w:rsidP="00EA2FB2">
      <w:pPr>
        <w:pStyle w:val="PL"/>
        <w:rPr>
          <w:lang w:val="en" w:eastAsia="zh-CN"/>
        </w:rPr>
      </w:pPr>
      <w:r w:rsidRPr="004845A0">
        <w:rPr>
          <w:lang w:val="en" w:eastAsia="zh-CN"/>
        </w:rPr>
        <w:t xml:space="preserve">            Success case ("204 No Content"). The notification is successfully</w:t>
      </w:r>
    </w:p>
    <w:p w14:paraId="376AD156" w14:textId="77777777" w:rsidR="00EA2FB2" w:rsidRPr="004845A0" w:rsidRDefault="00EA2FB2" w:rsidP="00EA2FB2">
      <w:pPr>
        <w:pStyle w:val="PL"/>
        <w:rPr>
          <w:lang w:val="en" w:eastAsia="zh-CN"/>
        </w:rPr>
      </w:pPr>
      <w:r w:rsidRPr="004845A0">
        <w:rPr>
          <w:lang w:val="en" w:eastAsia="zh-CN"/>
        </w:rPr>
        <w:t xml:space="preserve">            delivered. The response message body is absent.</w:t>
      </w:r>
    </w:p>
    <w:p w14:paraId="17EDA31E" w14:textId="77777777" w:rsidR="00EA2FB2" w:rsidRPr="004845A0" w:rsidRDefault="00EA2FB2" w:rsidP="00EA2FB2">
      <w:pPr>
        <w:pStyle w:val="PL"/>
        <w:rPr>
          <w:lang w:val="en" w:eastAsia="zh-CN"/>
        </w:rPr>
      </w:pPr>
      <w:r w:rsidRPr="004845A0">
        <w:rPr>
          <w:lang w:val="en" w:eastAsia="zh-CN"/>
        </w:rPr>
        <w:t xml:space="preserve">        default:</w:t>
      </w:r>
    </w:p>
    <w:p w14:paraId="12976555" w14:textId="77777777" w:rsidR="00EA2FB2" w:rsidRPr="004845A0" w:rsidRDefault="00EA2FB2" w:rsidP="00EA2FB2">
      <w:pPr>
        <w:pStyle w:val="PL"/>
        <w:rPr>
          <w:lang w:val="en" w:eastAsia="zh-CN"/>
        </w:rPr>
      </w:pPr>
      <w:r w:rsidRPr="004845A0">
        <w:rPr>
          <w:lang w:val="en" w:eastAsia="zh-CN"/>
        </w:rPr>
        <w:t xml:space="preserve">          description: Error case.</w:t>
      </w:r>
    </w:p>
    <w:p w14:paraId="55172088" w14:textId="77777777" w:rsidR="00EA2FB2" w:rsidRPr="004845A0" w:rsidRDefault="00EA2FB2" w:rsidP="00EA2FB2">
      <w:pPr>
        <w:pStyle w:val="PL"/>
        <w:rPr>
          <w:lang w:val="en" w:eastAsia="zh-CN"/>
        </w:rPr>
      </w:pPr>
      <w:r w:rsidRPr="004845A0">
        <w:rPr>
          <w:lang w:val="en" w:eastAsia="zh-CN"/>
        </w:rPr>
        <w:t xml:space="preserve">          content:</w:t>
      </w:r>
    </w:p>
    <w:p w14:paraId="7347D326" w14:textId="77777777" w:rsidR="00EA2FB2" w:rsidRPr="004845A0" w:rsidRDefault="00EA2FB2" w:rsidP="00EA2FB2">
      <w:pPr>
        <w:pStyle w:val="PL"/>
        <w:rPr>
          <w:lang w:val="en" w:eastAsia="zh-CN"/>
        </w:rPr>
      </w:pPr>
      <w:r w:rsidRPr="004845A0">
        <w:rPr>
          <w:lang w:val="en" w:eastAsia="zh-CN"/>
        </w:rPr>
        <w:t xml:space="preserve">            application/json:</w:t>
      </w:r>
    </w:p>
    <w:p w14:paraId="257C5F87" w14:textId="77777777" w:rsidR="00EA2FB2" w:rsidRPr="004845A0" w:rsidRDefault="00EA2FB2" w:rsidP="00EA2FB2">
      <w:pPr>
        <w:pStyle w:val="PL"/>
        <w:rPr>
          <w:lang w:val="en" w:eastAsia="zh-CN"/>
        </w:rPr>
      </w:pPr>
      <w:r w:rsidRPr="004845A0">
        <w:rPr>
          <w:lang w:val="en" w:eastAsia="zh-CN"/>
        </w:rPr>
        <w:t xml:space="preserve">              schema:</w:t>
      </w:r>
    </w:p>
    <w:p w14:paraId="2F69884C" w14:textId="77777777" w:rsidR="00EA2FB2" w:rsidRPr="004845A0" w:rsidRDefault="00EA2FB2" w:rsidP="00EA2FB2">
      <w:pPr>
        <w:pStyle w:val="PL"/>
        <w:rPr>
          <w:lang w:val="en" w:eastAsia="zh-CN"/>
        </w:rPr>
      </w:pPr>
      <w:r w:rsidRPr="004845A0">
        <w:rPr>
          <w:lang w:val="en" w:eastAsia="zh-CN"/>
        </w:rPr>
        <w:t xml:space="preserve">                $ref: 'TS28623_ComDefs.yaml#/components/schemas/ErrorResponse'</w:t>
      </w:r>
    </w:p>
    <w:p w14:paraId="7E9EA5AB" w14:textId="77777777" w:rsidR="00EA2FB2" w:rsidRPr="004845A0" w:rsidRDefault="00EA2FB2" w:rsidP="00EA2FB2">
      <w:pPr>
        <w:pStyle w:val="PL"/>
        <w:rPr>
          <w:lang w:val="en" w:eastAsia="zh-CN"/>
        </w:rPr>
      </w:pPr>
      <w:r w:rsidRPr="004845A0">
        <w:rPr>
          <w:lang w:val="en" w:eastAsia="zh-CN"/>
        </w:rPr>
        <w:t>components:</w:t>
      </w:r>
    </w:p>
    <w:p w14:paraId="27469E10" w14:textId="77777777" w:rsidR="00EA2FB2" w:rsidRPr="004845A0" w:rsidRDefault="00EA2FB2" w:rsidP="00EA2FB2">
      <w:pPr>
        <w:pStyle w:val="PL"/>
        <w:rPr>
          <w:lang w:val="en" w:eastAsia="zh-CN"/>
        </w:rPr>
      </w:pPr>
      <w:r w:rsidRPr="004845A0">
        <w:rPr>
          <w:lang w:val="en" w:eastAsia="zh-CN"/>
        </w:rPr>
        <w:t xml:space="preserve">  schemas:</w:t>
      </w:r>
    </w:p>
    <w:p w14:paraId="5B2A98EA" w14:textId="77777777" w:rsidR="00EA2FB2" w:rsidRPr="004845A0" w:rsidRDefault="00EA2FB2" w:rsidP="00EA2FB2">
      <w:pPr>
        <w:pStyle w:val="PL"/>
        <w:rPr>
          <w:lang w:val="en" w:eastAsia="zh-CN"/>
        </w:rPr>
      </w:pPr>
      <w:r w:rsidRPr="004845A0">
        <w:rPr>
          <w:lang w:val="en" w:eastAsia="zh-CN"/>
        </w:rPr>
        <w:t xml:space="preserve">    PerfNotificationTypes:</w:t>
      </w:r>
    </w:p>
    <w:p w14:paraId="0C391F54" w14:textId="77777777" w:rsidR="00EA2FB2" w:rsidRPr="004845A0" w:rsidRDefault="00EA2FB2" w:rsidP="00EA2FB2">
      <w:pPr>
        <w:pStyle w:val="PL"/>
        <w:rPr>
          <w:lang w:val="en" w:eastAsia="zh-CN"/>
        </w:rPr>
      </w:pPr>
      <w:r w:rsidRPr="004845A0">
        <w:rPr>
          <w:lang w:val="en" w:eastAsia="zh-CN"/>
        </w:rPr>
        <w:t xml:space="preserve">      type: string</w:t>
      </w:r>
    </w:p>
    <w:p w14:paraId="06739696" w14:textId="77777777" w:rsidR="00EA2FB2" w:rsidRPr="004845A0" w:rsidRDefault="00EA2FB2" w:rsidP="00EA2FB2">
      <w:pPr>
        <w:pStyle w:val="PL"/>
        <w:rPr>
          <w:lang w:val="en" w:eastAsia="zh-CN"/>
        </w:rPr>
      </w:pPr>
      <w:r w:rsidRPr="004845A0">
        <w:rPr>
          <w:lang w:val="en" w:eastAsia="zh-CN"/>
        </w:rPr>
        <w:t xml:space="preserve">      enum:</w:t>
      </w:r>
    </w:p>
    <w:p w14:paraId="1B64AD65" w14:textId="77777777" w:rsidR="00EA2FB2" w:rsidRPr="004845A0" w:rsidRDefault="00EA2FB2" w:rsidP="00EA2FB2">
      <w:pPr>
        <w:pStyle w:val="PL"/>
        <w:rPr>
          <w:lang w:val="en" w:eastAsia="zh-CN"/>
        </w:rPr>
      </w:pPr>
      <w:r w:rsidRPr="004845A0">
        <w:rPr>
          <w:lang w:val="en" w:eastAsia="zh-CN"/>
        </w:rPr>
        <w:t xml:space="preserve">        - notifyThresholdCrossing</w:t>
      </w:r>
    </w:p>
    <w:p w14:paraId="005CB850" w14:textId="77777777" w:rsidR="00EA2FB2" w:rsidRPr="004845A0" w:rsidRDefault="00EA2FB2" w:rsidP="00EA2FB2">
      <w:pPr>
        <w:pStyle w:val="PL"/>
        <w:rPr>
          <w:lang w:val="en" w:eastAsia="zh-CN"/>
        </w:rPr>
      </w:pPr>
      <w:r w:rsidRPr="004845A0">
        <w:rPr>
          <w:lang w:val="en" w:eastAsia="zh-CN"/>
        </w:rPr>
        <w:t xml:space="preserve">    PerfMetricValue:</w:t>
      </w:r>
    </w:p>
    <w:p w14:paraId="00178685" w14:textId="77777777" w:rsidR="00EA2FB2" w:rsidRPr="004845A0" w:rsidRDefault="00EA2FB2" w:rsidP="00EA2FB2">
      <w:pPr>
        <w:pStyle w:val="PL"/>
        <w:rPr>
          <w:lang w:val="en" w:eastAsia="zh-CN"/>
        </w:rPr>
      </w:pPr>
      <w:r w:rsidRPr="004845A0">
        <w:rPr>
          <w:lang w:val="en" w:eastAsia="zh-CN"/>
        </w:rPr>
        <w:t xml:space="preserve">      oneOf:</w:t>
      </w:r>
    </w:p>
    <w:p w14:paraId="21904B4D" w14:textId="77777777" w:rsidR="00EA2FB2" w:rsidRPr="004845A0" w:rsidRDefault="00EA2FB2" w:rsidP="00EA2FB2">
      <w:pPr>
        <w:pStyle w:val="PL"/>
        <w:rPr>
          <w:lang w:val="en" w:eastAsia="zh-CN"/>
        </w:rPr>
      </w:pPr>
      <w:r w:rsidRPr="004845A0">
        <w:rPr>
          <w:lang w:val="en" w:eastAsia="zh-CN"/>
        </w:rPr>
        <w:t xml:space="preserve">        - type: integer</w:t>
      </w:r>
    </w:p>
    <w:p w14:paraId="37A5868D" w14:textId="77777777" w:rsidR="00EA2FB2" w:rsidRPr="004845A0" w:rsidRDefault="00EA2FB2" w:rsidP="00EA2FB2">
      <w:pPr>
        <w:pStyle w:val="PL"/>
        <w:rPr>
          <w:lang w:val="en" w:eastAsia="zh-CN"/>
        </w:rPr>
      </w:pPr>
      <w:r w:rsidRPr="004845A0">
        <w:rPr>
          <w:lang w:val="en" w:eastAsia="zh-CN"/>
        </w:rPr>
        <w:t xml:space="preserve">        - $ref: 'TS28623_ComDefs.yaml#/components/schemas/Float'</w:t>
      </w:r>
    </w:p>
    <w:p w14:paraId="6427AE88" w14:textId="77777777" w:rsidR="00EA2FB2" w:rsidRPr="004845A0" w:rsidRDefault="00EA2FB2" w:rsidP="00EA2FB2">
      <w:pPr>
        <w:pStyle w:val="PL"/>
        <w:rPr>
          <w:lang w:val="en" w:eastAsia="zh-CN"/>
        </w:rPr>
      </w:pPr>
      <w:r w:rsidRPr="004845A0">
        <w:rPr>
          <w:lang w:val="en" w:eastAsia="zh-CN"/>
        </w:rPr>
        <w:t xml:space="preserve">    PerfMetricDirection:</w:t>
      </w:r>
    </w:p>
    <w:p w14:paraId="615F730B" w14:textId="77777777" w:rsidR="00EA2FB2" w:rsidRPr="004845A0" w:rsidRDefault="00EA2FB2" w:rsidP="00EA2FB2">
      <w:pPr>
        <w:pStyle w:val="PL"/>
        <w:rPr>
          <w:lang w:val="en" w:eastAsia="zh-CN"/>
        </w:rPr>
      </w:pPr>
      <w:r w:rsidRPr="004845A0">
        <w:rPr>
          <w:lang w:val="en" w:eastAsia="zh-CN"/>
        </w:rPr>
        <w:t xml:space="preserve">      type: string</w:t>
      </w:r>
    </w:p>
    <w:p w14:paraId="25CD4C75" w14:textId="77777777" w:rsidR="00EA2FB2" w:rsidRPr="004845A0" w:rsidRDefault="00EA2FB2" w:rsidP="00EA2FB2">
      <w:pPr>
        <w:pStyle w:val="PL"/>
        <w:rPr>
          <w:lang w:val="en" w:eastAsia="zh-CN"/>
        </w:rPr>
      </w:pPr>
      <w:r w:rsidRPr="004845A0">
        <w:rPr>
          <w:lang w:val="en" w:eastAsia="zh-CN"/>
        </w:rPr>
        <w:t xml:space="preserve">      enum:</w:t>
      </w:r>
    </w:p>
    <w:p w14:paraId="4FFAE7B7" w14:textId="77777777" w:rsidR="00EA2FB2" w:rsidRPr="004845A0" w:rsidRDefault="00EA2FB2" w:rsidP="00EA2FB2">
      <w:pPr>
        <w:pStyle w:val="PL"/>
        <w:rPr>
          <w:lang w:val="en" w:eastAsia="zh-CN"/>
        </w:rPr>
      </w:pPr>
      <w:r w:rsidRPr="004845A0">
        <w:rPr>
          <w:lang w:val="en" w:eastAsia="zh-CN"/>
        </w:rPr>
        <w:t xml:space="preserve">        - UP</w:t>
      </w:r>
    </w:p>
    <w:p w14:paraId="67982EB2" w14:textId="77777777" w:rsidR="00EA2FB2" w:rsidRPr="004845A0" w:rsidRDefault="00EA2FB2" w:rsidP="00EA2FB2">
      <w:pPr>
        <w:pStyle w:val="PL"/>
        <w:rPr>
          <w:lang w:val="en" w:eastAsia="zh-CN"/>
        </w:rPr>
      </w:pPr>
      <w:r w:rsidRPr="004845A0">
        <w:rPr>
          <w:lang w:val="en" w:eastAsia="zh-CN"/>
        </w:rPr>
        <w:t xml:space="preserve">        - DOWN</w:t>
      </w:r>
    </w:p>
    <w:p w14:paraId="54444CFD" w14:textId="77777777" w:rsidR="00EA2FB2" w:rsidRPr="004845A0" w:rsidRDefault="00EA2FB2" w:rsidP="00EA2FB2">
      <w:pPr>
        <w:pStyle w:val="PL"/>
        <w:rPr>
          <w:lang w:val="en" w:eastAsia="zh-CN"/>
        </w:rPr>
      </w:pPr>
      <w:r w:rsidRPr="004845A0">
        <w:rPr>
          <w:lang w:val="en" w:eastAsia="zh-CN"/>
        </w:rPr>
        <w:t xml:space="preserve">    NotifyThresholdCrossing:</w:t>
      </w:r>
    </w:p>
    <w:p w14:paraId="5B4A5615" w14:textId="77777777" w:rsidR="00EA2FB2" w:rsidRPr="004845A0" w:rsidRDefault="00EA2FB2" w:rsidP="00EA2FB2">
      <w:pPr>
        <w:pStyle w:val="PL"/>
        <w:rPr>
          <w:lang w:val="en" w:eastAsia="zh-CN"/>
        </w:rPr>
      </w:pPr>
      <w:r w:rsidRPr="004845A0">
        <w:rPr>
          <w:lang w:val="en" w:eastAsia="zh-CN"/>
        </w:rPr>
        <w:t xml:space="preserve">      allOf:</w:t>
      </w:r>
    </w:p>
    <w:p w14:paraId="4DD54B1B" w14:textId="77777777" w:rsidR="00EA2FB2" w:rsidRPr="004845A0" w:rsidRDefault="00EA2FB2" w:rsidP="00EA2FB2">
      <w:pPr>
        <w:pStyle w:val="PL"/>
        <w:rPr>
          <w:lang w:val="en" w:eastAsia="zh-CN"/>
        </w:rPr>
      </w:pPr>
      <w:r w:rsidRPr="004845A0">
        <w:rPr>
          <w:lang w:val="en" w:eastAsia="zh-CN"/>
        </w:rPr>
        <w:t xml:space="preserve">        - $ref: 'TS28623_ComDefs.yaml#/components/schemas/NotificationHeader'</w:t>
      </w:r>
    </w:p>
    <w:p w14:paraId="0AAF1EBB" w14:textId="77777777" w:rsidR="00EA2FB2" w:rsidRPr="004845A0" w:rsidRDefault="00EA2FB2" w:rsidP="00EA2FB2">
      <w:pPr>
        <w:pStyle w:val="PL"/>
        <w:rPr>
          <w:lang w:val="en" w:eastAsia="zh-CN"/>
        </w:rPr>
      </w:pPr>
      <w:r w:rsidRPr="004845A0">
        <w:rPr>
          <w:lang w:val="en" w:eastAsia="zh-CN"/>
        </w:rPr>
        <w:t xml:space="preserve">        - type: object</w:t>
      </w:r>
    </w:p>
    <w:p w14:paraId="7B3AB031" w14:textId="77777777" w:rsidR="00EA2FB2" w:rsidRPr="004845A0" w:rsidRDefault="00EA2FB2" w:rsidP="00EA2FB2">
      <w:pPr>
        <w:pStyle w:val="PL"/>
        <w:rPr>
          <w:lang w:val="en" w:eastAsia="zh-CN"/>
        </w:rPr>
      </w:pPr>
      <w:r w:rsidRPr="004845A0">
        <w:rPr>
          <w:lang w:val="en" w:eastAsia="zh-CN"/>
        </w:rPr>
        <w:t xml:space="preserve">          properties:</w:t>
      </w:r>
    </w:p>
    <w:p w14:paraId="158633DA" w14:textId="77777777" w:rsidR="00EA2FB2" w:rsidRPr="004845A0" w:rsidRDefault="00EA2FB2" w:rsidP="00EA2FB2">
      <w:pPr>
        <w:pStyle w:val="PL"/>
        <w:rPr>
          <w:lang w:val="en" w:eastAsia="zh-CN"/>
        </w:rPr>
      </w:pPr>
      <w:r w:rsidRPr="004845A0">
        <w:rPr>
          <w:lang w:val="en" w:eastAsia="zh-CN"/>
        </w:rPr>
        <w:t xml:space="preserve">            observedPerfMetricName:</w:t>
      </w:r>
    </w:p>
    <w:p w14:paraId="587FE2F9" w14:textId="77777777" w:rsidR="00EA2FB2" w:rsidRPr="004845A0" w:rsidRDefault="00EA2FB2" w:rsidP="00EA2FB2">
      <w:pPr>
        <w:pStyle w:val="PL"/>
        <w:rPr>
          <w:lang w:val="en" w:eastAsia="zh-CN"/>
        </w:rPr>
      </w:pPr>
      <w:r w:rsidRPr="004845A0">
        <w:rPr>
          <w:lang w:val="en" w:eastAsia="zh-CN"/>
        </w:rPr>
        <w:t xml:space="preserve">              type: string</w:t>
      </w:r>
    </w:p>
    <w:p w14:paraId="3D334DD0" w14:textId="77777777" w:rsidR="00EA2FB2" w:rsidRPr="004845A0" w:rsidRDefault="00EA2FB2" w:rsidP="00EA2FB2">
      <w:pPr>
        <w:pStyle w:val="PL"/>
        <w:rPr>
          <w:lang w:val="en" w:eastAsia="zh-CN"/>
        </w:rPr>
      </w:pPr>
      <w:r w:rsidRPr="004845A0">
        <w:rPr>
          <w:lang w:val="en" w:eastAsia="zh-CN"/>
        </w:rPr>
        <w:t xml:space="preserve">            observedPerfMetricValue:</w:t>
      </w:r>
    </w:p>
    <w:p w14:paraId="743CF8DB" w14:textId="77777777" w:rsidR="00EA2FB2" w:rsidRPr="004845A0" w:rsidRDefault="00EA2FB2" w:rsidP="00EA2FB2">
      <w:pPr>
        <w:pStyle w:val="PL"/>
        <w:rPr>
          <w:lang w:val="en" w:eastAsia="zh-CN"/>
        </w:rPr>
      </w:pPr>
      <w:r w:rsidRPr="004845A0">
        <w:rPr>
          <w:lang w:val="en" w:eastAsia="zh-CN"/>
        </w:rPr>
        <w:t xml:space="preserve">              $ref: '#/components/schemas/PerfMetricValue'</w:t>
      </w:r>
    </w:p>
    <w:p w14:paraId="6223D0A8" w14:textId="77777777" w:rsidR="00EA2FB2" w:rsidRPr="004845A0" w:rsidRDefault="00EA2FB2" w:rsidP="00EA2FB2">
      <w:pPr>
        <w:pStyle w:val="PL"/>
        <w:rPr>
          <w:lang w:val="en" w:eastAsia="zh-CN"/>
        </w:rPr>
      </w:pPr>
      <w:r w:rsidRPr="004845A0">
        <w:rPr>
          <w:lang w:val="en" w:eastAsia="zh-CN"/>
        </w:rPr>
        <w:t xml:space="preserve">            observedPerfMetricDirection:</w:t>
      </w:r>
    </w:p>
    <w:p w14:paraId="1308BAD7" w14:textId="77777777" w:rsidR="00EA2FB2" w:rsidRPr="004845A0" w:rsidRDefault="00EA2FB2" w:rsidP="00EA2FB2">
      <w:pPr>
        <w:pStyle w:val="PL"/>
        <w:rPr>
          <w:lang w:val="en" w:eastAsia="zh-CN"/>
        </w:rPr>
      </w:pPr>
      <w:r w:rsidRPr="004845A0">
        <w:rPr>
          <w:lang w:val="en" w:eastAsia="zh-CN"/>
        </w:rPr>
        <w:t xml:space="preserve">              $ref: '#/components/schemas/PerfMetricDirection'</w:t>
      </w:r>
    </w:p>
    <w:p w14:paraId="50F47C9B" w14:textId="77777777" w:rsidR="00EA2FB2" w:rsidRPr="004845A0" w:rsidRDefault="00EA2FB2" w:rsidP="00EA2FB2">
      <w:pPr>
        <w:pStyle w:val="PL"/>
        <w:rPr>
          <w:lang w:val="en" w:eastAsia="zh-CN"/>
        </w:rPr>
      </w:pPr>
      <w:r w:rsidRPr="004845A0">
        <w:rPr>
          <w:lang w:val="en" w:eastAsia="zh-CN"/>
        </w:rPr>
        <w:t xml:space="preserve">            thresholdValue:</w:t>
      </w:r>
    </w:p>
    <w:p w14:paraId="4E5D307B" w14:textId="77777777" w:rsidR="00EA2FB2" w:rsidRPr="004845A0" w:rsidRDefault="00EA2FB2" w:rsidP="00EA2FB2">
      <w:pPr>
        <w:pStyle w:val="PL"/>
        <w:rPr>
          <w:lang w:val="en" w:eastAsia="zh-CN"/>
        </w:rPr>
      </w:pPr>
      <w:r w:rsidRPr="004845A0">
        <w:rPr>
          <w:lang w:val="en" w:eastAsia="zh-CN"/>
        </w:rPr>
        <w:t xml:space="preserve">              $ref: '#/components/schemas/PerfMetricValue'</w:t>
      </w:r>
    </w:p>
    <w:p w14:paraId="6819C748" w14:textId="77777777" w:rsidR="00EA2FB2" w:rsidRPr="004845A0" w:rsidRDefault="00EA2FB2" w:rsidP="00EA2FB2">
      <w:pPr>
        <w:pStyle w:val="PL"/>
        <w:rPr>
          <w:lang w:val="en" w:eastAsia="zh-CN"/>
        </w:rPr>
      </w:pPr>
      <w:r w:rsidRPr="004845A0">
        <w:rPr>
          <w:lang w:val="en" w:eastAsia="zh-CN"/>
        </w:rPr>
        <w:t xml:space="preserve">            hysteresis:</w:t>
      </w:r>
    </w:p>
    <w:p w14:paraId="3FFF04E0" w14:textId="77777777" w:rsidR="00EA2FB2" w:rsidRPr="004845A0" w:rsidRDefault="00EA2FB2" w:rsidP="00EA2FB2">
      <w:pPr>
        <w:pStyle w:val="PL"/>
        <w:rPr>
          <w:lang w:val="en" w:eastAsia="zh-CN"/>
        </w:rPr>
      </w:pPr>
      <w:r w:rsidRPr="004845A0">
        <w:rPr>
          <w:lang w:val="en" w:eastAsia="zh-CN"/>
        </w:rPr>
        <w:t xml:space="preserve">              $ref: '#/components/schemas/PerfMetricValue'</w:t>
      </w:r>
    </w:p>
    <w:p w14:paraId="356AD88C" w14:textId="77777777" w:rsidR="00EA2FB2" w:rsidRPr="004845A0" w:rsidRDefault="00EA2FB2" w:rsidP="00EA2FB2">
      <w:pPr>
        <w:pStyle w:val="PL"/>
        <w:rPr>
          <w:lang w:val="en" w:eastAsia="zh-CN"/>
        </w:rPr>
      </w:pPr>
      <w:r w:rsidRPr="004845A0">
        <w:rPr>
          <w:lang w:val="en" w:eastAsia="zh-CN"/>
        </w:rPr>
        <w:t xml:space="preserve">            monitorGranularityPeriod:</w:t>
      </w:r>
    </w:p>
    <w:p w14:paraId="5F023E29" w14:textId="77777777" w:rsidR="00EA2FB2" w:rsidRPr="004845A0" w:rsidRDefault="00EA2FB2" w:rsidP="00EA2FB2">
      <w:pPr>
        <w:pStyle w:val="PL"/>
        <w:rPr>
          <w:lang w:val="en" w:eastAsia="zh-CN"/>
        </w:rPr>
      </w:pPr>
      <w:r w:rsidRPr="004845A0">
        <w:rPr>
          <w:lang w:val="en" w:eastAsia="zh-CN"/>
        </w:rPr>
        <w:t xml:space="preserve">              type: integer</w:t>
      </w:r>
    </w:p>
    <w:p w14:paraId="741799C9" w14:textId="77777777" w:rsidR="00EA2FB2" w:rsidRPr="004845A0" w:rsidRDefault="00EA2FB2" w:rsidP="00EA2FB2">
      <w:pPr>
        <w:pStyle w:val="PL"/>
        <w:rPr>
          <w:lang w:val="en" w:eastAsia="zh-CN"/>
        </w:rPr>
      </w:pPr>
      <w:r w:rsidRPr="004845A0">
        <w:rPr>
          <w:lang w:val="en" w:eastAsia="zh-CN"/>
        </w:rPr>
        <w:t xml:space="preserve">            additionalText:</w:t>
      </w:r>
    </w:p>
    <w:p w14:paraId="471C3689" w14:textId="03AB21E0" w:rsidR="00A55355" w:rsidRDefault="00EA2FB2" w:rsidP="00A55355">
      <w:pPr>
        <w:pStyle w:val="Heading2"/>
        <w:rPr>
          <w:lang w:eastAsia="de-DE"/>
        </w:rPr>
      </w:pPr>
      <w:r w:rsidRPr="004845A0">
        <w:rPr>
          <w:lang w:val="en" w:eastAsia="zh-CN"/>
        </w:rPr>
        <w:t xml:space="preserve">              type: string</w:t>
      </w:r>
      <w:bookmarkStart w:id="4379" w:name="_Toc105505316"/>
      <w:r w:rsidR="00A55355">
        <w:t>A.4.3</w:t>
      </w:r>
      <w:r w:rsidR="00A55355">
        <w:tab/>
      </w:r>
      <w:r w:rsidR="00A55355">
        <w:rPr>
          <w:lang w:eastAsia="de-DE"/>
        </w:rPr>
        <w:t>Integration with ONAP VES</w:t>
      </w:r>
      <w:bookmarkEnd w:id="4379"/>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80" w:name="_Toc532542181"/>
      <w:bookmarkStart w:id="4381" w:name="_Toc26975938"/>
      <w:bookmarkStart w:id="4382" w:name="_Toc35856826"/>
      <w:bookmarkStart w:id="4383" w:name="_Toc44001725"/>
      <w:bookmarkStart w:id="4384" w:name="_Toc51581328"/>
      <w:bookmarkStart w:id="4385" w:name="_Toc52356591"/>
      <w:bookmarkStart w:id="4386" w:name="_Toc55228161"/>
      <w:bookmarkStart w:id="4387" w:name="_Toc105505317"/>
      <w:r>
        <w:t>A.5</w:t>
      </w:r>
      <w:r>
        <w:tab/>
        <w:t>Heartbeat</w:t>
      </w:r>
      <w:bookmarkEnd w:id="4380"/>
      <w:bookmarkEnd w:id="4381"/>
      <w:bookmarkEnd w:id="4382"/>
      <w:bookmarkEnd w:id="4383"/>
      <w:bookmarkEnd w:id="4384"/>
      <w:bookmarkEnd w:id="4385"/>
      <w:bookmarkEnd w:id="4386"/>
      <w:bookmarkEnd w:id="4387"/>
    </w:p>
    <w:p w14:paraId="0B9A1F5D" w14:textId="77777777" w:rsidR="00F755E1" w:rsidRDefault="00F755E1" w:rsidP="00F755E1">
      <w:pPr>
        <w:pStyle w:val="Heading3"/>
        <w:rPr>
          <w:lang w:eastAsia="de-DE"/>
        </w:rPr>
      </w:pPr>
      <w:bookmarkStart w:id="4388" w:name="_Toc35856827"/>
      <w:bookmarkStart w:id="4389" w:name="_Toc44001726"/>
      <w:bookmarkStart w:id="4390" w:name="_Toc51581329"/>
      <w:bookmarkStart w:id="4391" w:name="_Toc52356592"/>
      <w:bookmarkStart w:id="4392" w:name="_Toc55228162"/>
      <w:bookmarkStart w:id="4393" w:name="_Toc105505318"/>
      <w:r>
        <w:rPr>
          <w:lang w:eastAsia="de-DE"/>
        </w:rPr>
        <w:t>A.5.0</w:t>
      </w:r>
      <w:r>
        <w:rPr>
          <w:lang w:eastAsia="de-DE"/>
        </w:rPr>
        <w:tab/>
        <w:t>Introduction</w:t>
      </w:r>
      <w:bookmarkEnd w:id="4388"/>
      <w:bookmarkEnd w:id="4389"/>
      <w:bookmarkEnd w:id="4390"/>
      <w:bookmarkEnd w:id="4391"/>
      <w:bookmarkEnd w:id="4392"/>
      <w:bookmarkEnd w:id="4393"/>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5265476E" w:rsidR="00223A14" w:rsidRDefault="00223A14" w:rsidP="00075335">
      <w:pPr>
        <w:pStyle w:val="Heading2"/>
        <w:rPr>
          <w:lang w:eastAsia="de-DE"/>
        </w:rPr>
      </w:pPr>
      <w:bookmarkStart w:id="4394" w:name="_Toc26975939"/>
      <w:bookmarkStart w:id="4395" w:name="_Toc35856828"/>
      <w:bookmarkStart w:id="4396" w:name="_Toc44001727"/>
      <w:bookmarkStart w:id="4397" w:name="_Toc51581330"/>
      <w:bookmarkStart w:id="4398" w:name="_Toc52356593"/>
      <w:bookmarkStart w:id="4399" w:name="_Toc55228163"/>
      <w:bookmarkStart w:id="4400" w:name="_Toc105505319"/>
      <w:r>
        <w:rPr>
          <w:lang w:eastAsia="de-DE"/>
        </w:rPr>
        <w:t>A.5.1</w:t>
      </w:r>
      <w:r>
        <w:rPr>
          <w:lang w:eastAsia="de-DE"/>
        </w:rPr>
        <w:tab/>
      </w:r>
      <w:r w:rsidR="00265452">
        <w:rPr>
          <w:lang w:eastAsia="de-DE"/>
        </w:rPr>
        <w:t>OpenAPI d</w:t>
      </w:r>
      <w:r w:rsidR="00AE0917">
        <w:rPr>
          <w:lang w:eastAsia="de-DE"/>
        </w:rPr>
        <w:t>ocument "</w:t>
      </w:r>
      <w:r w:rsidR="004E6FEB" w:rsidRPr="004E6FEB">
        <w:rPr>
          <w:lang w:eastAsia="de-DE"/>
        </w:rPr>
        <w:t>TS28532_H</w:t>
      </w:r>
      <w:r w:rsidR="00AE0917">
        <w:rPr>
          <w:lang w:eastAsia="de-DE"/>
        </w:rPr>
        <w:t>eartbeatNtf.yaml"</w:t>
      </w:r>
      <w:bookmarkEnd w:id="4394"/>
      <w:bookmarkEnd w:id="4395"/>
      <w:bookmarkEnd w:id="4396"/>
      <w:bookmarkEnd w:id="4397"/>
      <w:bookmarkEnd w:id="4398"/>
      <w:bookmarkEnd w:id="4399"/>
      <w:bookmarkEnd w:id="4400"/>
    </w:p>
    <w:p w14:paraId="322279C8" w14:textId="77777777" w:rsidR="00EA2FB2" w:rsidRDefault="00EA2FB2" w:rsidP="00EA2FB2">
      <w:pPr>
        <w:pStyle w:val="PL"/>
        <w:rPr>
          <w:lang w:eastAsia="de-DE"/>
        </w:rPr>
      </w:pPr>
      <w:r>
        <w:rPr>
          <w:lang w:eastAsia="de-DE"/>
        </w:rPr>
        <w:t>openapi: 3.0.1</w:t>
      </w:r>
    </w:p>
    <w:p w14:paraId="6FA6BF67" w14:textId="77777777" w:rsidR="00EA2FB2" w:rsidRDefault="00EA2FB2" w:rsidP="00EA2FB2">
      <w:pPr>
        <w:pStyle w:val="PL"/>
        <w:rPr>
          <w:lang w:eastAsia="de-DE"/>
        </w:rPr>
      </w:pPr>
      <w:r>
        <w:rPr>
          <w:lang w:eastAsia="de-DE"/>
        </w:rPr>
        <w:t>info:</w:t>
      </w:r>
    </w:p>
    <w:p w14:paraId="6B09B2C6" w14:textId="77777777" w:rsidR="00EA2FB2" w:rsidRDefault="00EA2FB2" w:rsidP="00EA2FB2">
      <w:pPr>
        <w:pStyle w:val="PL"/>
        <w:rPr>
          <w:lang w:eastAsia="de-DE"/>
        </w:rPr>
      </w:pPr>
      <w:r>
        <w:rPr>
          <w:lang w:eastAsia="de-DE"/>
        </w:rPr>
        <w:t xml:space="preserve">  title: Heartbeat notification</w:t>
      </w:r>
    </w:p>
    <w:p w14:paraId="6E1C468B" w14:textId="77777777" w:rsidR="00EA2FB2" w:rsidRDefault="00EA2FB2" w:rsidP="00EA2FB2">
      <w:pPr>
        <w:pStyle w:val="PL"/>
        <w:rPr>
          <w:lang w:eastAsia="de-DE"/>
        </w:rPr>
      </w:pPr>
      <w:r>
        <w:rPr>
          <w:lang w:eastAsia="de-DE"/>
        </w:rPr>
        <w:t xml:space="preserve">  version: 17.1.0</w:t>
      </w:r>
    </w:p>
    <w:p w14:paraId="4DCB42FF" w14:textId="77777777" w:rsidR="00EA2FB2" w:rsidRDefault="00EA2FB2" w:rsidP="00EA2FB2">
      <w:pPr>
        <w:pStyle w:val="PL"/>
        <w:rPr>
          <w:lang w:eastAsia="de-DE"/>
        </w:rPr>
      </w:pPr>
      <w:r>
        <w:rPr>
          <w:lang w:eastAsia="de-DE"/>
        </w:rPr>
        <w:t xml:space="preserve">  description: &gt;-</w:t>
      </w:r>
    </w:p>
    <w:p w14:paraId="09D61E43" w14:textId="77777777" w:rsidR="00EA2FB2" w:rsidRDefault="00EA2FB2" w:rsidP="00EA2FB2">
      <w:pPr>
        <w:pStyle w:val="PL"/>
        <w:rPr>
          <w:lang w:eastAsia="de-DE"/>
        </w:rPr>
      </w:pPr>
      <w:r>
        <w:rPr>
          <w:lang w:eastAsia="de-DE"/>
        </w:rPr>
        <w:t xml:space="preserve">    OAS 3.0.1 definition of the heartbeat notification</w:t>
      </w:r>
    </w:p>
    <w:p w14:paraId="765399D9" w14:textId="77777777" w:rsidR="00EA2FB2" w:rsidRDefault="00EA2FB2" w:rsidP="00EA2FB2">
      <w:pPr>
        <w:pStyle w:val="PL"/>
        <w:rPr>
          <w:lang w:eastAsia="de-DE"/>
        </w:rPr>
      </w:pPr>
      <w:r>
        <w:rPr>
          <w:lang w:eastAsia="de-DE"/>
        </w:rPr>
        <w:t xml:space="preserve">    © 2020, 3GPP Organizational Partners (ARIB, ATIS, CCSA, ETSI, TSDSI, TTA, TTC).</w:t>
      </w:r>
    </w:p>
    <w:p w14:paraId="00420BCD" w14:textId="77777777" w:rsidR="00EA2FB2" w:rsidRDefault="00EA2FB2" w:rsidP="00EA2FB2">
      <w:pPr>
        <w:pStyle w:val="PL"/>
        <w:rPr>
          <w:lang w:eastAsia="de-DE"/>
        </w:rPr>
      </w:pPr>
      <w:r>
        <w:rPr>
          <w:lang w:eastAsia="de-DE"/>
        </w:rPr>
        <w:t xml:space="preserve">    All rights reserved.</w:t>
      </w:r>
    </w:p>
    <w:p w14:paraId="00CB7598" w14:textId="77777777" w:rsidR="00EA2FB2" w:rsidRDefault="00EA2FB2" w:rsidP="00EA2FB2">
      <w:pPr>
        <w:pStyle w:val="PL"/>
        <w:rPr>
          <w:lang w:eastAsia="de-DE"/>
        </w:rPr>
      </w:pPr>
      <w:r>
        <w:rPr>
          <w:lang w:eastAsia="de-DE"/>
        </w:rPr>
        <w:t>externalDocs:</w:t>
      </w:r>
    </w:p>
    <w:p w14:paraId="186AEB97" w14:textId="77777777" w:rsidR="00EA2FB2" w:rsidRDefault="00EA2FB2" w:rsidP="00EA2FB2">
      <w:pPr>
        <w:pStyle w:val="PL"/>
        <w:rPr>
          <w:lang w:eastAsia="de-DE"/>
        </w:rPr>
      </w:pPr>
      <w:r>
        <w:rPr>
          <w:lang w:eastAsia="de-DE"/>
        </w:rPr>
        <w:t xml:space="preserve">  description: 3GPP TS 28.532; Generic management services</w:t>
      </w:r>
    </w:p>
    <w:p w14:paraId="58DCB783" w14:textId="77777777" w:rsidR="00EA2FB2" w:rsidRDefault="00EA2FB2" w:rsidP="00EA2FB2">
      <w:pPr>
        <w:pStyle w:val="PL"/>
        <w:rPr>
          <w:lang w:eastAsia="de-DE"/>
        </w:rPr>
      </w:pPr>
      <w:r>
        <w:rPr>
          <w:lang w:eastAsia="de-DE"/>
        </w:rPr>
        <w:t xml:space="preserve">  url: http://www.3gpp.org/ftp/Specs/archive/28_series/28.6532/</w:t>
      </w:r>
    </w:p>
    <w:p w14:paraId="26790FD5" w14:textId="77777777" w:rsidR="00EA2FB2" w:rsidRDefault="00EA2FB2" w:rsidP="00EA2FB2">
      <w:pPr>
        <w:pStyle w:val="PL"/>
        <w:rPr>
          <w:lang w:eastAsia="de-DE"/>
        </w:rPr>
      </w:pPr>
      <w:r>
        <w:rPr>
          <w:lang w:eastAsia="de-DE"/>
        </w:rPr>
        <w:t>paths: {}</w:t>
      </w:r>
    </w:p>
    <w:p w14:paraId="0D611FCB" w14:textId="77777777" w:rsidR="00EA2FB2" w:rsidRDefault="00EA2FB2" w:rsidP="00EA2FB2">
      <w:pPr>
        <w:pStyle w:val="PL"/>
        <w:rPr>
          <w:lang w:eastAsia="de-DE"/>
        </w:rPr>
      </w:pPr>
      <w:r>
        <w:rPr>
          <w:lang w:eastAsia="de-DE"/>
        </w:rPr>
        <w:t>components:</w:t>
      </w:r>
    </w:p>
    <w:p w14:paraId="620D782D" w14:textId="77777777" w:rsidR="00EA2FB2" w:rsidRDefault="00EA2FB2" w:rsidP="00EA2FB2">
      <w:pPr>
        <w:pStyle w:val="PL"/>
        <w:rPr>
          <w:lang w:eastAsia="de-DE"/>
        </w:rPr>
      </w:pPr>
      <w:r>
        <w:rPr>
          <w:lang w:eastAsia="de-DE"/>
        </w:rPr>
        <w:t xml:space="preserve">  schemas:</w:t>
      </w:r>
    </w:p>
    <w:p w14:paraId="39C8307D" w14:textId="77777777" w:rsidR="00EA2FB2" w:rsidRDefault="00EA2FB2" w:rsidP="00EA2FB2">
      <w:pPr>
        <w:pStyle w:val="PL"/>
        <w:rPr>
          <w:lang w:eastAsia="de-DE"/>
        </w:rPr>
      </w:pPr>
      <w:r>
        <w:rPr>
          <w:lang w:eastAsia="de-DE"/>
        </w:rPr>
        <w:t xml:space="preserve">    HeartbeatNotificationTypes:</w:t>
      </w:r>
    </w:p>
    <w:p w14:paraId="4FF8F297" w14:textId="77777777" w:rsidR="00EA2FB2" w:rsidRDefault="00EA2FB2" w:rsidP="00EA2FB2">
      <w:pPr>
        <w:pStyle w:val="PL"/>
        <w:rPr>
          <w:lang w:eastAsia="de-DE"/>
        </w:rPr>
      </w:pPr>
      <w:r>
        <w:rPr>
          <w:lang w:eastAsia="de-DE"/>
        </w:rPr>
        <w:t xml:space="preserve">      type: string</w:t>
      </w:r>
    </w:p>
    <w:p w14:paraId="1C7F7A20" w14:textId="77777777" w:rsidR="00EA2FB2" w:rsidRDefault="00EA2FB2" w:rsidP="00EA2FB2">
      <w:pPr>
        <w:pStyle w:val="PL"/>
        <w:rPr>
          <w:lang w:eastAsia="de-DE"/>
        </w:rPr>
      </w:pPr>
      <w:r>
        <w:rPr>
          <w:lang w:eastAsia="de-DE"/>
        </w:rPr>
        <w:t xml:space="preserve">      enum:</w:t>
      </w:r>
    </w:p>
    <w:p w14:paraId="617CED59" w14:textId="77777777" w:rsidR="00EA2FB2" w:rsidRDefault="00EA2FB2" w:rsidP="00EA2FB2">
      <w:pPr>
        <w:pStyle w:val="PL"/>
        <w:rPr>
          <w:lang w:eastAsia="de-DE"/>
        </w:rPr>
      </w:pPr>
      <w:r>
        <w:rPr>
          <w:lang w:eastAsia="de-DE"/>
        </w:rPr>
        <w:t xml:space="preserve">        - notifyHeartbeat</w:t>
      </w:r>
    </w:p>
    <w:p w14:paraId="10AA535D" w14:textId="77777777" w:rsidR="00EA2FB2" w:rsidRDefault="00EA2FB2" w:rsidP="00EA2FB2">
      <w:pPr>
        <w:pStyle w:val="PL"/>
        <w:rPr>
          <w:lang w:eastAsia="de-DE"/>
        </w:rPr>
      </w:pPr>
      <w:r>
        <w:rPr>
          <w:lang w:eastAsia="de-DE"/>
        </w:rPr>
        <w:t xml:space="preserve">    NotifyHeartbeat:</w:t>
      </w:r>
    </w:p>
    <w:p w14:paraId="714CDD11" w14:textId="77777777" w:rsidR="00EA2FB2" w:rsidRDefault="00EA2FB2" w:rsidP="00EA2FB2">
      <w:pPr>
        <w:pStyle w:val="PL"/>
        <w:rPr>
          <w:lang w:eastAsia="de-DE"/>
        </w:rPr>
      </w:pPr>
      <w:r>
        <w:rPr>
          <w:lang w:eastAsia="de-DE"/>
        </w:rPr>
        <w:t xml:space="preserve">      allOf:</w:t>
      </w:r>
    </w:p>
    <w:p w14:paraId="2CC9BD8D" w14:textId="77777777" w:rsidR="00EA2FB2" w:rsidRDefault="00EA2FB2" w:rsidP="00EA2FB2">
      <w:pPr>
        <w:pStyle w:val="PL"/>
        <w:rPr>
          <w:lang w:eastAsia="de-DE"/>
        </w:rPr>
      </w:pPr>
      <w:r>
        <w:rPr>
          <w:lang w:eastAsia="de-DE"/>
        </w:rPr>
        <w:t xml:space="preserve">        - $ref: 'TS28623_ComDefs.yaml#/components/schemas/NotificationHeader'</w:t>
      </w:r>
    </w:p>
    <w:p w14:paraId="5279A51C" w14:textId="77777777" w:rsidR="00EA2FB2" w:rsidRDefault="00EA2FB2" w:rsidP="00EA2FB2">
      <w:pPr>
        <w:pStyle w:val="PL"/>
        <w:rPr>
          <w:lang w:eastAsia="de-DE"/>
        </w:rPr>
      </w:pPr>
      <w:r>
        <w:rPr>
          <w:lang w:eastAsia="de-DE"/>
        </w:rPr>
        <w:t xml:space="preserve">        - type: object</w:t>
      </w:r>
    </w:p>
    <w:p w14:paraId="1FC009AD" w14:textId="77777777" w:rsidR="00EA2FB2" w:rsidRDefault="00EA2FB2" w:rsidP="00EA2FB2">
      <w:pPr>
        <w:pStyle w:val="PL"/>
        <w:rPr>
          <w:lang w:eastAsia="de-DE"/>
        </w:rPr>
      </w:pPr>
      <w:r>
        <w:rPr>
          <w:lang w:eastAsia="de-DE"/>
        </w:rPr>
        <w:t xml:space="preserve">          properties:</w:t>
      </w:r>
    </w:p>
    <w:p w14:paraId="253FF7E8" w14:textId="77777777" w:rsidR="00EA2FB2" w:rsidRDefault="00EA2FB2" w:rsidP="00EA2FB2">
      <w:pPr>
        <w:pStyle w:val="PL"/>
        <w:rPr>
          <w:lang w:eastAsia="de-DE"/>
        </w:rPr>
      </w:pPr>
      <w:r>
        <w:rPr>
          <w:lang w:eastAsia="de-DE"/>
        </w:rPr>
        <w:t xml:space="preserve">            heartbeatNtfPeriod:</w:t>
      </w:r>
    </w:p>
    <w:p w14:paraId="221652C1" w14:textId="340D2CC4" w:rsidR="00EA2FB2" w:rsidRDefault="00EA2FB2" w:rsidP="00EA2FB2">
      <w:pPr>
        <w:pStyle w:val="PL"/>
        <w:rPr>
          <w:lang w:eastAsia="de-DE"/>
        </w:rPr>
      </w:pPr>
      <w:r>
        <w:rPr>
          <w:lang w:eastAsia="de-DE"/>
        </w:rPr>
        <w:t xml:space="preserve">              type: integer</w:t>
      </w:r>
    </w:p>
    <w:p w14:paraId="787B2F45" w14:textId="77777777" w:rsidR="006732CB" w:rsidRDefault="006732CB" w:rsidP="00EA2FB2">
      <w:pPr>
        <w:pStyle w:val="PL"/>
        <w:rPr>
          <w:lang w:eastAsia="de-DE"/>
        </w:rPr>
      </w:pPr>
    </w:p>
    <w:p w14:paraId="56B8E85E" w14:textId="51A18878" w:rsidR="00223A14" w:rsidRDefault="00223A14" w:rsidP="00075335">
      <w:pPr>
        <w:pStyle w:val="Heading2"/>
        <w:rPr>
          <w:lang w:eastAsia="de-DE"/>
        </w:rPr>
      </w:pPr>
      <w:bookmarkStart w:id="4401" w:name="_Toc26975940"/>
      <w:bookmarkStart w:id="4402" w:name="_Toc35856829"/>
      <w:bookmarkStart w:id="4403" w:name="_Toc44001728"/>
      <w:bookmarkStart w:id="4404" w:name="_Toc51581331"/>
      <w:bookmarkStart w:id="4405" w:name="_Toc52356594"/>
      <w:bookmarkStart w:id="4406" w:name="_Toc55228164"/>
      <w:bookmarkStart w:id="4407" w:name="_Toc105505320"/>
      <w:r>
        <w:rPr>
          <w:lang w:eastAsia="de-DE"/>
        </w:rPr>
        <w:t>A.5.2</w:t>
      </w:r>
      <w:r>
        <w:rPr>
          <w:lang w:eastAsia="de-DE"/>
        </w:rPr>
        <w:tab/>
      </w:r>
      <w:r w:rsidR="00BB2925">
        <w:rPr>
          <w:lang w:eastAsia="de-DE"/>
        </w:rPr>
        <w:t>I</w:t>
      </w:r>
      <w:r>
        <w:rPr>
          <w:lang w:eastAsia="de-DE"/>
        </w:rPr>
        <w:t>ntegration with ONAP VES</w:t>
      </w:r>
      <w:bookmarkEnd w:id="4401"/>
      <w:bookmarkEnd w:id="4402"/>
      <w:bookmarkEnd w:id="4403"/>
      <w:bookmarkEnd w:id="4404"/>
      <w:bookmarkEnd w:id="4405"/>
      <w:bookmarkEnd w:id="4406"/>
      <w:bookmarkEnd w:id="4407"/>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08" w:name="_Toc44001729"/>
      <w:bookmarkStart w:id="4409" w:name="_Toc51581332"/>
      <w:bookmarkStart w:id="4410" w:name="_Toc52356595"/>
      <w:bookmarkStart w:id="4411" w:name="_Toc55228165"/>
      <w:bookmarkStart w:id="4412" w:name="_Toc105505321"/>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08"/>
      <w:bookmarkEnd w:id="4409"/>
      <w:bookmarkEnd w:id="4410"/>
      <w:bookmarkEnd w:id="4411"/>
      <w:bookmarkEnd w:id="4412"/>
    </w:p>
    <w:p w14:paraId="40028067" w14:textId="77777777" w:rsidR="00BF7540" w:rsidRDefault="00BF7540" w:rsidP="00BF7540">
      <w:pPr>
        <w:pStyle w:val="Heading2"/>
        <w:rPr>
          <w:lang w:eastAsia="de-DE"/>
        </w:rPr>
      </w:pPr>
      <w:bookmarkStart w:id="4413" w:name="_Toc44001730"/>
      <w:bookmarkStart w:id="4414" w:name="_Toc51581333"/>
      <w:bookmarkStart w:id="4415" w:name="_Toc52356596"/>
      <w:bookmarkStart w:id="4416" w:name="_Toc55228166"/>
      <w:bookmarkStart w:id="4417" w:name="_Toc105505322"/>
      <w:r>
        <w:rPr>
          <w:lang w:eastAsia="de-DE"/>
        </w:rPr>
        <w:t>A.6.1</w:t>
      </w:r>
      <w:r>
        <w:rPr>
          <w:lang w:eastAsia="de-DE"/>
        </w:rPr>
        <w:tab/>
        <w:t>Introduction</w:t>
      </w:r>
      <w:bookmarkEnd w:id="4413"/>
      <w:bookmarkEnd w:id="4414"/>
      <w:bookmarkEnd w:id="4415"/>
      <w:bookmarkEnd w:id="4416"/>
      <w:bookmarkEnd w:id="4417"/>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2C45C0D3" w:rsidR="00BF7540" w:rsidRDefault="00BF7540" w:rsidP="00BF7540">
      <w:pPr>
        <w:pStyle w:val="Heading2"/>
        <w:rPr>
          <w:lang w:eastAsia="de-DE"/>
        </w:rPr>
      </w:pPr>
      <w:bookmarkStart w:id="4418" w:name="_Toc44001731"/>
      <w:bookmarkStart w:id="4419" w:name="_Toc51581334"/>
      <w:bookmarkStart w:id="4420" w:name="_Toc52356597"/>
      <w:bookmarkStart w:id="4421" w:name="_Toc55228167"/>
      <w:bookmarkStart w:id="4422" w:name="_Toc105505323"/>
      <w:r>
        <w:t>A.6.2</w:t>
      </w:r>
      <w:r>
        <w:tab/>
      </w:r>
      <w:r>
        <w:rPr>
          <w:lang w:eastAsia="de-DE"/>
        </w:rPr>
        <w:t>OpenAPI document "</w:t>
      </w:r>
      <w:r w:rsidR="004E6FEB" w:rsidRPr="004E6FEB">
        <w:rPr>
          <w:lang w:eastAsia="de-DE"/>
        </w:rPr>
        <w:t>TS28532_S</w:t>
      </w:r>
      <w:r>
        <w:rPr>
          <w:lang w:eastAsia="de-DE"/>
        </w:rPr>
        <w:t>treamingDataMnS.yaml"</w:t>
      </w:r>
      <w:bookmarkEnd w:id="4418"/>
      <w:bookmarkEnd w:id="4419"/>
      <w:bookmarkEnd w:id="4420"/>
      <w:bookmarkEnd w:id="4421"/>
      <w:bookmarkEnd w:id="4422"/>
    </w:p>
    <w:p w14:paraId="407DE1C5" w14:textId="77777777" w:rsidR="00EA2FB2" w:rsidRDefault="00EA2FB2" w:rsidP="00EA2FB2">
      <w:pPr>
        <w:pStyle w:val="PL"/>
        <w:rPr>
          <w:lang w:eastAsia="de-DE"/>
        </w:rPr>
      </w:pPr>
      <w:r>
        <w:rPr>
          <w:lang w:eastAsia="de-DE"/>
        </w:rPr>
        <w:t>openapi: 3.0.1</w:t>
      </w:r>
    </w:p>
    <w:p w14:paraId="384B289F" w14:textId="77777777" w:rsidR="00EA2FB2" w:rsidRDefault="00EA2FB2" w:rsidP="00EA2FB2">
      <w:pPr>
        <w:pStyle w:val="PL"/>
        <w:rPr>
          <w:lang w:eastAsia="de-DE"/>
        </w:rPr>
      </w:pPr>
      <w:r>
        <w:rPr>
          <w:lang w:eastAsia="de-DE"/>
        </w:rPr>
        <w:t>info:</w:t>
      </w:r>
    </w:p>
    <w:p w14:paraId="36621E60" w14:textId="77777777" w:rsidR="00EA2FB2" w:rsidRDefault="00EA2FB2" w:rsidP="00EA2FB2">
      <w:pPr>
        <w:pStyle w:val="PL"/>
        <w:rPr>
          <w:lang w:eastAsia="de-DE"/>
        </w:rPr>
      </w:pPr>
      <w:r>
        <w:rPr>
          <w:lang w:eastAsia="de-DE"/>
        </w:rPr>
        <w:t xml:space="preserve">  title: TS 28.532 Streaming data reporting service</w:t>
      </w:r>
    </w:p>
    <w:p w14:paraId="6D340EB5" w14:textId="77777777" w:rsidR="00EA2FB2" w:rsidRDefault="00EA2FB2" w:rsidP="00EA2FB2">
      <w:pPr>
        <w:pStyle w:val="PL"/>
        <w:rPr>
          <w:lang w:eastAsia="de-DE"/>
        </w:rPr>
      </w:pPr>
      <w:r>
        <w:rPr>
          <w:lang w:eastAsia="de-DE"/>
        </w:rPr>
        <w:t xml:space="preserve">  version: 17.1.0</w:t>
      </w:r>
    </w:p>
    <w:p w14:paraId="01251AB0" w14:textId="77777777" w:rsidR="00EA2FB2" w:rsidRDefault="00EA2FB2" w:rsidP="00EA2FB2">
      <w:pPr>
        <w:pStyle w:val="PL"/>
        <w:rPr>
          <w:lang w:eastAsia="de-DE"/>
        </w:rPr>
      </w:pPr>
      <w:r>
        <w:rPr>
          <w:lang w:eastAsia="de-DE"/>
        </w:rPr>
        <w:t xml:space="preserve">  description: &gt;-</w:t>
      </w:r>
    </w:p>
    <w:p w14:paraId="077D78D4" w14:textId="77777777" w:rsidR="00EA2FB2" w:rsidRDefault="00EA2FB2" w:rsidP="00EA2FB2">
      <w:pPr>
        <w:pStyle w:val="PL"/>
        <w:rPr>
          <w:lang w:eastAsia="de-DE"/>
        </w:rPr>
      </w:pPr>
      <w:r>
        <w:rPr>
          <w:lang w:eastAsia="de-DE"/>
        </w:rPr>
        <w:t xml:space="preserve">    OAS 3.0.1 specification for the Streaming data reporting service (Streaming MnS)</w:t>
      </w:r>
    </w:p>
    <w:p w14:paraId="73911AE8" w14:textId="77777777" w:rsidR="00EA2FB2" w:rsidRDefault="00EA2FB2" w:rsidP="00EA2FB2">
      <w:pPr>
        <w:pStyle w:val="PL"/>
        <w:rPr>
          <w:lang w:eastAsia="de-DE"/>
        </w:rPr>
      </w:pPr>
      <w:r>
        <w:rPr>
          <w:lang w:eastAsia="de-DE"/>
        </w:rPr>
        <w:t xml:space="preserve">    © 2022, 3GPP Organizational Partners (ARIB, ATIS, CCSA, ETSI, TSDSI, TTA, TTC).</w:t>
      </w:r>
    </w:p>
    <w:p w14:paraId="20C21CF9" w14:textId="77777777" w:rsidR="00EA2FB2" w:rsidRDefault="00EA2FB2" w:rsidP="00EA2FB2">
      <w:pPr>
        <w:pStyle w:val="PL"/>
        <w:rPr>
          <w:lang w:eastAsia="de-DE"/>
        </w:rPr>
      </w:pPr>
      <w:r>
        <w:rPr>
          <w:lang w:eastAsia="de-DE"/>
        </w:rPr>
        <w:t xml:space="preserve">    All rights reserved.</w:t>
      </w:r>
    </w:p>
    <w:p w14:paraId="51DE40DE" w14:textId="77777777" w:rsidR="00EA2FB2" w:rsidRDefault="00EA2FB2" w:rsidP="00EA2FB2">
      <w:pPr>
        <w:pStyle w:val="PL"/>
        <w:rPr>
          <w:lang w:eastAsia="de-DE"/>
        </w:rPr>
      </w:pPr>
      <w:r>
        <w:rPr>
          <w:lang w:eastAsia="de-DE"/>
        </w:rPr>
        <w:t>servers:</w:t>
      </w:r>
    </w:p>
    <w:p w14:paraId="566B5844" w14:textId="77777777" w:rsidR="00EA2FB2" w:rsidRDefault="00EA2FB2" w:rsidP="00EA2FB2">
      <w:pPr>
        <w:pStyle w:val="PL"/>
        <w:rPr>
          <w:lang w:eastAsia="de-DE"/>
        </w:rPr>
      </w:pPr>
      <w:r>
        <w:rPr>
          <w:lang w:eastAsia="de-DE"/>
        </w:rPr>
        <w:t xml:space="preserve">  - url: '{MnSRoot}/StreamingDataReportingMnS/{MnSVersion}'</w:t>
      </w:r>
    </w:p>
    <w:p w14:paraId="6F261DD0" w14:textId="77777777" w:rsidR="00EA2FB2" w:rsidRDefault="00EA2FB2" w:rsidP="00EA2FB2">
      <w:pPr>
        <w:pStyle w:val="PL"/>
        <w:rPr>
          <w:lang w:eastAsia="de-DE"/>
        </w:rPr>
      </w:pPr>
      <w:r>
        <w:rPr>
          <w:lang w:eastAsia="de-DE"/>
        </w:rPr>
        <w:t xml:space="preserve">    variables:</w:t>
      </w:r>
    </w:p>
    <w:p w14:paraId="2452B118" w14:textId="77777777" w:rsidR="00EA2FB2" w:rsidRDefault="00EA2FB2" w:rsidP="00EA2FB2">
      <w:pPr>
        <w:pStyle w:val="PL"/>
        <w:rPr>
          <w:lang w:eastAsia="de-DE"/>
        </w:rPr>
      </w:pPr>
      <w:r>
        <w:rPr>
          <w:lang w:eastAsia="de-DE"/>
        </w:rPr>
        <w:t xml:space="preserve">      MnSRoot:</w:t>
      </w:r>
    </w:p>
    <w:p w14:paraId="1360BB5D" w14:textId="77777777" w:rsidR="00EA2FB2" w:rsidRDefault="00EA2FB2" w:rsidP="00EA2FB2">
      <w:pPr>
        <w:pStyle w:val="PL"/>
        <w:rPr>
          <w:lang w:eastAsia="de-DE"/>
        </w:rPr>
      </w:pPr>
      <w:r>
        <w:rPr>
          <w:lang w:eastAsia="de-DE"/>
        </w:rPr>
        <w:t xml:space="preserve">        description: See clause 4.4.3 of TS 32.158.</w:t>
      </w:r>
    </w:p>
    <w:p w14:paraId="0100A9DE" w14:textId="77777777" w:rsidR="00EA2FB2" w:rsidRDefault="00EA2FB2" w:rsidP="00EA2FB2">
      <w:pPr>
        <w:pStyle w:val="PL"/>
        <w:rPr>
          <w:lang w:eastAsia="de-DE"/>
        </w:rPr>
      </w:pPr>
      <w:r>
        <w:rPr>
          <w:lang w:eastAsia="de-DE"/>
        </w:rPr>
        <w:t xml:space="preserve">        default: https://example.com/3GPPManagement</w:t>
      </w:r>
    </w:p>
    <w:p w14:paraId="11815D47" w14:textId="77777777" w:rsidR="00EA2FB2" w:rsidRDefault="00EA2FB2" w:rsidP="00EA2FB2">
      <w:pPr>
        <w:pStyle w:val="PL"/>
        <w:rPr>
          <w:lang w:eastAsia="de-DE"/>
        </w:rPr>
      </w:pPr>
      <w:r>
        <w:rPr>
          <w:lang w:eastAsia="de-DE"/>
        </w:rPr>
        <w:t xml:space="preserve">      MnSVersion:</w:t>
      </w:r>
    </w:p>
    <w:p w14:paraId="2AE4260A" w14:textId="77777777" w:rsidR="00EA2FB2" w:rsidRDefault="00EA2FB2" w:rsidP="00EA2FB2">
      <w:pPr>
        <w:pStyle w:val="PL"/>
        <w:rPr>
          <w:lang w:eastAsia="de-DE"/>
        </w:rPr>
      </w:pPr>
      <w:r>
        <w:rPr>
          <w:lang w:eastAsia="de-DE"/>
        </w:rPr>
        <w:t xml:space="preserve">        description: See clause 4.4.3 of TS 32.158.</w:t>
      </w:r>
    </w:p>
    <w:p w14:paraId="0D942A49" w14:textId="77777777" w:rsidR="00EA2FB2" w:rsidRDefault="00EA2FB2" w:rsidP="00EA2FB2">
      <w:pPr>
        <w:pStyle w:val="PL"/>
        <w:rPr>
          <w:lang w:eastAsia="de-DE"/>
        </w:rPr>
      </w:pPr>
      <w:r>
        <w:rPr>
          <w:lang w:eastAsia="de-DE"/>
        </w:rPr>
        <w:t xml:space="preserve">        default: ''</w:t>
      </w:r>
    </w:p>
    <w:p w14:paraId="0826E9C8" w14:textId="77777777" w:rsidR="00EA2FB2" w:rsidRDefault="00EA2FB2" w:rsidP="00EA2FB2">
      <w:pPr>
        <w:pStyle w:val="PL"/>
        <w:rPr>
          <w:lang w:eastAsia="de-DE"/>
        </w:rPr>
      </w:pPr>
      <w:r>
        <w:rPr>
          <w:lang w:eastAsia="de-DE"/>
        </w:rPr>
        <w:t>paths:</w:t>
      </w:r>
    </w:p>
    <w:p w14:paraId="57E362C7" w14:textId="77777777" w:rsidR="00EA2FB2" w:rsidRDefault="00EA2FB2" w:rsidP="00EA2FB2">
      <w:pPr>
        <w:pStyle w:val="PL"/>
        <w:rPr>
          <w:lang w:eastAsia="de-DE"/>
        </w:rPr>
      </w:pPr>
      <w:r>
        <w:rPr>
          <w:lang w:eastAsia="de-DE"/>
        </w:rPr>
        <w:t xml:space="preserve">  '/connections':</w:t>
      </w:r>
    </w:p>
    <w:p w14:paraId="49514891" w14:textId="77777777" w:rsidR="00EA2FB2" w:rsidRDefault="00EA2FB2" w:rsidP="00EA2FB2">
      <w:pPr>
        <w:pStyle w:val="PL"/>
        <w:rPr>
          <w:lang w:eastAsia="de-DE"/>
        </w:rPr>
      </w:pPr>
      <w:r>
        <w:rPr>
          <w:lang w:eastAsia="de-DE"/>
        </w:rPr>
        <w:t xml:space="preserve">    post:</w:t>
      </w:r>
    </w:p>
    <w:p w14:paraId="4E59C3C8" w14:textId="77777777" w:rsidR="00EA2FB2" w:rsidRDefault="00EA2FB2" w:rsidP="00EA2FB2">
      <w:pPr>
        <w:pStyle w:val="PL"/>
        <w:rPr>
          <w:lang w:eastAsia="de-DE"/>
        </w:rPr>
      </w:pPr>
      <w:r>
        <w:rPr>
          <w:lang w:eastAsia="de-DE"/>
        </w:rPr>
        <w:t xml:space="preserve">      summary: Inform consumer about reporting streams to be carried by the new connection and receive a new connection id.</w:t>
      </w:r>
    </w:p>
    <w:p w14:paraId="64B8B914" w14:textId="77777777" w:rsidR="00EA2FB2" w:rsidRDefault="00EA2FB2" w:rsidP="00EA2FB2">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1DA123E9" w14:textId="77777777" w:rsidR="00EA2FB2" w:rsidRDefault="00EA2FB2" w:rsidP="00EA2FB2">
      <w:pPr>
        <w:pStyle w:val="PL"/>
        <w:rPr>
          <w:lang w:eastAsia="de-DE"/>
        </w:rPr>
      </w:pPr>
      <w:r>
        <w:rPr>
          <w:lang w:eastAsia="de-DE"/>
        </w:rPr>
        <w:t xml:space="preserve">      requestBody:</w:t>
      </w:r>
    </w:p>
    <w:p w14:paraId="49EB6DD9" w14:textId="77777777" w:rsidR="00EA2FB2" w:rsidRDefault="00EA2FB2" w:rsidP="00EA2FB2">
      <w:pPr>
        <w:pStyle w:val="PL"/>
        <w:rPr>
          <w:lang w:eastAsia="de-DE"/>
        </w:rPr>
      </w:pPr>
      <w:r>
        <w:rPr>
          <w:lang w:eastAsia="de-DE"/>
        </w:rPr>
        <w:t xml:space="preserve">        required: true</w:t>
      </w:r>
    </w:p>
    <w:p w14:paraId="67E1ED41" w14:textId="77777777" w:rsidR="00EA2FB2" w:rsidRDefault="00EA2FB2" w:rsidP="00EA2FB2">
      <w:pPr>
        <w:pStyle w:val="PL"/>
        <w:rPr>
          <w:lang w:eastAsia="de-DE"/>
        </w:rPr>
      </w:pPr>
      <w:r>
        <w:rPr>
          <w:lang w:eastAsia="de-DE"/>
        </w:rPr>
        <w:t xml:space="preserve">        content:</w:t>
      </w:r>
    </w:p>
    <w:p w14:paraId="6157C521" w14:textId="77777777" w:rsidR="00EA2FB2" w:rsidRDefault="00EA2FB2" w:rsidP="00EA2FB2">
      <w:pPr>
        <w:pStyle w:val="PL"/>
        <w:rPr>
          <w:lang w:eastAsia="de-DE"/>
        </w:rPr>
      </w:pPr>
      <w:r>
        <w:rPr>
          <w:lang w:eastAsia="de-DE"/>
        </w:rPr>
        <w:t xml:space="preserve">          application/json:</w:t>
      </w:r>
    </w:p>
    <w:p w14:paraId="7F32801D" w14:textId="77777777" w:rsidR="00EA2FB2" w:rsidRDefault="00EA2FB2" w:rsidP="00EA2FB2">
      <w:pPr>
        <w:pStyle w:val="PL"/>
        <w:rPr>
          <w:lang w:eastAsia="de-DE"/>
        </w:rPr>
      </w:pPr>
      <w:r>
        <w:rPr>
          <w:lang w:eastAsia="de-DE"/>
        </w:rPr>
        <w:t xml:space="preserve">            schema:</w:t>
      </w:r>
    </w:p>
    <w:p w14:paraId="4F69E5C6" w14:textId="77777777" w:rsidR="00EA2FB2" w:rsidRDefault="00EA2FB2" w:rsidP="00EA2FB2">
      <w:pPr>
        <w:pStyle w:val="PL"/>
        <w:rPr>
          <w:lang w:eastAsia="de-DE"/>
        </w:rPr>
      </w:pPr>
      <w:r>
        <w:rPr>
          <w:lang w:eastAsia="de-DE"/>
        </w:rPr>
        <w:t xml:space="preserve">              $ref: '#/components/schemas/connectionRequest-Type'</w:t>
      </w:r>
    </w:p>
    <w:p w14:paraId="2CA0C5E8" w14:textId="77777777" w:rsidR="00EA2FB2" w:rsidRDefault="00EA2FB2" w:rsidP="00EA2FB2">
      <w:pPr>
        <w:pStyle w:val="PL"/>
        <w:rPr>
          <w:lang w:eastAsia="de-DE"/>
        </w:rPr>
      </w:pPr>
      <w:r>
        <w:rPr>
          <w:lang w:eastAsia="de-DE"/>
        </w:rPr>
        <w:t xml:space="preserve">      responses:</w:t>
      </w:r>
    </w:p>
    <w:p w14:paraId="2ED51B1E" w14:textId="77777777" w:rsidR="00EA2FB2" w:rsidRDefault="00EA2FB2" w:rsidP="00EA2FB2">
      <w:pPr>
        <w:pStyle w:val="PL"/>
        <w:rPr>
          <w:lang w:eastAsia="de-DE"/>
        </w:rPr>
      </w:pPr>
      <w:r>
        <w:rPr>
          <w:lang w:eastAsia="de-DE"/>
        </w:rPr>
        <w:t xml:space="preserve">        '201':</w:t>
      </w:r>
    </w:p>
    <w:p w14:paraId="407E0C77" w14:textId="77777777" w:rsidR="00EA2FB2" w:rsidRDefault="00EA2FB2" w:rsidP="00EA2FB2">
      <w:pPr>
        <w:pStyle w:val="PL"/>
        <w:rPr>
          <w:lang w:eastAsia="de-DE"/>
        </w:rPr>
      </w:pPr>
      <w:r>
        <w:rPr>
          <w:lang w:eastAsia="de-DE"/>
        </w:rPr>
        <w:t xml:space="preserve">          description: Success case (201 Created).</w:t>
      </w:r>
    </w:p>
    <w:p w14:paraId="3EB0FE68" w14:textId="77777777" w:rsidR="00EA2FB2" w:rsidRDefault="00EA2FB2" w:rsidP="00EA2FB2">
      <w:pPr>
        <w:pStyle w:val="PL"/>
        <w:rPr>
          <w:lang w:eastAsia="de-DE"/>
        </w:rPr>
      </w:pPr>
      <w:r>
        <w:rPr>
          <w:lang w:eastAsia="de-DE"/>
        </w:rPr>
        <w:t xml:space="preserve">          headers:</w:t>
      </w:r>
    </w:p>
    <w:p w14:paraId="271CB912" w14:textId="77777777" w:rsidR="00EA2FB2" w:rsidRDefault="00EA2FB2" w:rsidP="00EA2FB2">
      <w:pPr>
        <w:pStyle w:val="PL"/>
        <w:rPr>
          <w:lang w:eastAsia="de-DE"/>
        </w:rPr>
      </w:pPr>
      <w:r>
        <w:rPr>
          <w:lang w:eastAsia="de-DE"/>
        </w:rPr>
        <w:t xml:space="preserve">            Location:</w:t>
      </w:r>
    </w:p>
    <w:p w14:paraId="13F4A07D" w14:textId="77777777" w:rsidR="00EA2FB2" w:rsidRDefault="00EA2FB2" w:rsidP="00EA2FB2">
      <w:pPr>
        <w:pStyle w:val="PL"/>
        <w:rPr>
          <w:lang w:eastAsia="de-DE"/>
        </w:rPr>
      </w:pPr>
      <w:r>
        <w:rPr>
          <w:lang w:eastAsia="de-DE"/>
        </w:rPr>
        <w:t xml:space="preserve">              description: Location of the created connection resource.</w:t>
      </w:r>
    </w:p>
    <w:p w14:paraId="2ABD90B0" w14:textId="77777777" w:rsidR="00EA2FB2" w:rsidRDefault="00EA2FB2" w:rsidP="00EA2FB2">
      <w:pPr>
        <w:pStyle w:val="PL"/>
        <w:rPr>
          <w:lang w:eastAsia="de-DE"/>
        </w:rPr>
      </w:pPr>
      <w:r>
        <w:rPr>
          <w:lang w:eastAsia="de-DE"/>
        </w:rPr>
        <w:t xml:space="preserve">              schema:</w:t>
      </w:r>
    </w:p>
    <w:p w14:paraId="45646908" w14:textId="77777777" w:rsidR="00EA2FB2" w:rsidRDefault="00EA2FB2" w:rsidP="00EA2FB2">
      <w:pPr>
        <w:pStyle w:val="PL"/>
        <w:rPr>
          <w:lang w:eastAsia="de-DE"/>
        </w:rPr>
      </w:pPr>
      <w:r>
        <w:rPr>
          <w:lang w:eastAsia="de-DE"/>
        </w:rPr>
        <w:t xml:space="preserve">                $ref: '#/components/schemas/connectionId-Type'</w:t>
      </w:r>
    </w:p>
    <w:p w14:paraId="381E417B" w14:textId="77777777" w:rsidR="00EA2FB2" w:rsidRDefault="00EA2FB2" w:rsidP="00EA2FB2">
      <w:pPr>
        <w:pStyle w:val="PL"/>
        <w:rPr>
          <w:lang w:eastAsia="de-DE"/>
        </w:rPr>
      </w:pPr>
      <w:r>
        <w:rPr>
          <w:lang w:eastAsia="de-DE"/>
        </w:rPr>
        <w:t xml:space="preserve">        default:</w:t>
      </w:r>
    </w:p>
    <w:p w14:paraId="7BC2E2E6" w14:textId="77777777" w:rsidR="00EA2FB2" w:rsidRDefault="00EA2FB2" w:rsidP="00EA2FB2">
      <w:pPr>
        <w:pStyle w:val="PL"/>
        <w:rPr>
          <w:lang w:eastAsia="de-DE"/>
        </w:rPr>
      </w:pPr>
      <w:r>
        <w:rPr>
          <w:lang w:eastAsia="de-DE"/>
        </w:rPr>
        <w:t xml:space="preserve">          description: Error case.</w:t>
      </w:r>
    </w:p>
    <w:p w14:paraId="7E877BE0" w14:textId="77777777" w:rsidR="00EA2FB2" w:rsidRDefault="00EA2FB2" w:rsidP="00EA2FB2">
      <w:pPr>
        <w:pStyle w:val="PL"/>
        <w:rPr>
          <w:lang w:eastAsia="de-DE"/>
        </w:rPr>
      </w:pPr>
      <w:r>
        <w:rPr>
          <w:lang w:eastAsia="de-DE"/>
        </w:rPr>
        <w:t xml:space="preserve">          content:</w:t>
      </w:r>
    </w:p>
    <w:p w14:paraId="2EA836FD" w14:textId="77777777" w:rsidR="00EA2FB2" w:rsidRDefault="00EA2FB2" w:rsidP="00EA2FB2">
      <w:pPr>
        <w:pStyle w:val="PL"/>
        <w:rPr>
          <w:lang w:eastAsia="de-DE"/>
        </w:rPr>
      </w:pPr>
      <w:r>
        <w:rPr>
          <w:lang w:eastAsia="de-DE"/>
        </w:rPr>
        <w:t xml:space="preserve">            application/json:</w:t>
      </w:r>
    </w:p>
    <w:p w14:paraId="06525012" w14:textId="77777777" w:rsidR="00EA2FB2" w:rsidRDefault="00EA2FB2" w:rsidP="00EA2FB2">
      <w:pPr>
        <w:pStyle w:val="PL"/>
        <w:rPr>
          <w:lang w:eastAsia="de-DE"/>
        </w:rPr>
      </w:pPr>
      <w:r>
        <w:rPr>
          <w:lang w:eastAsia="de-DE"/>
        </w:rPr>
        <w:t xml:space="preserve">              schema:</w:t>
      </w:r>
    </w:p>
    <w:p w14:paraId="1ED672F2" w14:textId="77777777" w:rsidR="00EA2FB2" w:rsidRDefault="00EA2FB2" w:rsidP="00EA2FB2">
      <w:pPr>
        <w:pStyle w:val="PL"/>
        <w:rPr>
          <w:lang w:eastAsia="de-DE"/>
        </w:rPr>
      </w:pPr>
      <w:r>
        <w:rPr>
          <w:lang w:eastAsia="de-DE"/>
        </w:rPr>
        <w:t xml:space="preserve">                $ref: '#/components/schemas/failedConnectionResponse-Type'</w:t>
      </w:r>
    </w:p>
    <w:p w14:paraId="24046E6E" w14:textId="77777777" w:rsidR="00EA2FB2" w:rsidRDefault="00EA2FB2" w:rsidP="00EA2FB2">
      <w:pPr>
        <w:pStyle w:val="PL"/>
        <w:rPr>
          <w:lang w:eastAsia="de-DE"/>
        </w:rPr>
      </w:pPr>
      <w:r>
        <w:rPr>
          <w:lang w:eastAsia="de-DE"/>
        </w:rPr>
        <w:t xml:space="preserve">    get:</w:t>
      </w:r>
    </w:p>
    <w:p w14:paraId="590D347F" w14:textId="77777777" w:rsidR="00EA2FB2" w:rsidRDefault="00EA2FB2" w:rsidP="00EA2FB2">
      <w:pPr>
        <w:pStyle w:val="PL"/>
        <w:rPr>
          <w:lang w:eastAsia="de-DE"/>
        </w:rPr>
      </w:pPr>
      <w:r>
        <w:rPr>
          <w:lang w:eastAsia="de-DE"/>
        </w:rPr>
        <w:t xml:space="preserve">      summary: Obtain information about connections.</w:t>
      </w:r>
    </w:p>
    <w:p w14:paraId="6AA3D15D" w14:textId="77777777" w:rsidR="00EA2FB2" w:rsidRDefault="00EA2FB2" w:rsidP="00EA2FB2">
      <w:pPr>
        <w:pStyle w:val="PL"/>
        <w:rPr>
          <w:lang w:eastAsia="de-DE"/>
        </w:rPr>
      </w:pPr>
      <w:r>
        <w:rPr>
          <w:lang w:eastAsia="de-DE"/>
        </w:rPr>
        <w:t xml:space="preserve">      description: Enables the streaming data reporting service producer to obtain information about one or more streaming connections.</w:t>
      </w:r>
    </w:p>
    <w:p w14:paraId="29A3C5D6" w14:textId="77777777" w:rsidR="00EA2FB2" w:rsidRDefault="00EA2FB2" w:rsidP="00EA2FB2">
      <w:pPr>
        <w:pStyle w:val="PL"/>
        <w:rPr>
          <w:lang w:eastAsia="de-DE"/>
        </w:rPr>
      </w:pPr>
      <w:r>
        <w:rPr>
          <w:lang w:eastAsia="de-DE"/>
        </w:rPr>
        <w:t xml:space="preserve">      parameters: </w:t>
      </w:r>
    </w:p>
    <w:p w14:paraId="0AE96F8C" w14:textId="77777777" w:rsidR="00EA2FB2" w:rsidRDefault="00EA2FB2" w:rsidP="00EA2FB2">
      <w:pPr>
        <w:pStyle w:val="PL"/>
        <w:rPr>
          <w:lang w:eastAsia="de-DE"/>
        </w:rPr>
      </w:pPr>
      <w:r>
        <w:rPr>
          <w:lang w:eastAsia="de-DE"/>
        </w:rPr>
        <w:t xml:space="preserve">        - name: connectionIdList</w:t>
      </w:r>
    </w:p>
    <w:p w14:paraId="3869084E" w14:textId="77777777" w:rsidR="00EA2FB2" w:rsidRDefault="00EA2FB2" w:rsidP="00EA2FB2">
      <w:pPr>
        <w:pStyle w:val="PL"/>
        <w:rPr>
          <w:lang w:eastAsia="de-DE"/>
        </w:rPr>
      </w:pPr>
      <w:r>
        <w:rPr>
          <w:lang w:eastAsia="de-DE"/>
        </w:rPr>
        <w:t xml:space="preserve">          in: query</w:t>
      </w:r>
    </w:p>
    <w:p w14:paraId="307065E3" w14:textId="77777777" w:rsidR="00EA2FB2" w:rsidRDefault="00EA2FB2" w:rsidP="00EA2FB2">
      <w:pPr>
        <w:pStyle w:val="PL"/>
        <w:rPr>
          <w:lang w:eastAsia="de-DE"/>
        </w:rPr>
      </w:pPr>
      <w:r>
        <w:rPr>
          <w:lang w:eastAsia="de-DE"/>
        </w:rPr>
        <w:t xml:space="preserve">          description: The list of connectionId for which the connection information is to be returned.</w:t>
      </w:r>
    </w:p>
    <w:p w14:paraId="63018F3A" w14:textId="77777777" w:rsidR="00EA2FB2" w:rsidRDefault="00EA2FB2" w:rsidP="00EA2FB2">
      <w:pPr>
        <w:pStyle w:val="PL"/>
        <w:rPr>
          <w:lang w:eastAsia="de-DE"/>
        </w:rPr>
      </w:pPr>
      <w:r>
        <w:rPr>
          <w:lang w:eastAsia="de-DE"/>
        </w:rPr>
        <w:t xml:space="preserve">          required: false</w:t>
      </w:r>
    </w:p>
    <w:p w14:paraId="4DE09523" w14:textId="77777777" w:rsidR="00EA2FB2" w:rsidRDefault="00EA2FB2" w:rsidP="00EA2FB2">
      <w:pPr>
        <w:pStyle w:val="PL"/>
        <w:rPr>
          <w:lang w:eastAsia="de-DE"/>
        </w:rPr>
      </w:pPr>
      <w:r>
        <w:rPr>
          <w:lang w:eastAsia="de-DE"/>
        </w:rPr>
        <w:t xml:space="preserve">          schema:</w:t>
      </w:r>
    </w:p>
    <w:p w14:paraId="3BC63D3A" w14:textId="77777777" w:rsidR="00EA2FB2" w:rsidRDefault="00EA2FB2" w:rsidP="00EA2FB2">
      <w:pPr>
        <w:pStyle w:val="PL"/>
        <w:rPr>
          <w:lang w:eastAsia="de-DE"/>
        </w:rPr>
      </w:pPr>
      <w:r>
        <w:rPr>
          <w:lang w:eastAsia="de-DE"/>
        </w:rPr>
        <w:t xml:space="preserve">            type: array</w:t>
      </w:r>
    </w:p>
    <w:p w14:paraId="3F27A7EC" w14:textId="77777777" w:rsidR="00EA2FB2" w:rsidRDefault="00EA2FB2" w:rsidP="00EA2FB2">
      <w:pPr>
        <w:pStyle w:val="PL"/>
        <w:rPr>
          <w:lang w:eastAsia="de-DE"/>
        </w:rPr>
      </w:pPr>
      <w:r>
        <w:rPr>
          <w:lang w:eastAsia="de-DE"/>
        </w:rPr>
        <w:t xml:space="preserve">            items:</w:t>
      </w:r>
    </w:p>
    <w:p w14:paraId="6F61D802" w14:textId="77777777" w:rsidR="00EA2FB2" w:rsidRDefault="00EA2FB2" w:rsidP="00EA2FB2">
      <w:pPr>
        <w:pStyle w:val="PL"/>
        <w:rPr>
          <w:lang w:eastAsia="de-DE"/>
        </w:rPr>
      </w:pPr>
      <w:r>
        <w:rPr>
          <w:lang w:eastAsia="de-DE"/>
        </w:rPr>
        <w:t xml:space="preserve">              $ref: '#/components/schemas/connectionId-Type'</w:t>
      </w:r>
    </w:p>
    <w:p w14:paraId="17A8A550" w14:textId="77777777" w:rsidR="00EA2FB2" w:rsidRDefault="00EA2FB2" w:rsidP="00EA2FB2">
      <w:pPr>
        <w:pStyle w:val="PL"/>
        <w:rPr>
          <w:lang w:eastAsia="de-DE"/>
        </w:rPr>
      </w:pPr>
      <w:r>
        <w:rPr>
          <w:lang w:eastAsia="de-DE"/>
        </w:rPr>
        <w:t xml:space="preserve">      responses:</w:t>
      </w:r>
    </w:p>
    <w:p w14:paraId="3BDAA6C9" w14:textId="77777777" w:rsidR="00EA2FB2" w:rsidRDefault="00EA2FB2" w:rsidP="00EA2FB2">
      <w:pPr>
        <w:pStyle w:val="PL"/>
        <w:rPr>
          <w:lang w:eastAsia="de-DE"/>
        </w:rPr>
      </w:pPr>
      <w:r>
        <w:rPr>
          <w:lang w:eastAsia="de-DE"/>
        </w:rPr>
        <w:t xml:space="preserve">        '200':</w:t>
      </w:r>
    </w:p>
    <w:p w14:paraId="4E3D33C0" w14:textId="77777777" w:rsidR="00EA2FB2" w:rsidRDefault="00EA2FB2" w:rsidP="00EA2FB2">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1CF73893" w14:textId="77777777" w:rsidR="00EA2FB2" w:rsidRDefault="00EA2FB2" w:rsidP="00EA2FB2">
      <w:pPr>
        <w:pStyle w:val="PL"/>
        <w:rPr>
          <w:lang w:eastAsia="de-DE"/>
        </w:rPr>
      </w:pPr>
      <w:r>
        <w:rPr>
          <w:lang w:eastAsia="de-DE"/>
        </w:rPr>
        <w:t xml:space="preserve">          content:</w:t>
      </w:r>
    </w:p>
    <w:p w14:paraId="5342217D" w14:textId="77777777" w:rsidR="00EA2FB2" w:rsidRDefault="00EA2FB2" w:rsidP="00EA2FB2">
      <w:pPr>
        <w:pStyle w:val="PL"/>
        <w:rPr>
          <w:lang w:eastAsia="de-DE"/>
        </w:rPr>
      </w:pPr>
      <w:r>
        <w:rPr>
          <w:lang w:eastAsia="de-DE"/>
        </w:rPr>
        <w:t xml:space="preserve">            application/json:</w:t>
      </w:r>
    </w:p>
    <w:p w14:paraId="2B0B9A31" w14:textId="77777777" w:rsidR="00EA2FB2" w:rsidRDefault="00EA2FB2" w:rsidP="00EA2FB2">
      <w:pPr>
        <w:pStyle w:val="PL"/>
        <w:rPr>
          <w:lang w:eastAsia="de-DE"/>
        </w:rPr>
      </w:pPr>
      <w:r>
        <w:rPr>
          <w:lang w:eastAsia="de-DE"/>
        </w:rPr>
        <w:t xml:space="preserve">              schema:</w:t>
      </w:r>
    </w:p>
    <w:p w14:paraId="77272536" w14:textId="77777777" w:rsidR="00EA2FB2" w:rsidRDefault="00EA2FB2" w:rsidP="00EA2FB2">
      <w:pPr>
        <w:pStyle w:val="PL"/>
        <w:rPr>
          <w:lang w:eastAsia="de-DE"/>
        </w:rPr>
      </w:pPr>
      <w:r>
        <w:rPr>
          <w:lang w:eastAsia="de-DE"/>
        </w:rPr>
        <w:t xml:space="preserve">                type: array</w:t>
      </w:r>
    </w:p>
    <w:p w14:paraId="33CB7989" w14:textId="77777777" w:rsidR="00EA2FB2" w:rsidRDefault="00EA2FB2" w:rsidP="00EA2FB2">
      <w:pPr>
        <w:pStyle w:val="PL"/>
        <w:rPr>
          <w:lang w:eastAsia="de-DE"/>
        </w:rPr>
      </w:pPr>
      <w:r>
        <w:rPr>
          <w:lang w:eastAsia="de-DE"/>
        </w:rPr>
        <w:t xml:space="preserve">                items:</w:t>
      </w:r>
    </w:p>
    <w:p w14:paraId="20024C6C" w14:textId="77777777" w:rsidR="00EA2FB2" w:rsidRDefault="00EA2FB2" w:rsidP="00EA2FB2">
      <w:pPr>
        <w:pStyle w:val="PL"/>
        <w:rPr>
          <w:lang w:eastAsia="de-DE"/>
        </w:rPr>
      </w:pPr>
      <w:r>
        <w:rPr>
          <w:lang w:eastAsia="de-DE"/>
        </w:rPr>
        <w:t xml:space="preserve">                  $ref: '#/components/schemas/connectionInfo-Type'</w:t>
      </w:r>
    </w:p>
    <w:p w14:paraId="133A81EF" w14:textId="77777777" w:rsidR="00EA2FB2" w:rsidRDefault="00EA2FB2" w:rsidP="00EA2FB2">
      <w:pPr>
        <w:pStyle w:val="PL"/>
        <w:rPr>
          <w:lang w:eastAsia="de-DE"/>
        </w:rPr>
      </w:pPr>
      <w:r>
        <w:rPr>
          <w:lang w:eastAsia="de-DE"/>
        </w:rPr>
        <w:t xml:space="preserve">        '202':</w:t>
      </w:r>
    </w:p>
    <w:p w14:paraId="4697783A" w14:textId="77777777" w:rsidR="00EA2FB2" w:rsidRDefault="00EA2FB2" w:rsidP="00EA2FB2">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BEC3112" w14:textId="77777777" w:rsidR="00EA2FB2" w:rsidRDefault="00EA2FB2" w:rsidP="00EA2FB2">
      <w:pPr>
        <w:pStyle w:val="PL"/>
        <w:rPr>
          <w:lang w:eastAsia="de-DE"/>
        </w:rPr>
      </w:pPr>
      <w:r>
        <w:rPr>
          <w:lang w:eastAsia="de-DE"/>
        </w:rPr>
        <w:t xml:space="preserve">          content:</w:t>
      </w:r>
    </w:p>
    <w:p w14:paraId="6F235DDF" w14:textId="77777777" w:rsidR="00EA2FB2" w:rsidRDefault="00EA2FB2" w:rsidP="00EA2FB2">
      <w:pPr>
        <w:pStyle w:val="PL"/>
        <w:rPr>
          <w:lang w:eastAsia="de-DE"/>
        </w:rPr>
      </w:pPr>
      <w:r>
        <w:rPr>
          <w:lang w:eastAsia="de-DE"/>
        </w:rPr>
        <w:t xml:space="preserve">            application/json:</w:t>
      </w:r>
    </w:p>
    <w:p w14:paraId="3AD52827" w14:textId="77777777" w:rsidR="00EA2FB2" w:rsidRDefault="00EA2FB2" w:rsidP="00EA2FB2">
      <w:pPr>
        <w:pStyle w:val="PL"/>
        <w:rPr>
          <w:lang w:eastAsia="de-DE"/>
        </w:rPr>
      </w:pPr>
      <w:r>
        <w:rPr>
          <w:lang w:eastAsia="de-DE"/>
        </w:rPr>
        <w:t xml:space="preserve">              schema:</w:t>
      </w:r>
    </w:p>
    <w:p w14:paraId="1E7228A0" w14:textId="77777777" w:rsidR="00EA2FB2" w:rsidRDefault="00EA2FB2" w:rsidP="00EA2FB2">
      <w:pPr>
        <w:pStyle w:val="PL"/>
        <w:rPr>
          <w:lang w:eastAsia="de-DE"/>
        </w:rPr>
      </w:pPr>
      <w:r>
        <w:rPr>
          <w:lang w:eastAsia="de-DE"/>
        </w:rPr>
        <w:t xml:space="preserve">                type: array</w:t>
      </w:r>
    </w:p>
    <w:p w14:paraId="1C8D4E68" w14:textId="77777777" w:rsidR="00EA2FB2" w:rsidRDefault="00EA2FB2" w:rsidP="00EA2FB2">
      <w:pPr>
        <w:pStyle w:val="PL"/>
        <w:rPr>
          <w:lang w:eastAsia="de-DE"/>
        </w:rPr>
      </w:pPr>
      <w:r>
        <w:rPr>
          <w:lang w:eastAsia="de-DE"/>
        </w:rPr>
        <w:t xml:space="preserve">                items:</w:t>
      </w:r>
    </w:p>
    <w:p w14:paraId="74059BCF" w14:textId="77777777" w:rsidR="00EA2FB2" w:rsidRDefault="00EA2FB2" w:rsidP="00EA2FB2">
      <w:pPr>
        <w:pStyle w:val="PL"/>
        <w:rPr>
          <w:lang w:eastAsia="de-DE"/>
        </w:rPr>
      </w:pPr>
      <w:r>
        <w:rPr>
          <w:lang w:eastAsia="de-DE"/>
        </w:rPr>
        <w:t xml:space="preserve">                  $ref: '#/components/schemas/connectionInfo-Type'</w:t>
      </w:r>
    </w:p>
    <w:p w14:paraId="16373E9A" w14:textId="77777777" w:rsidR="00EA2FB2" w:rsidRDefault="00EA2FB2" w:rsidP="00EA2FB2">
      <w:pPr>
        <w:pStyle w:val="PL"/>
        <w:rPr>
          <w:lang w:eastAsia="de-DE"/>
        </w:rPr>
      </w:pPr>
      <w:r>
        <w:rPr>
          <w:lang w:eastAsia="de-DE"/>
        </w:rPr>
        <w:t xml:space="preserve">        default:</w:t>
      </w:r>
    </w:p>
    <w:p w14:paraId="60694AB9" w14:textId="77777777" w:rsidR="00EA2FB2" w:rsidRDefault="00EA2FB2" w:rsidP="00EA2FB2">
      <w:pPr>
        <w:pStyle w:val="PL"/>
        <w:rPr>
          <w:lang w:eastAsia="de-DE"/>
        </w:rPr>
      </w:pPr>
      <w:r>
        <w:rPr>
          <w:lang w:eastAsia="de-DE"/>
        </w:rPr>
        <w:t xml:space="preserve">          description: Error case.</w:t>
      </w:r>
    </w:p>
    <w:p w14:paraId="42647E90" w14:textId="77777777" w:rsidR="00EA2FB2" w:rsidRDefault="00EA2FB2" w:rsidP="00EA2FB2">
      <w:pPr>
        <w:pStyle w:val="PL"/>
        <w:rPr>
          <w:lang w:eastAsia="de-DE"/>
        </w:rPr>
      </w:pPr>
      <w:r>
        <w:rPr>
          <w:lang w:eastAsia="de-DE"/>
        </w:rPr>
        <w:t xml:space="preserve">          content:</w:t>
      </w:r>
    </w:p>
    <w:p w14:paraId="24582E9C" w14:textId="77777777" w:rsidR="00EA2FB2" w:rsidRDefault="00EA2FB2" w:rsidP="00EA2FB2">
      <w:pPr>
        <w:pStyle w:val="PL"/>
        <w:rPr>
          <w:lang w:eastAsia="de-DE"/>
        </w:rPr>
      </w:pPr>
      <w:r>
        <w:rPr>
          <w:lang w:eastAsia="de-DE"/>
        </w:rPr>
        <w:t xml:space="preserve">            application/json:</w:t>
      </w:r>
    </w:p>
    <w:p w14:paraId="6600D768" w14:textId="77777777" w:rsidR="00EA2FB2" w:rsidRDefault="00EA2FB2" w:rsidP="00EA2FB2">
      <w:pPr>
        <w:pStyle w:val="PL"/>
        <w:rPr>
          <w:lang w:eastAsia="de-DE"/>
        </w:rPr>
      </w:pPr>
      <w:r>
        <w:rPr>
          <w:lang w:eastAsia="de-DE"/>
        </w:rPr>
        <w:t xml:space="preserve">              schema:</w:t>
      </w:r>
    </w:p>
    <w:p w14:paraId="4954AE96" w14:textId="77777777" w:rsidR="00EA2FB2" w:rsidRDefault="00EA2FB2" w:rsidP="00EA2FB2">
      <w:pPr>
        <w:pStyle w:val="PL"/>
        <w:rPr>
          <w:lang w:eastAsia="de-DE"/>
        </w:rPr>
      </w:pPr>
      <w:r>
        <w:rPr>
          <w:lang w:eastAsia="de-DE"/>
        </w:rPr>
        <w:t xml:space="preserve">                $ref: '#/components/schemas/errorResponse-Type'</w:t>
      </w:r>
    </w:p>
    <w:p w14:paraId="50BA895B" w14:textId="77777777" w:rsidR="00EA2FB2" w:rsidRDefault="00EA2FB2" w:rsidP="00EA2FB2">
      <w:pPr>
        <w:pStyle w:val="PL"/>
        <w:rPr>
          <w:lang w:eastAsia="de-DE"/>
        </w:rPr>
      </w:pPr>
      <w:r>
        <w:rPr>
          <w:lang w:eastAsia="de-DE"/>
        </w:rPr>
        <w:t xml:space="preserve">  '/connections/{connectionId}':</w:t>
      </w:r>
    </w:p>
    <w:p w14:paraId="1F34523C" w14:textId="77777777" w:rsidR="00EA2FB2" w:rsidRDefault="00EA2FB2" w:rsidP="00EA2FB2">
      <w:pPr>
        <w:pStyle w:val="PL"/>
        <w:rPr>
          <w:lang w:eastAsia="de-DE"/>
        </w:rPr>
      </w:pPr>
      <w:r>
        <w:rPr>
          <w:lang w:eastAsia="de-DE"/>
        </w:rPr>
        <w:t xml:space="preserve">    get:</w:t>
      </w:r>
    </w:p>
    <w:p w14:paraId="35438A09" w14:textId="77777777" w:rsidR="00EA2FB2" w:rsidRDefault="00EA2FB2" w:rsidP="00EA2FB2">
      <w:pPr>
        <w:pStyle w:val="PL"/>
        <w:rPr>
          <w:lang w:eastAsia="de-DE"/>
        </w:rPr>
      </w:pPr>
      <w:r>
        <w:rPr>
          <w:lang w:eastAsia="de-DE"/>
        </w:rPr>
        <w:t xml:space="preserve">      summary: Obtain information about a connection.</w:t>
      </w:r>
    </w:p>
    <w:p w14:paraId="7B13449F" w14:textId="77777777" w:rsidR="00EA2FB2" w:rsidRDefault="00EA2FB2" w:rsidP="00EA2FB2">
      <w:pPr>
        <w:pStyle w:val="PL"/>
        <w:rPr>
          <w:lang w:eastAsia="de-DE"/>
        </w:rPr>
      </w:pPr>
      <w:r>
        <w:rPr>
          <w:lang w:eastAsia="de-DE"/>
        </w:rPr>
        <w:t xml:space="preserve">      description: Enables the streaming data reporting service producer to obtain information about one streaming connection.</w:t>
      </w:r>
    </w:p>
    <w:p w14:paraId="2D3C814C" w14:textId="77777777" w:rsidR="00EA2FB2" w:rsidRDefault="00EA2FB2" w:rsidP="00EA2FB2">
      <w:pPr>
        <w:pStyle w:val="PL"/>
        <w:rPr>
          <w:lang w:eastAsia="de-DE"/>
        </w:rPr>
      </w:pPr>
      <w:r>
        <w:rPr>
          <w:lang w:eastAsia="de-DE"/>
        </w:rPr>
        <w:t xml:space="preserve">      parameters:</w:t>
      </w:r>
    </w:p>
    <w:p w14:paraId="05390C11" w14:textId="77777777" w:rsidR="00EA2FB2" w:rsidRDefault="00EA2FB2" w:rsidP="00EA2FB2">
      <w:pPr>
        <w:pStyle w:val="PL"/>
        <w:rPr>
          <w:lang w:eastAsia="de-DE"/>
        </w:rPr>
      </w:pPr>
      <w:r>
        <w:rPr>
          <w:lang w:eastAsia="de-DE"/>
        </w:rPr>
        <w:t xml:space="preserve">        - name: connectionId</w:t>
      </w:r>
    </w:p>
    <w:p w14:paraId="78909847" w14:textId="77777777" w:rsidR="00EA2FB2" w:rsidRDefault="00EA2FB2" w:rsidP="00EA2FB2">
      <w:pPr>
        <w:pStyle w:val="PL"/>
        <w:rPr>
          <w:lang w:eastAsia="de-DE"/>
        </w:rPr>
      </w:pPr>
      <w:r>
        <w:rPr>
          <w:lang w:eastAsia="de-DE"/>
        </w:rPr>
        <w:t xml:space="preserve">          in: path</w:t>
      </w:r>
    </w:p>
    <w:p w14:paraId="5E2ECD28" w14:textId="77777777" w:rsidR="00EA2FB2" w:rsidRDefault="00EA2FB2" w:rsidP="00EA2FB2">
      <w:pPr>
        <w:pStyle w:val="PL"/>
        <w:rPr>
          <w:lang w:eastAsia="de-DE"/>
        </w:rPr>
      </w:pPr>
      <w:r>
        <w:rPr>
          <w:lang w:eastAsia="de-DE"/>
        </w:rPr>
        <w:t xml:space="preserve">          description: Indicate the ID (URI) of the connection for which the information is being retrieved</w:t>
      </w:r>
    </w:p>
    <w:p w14:paraId="448170FD" w14:textId="77777777" w:rsidR="00EA2FB2" w:rsidRDefault="00EA2FB2" w:rsidP="00EA2FB2">
      <w:pPr>
        <w:pStyle w:val="PL"/>
        <w:rPr>
          <w:lang w:eastAsia="de-DE"/>
        </w:rPr>
      </w:pPr>
      <w:r>
        <w:rPr>
          <w:lang w:eastAsia="de-DE"/>
        </w:rPr>
        <w:t xml:space="preserve">          required: true</w:t>
      </w:r>
    </w:p>
    <w:p w14:paraId="34D8849C" w14:textId="77777777" w:rsidR="00EA2FB2" w:rsidRDefault="00EA2FB2" w:rsidP="00EA2FB2">
      <w:pPr>
        <w:pStyle w:val="PL"/>
        <w:rPr>
          <w:lang w:eastAsia="de-DE"/>
        </w:rPr>
      </w:pPr>
      <w:r>
        <w:rPr>
          <w:lang w:eastAsia="de-DE"/>
        </w:rPr>
        <w:t xml:space="preserve">          schema:</w:t>
      </w:r>
    </w:p>
    <w:p w14:paraId="71642152" w14:textId="77777777" w:rsidR="00EA2FB2" w:rsidRDefault="00EA2FB2" w:rsidP="00EA2FB2">
      <w:pPr>
        <w:pStyle w:val="PL"/>
        <w:rPr>
          <w:lang w:eastAsia="de-DE"/>
        </w:rPr>
      </w:pPr>
      <w:r>
        <w:rPr>
          <w:lang w:eastAsia="de-DE"/>
        </w:rPr>
        <w:t xml:space="preserve">            $ref: '#/components/schemas/connectionId-Type'</w:t>
      </w:r>
    </w:p>
    <w:p w14:paraId="295F4006" w14:textId="77777777" w:rsidR="00EA2FB2" w:rsidRDefault="00EA2FB2" w:rsidP="00EA2FB2">
      <w:pPr>
        <w:pStyle w:val="PL"/>
        <w:rPr>
          <w:lang w:eastAsia="de-DE"/>
        </w:rPr>
      </w:pPr>
      <w:r>
        <w:rPr>
          <w:lang w:eastAsia="de-DE"/>
        </w:rPr>
        <w:t xml:space="preserve">        - name: Connection</w:t>
      </w:r>
    </w:p>
    <w:p w14:paraId="4627FC1F" w14:textId="77777777" w:rsidR="00EA2FB2" w:rsidRDefault="00EA2FB2" w:rsidP="00EA2FB2">
      <w:pPr>
        <w:pStyle w:val="PL"/>
        <w:rPr>
          <w:lang w:eastAsia="de-DE"/>
        </w:rPr>
      </w:pPr>
      <w:r>
        <w:rPr>
          <w:lang w:eastAsia="de-DE"/>
        </w:rPr>
        <w:t xml:space="preserve">          in: header</w:t>
      </w:r>
    </w:p>
    <w:p w14:paraId="07001838" w14:textId="77777777" w:rsidR="00EA2FB2" w:rsidRDefault="00EA2FB2" w:rsidP="00EA2FB2">
      <w:pPr>
        <w:pStyle w:val="PL"/>
        <w:rPr>
          <w:lang w:eastAsia="de-DE"/>
        </w:rPr>
      </w:pPr>
      <w:r>
        <w:rPr>
          <w:lang w:eastAsia="de-DE"/>
        </w:rPr>
        <w:t xml:space="preserve">          schema:</w:t>
      </w:r>
    </w:p>
    <w:p w14:paraId="29ADBF7D" w14:textId="77777777" w:rsidR="00EA2FB2" w:rsidRDefault="00EA2FB2" w:rsidP="00EA2FB2">
      <w:pPr>
        <w:pStyle w:val="PL"/>
        <w:rPr>
          <w:lang w:eastAsia="de-DE"/>
        </w:rPr>
      </w:pPr>
      <w:r>
        <w:rPr>
          <w:lang w:eastAsia="de-DE"/>
        </w:rPr>
        <w:t xml:space="preserve">            $ref: '#/components/schemas/websocketHeaderConnection-Type'</w:t>
      </w:r>
    </w:p>
    <w:p w14:paraId="0997D928" w14:textId="77777777" w:rsidR="00EA2FB2" w:rsidRDefault="00EA2FB2" w:rsidP="00EA2FB2">
      <w:pPr>
        <w:pStyle w:val="PL"/>
        <w:rPr>
          <w:lang w:eastAsia="de-DE"/>
        </w:rPr>
      </w:pPr>
      <w:r>
        <w:rPr>
          <w:lang w:eastAsia="de-DE"/>
        </w:rPr>
        <w:t xml:space="preserve">        - name: Sec-WebSocket-Extensions</w:t>
      </w:r>
    </w:p>
    <w:p w14:paraId="21729698" w14:textId="77777777" w:rsidR="00EA2FB2" w:rsidRDefault="00EA2FB2" w:rsidP="00EA2FB2">
      <w:pPr>
        <w:pStyle w:val="PL"/>
        <w:rPr>
          <w:lang w:eastAsia="de-DE"/>
        </w:rPr>
      </w:pPr>
      <w:r>
        <w:rPr>
          <w:lang w:eastAsia="de-DE"/>
        </w:rPr>
        <w:t xml:space="preserve">          in: header</w:t>
      </w:r>
    </w:p>
    <w:p w14:paraId="44080E80" w14:textId="77777777" w:rsidR="00EA2FB2" w:rsidRDefault="00EA2FB2" w:rsidP="00EA2FB2">
      <w:pPr>
        <w:pStyle w:val="PL"/>
        <w:rPr>
          <w:lang w:eastAsia="de-DE"/>
        </w:rPr>
      </w:pPr>
      <w:r>
        <w:rPr>
          <w:lang w:eastAsia="de-DE"/>
        </w:rPr>
        <w:t xml:space="preserve">          schema:</w:t>
      </w:r>
    </w:p>
    <w:p w14:paraId="042110B5" w14:textId="77777777" w:rsidR="00EA2FB2" w:rsidRDefault="00EA2FB2" w:rsidP="00EA2FB2">
      <w:pPr>
        <w:pStyle w:val="PL"/>
        <w:rPr>
          <w:lang w:eastAsia="de-DE"/>
        </w:rPr>
      </w:pPr>
      <w:r>
        <w:rPr>
          <w:lang w:eastAsia="de-DE"/>
        </w:rPr>
        <w:t xml:space="preserve">            $ref: '#/components/schemas/websocketHeader-Sec-WebSocket-Extensions-Type'</w:t>
      </w:r>
    </w:p>
    <w:p w14:paraId="038A98D2" w14:textId="77777777" w:rsidR="00EA2FB2" w:rsidRDefault="00EA2FB2" w:rsidP="00EA2FB2">
      <w:pPr>
        <w:pStyle w:val="PL"/>
        <w:rPr>
          <w:lang w:eastAsia="de-DE"/>
        </w:rPr>
      </w:pPr>
      <w:r>
        <w:rPr>
          <w:lang w:eastAsia="de-DE"/>
        </w:rPr>
        <w:t xml:space="preserve">        - name: Sec-WebSocket-Key</w:t>
      </w:r>
    </w:p>
    <w:p w14:paraId="77155214" w14:textId="77777777" w:rsidR="00EA2FB2" w:rsidRDefault="00EA2FB2" w:rsidP="00EA2FB2">
      <w:pPr>
        <w:pStyle w:val="PL"/>
        <w:rPr>
          <w:lang w:eastAsia="de-DE"/>
        </w:rPr>
      </w:pPr>
      <w:r>
        <w:rPr>
          <w:lang w:eastAsia="de-DE"/>
        </w:rPr>
        <w:t xml:space="preserve">          in: header</w:t>
      </w:r>
    </w:p>
    <w:p w14:paraId="07FAC666" w14:textId="77777777" w:rsidR="00EA2FB2" w:rsidRDefault="00EA2FB2" w:rsidP="00EA2FB2">
      <w:pPr>
        <w:pStyle w:val="PL"/>
        <w:rPr>
          <w:lang w:eastAsia="de-DE"/>
        </w:rPr>
      </w:pPr>
      <w:r>
        <w:rPr>
          <w:lang w:eastAsia="de-DE"/>
        </w:rPr>
        <w:t xml:space="preserve">          schema:</w:t>
      </w:r>
    </w:p>
    <w:p w14:paraId="3A99F7B8" w14:textId="77777777" w:rsidR="00EA2FB2" w:rsidRDefault="00EA2FB2" w:rsidP="00EA2FB2">
      <w:pPr>
        <w:pStyle w:val="PL"/>
        <w:rPr>
          <w:lang w:eastAsia="de-DE"/>
        </w:rPr>
      </w:pPr>
      <w:r>
        <w:rPr>
          <w:lang w:eastAsia="de-DE"/>
        </w:rPr>
        <w:t xml:space="preserve">            $ref: '#/components/schemas/websocketHeader-Sec-WebSocket-Key-Type'</w:t>
      </w:r>
    </w:p>
    <w:p w14:paraId="3FC11E51" w14:textId="77777777" w:rsidR="00EA2FB2" w:rsidRDefault="00EA2FB2" w:rsidP="00EA2FB2">
      <w:pPr>
        <w:pStyle w:val="PL"/>
        <w:rPr>
          <w:lang w:eastAsia="de-DE"/>
        </w:rPr>
      </w:pPr>
      <w:r>
        <w:rPr>
          <w:lang w:eastAsia="de-DE"/>
        </w:rPr>
        <w:t xml:space="preserve">        - name: Sec-WebSocket-Protocol</w:t>
      </w:r>
    </w:p>
    <w:p w14:paraId="6EB4E669" w14:textId="77777777" w:rsidR="00EA2FB2" w:rsidRDefault="00EA2FB2" w:rsidP="00EA2FB2">
      <w:pPr>
        <w:pStyle w:val="PL"/>
        <w:rPr>
          <w:lang w:eastAsia="de-DE"/>
        </w:rPr>
      </w:pPr>
      <w:r>
        <w:rPr>
          <w:lang w:eastAsia="de-DE"/>
        </w:rPr>
        <w:t xml:space="preserve">          in: header</w:t>
      </w:r>
    </w:p>
    <w:p w14:paraId="2CF833F2" w14:textId="77777777" w:rsidR="00EA2FB2" w:rsidRDefault="00EA2FB2" w:rsidP="00EA2FB2">
      <w:pPr>
        <w:pStyle w:val="PL"/>
        <w:rPr>
          <w:lang w:eastAsia="de-DE"/>
        </w:rPr>
      </w:pPr>
      <w:r>
        <w:rPr>
          <w:lang w:eastAsia="de-DE"/>
        </w:rPr>
        <w:t xml:space="preserve">          schema:</w:t>
      </w:r>
    </w:p>
    <w:p w14:paraId="48ED90AC" w14:textId="77777777" w:rsidR="00EA2FB2" w:rsidRDefault="00EA2FB2" w:rsidP="00EA2FB2">
      <w:pPr>
        <w:pStyle w:val="PL"/>
        <w:rPr>
          <w:lang w:eastAsia="de-DE"/>
        </w:rPr>
      </w:pPr>
      <w:r>
        <w:rPr>
          <w:lang w:eastAsia="de-DE"/>
        </w:rPr>
        <w:t xml:space="preserve">            $ref: '#/components/schemas/websocketHeader-Sec-WebSocket-Protocol-Type'</w:t>
      </w:r>
    </w:p>
    <w:p w14:paraId="5CD3F471" w14:textId="77777777" w:rsidR="00EA2FB2" w:rsidRDefault="00EA2FB2" w:rsidP="00EA2FB2">
      <w:pPr>
        <w:pStyle w:val="PL"/>
        <w:rPr>
          <w:lang w:eastAsia="de-DE"/>
        </w:rPr>
      </w:pPr>
      <w:r>
        <w:rPr>
          <w:lang w:eastAsia="de-DE"/>
        </w:rPr>
        <w:t xml:space="preserve">        - name: Sec-WebSocket-Version</w:t>
      </w:r>
    </w:p>
    <w:p w14:paraId="4A558AB6" w14:textId="77777777" w:rsidR="00EA2FB2" w:rsidRDefault="00EA2FB2" w:rsidP="00EA2FB2">
      <w:pPr>
        <w:pStyle w:val="PL"/>
        <w:rPr>
          <w:lang w:eastAsia="de-DE"/>
        </w:rPr>
      </w:pPr>
      <w:r>
        <w:rPr>
          <w:lang w:eastAsia="de-DE"/>
        </w:rPr>
        <w:t xml:space="preserve">          in: header</w:t>
      </w:r>
    </w:p>
    <w:p w14:paraId="4EB74507" w14:textId="77777777" w:rsidR="00EA2FB2" w:rsidRDefault="00EA2FB2" w:rsidP="00EA2FB2">
      <w:pPr>
        <w:pStyle w:val="PL"/>
        <w:rPr>
          <w:lang w:eastAsia="de-DE"/>
        </w:rPr>
      </w:pPr>
      <w:r>
        <w:rPr>
          <w:lang w:eastAsia="de-DE"/>
        </w:rPr>
        <w:t xml:space="preserve">          schema:</w:t>
      </w:r>
    </w:p>
    <w:p w14:paraId="67E0005F" w14:textId="77777777" w:rsidR="00EA2FB2" w:rsidRDefault="00EA2FB2" w:rsidP="00EA2FB2">
      <w:pPr>
        <w:pStyle w:val="PL"/>
        <w:rPr>
          <w:lang w:eastAsia="de-DE"/>
        </w:rPr>
      </w:pPr>
      <w:r>
        <w:rPr>
          <w:lang w:eastAsia="de-DE"/>
        </w:rPr>
        <w:t xml:space="preserve">            $ref: '#/components/schemas/websocketHeader-Sec-WebSocket-Version-Type'</w:t>
      </w:r>
    </w:p>
    <w:p w14:paraId="177B2CC2" w14:textId="77777777" w:rsidR="00EA2FB2" w:rsidRDefault="00EA2FB2" w:rsidP="00EA2FB2">
      <w:pPr>
        <w:pStyle w:val="PL"/>
        <w:rPr>
          <w:lang w:eastAsia="de-DE"/>
        </w:rPr>
      </w:pPr>
      <w:r>
        <w:rPr>
          <w:lang w:eastAsia="de-DE"/>
        </w:rPr>
        <w:t xml:space="preserve">      responses:</w:t>
      </w:r>
    </w:p>
    <w:p w14:paraId="6B70C5B2" w14:textId="77777777" w:rsidR="00EA2FB2" w:rsidRDefault="00EA2FB2" w:rsidP="00EA2FB2">
      <w:pPr>
        <w:pStyle w:val="PL"/>
        <w:rPr>
          <w:lang w:eastAsia="de-DE"/>
        </w:rPr>
      </w:pPr>
      <w:r>
        <w:rPr>
          <w:lang w:eastAsia="de-DE"/>
        </w:rPr>
        <w:t xml:space="preserve">        '101':</w:t>
      </w:r>
    </w:p>
    <w:p w14:paraId="605D38D8" w14:textId="77777777" w:rsidR="00EA2FB2" w:rsidRDefault="00EA2FB2" w:rsidP="00EA2FB2">
      <w:pPr>
        <w:pStyle w:val="PL"/>
        <w:rPr>
          <w:lang w:eastAsia="de-DE"/>
        </w:rPr>
      </w:pPr>
      <w:r>
        <w:rPr>
          <w:lang w:eastAsia="de-DE"/>
        </w:rPr>
        <w:t xml:space="preserve">          description: Success case (101 Switching Protocols). The connection has been successfully switched to WebSocket. The response message body is absent.</w:t>
      </w:r>
    </w:p>
    <w:p w14:paraId="735AA7FB" w14:textId="77777777" w:rsidR="00EA2FB2" w:rsidRDefault="00EA2FB2" w:rsidP="00EA2FB2">
      <w:pPr>
        <w:pStyle w:val="PL"/>
        <w:rPr>
          <w:lang w:eastAsia="de-DE"/>
        </w:rPr>
      </w:pPr>
      <w:r>
        <w:rPr>
          <w:lang w:eastAsia="de-DE"/>
        </w:rPr>
        <w:t xml:space="preserve">          headers:</w:t>
      </w:r>
    </w:p>
    <w:p w14:paraId="77EB4F80" w14:textId="77777777" w:rsidR="00EA2FB2" w:rsidRDefault="00EA2FB2" w:rsidP="00EA2FB2">
      <w:pPr>
        <w:pStyle w:val="PL"/>
        <w:rPr>
          <w:lang w:eastAsia="de-DE"/>
        </w:rPr>
      </w:pPr>
      <w:r>
        <w:rPr>
          <w:lang w:eastAsia="de-DE"/>
        </w:rPr>
        <w:t xml:space="preserve">            Upgrade:</w:t>
      </w:r>
    </w:p>
    <w:p w14:paraId="1955E381" w14:textId="77777777" w:rsidR="00EA2FB2" w:rsidRDefault="00EA2FB2" w:rsidP="00EA2FB2">
      <w:pPr>
        <w:pStyle w:val="PL"/>
        <w:rPr>
          <w:lang w:eastAsia="de-DE"/>
        </w:rPr>
      </w:pPr>
      <w:r>
        <w:rPr>
          <w:lang w:eastAsia="de-DE"/>
        </w:rPr>
        <w:t xml:space="preserve">              schema:</w:t>
      </w:r>
    </w:p>
    <w:p w14:paraId="0F058509" w14:textId="77777777" w:rsidR="00EA2FB2" w:rsidRDefault="00EA2FB2" w:rsidP="00EA2FB2">
      <w:pPr>
        <w:pStyle w:val="PL"/>
        <w:rPr>
          <w:lang w:eastAsia="de-DE"/>
        </w:rPr>
      </w:pPr>
      <w:r>
        <w:rPr>
          <w:lang w:eastAsia="de-DE"/>
        </w:rPr>
        <w:t xml:space="preserve">                $ref: '#/components/schemas/websocketHeaderUpgrade-Type'</w:t>
      </w:r>
    </w:p>
    <w:p w14:paraId="61CD7472" w14:textId="77777777" w:rsidR="00EA2FB2" w:rsidRDefault="00EA2FB2" w:rsidP="00EA2FB2">
      <w:pPr>
        <w:pStyle w:val="PL"/>
        <w:rPr>
          <w:lang w:eastAsia="de-DE"/>
        </w:rPr>
      </w:pPr>
      <w:r>
        <w:rPr>
          <w:lang w:eastAsia="de-DE"/>
        </w:rPr>
        <w:t xml:space="preserve">            Connection:</w:t>
      </w:r>
    </w:p>
    <w:p w14:paraId="21F932E0" w14:textId="77777777" w:rsidR="00EA2FB2" w:rsidRDefault="00EA2FB2" w:rsidP="00EA2FB2">
      <w:pPr>
        <w:pStyle w:val="PL"/>
        <w:rPr>
          <w:lang w:eastAsia="de-DE"/>
        </w:rPr>
      </w:pPr>
      <w:r>
        <w:rPr>
          <w:lang w:eastAsia="de-DE"/>
        </w:rPr>
        <w:t xml:space="preserve">              schema:</w:t>
      </w:r>
    </w:p>
    <w:p w14:paraId="70217FB5" w14:textId="77777777" w:rsidR="00EA2FB2" w:rsidRDefault="00EA2FB2" w:rsidP="00EA2FB2">
      <w:pPr>
        <w:pStyle w:val="PL"/>
        <w:rPr>
          <w:lang w:eastAsia="de-DE"/>
        </w:rPr>
      </w:pPr>
      <w:r>
        <w:rPr>
          <w:lang w:eastAsia="de-DE"/>
        </w:rPr>
        <w:t xml:space="preserve">                $ref: '#/components/schemas/websocketHeaderConnection-Type'</w:t>
      </w:r>
    </w:p>
    <w:p w14:paraId="502D35C5" w14:textId="77777777" w:rsidR="00EA2FB2" w:rsidRDefault="00EA2FB2" w:rsidP="00EA2FB2">
      <w:pPr>
        <w:pStyle w:val="PL"/>
        <w:rPr>
          <w:lang w:eastAsia="de-DE"/>
        </w:rPr>
      </w:pPr>
      <w:r>
        <w:rPr>
          <w:lang w:eastAsia="de-DE"/>
        </w:rPr>
        <w:t xml:space="preserve">            Sec-WebSocket-Accept:</w:t>
      </w:r>
    </w:p>
    <w:p w14:paraId="71749982" w14:textId="77777777" w:rsidR="00EA2FB2" w:rsidRDefault="00EA2FB2" w:rsidP="00EA2FB2">
      <w:pPr>
        <w:pStyle w:val="PL"/>
        <w:rPr>
          <w:lang w:eastAsia="de-DE"/>
        </w:rPr>
      </w:pPr>
      <w:r>
        <w:rPr>
          <w:lang w:eastAsia="de-DE"/>
        </w:rPr>
        <w:t xml:space="preserve">              schema:</w:t>
      </w:r>
    </w:p>
    <w:p w14:paraId="2132135A" w14:textId="77777777" w:rsidR="00EA2FB2" w:rsidRDefault="00EA2FB2" w:rsidP="00EA2FB2">
      <w:pPr>
        <w:pStyle w:val="PL"/>
        <w:rPr>
          <w:lang w:eastAsia="de-DE"/>
        </w:rPr>
      </w:pPr>
      <w:r>
        <w:rPr>
          <w:lang w:eastAsia="de-DE"/>
        </w:rPr>
        <w:t xml:space="preserve">                $ref: '#/components/schemas/websocketHeader-Sec-WebSocket-Accept-Type'</w:t>
      </w:r>
    </w:p>
    <w:p w14:paraId="191D38BE" w14:textId="77777777" w:rsidR="00EA2FB2" w:rsidRDefault="00EA2FB2" w:rsidP="00EA2FB2">
      <w:pPr>
        <w:pStyle w:val="PL"/>
        <w:rPr>
          <w:lang w:eastAsia="de-DE"/>
        </w:rPr>
      </w:pPr>
      <w:r>
        <w:rPr>
          <w:lang w:eastAsia="de-DE"/>
        </w:rPr>
        <w:t xml:space="preserve">        '200':</w:t>
      </w:r>
    </w:p>
    <w:p w14:paraId="11168AB9" w14:textId="77777777" w:rsidR="00EA2FB2" w:rsidRDefault="00EA2FB2" w:rsidP="00EA2FB2">
      <w:pPr>
        <w:pStyle w:val="PL"/>
        <w:rPr>
          <w:lang w:eastAsia="de-DE"/>
        </w:rPr>
      </w:pPr>
      <w:r>
        <w:rPr>
          <w:lang w:eastAsia="de-DE"/>
        </w:rPr>
        <w:t xml:space="preserve">          description: Success case (200 OK). The resource identified in the request for retrieval returned in the response message body.</w:t>
      </w:r>
    </w:p>
    <w:p w14:paraId="28D48971" w14:textId="77777777" w:rsidR="00EA2FB2" w:rsidRDefault="00EA2FB2" w:rsidP="00EA2FB2">
      <w:pPr>
        <w:pStyle w:val="PL"/>
        <w:rPr>
          <w:lang w:eastAsia="de-DE"/>
        </w:rPr>
      </w:pPr>
      <w:r>
        <w:rPr>
          <w:lang w:eastAsia="de-DE"/>
        </w:rPr>
        <w:t xml:space="preserve">          content:</w:t>
      </w:r>
    </w:p>
    <w:p w14:paraId="7CA96A4C" w14:textId="77777777" w:rsidR="00EA2FB2" w:rsidRDefault="00EA2FB2" w:rsidP="00EA2FB2">
      <w:pPr>
        <w:pStyle w:val="PL"/>
        <w:rPr>
          <w:lang w:eastAsia="de-DE"/>
        </w:rPr>
      </w:pPr>
      <w:r>
        <w:rPr>
          <w:lang w:eastAsia="de-DE"/>
        </w:rPr>
        <w:t xml:space="preserve">            application/json:</w:t>
      </w:r>
    </w:p>
    <w:p w14:paraId="0A5FD2EF" w14:textId="77777777" w:rsidR="00EA2FB2" w:rsidRDefault="00EA2FB2" w:rsidP="00EA2FB2">
      <w:pPr>
        <w:pStyle w:val="PL"/>
        <w:rPr>
          <w:lang w:eastAsia="de-DE"/>
        </w:rPr>
      </w:pPr>
      <w:r>
        <w:rPr>
          <w:lang w:eastAsia="de-DE"/>
        </w:rPr>
        <w:t xml:space="preserve">              schema:</w:t>
      </w:r>
    </w:p>
    <w:p w14:paraId="192BCEE7" w14:textId="77777777" w:rsidR="00EA2FB2" w:rsidRDefault="00EA2FB2" w:rsidP="00EA2FB2">
      <w:pPr>
        <w:pStyle w:val="PL"/>
        <w:rPr>
          <w:lang w:eastAsia="de-DE"/>
        </w:rPr>
      </w:pPr>
      <w:r>
        <w:rPr>
          <w:lang w:eastAsia="de-DE"/>
        </w:rPr>
        <w:t xml:space="preserve">                $ref: '#/components/schemas/connectionInfo-Type'</w:t>
      </w:r>
    </w:p>
    <w:p w14:paraId="40AD309C" w14:textId="77777777" w:rsidR="00EA2FB2" w:rsidRDefault="00EA2FB2" w:rsidP="00EA2FB2">
      <w:pPr>
        <w:pStyle w:val="PL"/>
        <w:rPr>
          <w:lang w:eastAsia="de-DE"/>
        </w:rPr>
      </w:pPr>
      <w:r>
        <w:rPr>
          <w:lang w:eastAsia="de-DE"/>
        </w:rPr>
        <w:t xml:space="preserve">        default:</w:t>
      </w:r>
    </w:p>
    <w:p w14:paraId="4F2EAF75" w14:textId="77777777" w:rsidR="00EA2FB2" w:rsidRDefault="00EA2FB2" w:rsidP="00EA2FB2">
      <w:pPr>
        <w:pStyle w:val="PL"/>
        <w:rPr>
          <w:lang w:eastAsia="de-DE"/>
        </w:rPr>
      </w:pPr>
      <w:r>
        <w:rPr>
          <w:lang w:eastAsia="de-DE"/>
        </w:rPr>
        <w:t xml:space="preserve">          description: Error case.</w:t>
      </w:r>
    </w:p>
    <w:p w14:paraId="4D0DECBA" w14:textId="77777777" w:rsidR="00EA2FB2" w:rsidRDefault="00EA2FB2" w:rsidP="00EA2FB2">
      <w:pPr>
        <w:pStyle w:val="PL"/>
        <w:rPr>
          <w:lang w:eastAsia="de-DE"/>
        </w:rPr>
      </w:pPr>
      <w:r>
        <w:rPr>
          <w:lang w:eastAsia="de-DE"/>
        </w:rPr>
        <w:t xml:space="preserve">          content:</w:t>
      </w:r>
    </w:p>
    <w:p w14:paraId="2A3F7184" w14:textId="77777777" w:rsidR="00EA2FB2" w:rsidRDefault="00EA2FB2" w:rsidP="00EA2FB2">
      <w:pPr>
        <w:pStyle w:val="PL"/>
        <w:rPr>
          <w:lang w:eastAsia="de-DE"/>
        </w:rPr>
      </w:pPr>
      <w:r>
        <w:rPr>
          <w:lang w:eastAsia="de-DE"/>
        </w:rPr>
        <w:t xml:space="preserve">            application/json:</w:t>
      </w:r>
    </w:p>
    <w:p w14:paraId="5EF2958A" w14:textId="77777777" w:rsidR="00EA2FB2" w:rsidRDefault="00EA2FB2" w:rsidP="00EA2FB2">
      <w:pPr>
        <w:pStyle w:val="PL"/>
        <w:rPr>
          <w:lang w:eastAsia="de-DE"/>
        </w:rPr>
      </w:pPr>
      <w:r>
        <w:rPr>
          <w:lang w:eastAsia="de-DE"/>
        </w:rPr>
        <w:t xml:space="preserve">              schema:</w:t>
      </w:r>
    </w:p>
    <w:p w14:paraId="1B5FBF01" w14:textId="77777777" w:rsidR="00EA2FB2" w:rsidRDefault="00EA2FB2" w:rsidP="00EA2FB2">
      <w:pPr>
        <w:pStyle w:val="PL"/>
        <w:rPr>
          <w:lang w:eastAsia="de-DE"/>
        </w:rPr>
      </w:pPr>
      <w:r>
        <w:rPr>
          <w:lang w:eastAsia="de-DE"/>
        </w:rPr>
        <w:t xml:space="preserve">                $ref: '#/components/schemas/errorResponse-Type'</w:t>
      </w:r>
    </w:p>
    <w:p w14:paraId="432F441B" w14:textId="77777777" w:rsidR="00EA2FB2" w:rsidRDefault="00EA2FB2" w:rsidP="00EA2FB2">
      <w:pPr>
        <w:pStyle w:val="PL"/>
        <w:rPr>
          <w:lang w:eastAsia="de-DE"/>
        </w:rPr>
      </w:pPr>
      <w:r>
        <w:rPr>
          <w:lang w:eastAsia="de-DE"/>
        </w:rPr>
        <w:t xml:space="preserve">  '/connections/{connectionId}/streams':</w:t>
      </w:r>
    </w:p>
    <w:p w14:paraId="0754A93D" w14:textId="77777777" w:rsidR="00EA2FB2" w:rsidRDefault="00EA2FB2" w:rsidP="00EA2FB2">
      <w:pPr>
        <w:pStyle w:val="PL"/>
        <w:rPr>
          <w:lang w:eastAsia="de-DE"/>
        </w:rPr>
      </w:pPr>
      <w:r>
        <w:rPr>
          <w:lang w:eastAsia="de-DE"/>
        </w:rPr>
        <w:t xml:space="preserve">    post:</w:t>
      </w:r>
    </w:p>
    <w:p w14:paraId="55ED2C13" w14:textId="77777777" w:rsidR="00EA2FB2" w:rsidRDefault="00EA2FB2" w:rsidP="00EA2FB2">
      <w:pPr>
        <w:pStyle w:val="PL"/>
        <w:rPr>
          <w:lang w:eastAsia="de-DE"/>
        </w:rPr>
      </w:pPr>
      <w:r>
        <w:rPr>
          <w:lang w:eastAsia="de-DE"/>
        </w:rPr>
        <w:t xml:space="preserve">      summary: Inform consumer about new reporting streams on an existing connection.</w:t>
      </w:r>
    </w:p>
    <w:p w14:paraId="06C0C779" w14:textId="77777777" w:rsidR="00EA2FB2" w:rsidRDefault="00EA2FB2" w:rsidP="00EA2FB2">
      <w:pPr>
        <w:pStyle w:val="PL"/>
        <w:rPr>
          <w:lang w:eastAsia="de-DE"/>
        </w:rPr>
      </w:pPr>
      <w:r>
        <w:rPr>
          <w:lang w:eastAsia="de-DE"/>
        </w:rPr>
        <w:t xml:space="preserve">      description: Allows the producer to add one or more reporting streams to an already established streaming connection.</w:t>
      </w:r>
    </w:p>
    <w:p w14:paraId="2CB11605" w14:textId="77777777" w:rsidR="00EA2FB2" w:rsidRDefault="00EA2FB2" w:rsidP="00EA2FB2">
      <w:pPr>
        <w:pStyle w:val="PL"/>
        <w:rPr>
          <w:lang w:eastAsia="de-DE"/>
        </w:rPr>
      </w:pPr>
      <w:r>
        <w:rPr>
          <w:lang w:eastAsia="de-DE"/>
        </w:rPr>
        <w:t xml:space="preserve">      parameters:</w:t>
      </w:r>
    </w:p>
    <w:p w14:paraId="20A685F9" w14:textId="77777777" w:rsidR="00EA2FB2" w:rsidRDefault="00EA2FB2" w:rsidP="00EA2FB2">
      <w:pPr>
        <w:pStyle w:val="PL"/>
        <w:rPr>
          <w:lang w:eastAsia="de-DE"/>
        </w:rPr>
      </w:pPr>
      <w:r>
        <w:rPr>
          <w:lang w:eastAsia="de-DE"/>
        </w:rPr>
        <w:t xml:space="preserve">        - name: connectionId</w:t>
      </w:r>
    </w:p>
    <w:p w14:paraId="2F6E783A" w14:textId="77777777" w:rsidR="00EA2FB2" w:rsidRDefault="00EA2FB2" w:rsidP="00EA2FB2">
      <w:pPr>
        <w:pStyle w:val="PL"/>
        <w:rPr>
          <w:lang w:eastAsia="de-DE"/>
        </w:rPr>
      </w:pPr>
      <w:r>
        <w:rPr>
          <w:lang w:eastAsia="de-DE"/>
        </w:rPr>
        <w:t xml:space="preserve">          in: path</w:t>
      </w:r>
    </w:p>
    <w:p w14:paraId="3C070996" w14:textId="77777777" w:rsidR="00EA2FB2" w:rsidRDefault="00EA2FB2" w:rsidP="00EA2FB2">
      <w:pPr>
        <w:pStyle w:val="PL"/>
        <w:rPr>
          <w:lang w:eastAsia="de-DE"/>
        </w:rPr>
      </w:pPr>
      <w:r>
        <w:rPr>
          <w:lang w:eastAsia="de-DE"/>
        </w:rPr>
        <w:t xml:space="preserve">          description: Indicate the ID (URI) of the connection for which the reporting stream information is being added.</w:t>
      </w:r>
    </w:p>
    <w:p w14:paraId="75078207" w14:textId="77777777" w:rsidR="00EA2FB2" w:rsidRDefault="00EA2FB2" w:rsidP="00EA2FB2">
      <w:pPr>
        <w:pStyle w:val="PL"/>
        <w:rPr>
          <w:lang w:eastAsia="de-DE"/>
        </w:rPr>
      </w:pPr>
      <w:r>
        <w:rPr>
          <w:lang w:eastAsia="de-DE"/>
        </w:rPr>
        <w:t xml:space="preserve">          required: true</w:t>
      </w:r>
    </w:p>
    <w:p w14:paraId="3C142BC6" w14:textId="77777777" w:rsidR="00EA2FB2" w:rsidRDefault="00EA2FB2" w:rsidP="00EA2FB2">
      <w:pPr>
        <w:pStyle w:val="PL"/>
        <w:rPr>
          <w:lang w:eastAsia="de-DE"/>
        </w:rPr>
      </w:pPr>
      <w:r>
        <w:rPr>
          <w:lang w:eastAsia="de-DE"/>
        </w:rPr>
        <w:t xml:space="preserve">          schema:</w:t>
      </w:r>
    </w:p>
    <w:p w14:paraId="6CE00DB0" w14:textId="77777777" w:rsidR="00EA2FB2" w:rsidRDefault="00EA2FB2" w:rsidP="00EA2FB2">
      <w:pPr>
        <w:pStyle w:val="PL"/>
        <w:rPr>
          <w:lang w:eastAsia="de-DE"/>
        </w:rPr>
      </w:pPr>
      <w:r>
        <w:rPr>
          <w:lang w:eastAsia="de-DE"/>
        </w:rPr>
        <w:t xml:space="preserve">            $ref: '#/components/schemas/connectionId-Type'</w:t>
      </w:r>
    </w:p>
    <w:p w14:paraId="6A7A1312" w14:textId="77777777" w:rsidR="00EA2FB2" w:rsidRDefault="00EA2FB2" w:rsidP="00EA2FB2">
      <w:pPr>
        <w:pStyle w:val="PL"/>
        <w:rPr>
          <w:lang w:eastAsia="de-DE"/>
        </w:rPr>
      </w:pPr>
      <w:r>
        <w:rPr>
          <w:lang w:eastAsia="de-DE"/>
        </w:rPr>
        <w:t xml:space="preserve">      requestBody:</w:t>
      </w:r>
    </w:p>
    <w:p w14:paraId="683A7660" w14:textId="77777777" w:rsidR="00EA2FB2" w:rsidRDefault="00EA2FB2" w:rsidP="00EA2FB2">
      <w:pPr>
        <w:pStyle w:val="PL"/>
        <w:rPr>
          <w:lang w:eastAsia="de-DE"/>
        </w:rPr>
      </w:pPr>
      <w:r>
        <w:rPr>
          <w:lang w:eastAsia="de-DE"/>
        </w:rPr>
        <w:t xml:space="preserve">        required: true</w:t>
      </w:r>
    </w:p>
    <w:p w14:paraId="25DC1CBD" w14:textId="77777777" w:rsidR="00EA2FB2" w:rsidRDefault="00EA2FB2" w:rsidP="00EA2FB2">
      <w:pPr>
        <w:pStyle w:val="PL"/>
        <w:rPr>
          <w:lang w:eastAsia="de-DE"/>
        </w:rPr>
      </w:pPr>
      <w:r>
        <w:rPr>
          <w:lang w:eastAsia="de-DE"/>
        </w:rPr>
        <w:t xml:space="preserve">        content:</w:t>
      </w:r>
    </w:p>
    <w:p w14:paraId="08474CAA" w14:textId="77777777" w:rsidR="00EA2FB2" w:rsidRDefault="00EA2FB2" w:rsidP="00EA2FB2">
      <w:pPr>
        <w:pStyle w:val="PL"/>
        <w:rPr>
          <w:lang w:eastAsia="de-DE"/>
        </w:rPr>
      </w:pPr>
      <w:r>
        <w:rPr>
          <w:lang w:eastAsia="de-DE"/>
        </w:rPr>
        <w:t xml:space="preserve">          application/json:</w:t>
      </w:r>
    </w:p>
    <w:p w14:paraId="3254CC9B" w14:textId="77777777" w:rsidR="00EA2FB2" w:rsidRDefault="00EA2FB2" w:rsidP="00EA2FB2">
      <w:pPr>
        <w:pStyle w:val="PL"/>
        <w:rPr>
          <w:lang w:eastAsia="de-DE"/>
        </w:rPr>
      </w:pPr>
      <w:r>
        <w:rPr>
          <w:lang w:eastAsia="de-DE"/>
        </w:rPr>
        <w:t xml:space="preserve">            schema:</w:t>
      </w:r>
    </w:p>
    <w:p w14:paraId="7A3A2EA5" w14:textId="77777777" w:rsidR="00EA2FB2" w:rsidRDefault="00EA2FB2" w:rsidP="00EA2FB2">
      <w:pPr>
        <w:pStyle w:val="PL"/>
        <w:rPr>
          <w:lang w:eastAsia="de-DE"/>
        </w:rPr>
      </w:pPr>
      <w:r>
        <w:rPr>
          <w:lang w:eastAsia="de-DE"/>
        </w:rPr>
        <w:t xml:space="preserve">              type: array</w:t>
      </w:r>
    </w:p>
    <w:p w14:paraId="251C7611" w14:textId="77777777" w:rsidR="00EA2FB2" w:rsidRDefault="00EA2FB2" w:rsidP="00EA2FB2">
      <w:pPr>
        <w:pStyle w:val="PL"/>
        <w:rPr>
          <w:lang w:eastAsia="de-DE"/>
        </w:rPr>
      </w:pPr>
      <w:r>
        <w:rPr>
          <w:lang w:eastAsia="de-DE"/>
        </w:rPr>
        <w:t xml:space="preserve">              items:</w:t>
      </w:r>
    </w:p>
    <w:p w14:paraId="4FEA230C" w14:textId="77777777" w:rsidR="00EA2FB2" w:rsidRDefault="00EA2FB2" w:rsidP="00EA2FB2">
      <w:pPr>
        <w:pStyle w:val="PL"/>
        <w:rPr>
          <w:lang w:eastAsia="de-DE"/>
        </w:rPr>
      </w:pPr>
      <w:r>
        <w:rPr>
          <w:lang w:eastAsia="de-DE"/>
        </w:rPr>
        <w:t xml:space="preserve">                $ref: '#/components/schemas/streamInfo-Type'</w:t>
      </w:r>
    </w:p>
    <w:p w14:paraId="644F5807" w14:textId="77777777" w:rsidR="00EA2FB2" w:rsidRDefault="00EA2FB2" w:rsidP="00EA2FB2">
      <w:pPr>
        <w:pStyle w:val="PL"/>
        <w:rPr>
          <w:lang w:eastAsia="de-DE"/>
        </w:rPr>
      </w:pPr>
      <w:r>
        <w:rPr>
          <w:lang w:eastAsia="de-DE"/>
        </w:rPr>
        <w:t xml:space="preserve">      responses:</w:t>
      </w:r>
    </w:p>
    <w:p w14:paraId="52F0E81F" w14:textId="77777777" w:rsidR="00EA2FB2" w:rsidRDefault="00EA2FB2" w:rsidP="00EA2FB2">
      <w:pPr>
        <w:pStyle w:val="PL"/>
        <w:rPr>
          <w:lang w:eastAsia="de-DE"/>
        </w:rPr>
      </w:pPr>
      <w:r>
        <w:rPr>
          <w:lang w:eastAsia="de-DE"/>
        </w:rPr>
        <w:t xml:space="preserve">        '201':</w:t>
      </w:r>
    </w:p>
    <w:p w14:paraId="7F05D675" w14:textId="77777777" w:rsidR="00EA2FB2" w:rsidRDefault="00EA2FB2" w:rsidP="00EA2FB2">
      <w:pPr>
        <w:pStyle w:val="PL"/>
        <w:rPr>
          <w:lang w:eastAsia="de-DE"/>
        </w:rPr>
      </w:pPr>
      <w:r>
        <w:rPr>
          <w:lang w:eastAsia="de-DE"/>
        </w:rPr>
        <w:t xml:space="preserve">          description: Success case (201 Posted).</w:t>
      </w:r>
    </w:p>
    <w:p w14:paraId="1E01479C" w14:textId="77777777" w:rsidR="00EA2FB2" w:rsidRDefault="00EA2FB2" w:rsidP="00EA2FB2">
      <w:pPr>
        <w:pStyle w:val="PL"/>
        <w:rPr>
          <w:lang w:eastAsia="de-DE"/>
        </w:rPr>
      </w:pPr>
      <w:r>
        <w:rPr>
          <w:lang w:eastAsia="de-DE"/>
        </w:rPr>
        <w:t xml:space="preserve">          content:</w:t>
      </w:r>
    </w:p>
    <w:p w14:paraId="3224DDF3" w14:textId="77777777" w:rsidR="00EA2FB2" w:rsidRDefault="00EA2FB2" w:rsidP="00EA2FB2">
      <w:pPr>
        <w:pStyle w:val="PL"/>
        <w:rPr>
          <w:lang w:eastAsia="de-DE"/>
        </w:rPr>
      </w:pPr>
      <w:r>
        <w:rPr>
          <w:lang w:eastAsia="de-DE"/>
        </w:rPr>
        <w:t xml:space="preserve">            application/json:</w:t>
      </w:r>
    </w:p>
    <w:p w14:paraId="4B63888C" w14:textId="77777777" w:rsidR="00EA2FB2" w:rsidRDefault="00EA2FB2" w:rsidP="00EA2FB2">
      <w:pPr>
        <w:pStyle w:val="PL"/>
        <w:rPr>
          <w:lang w:eastAsia="de-DE"/>
        </w:rPr>
      </w:pPr>
      <w:r>
        <w:rPr>
          <w:lang w:eastAsia="de-DE"/>
        </w:rPr>
        <w:t xml:space="preserve">              schema:</w:t>
      </w:r>
    </w:p>
    <w:p w14:paraId="447A3176" w14:textId="77777777" w:rsidR="00EA2FB2" w:rsidRDefault="00EA2FB2" w:rsidP="00EA2FB2">
      <w:pPr>
        <w:pStyle w:val="PL"/>
        <w:rPr>
          <w:lang w:eastAsia="de-DE"/>
        </w:rPr>
      </w:pPr>
      <w:r>
        <w:rPr>
          <w:lang w:eastAsia="de-DE"/>
        </w:rPr>
        <w:t xml:space="preserve">                type: array</w:t>
      </w:r>
    </w:p>
    <w:p w14:paraId="1EC8441A" w14:textId="77777777" w:rsidR="00EA2FB2" w:rsidRDefault="00EA2FB2" w:rsidP="00EA2FB2">
      <w:pPr>
        <w:pStyle w:val="PL"/>
        <w:rPr>
          <w:lang w:eastAsia="de-DE"/>
        </w:rPr>
      </w:pPr>
      <w:r>
        <w:rPr>
          <w:lang w:eastAsia="de-DE"/>
        </w:rPr>
        <w:t xml:space="preserve">                items:</w:t>
      </w:r>
    </w:p>
    <w:p w14:paraId="03E950D2" w14:textId="77777777" w:rsidR="00EA2FB2" w:rsidRDefault="00EA2FB2" w:rsidP="00EA2FB2">
      <w:pPr>
        <w:pStyle w:val="PL"/>
        <w:rPr>
          <w:lang w:eastAsia="de-DE"/>
        </w:rPr>
      </w:pPr>
      <w:r>
        <w:rPr>
          <w:lang w:eastAsia="de-DE"/>
        </w:rPr>
        <w:t xml:space="preserve">                  $ref: '#/components/schemas/streamInfo-Type'</w:t>
      </w:r>
    </w:p>
    <w:p w14:paraId="28CE44AF" w14:textId="77777777" w:rsidR="00EA2FB2" w:rsidRDefault="00EA2FB2" w:rsidP="00EA2FB2">
      <w:pPr>
        <w:pStyle w:val="PL"/>
        <w:rPr>
          <w:lang w:eastAsia="de-DE"/>
        </w:rPr>
      </w:pPr>
      <w:r>
        <w:rPr>
          <w:lang w:eastAsia="de-DE"/>
        </w:rPr>
        <w:t xml:space="preserve">        '202':</w:t>
      </w:r>
    </w:p>
    <w:p w14:paraId="0C2DB07D" w14:textId="77777777" w:rsidR="00EA2FB2" w:rsidRDefault="00EA2FB2" w:rsidP="00EA2FB2">
      <w:pPr>
        <w:pStyle w:val="PL"/>
        <w:rPr>
          <w:lang w:eastAsia="de-DE"/>
        </w:rPr>
      </w:pPr>
      <w:r>
        <w:rPr>
          <w:lang w:eastAsia="de-DE"/>
        </w:rPr>
        <w:t xml:space="preserve">          description: Partial success case (202 Posted).</w:t>
      </w:r>
    </w:p>
    <w:p w14:paraId="4FD866C1" w14:textId="77777777" w:rsidR="00EA2FB2" w:rsidRDefault="00EA2FB2" w:rsidP="00EA2FB2">
      <w:pPr>
        <w:pStyle w:val="PL"/>
        <w:rPr>
          <w:lang w:eastAsia="de-DE"/>
        </w:rPr>
      </w:pPr>
      <w:r>
        <w:rPr>
          <w:lang w:eastAsia="de-DE"/>
        </w:rPr>
        <w:t xml:space="preserve">          content:</w:t>
      </w:r>
    </w:p>
    <w:p w14:paraId="3BEACE8F" w14:textId="77777777" w:rsidR="00EA2FB2" w:rsidRDefault="00EA2FB2" w:rsidP="00EA2FB2">
      <w:pPr>
        <w:pStyle w:val="PL"/>
        <w:rPr>
          <w:lang w:eastAsia="de-DE"/>
        </w:rPr>
      </w:pPr>
      <w:r>
        <w:rPr>
          <w:lang w:eastAsia="de-DE"/>
        </w:rPr>
        <w:t xml:space="preserve">            application/json:</w:t>
      </w:r>
    </w:p>
    <w:p w14:paraId="3A0312A0" w14:textId="77777777" w:rsidR="00EA2FB2" w:rsidRDefault="00EA2FB2" w:rsidP="00EA2FB2">
      <w:pPr>
        <w:pStyle w:val="PL"/>
        <w:rPr>
          <w:lang w:eastAsia="de-DE"/>
        </w:rPr>
      </w:pPr>
      <w:r>
        <w:rPr>
          <w:lang w:eastAsia="de-DE"/>
        </w:rPr>
        <w:t xml:space="preserve">              schema:</w:t>
      </w:r>
    </w:p>
    <w:p w14:paraId="22EE5354" w14:textId="77777777" w:rsidR="00EA2FB2" w:rsidRDefault="00EA2FB2" w:rsidP="00EA2FB2">
      <w:pPr>
        <w:pStyle w:val="PL"/>
        <w:rPr>
          <w:lang w:eastAsia="de-DE"/>
        </w:rPr>
      </w:pPr>
      <w:r>
        <w:rPr>
          <w:lang w:eastAsia="de-DE"/>
        </w:rPr>
        <w:t xml:space="preserve">                type: array</w:t>
      </w:r>
    </w:p>
    <w:p w14:paraId="2BFF70C5" w14:textId="77777777" w:rsidR="00EA2FB2" w:rsidRDefault="00EA2FB2" w:rsidP="00EA2FB2">
      <w:pPr>
        <w:pStyle w:val="PL"/>
        <w:rPr>
          <w:lang w:eastAsia="de-DE"/>
        </w:rPr>
      </w:pPr>
      <w:r>
        <w:rPr>
          <w:lang w:eastAsia="de-DE"/>
        </w:rPr>
        <w:t xml:space="preserve">                items:</w:t>
      </w:r>
    </w:p>
    <w:p w14:paraId="0195F256" w14:textId="77777777" w:rsidR="00EA2FB2" w:rsidRDefault="00EA2FB2" w:rsidP="00EA2FB2">
      <w:pPr>
        <w:pStyle w:val="PL"/>
        <w:rPr>
          <w:lang w:eastAsia="de-DE"/>
        </w:rPr>
      </w:pPr>
      <w:r>
        <w:rPr>
          <w:lang w:eastAsia="de-DE"/>
        </w:rPr>
        <w:t xml:space="preserve">                  $ref: '#/components/schemas/streamInfo-Type'</w:t>
      </w:r>
    </w:p>
    <w:p w14:paraId="707E8CA1" w14:textId="77777777" w:rsidR="00EA2FB2" w:rsidRDefault="00EA2FB2" w:rsidP="00EA2FB2">
      <w:pPr>
        <w:pStyle w:val="PL"/>
        <w:rPr>
          <w:lang w:eastAsia="de-DE"/>
        </w:rPr>
      </w:pPr>
      <w:r>
        <w:rPr>
          <w:lang w:eastAsia="de-DE"/>
        </w:rPr>
        <w:t xml:space="preserve">        default:</w:t>
      </w:r>
    </w:p>
    <w:p w14:paraId="41E5EFF4" w14:textId="77777777" w:rsidR="00EA2FB2" w:rsidRDefault="00EA2FB2" w:rsidP="00EA2FB2">
      <w:pPr>
        <w:pStyle w:val="PL"/>
        <w:rPr>
          <w:lang w:eastAsia="de-DE"/>
        </w:rPr>
      </w:pPr>
      <w:r>
        <w:rPr>
          <w:lang w:eastAsia="de-DE"/>
        </w:rPr>
        <w:t xml:space="preserve">          description: Error case.</w:t>
      </w:r>
    </w:p>
    <w:p w14:paraId="2D334593" w14:textId="77777777" w:rsidR="00EA2FB2" w:rsidRDefault="00EA2FB2" w:rsidP="00EA2FB2">
      <w:pPr>
        <w:pStyle w:val="PL"/>
        <w:rPr>
          <w:lang w:eastAsia="de-DE"/>
        </w:rPr>
      </w:pPr>
      <w:r>
        <w:rPr>
          <w:lang w:eastAsia="de-DE"/>
        </w:rPr>
        <w:t xml:space="preserve">          content:</w:t>
      </w:r>
    </w:p>
    <w:p w14:paraId="2300DB64" w14:textId="77777777" w:rsidR="00EA2FB2" w:rsidRDefault="00EA2FB2" w:rsidP="00EA2FB2">
      <w:pPr>
        <w:pStyle w:val="PL"/>
        <w:rPr>
          <w:lang w:eastAsia="de-DE"/>
        </w:rPr>
      </w:pPr>
      <w:r>
        <w:rPr>
          <w:lang w:eastAsia="de-DE"/>
        </w:rPr>
        <w:t xml:space="preserve">            application/json:</w:t>
      </w:r>
    </w:p>
    <w:p w14:paraId="72ED4DA3" w14:textId="77777777" w:rsidR="00EA2FB2" w:rsidRDefault="00EA2FB2" w:rsidP="00EA2FB2">
      <w:pPr>
        <w:pStyle w:val="PL"/>
        <w:rPr>
          <w:lang w:eastAsia="de-DE"/>
        </w:rPr>
      </w:pPr>
      <w:r>
        <w:rPr>
          <w:lang w:eastAsia="de-DE"/>
        </w:rPr>
        <w:t xml:space="preserve">              schema:</w:t>
      </w:r>
    </w:p>
    <w:p w14:paraId="14C85CE7" w14:textId="77777777" w:rsidR="00EA2FB2" w:rsidRDefault="00EA2FB2" w:rsidP="00EA2FB2">
      <w:pPr>
        <w:pStyle w:val="PL"/>
        <w:rPr>
          <w:lang w:eastAsia="de-DE"/>
        </w:rPr>
      </w:pPr>
      <w:r>
        <w:rPr>
          <w:lang w:eastAsia="de-DE"/>
        </w:rPr>
        <w:t xml:space="preserve">                $ref: '#/components/schemas/errorResponse-Type'</w:t>
      </w:r>
    </w:p>
    <w:p w14:paraId="65A0D8F7" w14:textId="77777777" w:rsidR="00EA2FB2" w:rsidRDefault="00EA2FB2" w:rsidP="00EA2FB2">
      <w:pPr>
        <w:pStyle w:val="PL"/>
        <w:rPr>
          <w:lang w:eastAsia="de-DE"/>
        </w:rPr>
      </w:pPr>
      <w:r>
        <w:rPr>
          <w:lang w:eastAsia="de-DE"/>
        </w:rPr>
        <w:t xml:space="preserve">    delete:</w:t>
      </w:r>
    </w:p>
    <w:p w14:paraId="66B06DC5" w14:textId="77777777" w:rsidR="00EA2FB2" w:rsidRDefault="00EA2FB2" w:rsidP="00EA2FB2">
      <w:pPr>
        <w:pStyle w:val="PL"/>
        <w:rPr>
          <w:lang w:eastAsia="de-DE"/>
        </w:rPr>
      </w:pPr>
      <w:r>
        <w:rPr>
          <w:lang w:eastAsia="de-DE"/>
        </w:rPr>
        <w:t xml:space="preserve">      summary: Remove reporting streams from an existing connection</w:t>
      </w:r>
    </w:p>
    <w:p w14:paraId="197009F1" w14:textId="77777777" w:rsidR="00EA2FB2" w:rsidRDefault="00EA2FB2" w:rsidP="00EA2FB2">
      <w:pPr>
        <w:pStyle w:val="PL"/>
        <w:rPr>
          <w:lang w:eastAsia="de-DE"/>
        </w:rPr>
      </w:pPr>
      <w:r>
        <w:rPr>
          <w:lang w:eastAsia="de-DE"/>
        </w:rPr>
        <w:t xml:space="preserve">      description: Allows the producer to remove one or more reporting streams from an already established streaming connection.</w:t>
      </w:r>
    </w:p>
    <w:p w14:paraId="7A3A2130" w14:textId="77777777" w:rsidR="00EA2FB2" w:rsidRDefault="00EA2FB2" w:rsidP="00EA2FB2">
      <w:pPr>
        <w:pStyle w:val="PL"/>
        <w:rPr>
          <w:lang w:eastAsia="de-DE"/>
        </w:rPr>
      </w:pPr>
      <w:r>
        <w:rPr>
          <w:lang w:eastAsia="de-DE"/>
        </w:rPr>
        <w:t xml:space="preserve">      parameters:</w:t>
      </w:r>
    </w:p>
    <w:p w14:paraId="231828F3" w14:textId="77777777" w:rsidR="00EA2FB2" w:rsidRDefault="00EA2FB2" w:rsidP="00EA2FB2">
      <w:pPr>
        <w:pStyle w:val="PL"/>
        <w:rPr>
          <w:lang w:eastAsia="de-DE"/>
        </w:rPr>
      </w:pPr>
      <w:r>
        <w:rPr>
          <w:lang w:eastAsia="de-DE"/>
        </w:rPr>
        <w:t xml:space="preserve">        - name: connectionId</w:t>
      </w:r>
    </w:p>
    <w:p w14:paraId="70E7A527" w14:textId="77777777" w:rsidR="00EA2FB2" w:rsidRDefault="00EA2FB2" w:rsidP="00EA2FB2">
      <w:pPr>
        <w:pStyle w:val="PL"/>
        <w:rPr>
          <w:lang w:eastAsia="de-DE"/>
        </w:rPr>
      </w:pPr>
      <w:r>
        <w:rPr>
          <w:lang w:eastAsia="de-DE"/>
        </w:rPr>
        <w:t xml:space="preserve">          in: path</w:t>
      </w:r>
    </w:p>
    <w:p w14:paraId="01B7AFD3" w14:textId="77777777" w:rsidR="00EA2FB2" w:rsidRDefault="00EA2FB2" w:rsidP="00EA2FB2">
      <w:pPr>
        <w:pStyle w:val="PL"/>
        <w:rPr>
          <w:lang w:eastAsia="de-DE"/>
        </w:rPr>
      </w:pPr>
      <w:r>
        <w:rPr>
          <w:lang w:eastAsia="de-DE"/>
        </w:rPr>
        <w:t xml:space="preserve">          description: Indicate the ID (URI) of the connection for which the reporting stream information is being removed.</w:t>
      </w:r>
    </w:p>
    <w:p w14:paraId="7EE0DF6E" w14:textId="77777777" w:rsidR="00EA2FB2" w:rsidRDefault="00EA2FB2" w:rsidP="00EA2FB2">
      <w:pPr>
        <w:pStyle w:val="PL"/>
        <w:rPr>
          <w:lang w:eastAsia="de-DE"/>
        </w:rPr>
      </w:pPr>
      <w:r>
        <w:rPr>
          <w:lang w:eastAsia="de-DE"/>
        </w:rPr>
        <w:t xml:space="preserve">          required: true</w:t>
      </w:r>
    </w:p>
    <w:p w14:paraId="13E87E7F" w14:textId="77777777" w:rsidR="00EA2FB2" w:rsidRDefault="00EA2FB2" w:rsidP="00EA2FB2">
      <w:pPr>
        <w:pStyle w:val="PL"/>
        <w:rPr>
          <w:lang w:eastAsia="de-DE"/>
        </w:rPr>
      </w:pPr>
      <w:r>
        <w:rPr>
          <w:lang w:eastAsia="de-DE"/>
        </w:rPr>
        <w:t xml:space="preserve">          schema:</w:t>
      </w:r>
    </w:p>
    <w:p w14:paraId="5949782C" w14:textId="77777777" w:rsidR="00EA2FB2" w:rsidRDefault="00EA2FB2" w:rsidP="00EA2FB2">
      <w:pPr>
        <w:pStyle w:val="PL"/>
        <w:rPr>
          <w:lang w:eastAsia="de-DE"/>
        </w:rPr>
      </w:pPr>
      <w:r>
        <w:rPr>
          <w:lang w:eastAsia="de-DE"/>
        </w:rPr>
        <w:t xml:space="preserve">            $ref: '#/components/schemas/connectionId-Type'</w:t>
      </w:r>
    </w:p>
    <w:p w14:paraId="72940600" w14:textId="77777777" w:rsidR="00EA2FB2" w:rsidRDefault="00EA2FB2" w:rsidP="00EA2FB2">
      <w:pPr>
        <w:pStyle w:val="PL"/>
        <w:rPr>
          <w:lang w:eastAsia="de-DE"/>
        </w:rPr>
      </w:pPr>
      <w:r>
        <w:rPr>
          <w:lang w:eastAsia="de-DE"/>
        </w:rPr>
        <w:t xml:space="preserve">        - name: streamIds</w:t>
      </w:r>
    </w:p>
    <w:p w14:paraId="33B71BEC" w14:textId="77777777" w:rsidR="00EA2FB2" w:rsidRDefault="00EA2FB2" w:rsidP="00EA2FB2">
      <w:pPr>
        <w:pStyle w:val="PL"/>
        <w:rPr>
          <w:lang w:eastAsia="de-DE"/>
        </w:rPr>
      </w:pPr>
      <w:r>
        <w:rPr>
          <w:lang w:eastAsia="de-DE"/>
        </w:rPr>
        <w:t xml:space="preserve">          in: query</w:t>
      </w:r>
    </w:p>
    <w:p w14:paraId="12B6F232" w14:textId="77777777" w:rsidR="00EA2FB2" w:rsidRDefault="00EA2FB2" w:rsidP="00EA2FB2">
      <w:pPr>
        <w:pStyle w:val="PL"/>
        <w:rPr>
          <w:lang w:eastAsia="de-DE"/>
        </w:rPr>
      </w:pPr>
      <w:r>
        <w:rPr>
          <w:lang w:eastAsia="de-DE"/>
        </w:rPr>
        <w:t xml:space="preserve">          description: The list of streamId for the stream(s) to be deleted.</w:t>
      </w:r>
    </w:p>
    <w:p w14:paraId="0F762A41" w14:textId="77777777" w:rsidR="00EA2FB2" w:rsidRDefault="00EA2FB2" w:rsidP="00EA2FB2">
      <w:pPr>
        <w:pStyle w:val="PL"/>
        <w:rPr>
          <w:lang w:eastAsia="de-DE"/>
        </w:rPr>
      </w:pPr>
      <w:r>
        <w:rPr>
          <w:lang w:eastAsia="de-DE"/>
        </w:rPr>
        <w:t xml:space="preserve">          required: true</w:t>
      </w:r>
    </w:p>
    <w:p w14:paraId="433FBB08" w14:textId="77777777" w:rsidR="00EA2FB2" w:rsidRDefault="00EA2FB2" w:rsidP="00EA2FB2">
      <w:pPr>
        <w:pStyle w:val="PL"/>
        <w:rPr>
          <w:lang w:eastAsia="de-DE"/>
        </w:rPr>
      </w:pPr>
      <w:r>
        <w:rPr>
          <w:lang w:eastAsia="de-DE"/>
        </w:rPr>
        <w:t xml:space="preserve">          schema:</w:t>
      </w:r>
    </w:p>
    <w:p w14:paraId="7EF6FD51" w14:textId="77777777" w:rsidR="00EA2FB2" w:rsidRDefault="00EA2FB2" w:rsidP="00EA2FB2">
      <w:pPr>
        <w:pStyle w:val="PL"/>
        <w:rPr>
          <w:lang w:eastAsia="de-DE"/>
        </w:rPr>
      </w:pPr>
      <w:r>
        <w:rPr>
          <w:lang w:eastAsia="de-DE"/>
        </w:rPr>
        <w:t xml:space="preserve">            type: array</w:t>
      </w:r>
    </w:p>
    <w:p w14:paraId="6460FD57" w14:textId="77777777" w:rsidR="00EA2FB2" w:rsidRDefault="00EA2FB2" w:rsidP="00EA2FB2">
      <w:pPr>
        <w:pStyle w:val="PL"/>
        <w:rPr>
          <w:lang w:eastAsia="de-DE"/>
        </w:rPr>
      </w:pPr>
      <w:r>
        <w:rPr>
          <w:lang w:eastAsia="de-DE"/>
        </w:rPr>
        <w:t xml:space="preserve">            items:</w:t>
      </w:r>
    </w:p>
    <w:p w14:paraId="77E3E89D" w14:textId="77777777" w:rsidR="00EA2FB2" w:rsidRDefault="00EA2FB2" w:rsidP="00EA2FB2">
      <w:pPr>
        <w:pStyle w:val="PL"/>
        <w:rPr>
          <w:lang w:eastAsia="de-DE"/>
        </w:rPr>
      </w:pPr>
      <w:r>
        <w:rPr>
          <w:lang w:eastAsia="de-DE"/>
        </w:rPr>
        <w:t xml:space="preserve">              $ref: '#/components/schemas/streamId-Type'</w:t>
      </w:r>
    </w:p>
    <w:p w14:paraId="7D5FD275" w14:textId="77777777" w:rsidR="00EA2FB2" w:rsidRDefault="00EA2FB2" w:rsidP="00EA2FB2">
      <w:pPr>
        <w:pStyle w:val="PL"/>
        <w:rPr>
          <w:lang w:eastAsia="de-DE"/>
        </w:rPr>
      </w:pPr>
      <w:r>
        <w:rPr>
          <w:lang w:eastAsia="de-DE"/>
        </w:rPr>
        <w:t xml:space="preserve">      responses:</w:t>
      </w:r>
    </w:p>
    <w:p w14:paraId="6019C36B" w14:textId="77777777" w:rsidR="00EA2FB2" w:rsidRDefault="00EA2FB2" w:rsidP="00EA2FB2">
      <w:pPr>
        <w:pStyle w:val="PL"/>
        <w:rPr>
          <w:lang w:eastAsia="de-DE"/>
        </w:rPr>
      </w:pPr>
      <w:r>
        <w:rPr>
          <w:lang w:eastAsia="de-DE"/>
        </w:rPr>
        <w:t xml:space="preserve">        '204':</w:t>
      </w:r>
    </w:p>
    <w:p w14:paraId="576AD5E2" w14:textId="77777777" w:rsidR="00EA2FB2" w:rsidRDefault="00EA2FB2" w:rsidP="00EA2FB2">
      <w:pPr>
        <w:pStyle w:val="PL"/>
        <w:rPr>
          <w:lang w:eastAsia="de-DE"/>
        </w:rPr>
      </w:pPr>
      <w:r>
        <w:rPr>
          <w:lang w:eastAsia="de-DE"/>
        </w:rPr>
        <w:t xml:space="preserve">          description: Success case (204 No Content). The stream information resource has been deleted. The response message body is absent.</w:t>
      </w:r>
    </w:p>
    <w:p w14:paraId="389C1C2A" w14:textId="77777777" w:rsidR="00EA2FB2" w:rsidRDefault="00EA2FB2" w:rsidP="00EA2FB2">
      <w:pPr>
        <w:pStyle w:val="PL"/>
        <w:rPr>
          <w:lang w:eastAsia="de-DE"/>
        </w:rPr>
      </w:pPr>
      <w:r>
        <w:rPr>
          <w:lang w:eastAsia="de-DE"/>
        </w:rPr>
        <w:t xml:space="preserve">        default:</w:t>
      </w:r>
    </w:p>
    <w:p w14:paraId="57F141A9" w14:textId="77777777" w:rsidR="00EA2FB2" w:rsidRDefault="00EA2FB2" w:rsidP="00EA2FB2">
      <w:pPr>
        <w:pStyle w:val="PL"/>
        <w:rPr>
          <w:lang w:eastAsia="de-DE"/>
        </w:rPr>
      </w:pPr>
      <w:r>
        <w:rPr>
          <w:lang w:eastAsia="de-DE"/>
        </w:rPr>
        <w:t xml:space="preserve">          description: Error case.</w:t>
      </w:r>
    </w:p>
    <w:p w14:paraId="5D70D865" w14:textId="77777777" w:rsidR="00EA2FB2" w:rsidRDefault="00EA2FB2" w:rsidP="00EA2FB2">
      <w:pPr>
        <w:pStyle w:val="PL"/>
        <w:rPr>
          <w:lang w:eastAsia="de-DE"/>
        </w:rPr>
      </w:pPr>
      <w:r>
        <w:rPr>
          <w:lang w:eastAsia="de-DE"/>
        </w:rPr>
        <w:t xml:space="preserve">          content:</w:t>
      </w:r>
    </w:p>
    <w:p w14:paraId="4D2A7907" w14:textId="77777777" w:rsidR="00EA2FB2" w:rsidRDefault="00EA2FB2" w:rsidP="00EA2FB2">
      <w:pPr>
        <w:pStyle w:val="PL"/>
        <w:rPr>
          <w:lang w:eastAsia="de-DE"/>
        </w:rPr>
      </w:pPr>
      <w:r>
        <w:rPr>
          <w:lang w:eastAsia="de-DE"/>
        </w:rPr>
        <w:t xml:space="preserve">            application/json:</w:t>
      </w:r>
    </w:p>
    <w:p w14:paraId="7171CF51" w14:textId="77777777" w:rsidR="00EA2FB2" w:rsidRDefault="00EA2FB2" w:rsidP="00EA2FB2">
      <w:pPr>
        <w:pStyle w:val="PL"/>
        <w:rPr>
          <w:lang w:eastAsia="de-DE"/>
        </w:rPr>
      </w:pPr>
      <w:r>
        <w:rPr>
          <w:lang w:eastAsia="de-DE"/>
        </w:rPr>
        <w:t xml:space="preserve">              schema:</w:t>
      </w:r>
    </w:p>
    <w:p w14:paraId="362B4519" w14:textId="77777777" w:rsidR="00EA2FB2" w:rsidRDefault="00EA2FB2" w:rsidP="00EA2FB2">
      <w:pPr>
        <w:pStyle w:val="PL"/>
        <w:rPr>
          <w:lang w:eastAsia="de-DE"/>
        </w:rPr>
      </w:pPr>
      <w:r>
        <w:rPr>
          <w:lang w:eastAsia="de-DE"/>
        </w:rPr>
        <w:t xml:space="preserve">                $ref: '#/components/schemas/errorResponse-Type'</w:t>
      </w:r>
    </w:p>
    <w:p w14:paraId="35068E80" w14:textId="77777777" w:rsidR="00EA2FB2" w:rsidRDefault="00EA2FB2" w:rsidP="00EA2FB2">
      <w:pPr>
        <w:pStyle w:val="PL"/>
        <w:rPr>
          <w:lang w:eastAsia="de-DE"/>
        </w:rPr>
      </w:pPr>
      <w:r>
        <w:rPr>
          <w:lang w:eastAsia="de-DE"/>
        </w:rPr>
        <w:t xml:space="preserve">    get:</w:t>
      </w:r>
    </w:p>
    <w:p w14:paraId="579583BD" w14:textId="77777777" w:rsidR="00EA2FB2" w:rsidRDefault="00EA2FB2" w:rsidP="00EA2FB2">
      <w:pPr>
        <w:pStyle w:val="PL"/>
        <w:rPr>
          <w:lang w:eastAsia="de-DE"/>
        </w:rPr>
      </w:pPr>
      <w:r>
        <w:rPr>
          <w:lang w:eastAsia="de-DE"/>
        </w:rPr>
        <w:t xml:space="preserve">      summary: Obtain information about streams.</w:t>
      </w:r>
    </w:p>
    <w:p w14:paraId="1DEBCF31" w14:textId="77777777" w:rsidR="00EA2FB2" w:rsidRDefault="00EA2FB2" w:rsidP="00EA2FB2">
      <w:pPr>
        <w:pStyle w:val="PL"/>
        <w:rPr>
          <w:lang w:eastAsia="de-DE"/>
        </w:rPr>
      </w:pPr>
      <w:r>
        <w:rPr>
          <w:lang w:eastAsia="de-DE"/>
        </w:rPr>
        <w:t xml:space="preserve">      description: Enables the streaming data reporting service producer to obtain information about one or more reporting streams.</w:t>
      </w:r>
    </w:p>
    <w:p w14:paraId="7A7842FE" w14:textId="77777777" w:rsidR="00EA2FB2" w:rsidRDefault="00EA2FB2" w:rsidP="00EA2FB2">
      <w:pPr>
        <w:pStyle w:val="PL"/>
        <w:rPr>
          <w:lang w:eastAsia="de-DE"/>
        </w:rPr>
      </w:pPr>
      <w:r>
        <w:rPr>
          <w:lang w:eastAsia="de-DE"/>
        </w:rPr>
        <w:t xml:space="preserve">      parameters:</w:t>
      </w:r>
    </w:p>
    <w:p w14:paraId="72AF1351" w14:textId="77777777" w:rsidR="00EA2FB2" w:rsidRDefault="00EA2FB2" w:rsidP="00EA2FB2">
      <w:pPr>
        <w:pStyle w:val="PL"/>
        <w:rPr>
          <w:lang w:eastAsia="de-DE"/>
        </w:rPr>
      </w:pPr>
      <w:r>
        <w:rPr>
          <w:lang w:eastAsia="de-DE"/>
        </w:rPr>
        <w:t xml:space="preserve">        - name: connectionId</w:t>
      </w:r>
    </w:p>
    <w:p w14:paraId="4184ECCF" w14:textId="77777777" w:rsidR="00EA2FB2" w:rsidRDefault="00EA2FB2" w:rsidP="00EA2FB2">
      <w:pPr>
        <w:pStyle w:val="PL"/>
        <w:rPr>
          <w:lang w:eastAsia="de-DE"/>
        </w:rPr>
      </w:pPr>
      <w:r>
        <w:rPr>
          <w:lang w:eastAsia="de-DE"/>
        </w:rPr>
        <w:t xml:space="preserve">          in: path</w:t>
      </w:r>
    </w:p>
    <w:p w14:paraId="237D87B5" w14:textId="77777777" w:rsidR="00EA2FB2" w:rsidRDefault="00EA2FB2" w:rsidP="00EA2FB2">
      <w:pPr>
        <w:pStyle w:val="PL"/>
        <w:rPr>
          <w:lang w:eastAsia="de-DE"/>
        </w:rPr>
      </w:pPr>
      <w:r>
        <w:rPr>
          <w:lang w:eastAsia="de-DE"/>
        </w:rPr>
        <w:t xml:space="preserve">          description: Indicate the ID (URI) of the connection for which the information is being retrieved</w:t>
      </w:r>
    </w:p>
    <w:p w14:paraId="21CC01AC" w14:textId="77777777" w:rsidR="00EA2FB2" w:rsidRDefault="00EA2FB2" w:rsidP="00EA2FB2">
      <w:pPr>
        <w:pStyle w:val="PL"/>
        <w:rPr>
          <w:lang w:eastAsia="de-DE"/>
        </w:rPr>
      </w:pPr>
      <w:r>
        <w:rPr>
          <w:lang w:eastAsia="de-DE"/>
        </w:rPr>
        <w:t xml:space="preserve">          required: true</w:t>
      </w:r>
    </w:p>
    <w:p w14:paraId="2A68F1F0" w14:textId="77777777" w:rsidR="00EA2FB2" w:rsidRDefault="00EA2FB2" w:rsidP="00EA2FB2">
      <w:pPr>
        <w:pStyle w:val="PL"/>
        <w:rPr>
          <w:lang w:eastAsia="de-DE"/>
        </w:rPr>
      </w:pPr>
      <w:r>
        <w:rPr>
          <w:lang w:eastAsia="de-DE"/>
        </w:rPr>
        <w:t xml:space="preserve">          schema:</w:t>
      </w:r>
    </w:p>
    <w:p w14:paraId="17163E7C" w14:textId="77777777" w:rsidR="00EA2FB2" w:rsidRDefault="00EA2FB2" w:rsidP="00EA2FB2">
      <w:pPr>
        <w:pStyle w:val="PL"/>
        <w:rPr>
          <w:lang w:eastAsia="de-DE"/>
        </w:rPr>
      </w:pPr>
      <w:r>
        <w:rPr>
          <w:lang w:eastAsia="de-DE"/>
        </w:rPr>
        <w:t xml:space="preserve">            $ref: '#/components/schemas/connectionId-Type'</w:t>
      </w:r>
    </w:p>
    <w:p w14:paraId="4B67DAA9" w14:textId="77777777" w:rsidR="00EA2FB2" w:rsidRDefault="00EA2FB2" w:rsidP="00EA2FB2">
      <w:pPr>
        <w:pStyle w:val="PL"/>
        <w:rPr>
          <w:lang w:eastAsia="de-DE"/>
        </w:rPr>
      </w:pPr>
      <w:r>
        <w:rPr>
          <w:lang w:eastAsia="de-DE"/>
        </w:rPr>
        <w:t xml:space="preserve">        - name: streamIds</w:t>
      </w:r>
    </w:p>
    <w:p w14:paraId="6A3C6766" w14:textId="77777777" w:rsidR="00EA2FB2" w:rsidRDefault="00EA2FB2" w:rsidP="00EA2FB2">
      <w:pPr>
        <w:pStyle w:val="PL"/>
        <w:rPr>
          <w:lang w:eastAsia="de-DE"/>
        </w:rPr>
      </w:pPr>
      <w:r>
        <w:rPr>
          <w:lang w:eastAsia="de-DE"/>
        </w:rPr>
        <w:t xml:space="preserve">          in: query</w:t>
      </w:r>
    </w:p>
    <w:p w14:paraId="2A57A460" w14:textId="77777777" w:rsidR="00EA2FB2" w:rsidRDefault="00EA2FB2" w:rsidP="00EA2FB2">
      <w:pPr>
        <w:pStyle w:val="PL"/>
        <w:rPr>
          <w:lang w:eastAsia="de-DE"/>
        </w:rPr>
      </w:pPr>
      <w:r>
        <w:rPr>
          <w:lang w:eastAsia="de-DE"/>
        </w:rPr>
        <w:t xml:space="preserve">          description: The list of streamId for which the stream information is to be retrieved.</w:t>
      </w:r>
    </w:p>
    <w:p w14:paraId="7F49B510" w14:textId="77777777" w:rsidR="00EA2FB2" w:rsidRDefault="00EA2FB2" w:rsidP="00EA2FB2">
      <w:pPr>
        <w:pStyle w:val="PL"/>
        <w:rPr>
          <w:lang w:eastAsia="de-DE"/>
        </w:rPr>
      </w:pPr>
      <w:r>
        <w:rPr>
          <w:lang w:eastAsia="de-DE"/>
        </w:rPr>
        <w:t xml:space="preserve">          required: true</w:t>
      </w:r>
    </w:p>
    <w:p w14:paraId="49B41DE0" w14:textId="77777777" w:rsidR="00EA2FB2" w:rsidRDefault="00EA2FB2" w:rsidP="00EA2FB2">
      <w:pPr>
        <w:pStyle w:val="PL"/>
        <w:rPr>
          <w:lang w:eastAsia="de-DE"/>
        </w:rPr>
      </w:pPr>
      <w:r>
        <w:rPr>
          <w:lang w:eastAsia="de-DE"/>
        </w:rPr>
        <w:t xml:space="preserve">          schema:</w:t>
      </w:r>
    </w:p>
    <w:p w14:paraId="1DEAE5FB" w14:textId="77777777" w:rsidR="00EA2FB2" w:rsidRDefault="00EA2FB2" w:rsidP="00EA2FB2">
      <w:pPr>
        <w:pStyle w:val="PL"/>
        <w:rPr>
          <w:lang w:eastAsia="de-DE"/>
        </w:rPr>
      </w:pPr>
      <w:r>
        <w:rPr>
          <w:lang w:eastAsia="de-DE"/>
        </w:rPr>
        <w:t xml:space="preserve">            type: array</w:t>
      </w:r>
    </w:p>
    <w:p w14:paraId="57858C39" w14:textId="77777777" w:rsidR="00EA2FB2" w:rsidRDefault="00EA2FB2" w:rsidP="00EA2FB2">
      <w:pPr>
        <w:pStyle w:val="PL"/>
        <w:rPr>
          <w:lang w:eastAsia="de-DE"/>
        </w:rPr>
      </w:pPr>
      <w:r>
        <w:rPr>
          <w:lang w:eastAsia="de-DE"/>
        </w:rPr>
        <w:t xml:space="preserve">            items:</w:t>
      </w:r>
    </w:p>
    <w:p w14:paraId="39614FD5" w14:textId="77777777" w:rsidR="00EA2FB2" w:rsidRDefault="00EA2FB2" w:rsidP="00EA2FB2">
      <w:pPr>
        <w:pStyle w:val="PL"/>
        <w:rPr>
          <w:lang w:eastAsia="de-DE"/>
        </w:rPr>
      </w:pPr>
      <w:r>
        <w:rPr>
          <w:lang w:eastAsia="de-DE"/>
        </w:rPr>
        <w:t xml:space="preserve">              $ref: '#/components/schemas/streamId-Type'</w:t>
      </w:r>
    </w:p>
    <w:p w14:paraId="65407226" w14:textId="77777777" w:rsidR="00EA2FB2" w:rsidRDefault="00EA2FB2" w:rsidP="00EA2FB2">
      <w:pPr>
        <w:pStyle w:val="PL"/>
        <w:rPr>
          <w:lang w:eastAsia="de-DE"/>
        </w:rPr>
      </w:pPr>
      <w:r>
        <w:rPr>
          <w:lang w:eastAsia="de-DE"/>
        </w:rPr>
        <w:t xml:space="preserve">      responses:</w:t>
      </w:r>
    </w:p>
    <w:p w14:paraId="7467F87D" w14:textId="77777777" w:rsidR="00EA2FB2" w:rsidRDefault="00EA2FB2" w:rsidP="00EA2FB2">
      <w:pPr>
        <w:pStyle w:val="PL"/>
        <w:rPr>
          <w:lang w:eastAsia="de-DE"/>
        </w:rPr>
      </w:pPr>
      <w:r>
        <w:rPr>
          <w:lang w:eastAsia="de-DE"/>
        </w:rPr>
        <w:t xml:space="preserve">        '200':</w:t>
      </w:r>
    </w:p>
    <w:p w14:paraId="53B4C7B3" w14:textId="77777777" w:rsidR="00EA2FB2" w:rsidRDefault="00EA2FB2" w:rsidP="00EA2FB2">
      <w:pPr>
        <w:pStyle w:val="PL"/>
        <w:rPr>
          <w:lang w:eastAsia="de-DE"/>
        </w:rPr>
      </w:pPr>
      <w:r>
        <w:rPr>
          <w:lang w:eastAsia="de-DE"/>
        </w:rPr>
        <w:t xml:space="preserve">          description: Success case (200 OK).</w:t>
      </w:r>
    </w:p>
    <w:p w14:paraId="595DF445" w14:textId="77777777" w:rsidR="00EA2FB2" w:rsidRDefault="00EA2FB2" w:rsidP="00EA2FB2">
      <w:pPr>
        <w:pStyle w:val="PL"/>
        <w:rPr>
          <w:lang w:eastAsia="de-DE"/>
        </w:rPr>
      </w:pPr>
      <w:r>
        <w:rPr>
          <w:lang w:eastAsia="de-DE"/>
        </w:rPr>
        <w:t xml:space="preserve">          content:</w:t>
      </w:r>
    </w:p>
    <w:p w14:paraId="0470D788" w14:textId="77777777" w:rsidR="00EA2FB2" w:rsidRDefault="00EA2FB2" w:rsidP="00EA2FB2">
      <w:pPr>
        <w:pStyle w:val="PL"/>
        <w:rPr>
          <w:lang w:eastAsia="de-DE"/>
        </w:rPr>
      </w:pPr>
      <w:r>
        <w:rPr>
          <w:lang w:eastAsia="de-DE"/>
        </w:rPr>
        <w:t xml:space="preserve">            application/json:</w:t>
      </w:r>
    </w:p>
    <w:p w14:paraId="7809356C" w14:textId="77777777" w:rsidR="00EA2FB2" w:rsidRDefault="00EA2FB2" w:rsidP="00EA2FB2">
      <w:pPr>
        <w:pStyle w:val="PL"/>
        <w:rPr>
          <w:lang w:eastAsia="de-DE"/>
        </w:rPr>
      </w:pPr>
      <w:r>
        <w:rPr>
          <w:lang w:eastAsia="de-DE"/>
        </w:rPr>
        <w:t xml:space="preserve">              schema:</w:t>
      </w:r>
    </w:p>
    <w:p w14:paraId="14537935" w14:textId="77777777" w:rsidR="00EA2FB2" w:rsidRDefault="00EA2FB2" w:rsidP="00EA2FB2">
      <w:pPr>
        <w:pStyle w:val="PL"/>
        <w:rPr>
          <w:lang w:eastAsia="de-DE"/>
        </w:rPr>
      </w:pPr>
      <w:r>
        <w:rPr>
          <w:lang w:eastAsia="de-DE"/>
        </w:rPr>
        <w:t xml:space="preserve">                type: array</w:t>
      </w:r>
    </w:p>
    <w:p w14:paraId="615D9B3A" w14:textId="77777777" w:rsidR="00EA2FB2" w:rsidRDefault="00EA2FB2" w:rsidP="00EA2FB2">
      <w:pPr>
        <w:pStyle w:val="PL"/>
        <w:rPr>
          <w:lang w:eastAsia="de-DE"/>
        </w:rPr>
      </w:pPr>
      <w:r>
        <w:rPr>
          <w:lang w:eastAsia="de-DE"/>
        </w:rPr>
        <w:t xml:space="preserve">                items:</w:t>
      </w:r>
    </w:p>
    <w:p w14:paraId="5F18EA04" w14:textId="77777777" w:rsidR="00EA2FB2" w:rsidRDefault="00EA2FB2" w:rsidP="00EA2FB2">
      <w:pPr>
        <w:pStyle w:val="PL"/>
        <w:rPr>
          <w:lang w:eastAsia="de-DE"/>
        </w:rPr>
      </w:pPr>
      <w:r>
        <w:rPr>
          <w:lang w:eastAsia="de-DE"/>
        </w:rPr>
        <w:t xml:space="preserve">                  $ref: '#/components/schemas/streamInfoWithReporters-Type'</w:t>
      </w:r>
    </w:p>
    <w:p w14:paraId="59D69583" w14:textId="77777777" w:rsidR="00EA2FB2" w:rsidRDefault="00EA2FB2" w:rsidP="00EA2FB2">
      <w:pPr>
        <w:pStyle w:val="PL"/>
        <w:rPr>
          <w:lang w:eastAsia="de-DE"/>
        </w:rPr>
      </w:pPr>
      <w:r>
        <w:rPr>
          <w:lang w:eastAsia="de-DE"/>
        </w:rPr>
        <w:t xml:space="preserve">        '202':</w:t>
      </w:r>
    </w:p>
    <w:p w14:paraId="18329850" w14:textId="77777777" w:rsidR="00EA2FB2" w:rsidRDefault="00EA2FB2" w:rsidP="00EA2FB2">
      <w:pPr>
        <w:pStyle w:val="PL"/>
        <w:rPr>
          <w:lang w:eastAsia="de-DE"/>
        </w:rPr>
      </w:pPr>
      <w:r>
        <w:rPr>
          <w:lang w:eastAsia="de-DE"/>
        </w:rPr>
        <w:t xml:space="preserve">          description: Partial success case (202 Partially retrieved).</w:t>
      </w:r>
    </w:p>
    <w:p w14:paraId="6809E0BE" w14:textId="77777777" w:rsidR="00EA2FB2" w:rsidRDefault="00EA2FB2" w:rsidP="00EA2FB2">
      <w:pPr>
        <w:pStyle w:val="PL"/>
        <w:rPr>
          <w:lang w:eastAsia="de-DE"/>
        </w:rPr>
      </w:pPr>
      <w:r>
        <w:rPr>
          <w:lang w:eastAsia="de-DE"/>
        </w:rPr>
        <w:t xml:space="preserve">          content:</w:t>
      </w:r>
    </w:p>
    <w:p w14:paraId="5DFFD541" w14:textId="77777777" w:rsidR="00EA2FB2" w:rsidRDefault="00EA2FB2" w:rsidP="00EA2FB2">
      <w:pPr>
        <w:pStyle w:val="PL"/>
        <w:rPr>
          <w:lang w:eastAsia="de-DE"/>
        </w:rPr>
      </w:pPr>
      <w:r>
        <w:rPr>
          <w:lang w:eastAsia="de-DE"/>
        </w:rPr>
        <w:t xml:space="preserve">            application/json:</w:t>
      </w:r>
    </w:p>
    <w:p w14:paraId="3AA4FE99" w14:textId="77777777" w:rsidR="00EA2FB2" w:rsidRDefault="00EA2FB2" w:rsidP="00EA2FB2">
      <w:pPr>
        <w:pStyle w:val="PL"/>
        <w:rPr>
          <w:lang w:eastAsia="de-DE"/>
        </w:rPr>
      </w:pPr>
      <w:r>
        <w:rPr>
          <w:lang w:eastAsia="de-DE"/>
        </w:rPr>
        <w:t xml:space="preserve">              schema:</w:t>
      </w:r>
    </w:p>
    <w:p w14:paraId="66C80135" w14:textId="77777777" w:rsidR="00EA2FB2" w:rsidRDefault="00EA2FB2" w:rsidP="00EA2FB2">
      <w:pPr>
        <w:pStyle w:val="PL"/>
        <w:rPr>
          <w:lang w:eastAsia="de-DE"/>
        </w:rPr>
      </w:pPr>
      <w:r>
        <w:rPr>
          <w:lang w:eastAsia="de-DE"/>
        </w:rPr>
        <w:t xml:space="preserve">                type: array</w:t>
      </w:r>
    </w:p>
    <w:p w14:paraId="21E32EFD" w14:textId="77777777" w:rsidR="00EA2FB2" w:rsidRDefault="00EA2FB2" w:rsidP="00EA2FB2">
      <w:pPr>
        <w:pStyle w:val="PL"/>
        <w:rPr>
          <w:lang w:eastAsia="de-DE"/>
        </w:rPr>
      </w:pPr>
      <w:r>
        <w:rPr>
          <w:lang w:eastAsia="de-DE"/>
        </w:rPr>
        <w:t xml:space="preserve">                items:</w:t>
      </w:r>
    </w:p>
    <w:p w14:paraId="238E667F" w14:textId="77777777" w:rsidR="00EA2FB2" w:rsidRDefault="00EA2FB2" w:rsidP="00EA2FB2">
      <w:pPr>
        <w:pStyle w:val="PL"/>
        <w:rPr>
          <w:lang w:eastAsia="de-DE"/>
        </w:rPr>
      </w:pPr>
      <w:r>
        <w:rPr>
          <w:lang w:eastAsia="de-DE"/>
        </w:rPr>
        <w:t xml:space="preserve">                  $ref: '#/components/schemas/streamInfoWithReporters-Type'</w:t>
      </w:r>
    </w:p>
    <w:p w14:paraId="28FECDA9" w14:textId="77777777" w:rsidR="00EA2FB2" w:rsidRDefault="00EA2FB2" w:rsidP="00EA2FB2">
      <w:pPr>
        <w:pStyle w:val="PL"/>
        <w:rPr>
          <w:lang w:eastAsia="de-DE"/>
        </w:rPr>
      </w:pPr>
      <w:r>
        <w:rPr>
          <w:lang w:eastAsia="de-DE"/>
        </w:rPr>
        <w:t xml:space="preserve">        default:</w:t>
      </w:r>
    </w:p>
    <w:p w14:paraId="522496B9" w14:textId="77777777" w:rsidR="00EA2FB2" w:rsidRDefault="00EA2FB2" w:rsidP="00EA2FB2">
      <w:pPr>
        <w:pStyle w:val="PL"/>
        <w:rPr>
          <w:lang w:eastAsia="de-DE"/>
        </w:rPr>
      </w:pPr>
      <w:r>
        <w:rPr>
          <w:lang w:eastAsia="de-DE"/>
        </w:rPr>
        <w:t xml:space="preserve">          description: Error case.</w:t>
      </w:r>
    </w:p>
    <w:p w14:paraId="60B7183D" w14:textId="77777777" w:rsidR="00EA2FB2" w:rsidRDefault="00EA2FB2" w:rsidP="00EA2FB2">
      <w:pPr>
        <w:pStyle w:val="PL"/>
        <w:rPr>
          <w:lang w:eastAsia="de-DE"/>
        </w:rPr>
      </w:pPr>
      <w:r>
        <w:rPr>
          <w:lang w:eastAsia="de-DE"/>
        </w:rPr>
        <w:t xml:space="preserve">          content:</w:t>
      </w:r>
    </w:p>
    <w:p w14:paraId="6B29BE9D" w14:textId="77777777" w:rsidR="00EA2FB2" w:rsidRDefault="00EA2FB2" w:rsidP="00EA2FB2">
      <w:pPr>
        <w:pStyle w:val="PL"/>
        <w:rPr>
          <w:lang w:eastAsia="de-DE"/>
        </w:rPr>
      </w:pPr>
      <w:r>
        <w:rPr>
          <w:lang w:eastAsia="de-DE"/>
        </w:rPr>
        <w:t xml:space="preserve">            application/json:</w:t>
      </w:r>
    </w:p>
    <w:p w14:paraId="3B8280CD" w14:textId="77777777" w:rsidR="00EA2FB2" w:rsidRDefault="00EA2FB2" w:rsidP="00EA2FB2">
      <w:pPr>
        <w:pStyle w:val="PL"/>
        <w:rPr>
          <w:lang w:eastAsia="de-DE"/>
        </w:rPr>
      </w:pPr>
      <w:r>
        <w:rPr>
          <w:lang w:eastAsia="de-DE"/>
        </w:rPr>
        <w:t xml:space="preserve">              schema:</w:t>
      </w:r>
    </w:p>
    <w:p w14:paraId="18940461" w14:textId="77777777" w:rsidR="00EA2FB2" w:rsidRDefault="00EA2FB2" w:rsidP="00EA2FB2">
      <w:pPr>
        <w:pStyle w:val="PL"/>
        <w:rPr>
          <w:lang w:eastAsia="de-DE"/>
        </w:rPr>
      </w:pPr>
      <w:r>
        <w:rPr>
          <w:lang w:eastAsia="de-DE"/>
        </w:rPr>
        <w:t xml:space="preserve">                $ref: '#/components/schemas/errorResponse-Type'</w:t>
      </w:r>
    </w:p>
    <w:p w14:paraId="0178B0CB" w14:textId="77777777" w:rsidR="00EA2FB2" w:rsidRDefault="00EA2FB2" w:rsidP="00EA2FB2">
      <w:pPr>
        <w:pStyle w:val="PL"/>
        <w:rPr>
          <w:lang w:eastAsia="de-DE"/>
        </w:rPr>
      </w:pPr>
      <w:r>
        <w:rPr>
          <w:lang w:eastAsia="de-DE"/>
        </w:rPr>
        <w:t xml:space="preserve">  '/connections/{connectionId}/streams/{streamId}':</w:t>
      </w:r>
    </w:p>
    <w:p w14:paraId="0E230E07" w14:textId="77777777" w:rsidR="00EA2FB2" w:rsidRDefault="00EA2FB2" w:rsidP="00EA2FB2">
      <w:pPr>
        <w:pStyle w:val="PL"/>
        <w:rPr>
          <w:lang w:eastAsia="de-DE"/>
        </w:rPr>
      </w:pPr>
      <w:r>
        <w:rPr>
          <w:lang w:eastAsia="de-DE"/>
        </w:rPr>
        <w:t xml:space="preserve">    get:</w:t>
      </w:r>
    </w:p>
    <w:p w14:paraId="71DDD172" w14:textId="77777777" w:rsidR="00EA2FB2" w:rsidRDefault="00EA2FB2" w:rsidP="00EA2FB2">
      <w:pPr>
        <w:pStyle w:val="PL"/>
        <w:rPr>
          <w:lang w:eastAsia="de-DE"/>
        </w:rPr>
      </w:pPr>
      <w:r>
        <w:rPr>
          <w:lang w:eastAsia="de-DE"/>
        </w:rPr>
        <w:t xml:space="preserve">      summary: Obtain information about stream</w:t>
      </w:r>
    </w:p>
    <w:p w14:paraId="65B902E0" w14:textId="77777777" w:rsidR="00EA2FB2" w:rsidRDefault="00EA2FB2" w:rsidP="00EA2FB2">
      <w:pPr>
        <w:pStyle w:val="PL"/>
        <w:rPr>
          <w:lang w:eastAsia="de-DE"/>
        </w:rPr>
      </w:pPr>
      <w:r>
        <w:rPr>
          <w:lang w:eastAsia="de-DE"/>
        </w:rPr>
        <w:t xml:space="preserve">      description: Enables the streaming data reporting service producer to obtain information about a reporting stream.</w:t>
      </w:r>
    </w:p>
    <w:p w14:paraId="05B048BC" w14:textId="77777777" w:rsidR="00EA2FB2" w:rsidRDefault="00EA2FB2" w:rsidP="00EA2FB2">
      <w:pPr>
        <w:pStyle w:val="PL"/>
        <w:rPr>
          <w:lang w:eastAsia="de-DE"/>
        </w:rPr>
      </w:pPr>
      <w:r>
        <w:rPr>
          <w:lang w:eastAsia="de-DE"/>
        </w:rPr>
        <w:t xml:space="preserve">      parameters:</w:t>
      </w:r>
    </w:p>
    <w:p w14:paraId="56E3035A" w14:textId="77777777" w:rsidR="00EA2FB2" w:rsidRDefault="00EA2FB2" w:rsidP="00EA2FB2">
      <w:pPr>
        <w:pStyle w:val="PL"/>
        <w:rPr>
          <w:lang w:eastAsia="de-DE"/>
        </w:rPr>
      </w:pPr>
      <w:r>
        <w:rPr>
          <w:lang w:eastAsia="de-DE"/>
        </w:rPr>
        <w:t xml:space="preserve">        - name: connectionId</w:t>
      </w:r>
    </w:p>
    <w:p w14:paraId="5E04703B" w14:textId="77777777" w:rsidR="00EA2FB2" w:rsidRDefault="00EA2FB2" w:rsidP="00EA2FB2">
      <w:pPr>
        <w:pStyle w:val="PL"/>
        <w:rPr>
          <w:lang w:eastAsia="de-DE"/>
        </w:rPr>
      </w:pPr>
      <w:r>
        <w:rPr>
          <w:lang w:eastAsia="de-DE"/>
        </w:rPr>
        <w:t xml:space="preserve">          in: path</w:t>
      </w:r>
    </w:p>
    <w:p w14:paraId="6B526DC9" w14:textId="77777777" w:rsidR="00EA2FB2" w:rsidRDefault="00EA2FB2" w:rsidP="00EA2FB2">
      <w:pPr>
        <w:pStyle w:val="PL"/>
        <w:rPr>
          <w:lang w:eastAsia="de-DE"/>
        </w:rPr>
      </w:pPr>
      <w:r>
        <w:rPr>
          <w:lang w:eastAsia="de-DE"/>
        </w:rPr>
        <w:t xml:space="preserve">          description: Indicate the ID (URI) of the connection for which the information is being retrieved</w:t>
      </w:r>
    </w:p>
    <w:p w14:paraId="544A9681" w14:textId="77777777" w:rsidR="00EA2FB2" w:rsidRDefault="00EA2FB2" w:rsidP="00EA2FB2">
      <w:pPr>
        <w:pStyle w:val="PL"/>
        <w:rPr>
          <w:lang w:eastAsia="de-DE"/>
        </w:rPr>
      </w:pPr>
      <w:r>
        <w:rPr>
          <w:lang w:eastAsia="de-DE"/>
        </w:rPr>
        <w:t xml:space="preserve">          required: true</w:t>
      </w:r>
    </w:p>
    <w:p w14:paraId="4C7CAEA6" w14:textId="77777777" w:rsidR="00EA2FB2" w:rsidRDefault="00EA2FB2" w:rsidP="00EA2FB2">
      <w:pPr>
        <w:pStyle w:val="PL"/>
        <w:rPr>
          <w:lang w:eastAsia="de-DE"/>
        </w:rPr>
      </w:pPr>
      <w:r>
        <w:rPr>
          <w:lang w:eastAsia="de-DE"/>
        </w:rPr>
        <w:t xml:space="preserve">          schema:</w:t>
      </w:r>
    </w:p>
    <w:p w14:paraId="664503B3" w14:textId="77777777" w:rsidR="00EA2FB2" w:rsidRDefault="00EA2FB2" w:rsidP="00EA2FB2">
      <w:pPr>
        <w:pStyle w:val="PL"/>
        <w:rPr>
          <w:lang w:eastAsia="de-DE"/>
        </w:rPr>
      </w:pPr>
      <w:r>
        <w:rPr>
          <w:lang w:eastAsia="de-DE"/>
        </w:rPr>
        <w:t xml:space="preserve">            $ref: '#/components/schemas/connectionId-Type'</w:t>
      </w:r>
    </w:p>
    <w:p w14:paraId="00ABCB5D" w14:textId="77777777" w:rsidR="00EA2FB2" w:rsidRDefault="00EA2FB2" w:rsidP="00EA2FB2">
      <w:pPr>
        <w:pStyle w:val="PL"/>
        <w:rPr>
          <w:lang w:eastAsia="de-DE"/>
        </w:rPr>
      </w:pPr>
      <w:r>
        <w:rPr>
          <w:lang w:eastAsia="de-DE"/>
        </w:rPr>
        <w:t xml:space="preserve">        - name: streamId</w:t>
      </w:r>
    </w:p>
    <w:p w14:paraId="59A56063" w14:textId="77777777" w:rsidR="00EA2FB2" w:rsidRDefault="00EA2FB2" w:rsidP="00EA2FB2">
      <w:pPr>
        <w:pStyle w:val="PL"/>
        <w:rPr>
          <w:lang w:eastAsia="de-DE"/>
        </w:rPr>
      </w:pPr>
      <w:r>
        <w:rPr>
          <w:lang w:eastAsia="de-DE"/>
        </w:rPr>
        <w:t xml:space="preserve">          in: path</w:t>
      </w:r>
    </w:p>
    <w:p w14:paraId="386F993F" w14:textId="77777777" w:rsidR="00EA2FB2" w:rsidRDefault="00EA2FB2" w:rsidP="00EA2FB2">
      <w:pPr>
        <w:pStyle w:val="PL"/>
        <w:rPr>
          <w:lang w:eastAsia="de-DE"/>
        </w:rPr>
      </w:pPr>
      <w:r>
        <w:rPr>
          <w:lang w:eastAsia="de-DE"/>
        </w:rPr>
        <w:t xml:space="preserve">          description: Indicate the ID of the reporting stream for which the information is being retrieved</w:t>
      </w:r>
    </w:p>
    <w:p w14:paraId="2C56DEAE" w14:textId="77777777" w:rsidR="00EA2FB2" w:rsidRDefault="00EA2FB2" w:rsidP="00EA2FB2">
      <w:pPr>
        <w:pStyle w:val="PL"/>
        <w:rPr>
          <w:lang w:eastAsia="de-DE"/>
        </w:rPr>
      </w:pPr>
      <w:r>
        <w:rPr>
          <w:lang w:eastAsia="de-DE"/>
        </w:rPr>
        <w:t xml:space="preserve">          required: true</w:t>
      </w:r>
    </w:p>
    <w:p w14:paraId="1BA9760E" w14:textId="77777777" w:rsidR="00EA2FB2" w:rsidRDefault="00EA2FB2" w:rsidP="00EA2FB2">
      <w:pPr>
        <w:pStyle w:val="PL"/>
        <w:rPr>
          <w:lang w:eastAsia="de-DE"/>
        </w:rPr>
      </w:pPr>
      <w:r>
        <w:rPr>
          <w:lang w:eastAsia="de-DE"/>
        </w:rPr>
        <w:t xml:space="preserve">          schema:</w:t>
      </w:r>
    </w:p>
    <w:p w14:paraId="4F22BD71" w14:textId="77777777" w:rsidR="00EA2FB2" w:rsidRDefault="00EA2FB2" w:rsidP="00EA2FB2">
      <w:pPr>
        <w:pStyle w:val="PL"/>
        <w:rPr>
          <w:lang w:eastAsia="de-DE"/>
        </w:rPr>
      </w:pPr>
      <w:r>
        <w:rPr>
          <w:lang w:eastAsia="de-DE"/>
        </w:rPr>
        <w:t xml:space="preserve">            $ref: '#/components/schemas/streamId-Type'</w:t>
      </w:r>
    </w:p>
    <w:p w14:paraId="02CA8766" w14:textId="77777777" w:rsidR="00EA2FB2" w:rsidRDefault="00EA2FB2" w:rsidP="00EA2FB2">
      <w:pPr>
        <w:pStyle w:val="PL"/>
        <w:rPr>
          <w:lang w:eastAsia="de-DE"/>
        </w:rPr>
      </w:pPr>
      <w:r>
        <w:rPr>
          <w:lang w:eastAsia="de-DE"/>
        </w:rPr>
        <w:t xml:space="preserve">      responses:</w:t>
      </w:r>
    </w:p>
    <w:p w14:paraId="2EB90463" w14:textId="77777777" w:rsidR="00EA2FB2" w:rsidRDefault="00EA2FB2" w:rsidP="00EA2FB2">
      <w:pPr>
        <w:pStyle w:val="PL"/>
        <w:rPr>
          <w:lang w:eastAsia="de-DE"/>
        </w:rPr>
      </w:pPr>
      <w:r>
        <w:rPr>
          <w:lang w:eastAsia="de-DE"/>
        </w:rPr>
        <w:t xml:space="preserve">        '200':</w:t>
      </w:r>
    </w:p>
    <w:p w14:paraId="0AEA0384" w14:textId="77777777" w:rsidR="00EA2FB2" w:rsidRDefault="00EA2FB2" w:rsidP="00EA2FB2">
      <w:pPr>
        <w:pStyle w:val="PL"/>
        <w:rPr>
          <w:lang w:eastAsia="de-DE"/>
        </w:rPr>
      </w:pPr>
      <w:r>
        <w:rPr>
          <w:lang w:eastAsia="de-DE"/>
        </w:rPr>
        <w:t xml:space="preserve">          description: Success case (200 OK).</w:t>
      </w:r>
    </w:p>
    <w:p w14:paraId="4E959640" w14:textId="77777777" w:rsidR="00EA2FB2" w:rsidRDefault="00EA2FB2" w:rsidP="00EA2FB2">
      <w:pPr>
        <w:pStyle w:val="PL"/>
        <w:rPr>
          <w:lang w:eastAsia="de-DE"/>
        </w:rPr>
      </w:pPr>
      <w:r>
        <w:rPr>
          <w:lang w:eastAsia="de-DE"/>
        </w:rPr>
        <w:t xml:space="preserve">          content:</w:t>
      </w:r>
    </w:p>
    <w:p w14:paraId="5BB1F109" w14:textId="77777777" w:rsidR="00EA2FB2" w:rsidRDefault="00EA2FB2" w:rsidP="00EA2FB2">
      <w:pPr>
        <w:pStyle w:val="PL"/>
        <w:rPr>
          <w:lang w:eastAsia="de-DE"/>
        </w:rPr>
      </w:pPr>
      <w:r>
        <w:rPr>
          <w:lang w:eastAsia="de-DE"/>
        </w:rPr>
        <w:t xml:space="preserve">            application/json:</w:t>
      </w:r>
    </w:p>
    <w:p w14:paraId="5478D3AA" w14:textId="77777777" w:rsidR="00EA2FB2" w:rsidRDefault="00EA2FB2" w:rsidP="00EA2FB2">
      <w:pPr>
        <w:pStyle w:val="PL"/>
        <w:rPr>
          <w:lang w:eastAsia="de-DE"/>
        </w:rPr>
      </w:pPr>
      <w:r>
        <w:rPr>
          <w:lang w:eastAsia="de-DE"/>
        </w:rPr>
        <w:t xml:space="preserve">              schema:</w:t>
      </w:r>
    </w:p>
    <w:p w14:paraId="3A5D0217" w14:textId="77777777" w:rsidR="00EA2FB2" w:rsidRDefault="00EA2FB2" w:rsidP="00EA2FB2">
      <w:pPr>
        <w:pStyle w:val="PL"/>
        <w:rPr>
          <w:lang w:eastAsia="de-DE"/>
        </w:rPr>
      </w:pPr>
      <w:r>
        <w:rPr>
          <w:lang w:eastAsia="de-DE"/>
        </w:rPr>
        <w:t xml:space="preserve">                $ref: '#/components/schemas/streamInfoWithReporters-Type'</w:t>
      </w:r>
    </w:p>
    <w:p w14:paraId="1D260453" w14:textId="77777777" w:rsidR="00EA2FB2" w:rsidRDefault="00EA2FB2" w:rsidP="00EA2FB2">
      <w:pPr>
        <w:pStyle w:val="PL"/>
        <w:rPr>
          <w:lang w:eastAsia="de-DE"/>
        </w:rPr>
      </w:pPr>
      <w:r>
        <w:rPr>
          <w:lang w:eastAsia="de-DE"/>
        </w:rPr>
        <w:t xml:space="preserve">        default:</w:t>
      </w:r>
    </w:p>
    <w:p w14:paraId="5680A111" w14:textId="77777777" w:rsidR="00EA2FB2" w:rsidRDefault="00EA2FB2" w:rsidP="00EA2FB2">
      <w:pPr>
        <w:pStyle w:val="PL"/>
        <w:rPr>
          <w:lang w:eastAsia="de-DE"/>
        </w:rPr>
      </w:pPr>
      <w:r>
        <w:rPr>
          <w:lang w:eastAsia="de-DE"/>
        </w:rPr>
        <w:t xml:space="preserve">          description: Error case.</w:t>
      </w:r>
    </w:p>
    <w:p w14:paraId="1FAFFCDE" w14:textId="77777777" w:rsidR="00EA2FB2" w:rsidRDefault="00EA2FB2" w:rsidP="00EA2FB2">
      <w:pPr>
        <w:pStyle w:val="PL"/>
        <w:rPr>
          <w:lang w:eastAsia="de-DE"/>
        </w:rPr>
      </w:pPr>
      <w:r>
        <w:rPr>
          <w:lang w:eastAsia="de-DE"/>
        </w:rPr>
        <w:t xml:space="preserve">          content:</w:t>
      </w:r>
    </w:p>
    <w:p w14:paraId="3D849582" w14:textId="77777777" w:rsidR="00EA2FB2" w:rsidRDefault="00EA2FB2" w:rsidP="00EA2FB2">
      <w:pPr>
        <w:pStyle w:val="PL"/>
        <w:rPr>
          <w:lang w:eastAsia="de-DE"/>
        </w:rPr>
      </w:pPr>
      <w:r>
        <w:rPr>
          <w:lang w:eastAsia="de-DE"/>
        </w:rPr>
        <w:t xml:space="preserve">            application/json:</w:t>
      </w:r>
    </w:p>
    <w:p w14:paraId="2268734C" w14:textId="77777777" w:rsidR="00EA2FB2" w:rsidRDefault="00EA2FB2" w:rsidP="00EA2FB2">
      <w:pPr>
        <w:pStyle w:val="PL"/>
        <w:rPr>
          <w:lang w:eastAsia="de-DE"/>
        </w:rPr>
      </w:pPr>
      <w:r>
        <w:rPr>
          <w:lang w:eastAsia="de-DE"/>
        </w:rPr>
        <w:t xml:space="preserve">              schema:</w:t>
      </w:r>
    </w:p>
    <w:p w14:paraId="1C1BE0A3" w14:textId="77777777" w:rsidR="00EA2FB2" w:rsidRDefault="00EA2FB2" w:rsidP="00EA2FB2">
      <w:pPr>
        <w:pStyle w:val="PL"/>
        <w:rPr>
          <w:lang w:eastAsia="de-DE"/>
        </w:rPr>
      </w:pPr>
      <w:r>
        <w:rPr>
          <w:lang w:eastAsia="de-DE"/>
        </w:rPr>
        <w:t xml:space="preserve">                $ref: '#/components/schemas/errorResponse-Type'</w:t>
      </w:r>
    </w:p>
    <w:p w14:paraId="74857F44" w14:textId="77777777" w:rsidR="00EA2FB2" w:rsidRDefault="00EA2FB2" w:rsidP="00EA2FB2">
      <w:pPr>
        <w:pStyle w:val="PL"/>
        <w:rPr>
          <w:lang w:eastAsia="de-DE"/>
        </w:rPr>
      </w:pPr>
      <w:r>
        <w:rPr>
          <w:lang w:eastAsia="de-DE"/>
        </w:rPr>
        <w:t>components:</w:t>
      </w:r>
    </w:p>
    <w:p w14:paraId="40703A6E" w14:textId="77777777" w:rsidR="00EA2FB2" w:rsidRDefault="00EA2FB2" w:rsidP="00EA2FB2">
      <w:pPr>
        <w:pStyle w:val="PL"/>
        <w:rPr>
          <w:lang w:eastAsia="de-DE"/>
        </w:rPr>
      </w:pPr>
      <w:r>
        <w:rPr>
          <w:lang w:eastAsia="de-DE"/>
        </w:rPr>
        <w:t xml:space="preserve">  schemas:</w:t>
      </w:r>
    </w:p>
    <w:p w14:paraId="2C7E6900" w14:textId="77777777" w:rsidR="00EA2FB2" w:rsidRDefault="00EA2FB2" w:rsidP="00EA2FB2">
      <w:pPr>
        <w:pStyle w:val="PL"/>
        <w:rPr>
          <w:lang w:eastAsia="de-DE"/>
        </w:rPr>
      </w:pPr>
      <w:r>
        <w:rPr>
          <w:lang w:eastAsia="de-DE"/>
        </w:rPr>
        <w:t xml:space="preserve">    analyticsInfo-Type:</w:t>
      </w:r>
    </w:p>
    <w:p w14:paraId="088EF314" w14:textId="77777777" w:rsidR="00EA2FB2" w:rsidRDefault="00EA2FB2" w:rsidP="00EA2FB2">
      <w:pPr>
        <w:pStyle w:val="PL"/>
        <w:rPr>
          <w:lang w:eastAsia="de-DE"/>
        </w:rPr>
      </w:pPr>
      <w:r>
        <w:rPr>
          <w:lang w:eastAsia="de-DE"/>
        </w:rPr>
        <w:t xml:space="preserve">      description: Information specific to analytics reporting.</w:t>
      </w:r>
    </w:p>
    <w:p w14:paraId="6F100414" w14:textId="77777777" w:rsidR="00EA2FB2" w:rsidRDefault="00EA2FB2" w:rsidP="00EA2FB2">
      <w:pPr>
        <w:pStyle w:val="PL"/>
        <w:rPr>
          <w:lang w:eastAsia="de-DE"/>
        </w:rPr>
      </w:pPr>
      <w:r>
        <w:rPr>
          <w:lang w:eastAsia="de-DE"/>
        </w:rPr>
        <w:t xml:space="preserve">      type: object</w:t>
      </w:r>
    </w:p>
    <w:p w14:paraId="54796DD9" w14:textId="77777777" w:rsidR="00EA2FB2" w:rsidRDefault="00EA2FB2" w:rsidP="00EA2FB2">
      <w:pPr>
        <w:pStyle w:val="PL"/>
        <w:rPr>
          <w:lang w:eastAsia="de-DE"/>
        </w:rPr>
      </w:pPr>
      <w:r>
        <w:rPr>
          <w:lang w:eastAsia="de-DE"/>
        </w:rPr>
        <w:t xml:space="preserve">      properties:</w:t>
      </w:r>
    </w:p>
    <w:p w14:paraId="5177FDF7" w14:textId="77777777" w:rsidR="00EA2FB2" w:rsidRDefault="00EA2FB2" w:rsidP="00EA2FB2">
      <w:pPr>
        <w:pStyle w:val="PL"/>
        <w:rPr>
          <w:lang w:eastAsia="de-DE"/>
        </w:rPr>
      </w:pPr>
      <w:r>
        <w:rPr>
          <w:lang w:eastAsia="de-DE"/>
        </w:rPr>
        <w:t xml:space="preserve">        activityDetails:</w:t>
      </w:r>
    </w:p>
    <w:p w14:paraId="0356C84C" w14:textId="77777777" w:rsidR="00EA2FB2" w:rsidRDefault="00EA2FB2" w:rsidP="00EA2FB2">
      <w:pPr>
        <w:pStyle w:val="PL"/>
        <w:rPr>
          <w:lang w:eastAsia="de-DE"/>
        </w:rPr>
      </w:pPr>
      <w:r>
        <w:rPr>
          <w:lang w:eastAsia="de-DE"/>
        </w:rPr>
        <w:t xml:space="preserve">          type: string</w:t>
      </w:r>
    </w:p>
    <w:p w14:paraId="334EBDBD" w14:textId="77777777" w:rsidR="00EA2FB2" w:rsidRDefault="00EA2FB2" w:rsidP="00EA2FB2">
      <w:pPr>
        <w:pStyle w:val="PL"/>
        <w:rPr>
          <w:lang w:eastAsia="de-DE"/>
        </w:rPr>
      </w:pPr>
      <w:r>
        <w:rPr>
          <w:lang w:eastAsia="de-DE"/>
        </w:rPr>
        <w:t xml:space="preserve">    connectionId-Type:</w:t>
      </w:r>
    </w:p>
    <w:p w14:paraId="6ED1C2FD" w14:textId="77777777" w:rsidR="00EA2FB2" w:rsidRDefault="00EA2FB2" w:rsidP="00EA2FB2">
      <w:pPr>
        <w:pStyle w:val="PL"/>
        <w:rPr>
          <w:lang w:eastAsia="de-DE"/>
        </w:rPr>
      </w:pPr>
      <w:r>
        <w:rPr>
          <w:lang w:eastAsia="de-DE"/>
        </w:rPr>
        <w:t xml:space="preserve">      $ref: '#/components/schemas/uri-Type'</w:t>
      </w:r>
    </w:p>
    <w:p w14:paraId="0032611F" w14:textId="77777777" w:rsidR="00EA2FB2" w:rsidRDefault="00EA2FB2" w:rsidP="00EA2FB2">
      <w:pPr>
        <w:pStyle w:val="PL"/>
        <w:rPr>
          <w:lang w:eastAsia="de-DE"/>
        </w:rPr>
      </w:pPr>
      <w:r>
        <w:rPr>
          <w:lang w:eastAsia="de-DE"/>
        </w:rPr>
        <w:t xml:space="preserve">    connectionInfo-Type:</w:t>
      </w:r>
    </w:p>
    <w:p w14:paraId="27C48375" w14:textId="77777777" w:rsidR="00EA2FB2" w:rsidRDefault="00EA2FB2" w:rsidP="00EA2FB2">
      <w:pPr>
        <w:pStyle w:val="PL"/>
        <w:rPr>
          <w:lang w:eastAsia="de-DE"/>
        </w:rPr>
      </w:pPr>
      <w:r>
        <w:rPr>
          <w:lang w:eastAsia="de-DE"/>
        </w:rPr>
        <w:t xml:space="preserve">      type: object</w:t>
      </w:r>
    </w:p>
    <w:p w14:paraId="38F3E4E4" w14:textId="77777777" w:rsidR="00EA2FB2" w:rsidRDefault="00EA2FB2" w:rsidP="00EA2FB2">
      <w:pPr>
        <w:pStyle w:val="PL"/>
        <w:rPr>
          <w:lang w:eastAsia="de-DE"/>
        </w:rPr>
      </w:pPr>
      <w:r>
        <w:rPr>
          <w:lang w:eastAsia="de-DE"/>
        </w:rPr>
        <w:t xml:space="preserve">      properties:</w:t>
      </w:r>
    </w:p>
    <w:p w14:paraId="7FA0C854" w14:textId="77777777" w:rsidR="00EA2FB2" w:rsidRDefault="00EA2FB2" w:rsidP="00EA2FB2">
      <w:pPr>
        <w:pStyle w:val="PL"/>
        <w:rPr>
          <w:lang w:eastAsia="de-DE"/>
        </w:rPr>
      </w:pPr>
      <w:r>
        <w:rPr>
          <w:lang w:eastAsia="de-DE"/>
        </w:rPr>
        <w:t xml:space="preserve">        connection:</w:t>
      </w:r>
    </w:p>
    <w:p w14:paraId="563245FC" w14:textId="77777777" w:rsidR="00EA2FB2" w:rsidRDefault="00EA2FB2" w:rsidP="00EA2FB2">
      <w:pPr>
        <w:pStyle w:val="PL"/>
        <w:rPr>
          <w:lang w:eastAsia="de-DE"/>
        </w:rPr>
      </w:pPr>
      <w:r>
        <w:rPr>
          <w:lang w:eastAsia="de-DE"/>
        </w:rPr>
        <w:t xml:space="preserve">          $ref: '#/components/schemas/connectionId-Type'</w:t>
      </w:r>
    </w:p>
    <w:p w14:paraId="61B3BDF8" w14:textId="77777777" w:rsidR="00EA2FB2" w:rsidRDefault="00EA2FB2" w:rsidP="00EA2FB2">
      <w:pPr>
        <w:pStyle w:val="PL"/>
        <w:rPr>
          <w:lang w:eastAsia="de-DE"/>
        </w:rPr>
      </w:pPr>
      <w:r>
        <w:rPr>
          <w:lang w:eastAsia="de-DE"/>
        </w:rPr>
        <w:t xml:space="preserve">        producer:</w:t>
      </w:r>
    </w:p>
    <w:p w14:paraId="478BC2BD" w14:textId="77777777" w:rsidR="00EA2FB2" w:rsidRDefault="00EA2FB2" w:rsidP="00EA2FB2">
      <w:pPr>
        <w:pStyle w:val="PL"/>
        <w:rPr>
          <w:lang w:eastAsia="de-DE"/>
        </w:rPr>
      </w:pPr>
      <w:r>
        <w:rPr>
          <w:lang w:eastAsia="de-DE"/>
        </w:rPr>
        <w:t xml:space="preserve">          $ref: '#/components/schemas/producerId-Type'</w:t>
      </w:r>
    </w:p>
    <w:p w14:paraId="57BA98DC" w14:textId="77777777" w:rsidR="00EA2FB2" w:rsidRDefault="00EA2FB2" w:rsidP="00EA2FB2">
      <w:pPr>
        <w:pStyle w:val="PL"/>
        <w:rPr>
          <w:lang w:eastAsia="de-DE"/>
        </w:rPr>
      </w:pPr>
      <w:r>
        <w:rPr>
          <w:lang w:eastAsia="de-DE"/>
        </w:rPr>
        <w:t xml:space="preserve">        streams:</w:t>
      </w:r>
    </w:p>
    <w:p w14:paraId="2C8725B6" w14:textId="77777777" w:rsidR="00EA2FB2" w:rsidRDefault="00EA2FB2" w:rsidP="00EA2FB2">
      <w:pPr>
        <w:pStyle w:val="PL"/>
        <w:rPr>
          <w:lang w:eastAsia="de-DE"/>
        </w:rPr>
      </w:pPr>
      <w:r>
        <w:rPr>
          <w:lang w:eastAsia="de-DE"/>
        </w:rPr>
        <w:t xml:space="preserve">          type: array</w:t>
      </w:r>
    </w:p>
    <w:p w14:paraId="57BE7F46" w14:textId="77777777" w:rsidR="00EA2FB2" w:rsidRDefault="00EA2FB2" w:rsidP="00EA2FB2">
      <w:pPr>
        <w:pStyle w:val="PL"/>
        <w:rPr>
          <w:lang w:eastAsia="de-DE"/>
        </w:rPr>
      </w:pPr>
      <w:r>
        <w:rPr>
          <w:lang w:eastAsia="de-DE"/>
        </w:rPr>
        <w:t xml:space="preserve">          items:</w:t>
      </w:r>
    </w:p>
    <w:p w14:paraId="42257732" w14:textId="77777777" w:rsidR="00EA2FB2" w:rsidRDefault="00EA2FB2" w:rsidP="00EA2FB2">
      <w:pPr>
        <w:pStyle w:val="PL"/>
        <w:rPr>
          <w:lang w:eastAsia="de-DE"/>
        </w:rPr>
      </w:pPr>
      <w:r>
        <w:rPr>
          <w:lang w:eastAsia="de-DE"/>
        </w:rPr>
        <w:t xml:space="preserve">            $ref: '#/components/schemas/streamId-Type'</w:t>
      </w:r>
    </w:p>
    <w:p w14:paraId="325AA00B" w14:textId="77777777" w:rsidR="00EA2FB2" w:rsidRDefault="00EA2FB2" w:rsidP="00EA2FB2">
      <w:pPr>
        <w:pStyle w:val="PL"/>
        <w:rPr>
          <w:lang w:eastAsia="de-DE"/>
        </w:rPr>
      </w:pPr>
      <w:r>
        <w:rPr>
          <w:lang w:eastAsia="de-DE"/>
        </w:rPr>
        <w:t xml:space="preserve">    connectionRequest-Type:</w:t>
      </w:r>
    </w:p>
    <w:p w14:paraId="59BA8888" w14:textId="77777777" w:rsidR="00EA2FB2" w:rsidRDefault="00EA2FB2" w:rsidP="00EA2FB2">
      <w:pPr>
        <w:pStyle w:val="PL"/>
        <w:rPr>
          <w:lang w:eastAsia="de-DE"/>
        </w:rPr>
      </w:pPr>
      <w:r>
        <w:rPr>
          <w:lang w:eastAsia="de-DE"/>
        </w:rPr>
        <w:t xml:space="preserve">      type: object</w:t>
      </w:r>
    </w:p>
    <w:p w14:paraId="6414AEA2" w14:textId="77777777" w:rsidR="00EA2FB2" w:rsidRDefault="00EA2FB2" w:rsidP="00EA2FB2">
      <w:pPr>
        <w:pStyle w:val="PL"/>
        <w:rPr>
          <w:lang w:eastAsia="de-DE"/>
        </w:rPr>
      </w:pPr>
      <w:r>
        <w:rPr>
          <w:lang w:eastAsia="de-DE"/>
        </w:rPr>
        <w:t xml:space="preserve">      properties:</w:t>
      </w:r>
    </w:p>
    <w:p w14:paraId="087C65E8" w14:textId="77777777" w:rsidR="00EA2FB2" w:rsidRDefault="00EA2FB2" w:rsidP="00EA2FB2">
      <w:pPr>
        <w:pStyle w:val="PL"/>
        <w:rPr>
          <w:lang w:eastAsia="de-DE"/>
        </w:rPr>
      </w:pPr>
      <w:r>
        <w:rPr>
          <w:lang w:eastAsia="de-DE"/>
        </w:rPr>
        <w:t xml:space="preserve">        producer:</w:t>
      </w:r>
    </w:p>
    <w:p w14:paraId="275E1BB9" w14:textId="77777777" w:rsidR="00EA2FB2" w:rsidRDefault="00EA2FB2" w:rsidP="00EA2FB2">
      <w:pPr>
        <w:pStyle w:val="PL"/>
        <w:rPr>
          <w:lang w:eastAsia="de-DE"/>
        </w:rPr>
      </w:pPr>
      <w:r>
        <w:rPr>
          <w:lang w:eastAsia="de-DE"/>
        </w:rPr>
        <w:t xml:space="preserve">          $ref: '#/components/schemas/producerId-Type'</w:t>
      </w:r>
    </w:p>
    <w:p w14:paraId="605A42A6" w14:textId="77777777" w:rsidR="00EA2FB2" w:rsidRDefault="00EA2FB2" w:rsidP="00EA2FB2">
      <w:pPr>
        <w:pStyle w:val="PL"/>
        <w:rPr>
          <w:lang w:eastAsia="de-DE"/>
        </w:rPr>
      </w:pPr>
      <w:r>
        <w:rPr>
          <w:lang w:eastAsia="de-DE"/>
        </w:rPr>
        <w:t xml:space="preserve">        streams:</w:t>
      </w:r>
    </w:p>
    <w:p w14:paraId="01BBCE39" w14:textId="77777777" w:rsidR="00EA2FB2" w:rsidRDefault="00EA2FB2" w:rsidP="00EA2FB2">
      <w:pPr>
        <w:pStyle w:val="PL"/>
        <w:rPr>
          <w:lang w:eastAsia="de-DE"/>
        </w:rPr>
      </w:pPr>
      <w:r>
        <w:rPr>
          <w:lang w:eastAsia="de-DE"/>
        </w:rPr>
        <w:t xml:space="preserve">          type: array</w:t>
      </w:r>
    </w:p>
    <w:p w14:paraId="1CE3141C" w14:textId="77777777" w:rsidR="00EA2FB2" w:rsidRDefault="00EA2FB2" w:rsidP="00EA2FB2">
      <w:pPr>
        <w:pStyle w:val="PL"/>
        <w:rPr>
          <w:lang w:eastAsia="de-DE"/>
        </w:rPr>
      </w:pPr>
      <w:r>
        <w:rPr>
          <w:lang w:eastAsia="de-DE"/>
        </w:rPr>
        <w:t xml:space="preserve">          items:</w:t>
      </w:r>
    </w:p>
    <w:p w14:paraId="4E8740E1" w14:textId="77777777" w:rsidR="00EA2FB2" w:rsidRDefault="00EA2FB2" w:rsidP="00EA2FB2">
      <w:pPr>
        <w:pStyle w:val="PL"/>
        <w:rPr>
          <w:lang w:eastAsia="de-DE"/>
        </w:rPr>
      </w:pPr>
      <w:r>
        <w:rPr>
          <w:lang w:eastAsia="de-DE"/>
        </w:rPr>
        <w:t xml:space="preserve">            $ref: '#/components/schemas/streamInfo-Type'</w:t>
      </w:r>
    </w:p>
    <w:p w14:paraId="35D0C5E4" w14:textId="77777777" w:rsidR="00EA2FB2" w:rsidRDefault="00EA2FB2" w:rsidP="00EA2FB2">
      <w:pPr>
        <w:pStyle w:val="PL"/>
        <w:rPr>
          <w:lang w:eastAsia="de-DE"/>
        </w:rPr>
      </w:pPr>
      <w:r>
        <w:rPr>
          <w:lang w:eastAsia="de-DE"/>
        </w:rPr>
        <w:t xml:space="preserve">    errorResponse-Type:</w:t>
      </w:r>
    </w:p>
    <w:p w14:paraId="2544809D" w14:textId="77777777" w:rsidR="00EA2FB2" w:rsidRDefault="00EA2FB2" w:rsidP="00EA2FB2">
      <w:pPr>
        <w:pStyle w:val="PL"/>
        <w:rPr>
          <w:lang w:eastAsia="de-DE"/>
        </w:rPr>
      </w:pPr>
      <w:r>
        <w:rPr>
          <w:lang w:eastAsia="de-DE"/>
        </w:rPr>
        <w:t xml:space="preserve">      type: object</w:t>
      </w:r>
    </w:p>
    <w:p w14:paraId="5006D722" w14:textId="77777777" w:rsidR="00EA2FB2" w:rsidRDefault="00EA2FB2" w:rsidP="00EA2FB2">
      <w:pPr>
        <w:pStyle w:val="PL"/>
        <w:rPr>
          <w:lang w:eastAsia="de-DE"/>
        </w:rPr>
      </w:pPr>
      <w:r>
        <w:rPr>
          <w:lang w:eastAsia="de-DE"/>
        </w:rPr>
        <w:t xml:space="preserve">      properties:</w:t>
      </w:r>
    </w:p>
    <w:p w14:paraId="317813DC" w14:textId="77777777" w:rsidR="00EA2FB2" w:rsidRDefault="00EA2FB2" w:rsidP="00EA2FB2">
      <w:pPr>
        <w:pStyle w:val="PL"/>
        <w:rPr>
          <w:lang w:eastAsia="de-DE"/>
        </w:rPr>
      </w:pPr>
      <w:r>
        <w:rPr>
          <w:lang w:eastAsia="de-DE"/>
        </w:rPr>
        <w:t xml:space="preserve">        error:</w:t>
      </w:r>
    </w:p>
    <w:p w14:paraId="669EB6F6" w14:textId="77777777" w:rsidR="00EA2FB2" w:rsidRDefault="00EA2FB2" w:rsidP="00EA2FB2">
      <w:pPr>
        <w:pStyle w:val="PL"/>
        <w:rPr>
          <w:lang w:eastAsia="de-DE"/>
        </w:rPr>
      </w:pPr>
      <w:r>
        <w:rPr>
          <w:lang w:eastAsia="de-DE"/>
        </w:rPr>
        <w:t xml:space="preserve">          type: object</w:t>
      </w:r>
    </w:p>
    <w:p w14:paraId="71DDE59D" w14:textId="77777777" w:rsidR="00EA2FB2" w:rsidRDefault="00EA2FB2" w:rsidP="00EA2FB2">
      <w:pPr>
        <w:pStyle w:val="PL"/>
        <w:rPr>
          <w:lang w:eastAsia="de-DE"/>
        </w:rPr>
      </w:pPr>
      <w:r>
        <w:rPr>
          <w:lang w:eastAsia="de-DE"/>
        </w:rPr>
        <w:t xml:space="preserve">          properties:</w:t>
      </w:r>
    </w:p>
    <w:p w14:paraId="68BEA79A" w14:textId="77777777" w:rsidR="00EA2FB2" w:rsidRDefault="00EA2FB2" w:rsidP="00EA2FB2">
      <w:pPr>
        <w:pStyle w:val="PL"/>
        <w:rPr>
          <w:lang w:eastAsia="de-DE"/>
        </w:rPr>
      </w:pPr>
      <w:r>
        <w:rPr>
          <w:lang w:eastAsia="de-DE"/>
        </w:rPr>
        <w:t xml:space="preserve">            errorInfo:</w:t>
      </w:r>
    </w:p>
    <w:p w14:paraId="7530AA9D" w14:textId="77777777" w:rsidR="00EA2FB2" w:rsidRDefault="00EA2FB2" w:rsidP="00EA2FB2">
      <w:pPr>
        <w:pStyle w:val="PL"/>
        <w:rPr>
          <w:lang w:eastAsia="de-DE"/>
        </w:rPr>
      </w:pPr>
      <w:r>
        <w:rPr>
          <w:lang w:eastAsia="de-DE"/>
        </w:rPr>
        <w:t xml:space="preserve">              type: string</w:t>
      </w:r>
    </w:p>
    <w:p w14:paraId="670E49E9" w14:textId="77777777" w:rsidR="00EA2FB2" w:rsidRDefault="00EA2FB2" w:rsidP="00EA2FB2">
      <w:pPr>
        <w:pStyle w:val="PL"/>
        <w:rPr>
          <w:lang w:eastAsia="de-DE"/>
        </w:rPr>
      </w:pPr>
      <w:r>
        <w:rPr>
          <w:lang w:eastAsia="de-DE"/>
        </w:rPr>
        <w:t xml:space="preserve">    failedConnectionResponse-Type:</w:t>
      </w:r>
    </w:p>
    <w:p w14:paraId="2A3659AB" w14:textId="77777777" w:rsidR="00EA2FB2" w:rsidRDefault="00EA2FB2" w:rsidP="00EA2FB2">
      <w:pPr>
        <w:pStyle w:val="PL"/>
        <w:rPr>
          <w:lang w:eastAsia="de-DE"/>
        </w:rPr>
      </w:pPr>
      <w:r>
        <w:rPr>
          <w:lang w:eastAsia="de-DE"/>
        </w:rPr>
        <w:t xml:space="preserve">      type: object</w:t>
      </w:r>
    </w:p>
    <w:p w14:paraId="021ACFCA" w14:textId="77777777" w:rsidR="00EA2FB2" w:rsidRDefault="00EA2FB2" w:rsidP="00EA2FB2">
      <w:pPr>
        <w:pStyle w:val="PL"/>
        <w:rPr>
          <w:lang w:eastAsia="de-DE"/>
        </w:rPr>
      </w:pPr>
      <w:r>
        <w:rPr>
          <w:lang w:eastAsia="de-DE"/>
        </w:rPr>
        <w:t xml:space="preserve">      properties:</w:t>
      </w:r>
    </w:p>
    <w:p w14:paraId="59A2239D" w14:textId="77777777" w:rsidR="00EA2FB2" w:rsidRDefault="00EA2FB2" w:rsidP="00EA2FB2">
      <w:pPr>
        <w:pStyle w:val="PL"/>
        <w:rPr>
          <w:lang w:eastAsia="de-DE"/>
        </w:rPr>
      </w:pPr>
      <w:r>
        <w:rPr>
          <w:lang w:eastAsia="de-DE"/>
        </w:rPr>
        <w:t xml:space="preserve">        error:</w:t>
      </w:r>
    </w:p>
    <w:p w14:paraId="3C3D36D3" w14:textId="77777777" w:rsidR="00EA2FB2" w:rsidRDefault="00EA2FB2" w:rsidP="00EA2FB2">
      <w:pPr>
        <w:pStyle w:val="PL"/>
        <w:rPr>
          <w:lang w:eastAsia="de-DE"/>
        </w:rPr>
      </w:pPr>
      <w:r>
        <w:rPr>
          <w:lang w:eastAsia="de-DE"/>
        </w:rPr>
        <w:t xml:space="preserve">          type: array</w:t>
      </w:r>
    </w:p>
    <w:p w14:paraId="136CFFA4" w14:textId="77777777" w:rsidR="00EA2FB2" w:rsidRDefault="00EA2FB2" w:rsidP="00EA2FB2">
      <w:pPr>
        <w:pStyle w:val="PL"/>
        <w:rPr>
          <w:lang w:eastAsia="de-DE"/>
        </w:rPr>
      </w:pPr>
      <w:r>
        <w:rPr>
          <w:lang w:eastAsia="de-DE"/>
        </w:rPr>
        <w:t xml:space="preserve">          items:</w:t>
      </w:r>
    </w:p>
    <w:p w14:paraId="5797F8E3" w14:textId="77777777" w:rsidR="00EA2FB2" w:rsidRDefault="00EA2FB2" w:rsidP="00EA2FB2">
      <w:pPr>
        <w:pStyle w:val="PL"/>
        <w:rPr>
          <w:lang w:eastAsia="de-DE"/>
        </w:rPr>
      </w:pPr>
      <w:r>
        <w:rPr>
          <w:lang w:eastAsia="de-DE"/>
        </w:rPr>
        <w:t xml:space="preserve">            type: object</w:t>
      </w:r>
    </w:p>
    <w:p w14:paraId="7C341326" w14:textId="77777777" w:rsidR="00EA2FB2" w:rsidRDefault="00EA2FB2" w:rsidP="00EA2FB2">
      <w:pPr>
        <w:pStyle w:val="PL"/>
        <w:rPr>
          <w:lang w:eastAsia="de-DE"/>
        </w:rPr>
      </w:pPr>
      <w:r>
        <w:rPr>
          <w:lang w:eastAsia="de-DE"/>
        </w:rPr>
        <w:t xml:space="preserve">            properties:</w:t>
      </w:r>
    </w:p>
    <w:p w14:paraId="74CF8E37" w14:textId="77777777" w:rsidR="00EA2FB2" w:rsidRDefault="00EA2FB2" w:rsidP="00EA2FB2">
      <w:pPr>
        <w:pStyle w:val="PL"/>
        <w:rPr>
          <w:lang w:eastAsia="de-DE"/>
        </w:rPr>
      </w:pPr>
      <w:r>
        <w:rPr>
          <w:lang w:eastAsia="de-DE"/>
        </w:rPr>
        <w:t xml:space="preserve">              streamId:</w:t>
      </w:r>
    </w:p>
    <w:p w14:paraId="598FC618" w14:textId="77777777" w:rsidR="00EA2FB2" w:rsidRDefault="00EA2FB2" w:rsidP="00EA2FB2">
      <w:pPr>
        <w:pStyle w:val="PL"/>
        <w:rPr>
          <w:lang w:eastAsia="de-DE"/>
        </w:rPr>
      </w:pPr>
      <w:r>
        <w:rPr>
          <w:lang w:eastAsia="de-DE"/>
        </w:rPr>
        <w:t xml:space="preserve">                $ref: '#/components/schemas/streamId-Type'</w:t>
      </w:r>
    </w:p>
    <w:p w14:paraId="7BAF7922" w14:textId="77777777" w:rsidR="00EA2FB2" w:rsidRDefault="00EA2FB2" w:rsidP="00EA2FB2">
      <w:pPr>
        <w:pStyle w:val="PL"/>
        <w:rPr>
          <w:lang w:eastAsia="de-DE"/>
        </w:rPr>
      </w:pPr>
      <w:r>
        <w:rPr>
          <w:lang w:eastAsia="de-DE"/>
        </w:rPr>
        <w:t xml:space="preserve">              errorReason:</w:t>
      </w:r>
    </w:p>
    <w:p w14:paraId="15C6F535" w14:textId="77777777" w:rsidR="00EA2FB2" w:rsidRDefault="00EA2FB2" w:rsidP="00EA2FB2">
      <w:pPr>
        <w:pStyle w:val="PL"/>
        <w:rPr>
          <w:lang w:eastAsia="de-DE"/>
        </w:rPr>
      </w:pPr>
      <w:r>
        <w:rPr>
          <w:lang w:eastAsia="de-DE"/>
        </w:rPr>
        <w:t xml:space="preserve">                type: string</w:t>
      </w:r>
    </w:p>
    <w:p w14:paraId="0CB99C71" w14:textId="77777777" w:rsidR="00EA2FB2" w:rsidRDefault="00EA2FB2" w:rsidP="00EA2FB2">
      <w:pPr>
        <w:pStyle w:val="PL"/>
        <w:rPr>
          <w:lang w:eastAsia="de-DE"/>
        </w:rPr>
      </w:pPr>
      <w:r>
        <w:rPr>
          <w:lang w:eastAsia="de-DE"/>
        </w:rPr>
        <w:t xml:space="preserve">    measObjDn-Type:</w:t>
      </w:r>
    </w:p>
    <w:p w14:paraId="47B358A4" w14:textId="77777777" w:rsidR="00EA2FB2" w:rsidRDefault="00EA2FB2" w:rsidP="00EA2FB2">
      <w:pPr>
        <w:pStyle w:val="PL"/>
        <w:rPr>
          <w:lang w:eastAsia="de-DE"/>
        </w:rPr>
      </w:pPr>
      <w:r>
        <w:rPr>
          <w:lang w:eastAsia="de-DE"/>
        </w:rPr>
        <w:t xml:space="preserve">      description: DN of the measured object instance (see 3GPP TS 28.550)</w:t>
      </w:r>
    </w:p>
    <w:p w14:paraId="465C7141" w14:textId="77777777" w:rsidR="00EA2FB2" w:rsidRDefault="00EA2FB2" w:rsidP="00EA2FB2">
      <w:pPr>
        <w:pStyle w:val="PL"/>
        <w:rPr>
          <w:lang w:eastAsia="de-DE"/>
        </w:rPr>
      </w:pPr>
      <w:r>
        <w:rPr>
          <w:lang w:eastAsia="de-DE"/>
        </w:rPr>
        <w:t xml:space="preserve">      allOf:</w:t>
      </w:r>
    </w:p>
    <w:p w14:paraId="6371B71C" w14:textId="77777777" w:rsidR="00EA2FB2" w:rsidRDefault="00EA2FB2" w:rsidP="00EA2FB2">
      <w:pPr>
        <w:pStyle w:val="PL"/>
        <w:rPr>
          <w:lang w:eastAsia="de-DE"/>
        </w:rPr>
      </w:pPr>
      <w:r>
        <w:rPr>
          <w:lang w:eastAsia="de-DE"/>
        </w:rPr>
        <w:t xml:space="preserve">        - $ref: '#/components/schemas/systemDN-Type'</w:t>
      </w:r>
    </w:p>
    <w:p w14:paraId="1C8A879D" w14:textId="77777777" w:rsidR="00EA2FB2" w:rsidRDefault="00EA2FB2" w:rsidP="00EA2FB2">
      <w:pPr>
        <w:pStyle w:val="PL"/>
        <w:rPr>
          <w:lang w:eastAsia="de-DE"/>
        </w:rPr>
      </w:pPr>
      <w:r>
        <w:rPr>
          <w:lang w:eastAsia="de-DE"/>
        </w:rPr>
        <w:t xml:space="preserve">    performanceMetrics-Type:</w:t>
      </w:r>
    </w:p>
    <w:p w14:paraId="09814EBB" w14:textId="77777777" w:rsidR="00EA2FB2" w:rsidRDefault="00EA2FB2" w:rsidP="00EA2FB2">
      <w:pPr>
        <w:pStyle w:val="PL"/>
        <w:rPr>
          <w:lang w:eastAsia="de-DE"/>
        </w:rPr>
      </w:pPr>
      <w:r>
        <w:rPr>
          <w:lang w:eastAsia="de-DE"/>
        </w:rPr>
        <w:t xml:space="preserve">      description: an ordered list of performance metric names (see clause 4.4.1 of 3GPP TS 28.622[11]) whose values are to be reported by the Performance Data Stream Units (see Annex C of TS 28.550 [42]) via this stream. Performance metrics include measurement and KPI</w:t>
      </w:r>
    </w:p>
    <w:p w14:paraId="40B6145B" w14:textId="77777777" w:rsidR="00EA2FB2" w:rsidRDefault="00EA2FB2" w:rsidP="00EA2FB2">
      <w:pPr>
        <w:pStyle w:val="PL"/>
        <w:rPr>
          <w:lang w:eastAsia="de-DE"/>
        </w:rPr>
      </w:pPr>
      <w:r>
        <w:rPr>
          <w:lang w:eastAsia="de-DE"/>
        </w:rPr>
        <w:t xml:space="preserve">      type: array</w:t>
      </w:r>
    </w:p>
    <w:p w14:paraId="2437B848" w14:textId="77777777" w:rsidR="00EA2FB2" w:rsidRDefault="00EA2FB2" w:rsidP="00EA2FB2">
      <w:pPr>
        <w:pStyle w:val="PL"/>
        <w:rPr>
          <w:lang w:eastAsia="de-DE"/>
        </w:rPr>
      </w:pPr>
      <w:r>
        <w:rPr>
          <w:lang w:eastAsia="de-DE"/>
        </w:rPr>
        <w:t xml:space="preserve">      items:</w:t>
      </w:r>
    </w:p>
    <w:p w14:paraId="08A5781A" w14:textId="77777777" w:rsidR="00EA2FB2" w:rsidRDefault="00EA2FB2" w:rsidP="00EA2FB2">
      <w:pPr>
        <w:pStyle w:val="PL"/>
        <w:rPr>
          <w:lang w:eastAsia="de-DE"/>
        </w:rPr>
      </w:pPr>
      <w:r>
        <w:rPr>
          <w:lang w:eastAsia="de-DE"/>
        </w:rPr>
        <w:t xml:space="preserve">        type: string</w:t>
      </w:r>
    </w:p>
    <w:p w14:paraId="4EFD3E08" w14:textId="77777777" w:rsidR="00EA2FB2" w:rsidRDefault="00EA2FB2" w:rsidP="00EA2FB2">
      <w:pPr>
        <w:pStyle w:val="PL"/>
        <w:rPr>
          <w:lang w:eastAsia="de-DE"/>
        </w:rPr>
      </w:pPr>
      <w:r>
        <w:rPr>
          <w:lang w:eastAsia="de-DE"/>
        </w:rPr>
        <w:t xml:space="preserve">    performanceInfo-Type:</w:t>
      </w:r>
    </w:p>
    <w:p w14:paraId="6441A8C6" w14:textId="77777777" w:rsidR="00EA2FB2" w:rsidRDefault="00EA2FB2" w:rsidP="00EA2FB2">
      <w:pPr>
        <w:pStyle w:val="PL"/>
        <w:rPr>
          <w:lang w:eastAsia="de-DE"/>
        </w:rPr>
      </w:pPr>
      <w:r>
        <w:rPr>
          <w:lang w:eastAsia="de-DE"/>
        </w:rPr>
        <w:t xml:space="preserve">      description: Information specific to performance data reporting</w:t>
      </w:r>
    </w:p>
    <w:p w14:paraId="45F49509" w14:textId="77777777" w:rsidR="00EA2FB2" w:rsidRDefault="00EA2FB2" w:rsidP="00EA2FB2">
      <w:pPr>
        <w:pStyle w:val="PL"/>
        <w:rPr>
          <w:lang w:eastAsia="de-DE"/>
        </w:rPr>
      </w:pPr>
      <w:r>
        <w:rPr>
          <w:lang w:eastAsia="de-DE"/>
        </w:rPr>
        <w:t xml:space="preserve">      type: object</w:t>
      </w:r>
    </w:p>
    <w:p w14:paraId="530663B1" w14:textId="77777777" w:rsidR="00EA2FB2" w:rsidRDefault="00EA2FB2" w:rsidP="00EA2FB2">
      <w:pPr>
        <w:pStyle w:val="PL"/>
        <w:rPr>
          <w:lang w:eastAsia="de-DE"/>
        </w:rPr>
      </w:pPr>
      <w:r>
        <w:rPr>
          <w:lang w:eastAsia="de-DE"/>
        </w:rPr>
        <w:t xml:space="preserve">      properties:</w:t>
      </w:r>
    </w:p>
    <w:p w14:paraId="372B6CF2" w14:textId="77777777" w:rsidR="00EA2FB2" w:rsidRDefault="00EA2FB2" w:rsidP="00EA2FB2">
      <w:pPr>
        <w:pStyle w:val="PL"/>
        <w:rPr>
          <w:lang w:eastAsia="de-DE"/>
        </w:rPr>
      </w:pPr>
      <w:r>
        <w:rPr>
          <w:lang w:eastAsia="de-DE"/>
        </w:rPr>
        <w:t xml:space="preserve">        measObjDn:</w:t>
      </w:r>
    </w:p>
    <w:p w14:paraId="17FF4C1E" w14:textId="77777777" w:rsidR="00EA2FB2" w:rsidRDefault="00EA2FB2" w:rsidP="00EA2FB2">
      <w:pPr>
        <w:pStyle w:val="PL"/>
        <w:rPr>
          <w:lang w:eastAsia="de-DE"/>
        </w:rPr>
      </w:pPr>
      <w:r>
        <w:rPr>
          <w:lang w:eastAsia="de-DE"/>
        </w:rPr>
        <w:t xml:space="preserve">          $ref: '#/components/schemas/measObjDn-Type'</w:t>
      </w:r>
    </w:p>
    <w:p w14:paraId="3817EA53" w14:textId="77777777" w:rsidR="00EA2FB2" w:rsidRDefault="00EA2FB2" w:rsidP="00EA2FB2">
      <w:pPr>
        <w:pStyle w:val="PL"/>
        <w:rPr>
          <w:lang w:eastAsia="de-DE"/>
        </w:rPr>
      </w:pPr>
      <w:r>
        <w:rPr>
          <w:lang w:eastAsia="de-DE"/>
        </w:rPr>
        <w:t xml:space="preserve">        performanceMetrics:</w:t>
      </w:r>
    </w:p>
    <w:p w14:paraId="08853A50" w14:textId="77777777" w:rsidR="00EA2FB2" w:rsidRDefault="00EA2FB2" w:rsidP="00EA2FB2">
      <w:pPr>
        <w:pStyle w:val="PL"/>
        <w:rPr>
          <w:lang w:eastAsia="de-DE"/>
        </w:rPr>
      </w:pPr>
      <w:r>
        <w:rPr>
          <w:lang w:eastAsia="de-DE"/>
        </w:rPr>
        <w:t xml:space="preserve">          $ref: '#/components/schemas/performanceMetrics-Type'</w:t>
      </w:r>
    </w:p>
    <w:p w14:paraId="7A1ABF77" w14:textId="77777777" w:rsidR="00EA2FB2" w:rsidRDefault="00EA2FB2" w:rsidP="00EA2FB2">
      <w:pPr>
        <w:pStyle w:val="PL"/>
        <w:rPr>
          <w:lang w:eastAsia="de-DE"/>
        </w:rPr>
      </w:pPr>
      <w:r>
        <w:rPr>
          <w:lang w:eastAsia="de-DE"/>
        </w:rPr>
        <w:t xml:space="preserve">        jobId:</w:t>
      </w:r>
    </w:p>
    <w:p w14:paraId="6F301F1B" w14:textId="77777777" w:rsidR="00EA2FB2" w:rsidRDefault="00EA2FB2" w:rsidP="00EA2FB2">
      <w:pPr>
        <w:pStyle w:val="PL"/>
        <w:rPr>
          <w:lang w:eastAsia="de-DE"/>
        </w:rPr>
      </w:pPr>
      <w:r>
        <w:rPr>
          <w:lang w:eastAsia="de-DE"/>
        </w:rPr>
        <w:t xml:space="preserve">          type: string</w:t>
      </w:r>
    </w:p>
    <w:p w14:paraId="242637C9" w14:textId="77777777" w:rsidR="00EA2FB2" w:rsidRDefault="00EA2FB2" w:rsidP="00EA2FB2">
      <w:pPr>
        <w:pStyle w:val="PL"/>
        <w:rPr>
          <w:lang w:eastAsia="de-DE"/>
        </w:rPr>
      </w:pPr>
      <w:r>
        <w:rPr>
          <w:lang w:eastAsia="de-DE"/>
        </w:rPr>
        <w:t xml:space="preserve">      required:</w:t>
      </w:r>
    </w:p>
    <w:p w14:paraId="6936DFED" w14:textId="77777777" w:rsidR="00EA2FB2" w:rsidRDefault="00EA2FB2" w:rsidP="00EA2FB2">
      <w:pPr>
        <w:pStyle w:val="PL"/>
        <w:rPr>
          <w:lang w:eastAsia="de-DE"/>
        </w:rPr>
      </w:pPr>
      <w:r>
        <w:rPr>
          <w:lang w:eastAsia="de-DE"/>
        </w:rPr>
        <w:t xml:space="preserve">        - measObjDn</w:t>
      </w:r>
    </w:p>
    <w:p w14:paraId="793972FE" w14:textId="77777777" w:rsidR="00EA2FB2" w:rsidRDefault="00EA2FB2" w:rsidP="00EA2FB2">
      <w:pPr>
        <w:pStyle w:val="PL"/>
        <w:rPr>
          <w:lang w:eastAsia="de-DE"/>
        </w:rPr>
      </w:pPr>
      <w:r>
        <w:rPr>
          <w:lang w:eastAsia="de-DE"/>
        </w:rPr>
        <w:t xml:space="preserve">        - performanceMetrics</w:t>
      </w:r>
    </w:p>
    <w:p w14:paraId="2BFD69B2" w14:textId="77777777" w:rsidR="00EA2FB2" w:rsidRDefault="00EA2FB2" w:rsidP="00EA2FB2">
      <w:pPr>
        <w:pStyle w:val="PL"/>
        <w:rPr>
          <w:lang w:eastAsia="de-DE"/>
        </w:rPr>
      </w:pPr>
      <w:r>
        <w:rPr>
          <w:lang w:eastAsia="de-DE"/>
        </w:rPr>
        <w:t xml:space="preserve">    producerId-Type:</w:t>
      </w:r>
    </w:p>
    <w:p w14:paraId="33CC890A" w14:textId="77777777" w:rsidR="00EA2FB2" w:rsidRDefault="00EA2FB2" w:rsidP="00EA2FB2">
      <w:pPr>
        <w:pStyle w:val="PL"/>
        <w:rPr>
          <w:lang w:eastAsia="de-DE"/>
        </w:rPr>
      </w:pPr>
      <w:r>
        <w:rPr>
          <w:lang w:eastAsia="de-DE"/>
        </w:rPr>
        <w:t xml:space="preserve">      description: DN of the streaming data reporting MnS producer.</w:t>
      </w:r>
    </w:p>
    <w:p w14:paraId="48B20106" w14:textId="77777777" w:rsidR="00EA2FB2" w:rsidRDefault="00EA2FB2" w:rsidP="00EA2FB2">
      <w:pPr>
        <w:pStyle w:val="PL"/>
        <w:rPr>
          <w:lang w:eastAsia="de-DE"/>
        </w:rPr>
      </w:pPr>
      <w:r>
        <w:rPr>
          <w:lang w:eastAsia="de-DE"/>
        </w:rPr>
        <w:t xml:space="preserve">      allOf:</w:t>
      </w:r>
    </w:p>
    <w:p w14:paraId="6FDE2C74" w14:textId="77777777" w:rsidR="00EA2FB2" w:rsidRDefault="00EA2FB2" w:rsidP="00EA2FB2">
      <w:pPr>
        <w:pStyle w:val="PL"/>
        <w:rPr>
          <w:lang w:eastAsia="de-DE"/>
        </w:rPr>
      </w:pPr>
      <w:r>
        <w:rPr>
          <w:lang w:eastAsia="de-DE"/>
        </w:rPr>
        <w:t xml:space="preserve">        - $ref: '#/components/schemas/systemDN-Type'</w:t>
      </w:r>
    </w:p>
    <w:p w14:paraId="395C3FD9" w14:textId="77777777" w:rsidR="00EA2FB2" w:rsidRDefault="00EA2FB2" w:rsidP="00EA2FB2">
      <w:pPr>
        <w:pStyle w:val="PL"/>
        <w:rPr>
          <w:lang w:eastAsia="de-DE"/>
        </w:rPr>
      </w:pPr>
      <w:r>
        <w:rPr>
          <w:lang w:eastAsia="de-DE"/>
        </w:rPr>
        <w:t xml:space="preserve">    serializationFormat-Type:</w:t>
      </w:r>
    </w:p>
    <w:p w14:paraId="230A3C47" w14:textId="77777777" w:rsidR="00EA2FB2" w:rsidRDefault="00EA2FB2" w:rsidP="00EA2FB2">
      <w:pPr>
        <w:pStyle w:val="PL"/>
        <w:rPr>
          <w:lang w:eastAsia="de-DE"/>
        </w:rPr>
      </w:pPr>
      <w:r>
        <w:rPr>
          <w:lang w:eastAsia="de-DE"/>
        </w:rPr>
        <w:t xml:space="preserve">      type: string</w:t>
      </w:r>
    </w:p>
    <w:p w14:paraId="5AB73E77" w14:textId="77777777" w:rsidR="00EA2FB2" w:rsidRDefault="00EA2FB2" w:rsidP="00EA2FB2">
      <w:pPr>
        <w:pStyle w:val="PL"/>
        <w:rPr>
          <w:lang w:eastAsia="de-DE"/>
        </w:rPr>
      </w:pPr>
      <w:r>
        <w:rPr>
          <w:lang w:eastAsia="de-DE"/>
        </w:rPr>
        <w:t xml:space="preserve">      enum:</w:t>
      </w:r>
    </w:p>
    <w:p w14:paraId="42E450CB" w14:textId="77777777" w:rsidR="00EA2FB2" w:rsidRDefault="00EA2FB2" w:rsidP="00EA2FB2">
      <w:pPr>
        <w:pStyle w:val="PL"/>
        <w:rPr>
          <w:lang w:eastAsia="de-DE"/>
        </w:rPr>
      </w:pPr>
      <w:r>
        <w:rPr>
          <w:lang w:eastAsia="de-DE"/>
        </w:rPr>
        <w:t xml:space="preserve">        - GPB</w:t>
      </w:r>
    </w:p>
    <w:p w14:paraId="4BFC555C" w14:textId="77777777" w:rsidR="00EA2FB2" w:rsidRDefault="00EA2FB2" w:rsidP="00EA2FB2">
      <w:pPr>
        <w:pStyle w:val="PL"/>
        <w:rPr>
          <w:lang w:eastAsia="de-DE"/>
        </w:rPr>
      </w:pPr>
      <w:r>
        <w:rPr>
          <w:lang w:eastAsia="de-DE"/>
        </w:rPr>
        <w:t xml:space="preserve">        - ASN1</w:t>
      </w:r>
    </w:p>
    <w:p w14:paraId="2A638D8E" w14:textId="77777777" w:rsidR="00EA2FB2" w:rsidRDefault="00EA2FB2" w:rsidP="00EA2FB2">
      <w:pPr>
        <w:pStyle w:val="PL"/>
        <w:rPr>
          <w:lang w:eastAsia="de-DE"/>
        </w:rPr>
      </w:pPr>
      <w:r>
        <w:rPr>
          <w:lang w:eastAsia="de-DE"/>
        </w:rPr>
        <w:t xml:space="preserve">    streamId-Type:</w:t>
      </w:r>
    </w:p>
    <w:p w14:paraId="483A3FFA" w14:textId="77777777" w:rsidR="00EA2FB2" w:rsidRDefault="00EA2FB2" w:rsidP="00EA2FB2">
      <w:pPr>
        <w:pStyle w:val="PL"/>
        <w:rPr>
          <w:lang w:eastAsia="de-DE"/>
        </w:rPr>
      </w:pPr>
      <w:r>
        <w:rPr>
          <w:lang w:eastAsia="de-DE"/>
        </w:rPr>
        <w:t xml:space="preserve">      description: globally unique stream identifier</w:t>
      </w:r>
    </w:p>
    <w:p w14:paraId="7DB526EB" w14:textId="77777777" w:rsidR="00EA2FB2" w:rsidRDefault="00EA2FB2" w:rsidP="00EA2FB2">
      <w:pPr>
        <w:pStyle w:val="PL"/>
        <w:rPr>
          <w:lang w:eastAsia="de-DE"/>
        </w:rPr>
      </w:pPr>
      <w:r>
        <w:rPr>
          <w:lang w:eastAsia="de-DE"/>
        </w:rPr>
        <w:t xml:space="preserve">      type: string</w:t>
      </w:r>
    </w:p>
    <w:p w14:paraId="29A3020E" w14:textId="77777777" w:rsidR="00EA2FB2" w:rsidRDefault="00EA2FB2" w:rsidP="00EA2FB2">
      <w:pPr>
        <w:pStyle w:val="PL"/>
        <w:rPr>
          <w:lang w:eastAsia="de-DE"/>
        </w:rPr>
      </w:pPr>
      <w:r>
        <w:rPr>
          <w:lang w:eastAsia="de-DE"/>
        </w:rPr>
        <w:t xml:space="preserve">      example: '26F452550021'</w:t>
      </w:r>
    </w:p>
    <w:p w14:paraId="6D929026" w14:textId="77777777" w:rsidR="00EA2FB2" w:rsidRDefault="00EA2FB2" w:rsidP="00EA2FB2">
      <w:pPr>
        <w:pStyle w:val="PL"/>
        <w:rPr>
          <w:lang w:eastAsia="de-DE"/>
        </w:rPr>
      </w:pPr>
      <w:r>
        <w:rPr>
          <w:lang w:eastAsia="de-DE"/>
        </w:rPr>
        <w:t xml:space="preserve">    streamInfo-Type:</w:t>
      </w:r>
    </w:p>
    <w:p w14:paraId="2AB1036F" w14:textId="77777777" w:rsidR="00EA2FB2" w:rsidRDefault="00EA2FB2" w:rsidP="00EA2FB2">
      <w:pPr>
        <w:pStyle w:val="PL"/>
        <w:rPr>
          <w:lang w:eastAsia="de-DE"/>
        </w:rPr>
      </w:pPr>
      <w:r>
        <w:rPr>
          <w:lang w:eastAsia="de-DE"/>
        </w:rPr>
        <w:t xml:space="preserve">      description: Reporting stream meta-data.</w:t>
      </w:r>
    </w:p>
    <w:p w14:paraId="63DD7617" w14:textId="77777777" w:rsidR="00EA2FB2" w:rsidRDefault="00EA2FB2" w:rsidP="00EA2FB2">
      <w:pPr>
        <w:pStyle w:val="PL"/>
        <w:rPr>
          <w:lang w:eastAsia="de-DE"/>
        </w:rPr>
      </w:pPr>
      <w:r>
        <w:rPr>
          <w:lang w:eastAsia="de-DE"/>
        </w:rPr>
        <w:t xml:space="preserve">      type: object</w:t>
      </w:r>
    </w:p>
    <w:p w14:paraId="4208361C" w14:textId="77777777" w:rsidR="00EA2FB2" w:rsidRDefault="00EA2FB2" w:rsidP="00EA2FB2">
      <w:pPr>
        <w:pStyle w:val="PL"/>
        <w:rPr>
          <w:lang w:eastAsia="de-DE"/>
        </w:rPr>
      </w:pPr>
      <w:r>
        <w:rPr>
          <w:lang w:eastAsia="de-DE"/>
        </w:rPr>
        <w:t xml:space="preserve">      properties:</w:t>
      </w:r>
    </w:p>
    <w:p w14:paraId="50109D46" w14:textId="77777777" w:rsidR="00EA2FB2" w:rsidRDefault="00EA2FB2" w:rsidP="00EA2FB2">
      <w:pPr>
        <w:pStyle w:val="PL"/>
        <w:rPr>
          <w:lang w:eastAsia="de-DE"/>
        </w:rPr>
      </w:pPr>
      <w:r>
        <w:rPr>
          <w:lang w:eastAsia="de-DE"/>
        </w:rPr>
        <w:t xml:space="preserve">        streamType:</w:t>
      </w:r>
    </w:p>
    <w:p w14:paraId="286E5CC0" w14:textId="77777777" w:rsidR="00EA2FB2" w:rsidRDefault="00EA2FB2" w:rsidP="00EA2FB2">
      <w:pPr>
        <w:pStyle w:val="PL"/>
        <w:rPr>
          <w:lang w:eastAsia="de-DE"/>
        </w:rPr>
      </w:pPr>
      <w:r>
        <w:rPr>
          <w:lang w:eastAsia="de-DE"/>
        </w:rPr>
        <w:t xml:space="preserve">          $ref: '#/components/schemas/streamType-Type'</w:t>
      </w:r>
    </w:p>
    <w:p w14:paraId="2CE8EED1" w14:textId="77777777" w:rsidR="00EA2FB2" w:rsidRDefault="00EA2FB2" w:rsidP="00EA2FB2">
      <w:pPr>
        <w:pStyle w:val="PL"/>
        <w:rPr>
          <w:lang w:eastAsia="de-DE"/>
        </w:rPr>
      </w:pPr>
      <w:r>
        <w:rPr>
          <w:lang w:eastAsia="de-DE"/>
        </w:rPr>
        <w:t xml:space="preserve">        serializationFormat:</w:t>
      </w:r>
    </w:p>
    <w:p w14:paraId="7F1EA32F" w14:textId="77777777" w:rsidR="00EA2FB2" w:rsidRDefault="00EA2FB2" w:rsidP="00EA2FB2">
      <w:pPr>
        <w:pStyle w:val="PL"/>
        <w:rPr>
          <w:lang w:eastAsia="de-DE"/>
        </w:rPr>
      </w:pPr>
      <w:r>
        <w:rPr>
          <w:lang w:eastAsia="de-DE"/>
        </w:rPr>
        <w:t xml:space="preserve">          $ref: '#/components/schemas/serializationFormat-Type'</w:t>
      </w:r>
    </w:p>
    <w:p w14:paraId="55674B6B" w14:textId="77777777" w:rsidR="00EA2FB2" w:rsidRDefault="00EA2FB2" w:rsidP="00EA2FB2">
      <w:pPr>
        <w:pStyle w:val="PL"/>
        <w:rPr>
          <w:lang w:eastAsia="de-DE"/>
        </w:rPr>
      </w:pPr>
      <w:r>
        <w:rPr>
          <w:lang w:eastAsia="de-DE"/>
        </w:rPr>
        <w:t xml:space="preserve">        streamId:</w:t>
      </w:r>
    </w:p>
    <w:p w14:paraId="76C51FC2" w14:textId="77777777" w:rsidR="00EA2FB2" w:rsidRDefault="00EA2FB2" w:rsidP="00EA2FB2">
      <w:pPr>
        <w:pStyle w:val="PL"/>
        <w:rPr>
          <w:lang w:eastAsia="de-DE"/>
        </w:rPr>
      </w:pPr>
      <w:r>
        <w:rPr>
          <w:lang w:eastAsia="de-DE"/>
        </w:rPr>
        <w:t xml:space="preserve">          oneOf:</w:t>
      </w:r>
    </w:p>
    <w:p w14:paraId="03605828" w14:textId="77777777" w:rsidR="00EA2FB2" w:rsidRDefault="00EA2FB2" w:rsidP="00EA2FB2">
      <w:pPr>
        <w:pStyle w:val="PL"/>
        <w:rPr>
          <w:lang w:eastAsia="de-DE"/>
        </w:rPr>
      </w:pPr>
      <w:r>
        <w:rPr>
          <w:lang w:eastAsia="de-DE"/>
        </w:rPr>
        <w:t xml:space="preserve">            - $ref: '#/components/schemas/streamId-Type'</w:t>
      </w:r>
    </w:p>
    <w:p w14:paraId="2222A19E" w14:textId="77777777" w:rsidR="00EA2FB2" w:rsidRDefault="00EA2FB2" w:rsidP="00EA2FB2">
      <w:pPr>
        <w:pStyle w:val="PL"/>
        <w:rPr>
          <w:lang w:eastAsia="de-DE"/>
        </w:rPr>
      </w:pPr>
      <w:r>
        <w:rPr>
          <w:lang w:eastAsia="de-DE"/>
        </w:rPr>
        <w:t xml:space="preserve">            - $ref: '#/components/schemas/traceReference-Type'</w:t>
      </w:r>
    </w:p>
    <w:p w14:paraId="259EEEE3" w14:textId="77777777" w:rsidR="00EA2FB2" w:rsidRDefault="00EA2FB2" w:rsidP="00EA2FB2">
      <w:pPr>
        <w:pStyle w:val="PL"/>
        <w:rPr>
          <w:lang w:eastAsia="de-DE"/>
        </w:rPr>
      </w:pPr>
      <w:r>
        <w:rPr>
          <w:lang w:eastAsia="de-DE"/>
        </w:rPr>
        <w:t xml:space="preserve">        additionalInfo:</w:t>
      </w:r>
    </w:p>
    <w:p w14:paraId="5D3F2EB0" w14:textId="77777777" w:rsidR="00EA2FB2" w:rsidRDefault="00EA2FB2" w:rsidP="00EA2FB2">
      <w:pPr>
        <w:pStyle w:val="PL"/>
        <w:rPr>
          <w:lang w:eastAsia="de-DE"/>
        </w:rPr>
      </w:pPr>
      <w:r>
        <w:rPr>
          <w:lang w:eastAsia="de-DE"/>
        </w:rPr>
        <w:t xml:space="preserve">          oneOf:</w:t>
      </w:r>
    </w:p>
    <w:p w14:paraId="5BEF06EE" w14:textId="77777777" w:rsidR="00EA2FB2" w:rsidRDefault="00EA2FB2" w:rsidP="00EA2FB2">
      <w:pPr>
        <w:pStyle w:val="PL"/>
        <w:rPr>
          <w:lang w:eastAsia="de-DE"/>
        </w:rPr>
      </w:pPr>
      <w:r>
        <w:rPr>
          <w:lang w:eastAsia="de-DE"/>
        </w:rPr>
        <w:t xml:space="preserve">            - $ref: '#/components/schemas/traceInfo-Type'</w:t>
      </w:r>
    </w:p>
    <w:p w14:paraId="7BE9AF00" w14:textId="77777777" w:rsidR="00EA2FB2" w:rsidRDefault="00EA2FB2" w:rsidP="00EA2FB2">
      <w:pPr>
        <w:pStyle w:val="PL"/>
        <w:rPr>
          <w:lang w:eastAsia="de-DE"/>
        </w:rPr>
      </w:pPr>
      <w:r>
        <w:rPr>
          <w:lang w:eastAsia="de-DE"/>
        </w:rPr>
        <w:t xml:space="preserve">            - $ref: '#/components/schemas/performanceInfo-Type'</w:t>
      </w:r>
    </w:p>
    <w:p w14:paraId="4EEB8B56" w14:textId="77777777" w:rsidR="00EA2FB2" w:rsidRDefault="00EA2FB2" w:rsidP="00EA2FB2">
      <w:pPr>
        <w:pStyle w:val="PL"/>
        <w:rPr>
          <w:lang w:eastAsia="de-DE"/>
        </w:rPr>
      </w:pPr>
      <w:r>
        <w:rPr>
          <w:lang w:eastAsia="de-DE"/>
        </w:rPr>
        <w:t xml:space="preserve">            - $ref: '#/components/schemas/analyticsInfo-Type'</w:t>
      </w:r>
    </w:p>
    <w:p w14:paraId="3D4D314B" w14:textId="77777777" w:rsidR="00EA2FB2" w:rsidRDefault="00EA2FB2" w:rsidP="00EA2FB2">
      <w:pPr>
        <w:pStyle w:val="PL"/>
        <w:rPr>
          <w:lang w:eastAsia="de-DE"/>
        </w:rPr>
      </w:pPr>
      <w:r>
        <w:rPr>
          <w:lang w:eastAsia="de-DE"/>
        </w:rPr>
        <w:t xml:space="preserve">            - $ref: '#/components/schemas/vsDataContainer-Type'</w:t>
      </w:r>
    </w:p>
    <w:p w14:paraId="5568D5EC" w14:textId="77777777" w:rsidR="00EA2FB2" w:rsidRDefault="00EA2FB2" w:rsidP="00EA2FB2">
      <w:pPr>
        <w:pStyle w:val="PL"/>
        <w:rPr>
          <w:lang w:eastAsia="de-DE"/>
        </w:rPr>
      </w:pPr>
      <w:r>
        <w:rPr>
          <w:lang w:eastAsia="de-DE"/>
        </w:rPr>
        <w:t xml:space="preserve">      required:</w:t>
      </w:r>
    </w:p>
    <w:p w14:paraId="31E3AA1C" w14:textId="77777777" w:rsidR="00EA2FB2" w:rsidRDefault="00EA2FB2" w:rsidP="00EA2FB2">
      <w:pPr>
        <w:pStyle w:val="PL"/>
        <w:rPr>
          <w:lang w:eastAsia="de-DE"/>
        </w:rPr>
      </w:pPr>
      <w:r>
        <w:rPr>
          <w:lang w:eastAsia="de-DE"/>
        </w:rPr>
        <w:t xml:space="preserve">        - streamType</w:t>
      </w:r>
    </w:p>
    <w:p w14:paraId="0601B2D1" w14:textId="77777777" w:rsidR="00EA2FB2" w:rsidRDefault="00EA2FB2" w:rsidP="00EA2FB2">
      <w:pPr>
        <w:pStyle w:val="PL"/>
        <w:rPr>
          <w:lang w:eastAsia="de-DE"/>
        </w:rPr>
      </w:pPr>
      <w:r>
        <w:rPr>
          <w:lang w:eastAsia="de-DE"/>
        </w:rPr>
        <w:t xml:space="preserve">        - serializationFormat</w:t>
      </w:r>
    </w:p>
    <w:p w14:paraId="0A35A9B6" w14:textId="77777777" w:rsidR="00EA2FB2" w:rsidRDefault="00EA2FB2" w:rsidP="00EA2FB2">
      <w:pPr>
        <w:pStyle w:val="PL"/>
        <w:rPr>
          <w:lang w:eastAsia="de-DE"/>
        </w:rPr>
      </w:pPr>
      <w:r>
        <w:rPr>
          <w:lang w:eastAsia="de-DE"/>
        </w:rPr>
        <w:t xml:space="preserve">        - streamId</w:t>
      </w:r>
    </w:p>
    <w:p w14:paraId="47BC5DEB" w14:textId="77777777" w:rsidR="00EA2FB2" w:rsidRDefault="00EA2FB2" w:rsidP="00EA2FB2">
      <w:pPr>
        <w:pStyle w:val="PL"/>
        <w:rPr>
          <w:lang w:eastAsia="de-DE"/>
        </w:rPr>
      </w:pPr>
      <w:r>
        <w:rPr>
          <w:lang w:eastAsia="de-DE"/>
        </w:rPr>
        <w:t xml:space="preserve">    streamInfoWithReporters-Type:</w:t>
      </w:r>
    </w:p>
    <w:p w14:paraId="206BE00F" w14:textId="77777777" w:rsidR="00EA2FB2" w:rsidRDefault="00EA2FB2" w:rsidP="00EA2FB2">
      <w:pPr>
        <w:pStyle w:val="PL"/>
        <w:rPr>
          <w:lang w:eastAsia="de-DE"/>
        </w:rPr>
      </w:pPr>
      <w:r>
        <w:rPr>
          <w:lang w:eastAsia="de-DE"/>
        </w:rPr>
        <w:t xml:space="preserve">      description: Reporting stream meta-data with added information about reporters.</w:t>
      </w:r>
    </w:p>
    <w:p w14:paraId="657F5133" w14:textId="77777777" w:rsidR="00EA2FB2" w:rsidRDefault="00EA2FB2" w:rsidP="00EA2FB2">
      <w:pPr>
        <w:pStyle w:val="PL"/>
        <w:rPr>
          <w:lang w:eastAsia="de-DE"/>
        </w:rPr>
      </w:pPr>
      <w:r>
        <w:rPr>
          <w:lang w:eastAsia="de-DE"/>
        </w:rPr>
        <w:t xml:space="preserve">      type: object</w:t>
      </w:r>
    </w:p>
    <w:p w14:paraId="605B02BE" w14:textId="77777777" w:rsidR="00EA2FB2" w:rsidRDefault="00EA2FB2" w:rsidP="00EA2FB2">
      <w:pPr>
        <w:pStyle w:val="PL"/>
        <w:rPr>
          <w:lang w:eastAsia="de-DE"/>
        </w:rPr>
      </w:pPr>
      <w:r>
        <w:rPr>
          <w:lang w:eastAsia="de-DE"/>
        </w:rPr>
        <w:t xml:space="preserve">      properties:</w:t>
      </w:r>
    </w:p>
    <w:p w14:paraId="1E851E79" w14:textId="77777777" w:rsidR="00EA2FB2" w:rsidRDefault="00EA2FB2" w:rsidP="00EA2FB2">
      <w:pPr>
        <w:pStyle w:val="PL"/>
        <w:rPr>
          <w:lang w:eastAsia="de-DE"/>
        </w:rPr>
      </w:pPr>
      <w:r>
        <w:rPr>
          <w:lang w:eastAsia="de-DE"/>
        </w:rPr>
        <w:t xml:space="preserve">        streamInfo:</w:t>
      </w:r>
    </w:p>
    <w:p w14:paraId="73EECD90" w14:textId="77777777" w:rsidR="00EA2FB2" w:rsidRDefault="00EA2FB2" w:rsidP="00EA2FB2">
      <w:pPr>
        <w:pStyle w:val="PL"/>
        <w:rPr>
          <w:lang w:eastAsia="de-DE"/>
        </w:rPr>
      </w:pPr>
      <w:r>
        <w:rPr>
          <w:lang w:eastAsia="de-DE"/>
        </w:rPr>
        <w:t xml:space="preserve">          $ref: '#/components/schemas/streamInfo-Type'</w:t>
      </w:r>
    </w:p>
    <w:p w14:paraId="2B5103B3" w14:textId="77777777" w:rsidR="00EA2FB2" w:rsidRDefault="00EA2FB2" w:rsidP="00EA2FB2">
      <w:pPr>
        <w:pStyle w:val="PL"/>
        <w:rPr>
          <w:lang w:eastAsia="de-DE"/>
        </w:rPr>
      </w:pPr>
      <w:r>
        <w:rPr>
          <w:lang w:eastAsia="de-DE"/>
        </w:rPr>
        <w:t xml:space="preserve">        reporters:</w:t>
      </w:r>
    </w:p>
    <w:p w14:paraId="5E07C391" w14:textId="77777777" w:rsidR="00EA2FB2" w:rsidRDefault="00EA2FB2" w:rsidP="00EA2FB2">
      <w:pPr>
        <w:pStyle w:val="PL"/>
        <w:rPr>
          <w:lang w:eastAsia="de-DE"/>
        </w:rPr>
      </w:pPr>
      <w:r>
        <w:rPr>
          <w:lang w:eastAsia="de-DE"/>
        </w:rPr>
        <w:t xml:space="preserve">          type: array</w:t>
      </w:r>
    </w:p>
    <w:p w14:paraId="6AE66DD6" w14:textId="77777777" w:rsidR="00EA2FB2" w:rsidRDefault="00EA2FB2" w:rsidP="00EA2FB2">
      <w:pPr>
        <w:pStyle w:val="PL"/>
        <w:rPr>
          <w:lang w:eastAsia="de-DE"/>
        </w:rPr>
      </w:pPr>
      <w:r>
        <w:rPr>
          <w:lang w:eastAsia="de-DE"/>
        </w:rPr>
        <w:t xml:space="preserve">          items:</w:t>
      </w:r>
    </w:p>
    <w:p w14:paraId="2510949E" w14:textId="77777777" w:rsidR="00EA2FB2" w:rsidRDefault="00EA2FB2" w:rsidP="00EA2FB2">
      <w:pPr>
        <w:pStyle w:val="PL"/>
        <w:rPr>
          <w:lang w:eastAsia="de-DE"/>
        </w:rPr>
      </w:pPr>
      <w:r>
        <w:rPr>
          <w:lang w:eastAsia="de-DE"/>
        </w:rPr>
        <w:t xml:space="preserve">            $ref: '#/components/schemas/producerId-Type'</w:t>
      </w:r>
    </w:p>
    <w:p w14:paraId="08223E34" w14:textId="77777777" w:rsidR="00EA2FB2" w:rsidRDefault="00EA2FB2" w:rsidP="00EA2FB2">
      <w:pPr>
        <w:pStyle w:val="PL"/>
        <w:rPr>
          <w:lang w:eastAsia="de-DE"/>
        </w:rPr>
      </w:pPr>
      <w:r>
        <w:rPr>
          <w:lang w:eastAsia="de-DE"/>
        </w:rPr>
        <w:t xml:space="preserve">    systemDN-Type:</w:t>
      </w:r>
    </w:p>
    <w:p w14:paraId="24B90B56" w14:textId="77777777" w:rsidR="00EA2FB2" w:rsidRDefault="00EA2FB2" w:rsidP="00EA2FB2">
      <w:pPr>
        <w:pStyle w:val="PL"/>
        <w:rPr>
          <w:lang w:eastAsia="de-DE"/>
        </w:rPr>
      </w:pPr>
      <w:r>
        <w:rPr>
          <w:lang w:eastAsia="de-DE"/>
        </w:rPr>
        <w:t xml:space="preserve">      description: See 3GPP TS 32.300 for details</w:t>
      </w:r>
    </w:p>
    <w:p w14:paraId="69F4AFCA" w14:textId="77777777" w:rsidR="00EA2FB2" w:rsidRDefault="00EA2FB2" w:rsidP="00EA2FB2">
      <w:pPr>
        <w:pStyle w:val="PL"/>
        <w:rPr>
          <w:lang w:eastAsia="de-DE"/>
        </w:rPr>
      </w:pPr>
      <w:r>
        <w:rPr>
          <w:lang w:eastAsia="de-DE"/>
        </w:rPr>
        <w:t xml:space="preserve">      type: string</w:t>
      </w:r>
    </w:p>
    <w:p w14:paraId="6B08D882" w14:textId="77777777" w:rsidR="00EA2FB2" w:rsidRDefault="00EA2FB2" w:rsidP="00EA2FB2">
      <w:pPr>
        <w:pStyle w:val="PL"/>
        <w:rPr>
          <w:lang w:eastAsia="de-DE"/>
        </w:rPr>
      </w:pPr>
      <w:r>
        <w:rPr>
          <w:lang w:eastAsia="de-DE"/>
        </w:rPr>
        <w:t xml:space="preserve">      example: 'SubNetwork=ABCNetwork,SubNetwork=MUC01,GNBDUFunction=XYZ0100'</w:t>
      </w:r>
    </w:p>
    <w:p w14:paraId="4D66E44B" w14:textId="77777777" w:rsidR="00EA2FB2" w:rsidRDefault="00EA2FB2" w:rsidP="00EA2FB2">
      <w:pPr>
        <w:pStyle w:val="PL"/>
        <w:rPr>
          <w:lang w:eastAsia="de-DE"/>
        </w:rPr>
      </w:pPr>
      <w:r>
        <w:rPr>
          <w:lang w:eastAsia="de-DE"/>
        </w:rPr>
        <w:t xml:space="preserve">    streamType-Type:</w:t>
      </w:r>
    </w:p>
    <w:p w14:paraId="7F50EED4" w14:textId="77777777" w:rsidR="00EA2FB2" w:rsidRDefault="00EA2FB2" w:rsidP="00EA2FB2">
      <w:pPr>
        <w:pStyle w:val="PL"/>
        <w:rPr>
          <w:lang w:eastAsia="de-DE"/>
        </w:rPr>
      </w:pPr>
      <w:r>
        <w:rPr>
          <w:lang w:eastAsia="de-DE"/>
        </w:rPr>
        <w:t xml:space="preserve">      type: string</w:t>
      </w:r>
    </w:p>
    <w:p w14:paraId="5EE73632" w14:textId="77777777" w:rsidR="00EA2FB2" w:rsidRDefault="00EA2FB2" w:rsidP="00EA2FB2">
      <w:pPr>
        <w:pStyle w:val="PL"/>
        <w:rPr>
          <w:lang w:eastAsia="de-DE"/>
        </w:rPr>
      </w:pPr>
      <w:r>
        <w:rPr>
          <w:lang w:eastAsia="de-DE"/>
        </w:rPr>
        <w:t xml:space="preserve">      enum:</w:t>
      </w:r>
    </w:p>
    <w:p w14:paraId="67170DAE" w14:textId="77777777" w:rsidR="00EA2FB2" w:rsidRDefault="00EA2FB2" w:rsidP="00EA2FB2">
      <w:pPr>
        <w:pStyle w:val="PL"/>
        <w:rPr>
          <w:lang w:eastAsia="de-DE"/>
        </w:rPr>
      </w:pPr>
      <w:r>
        <w:rPr>
          <w:lang w:eastAsia="de-DE"/>
        </w:rPr>
        <w:t xml:space="preserve">        - TRACE</w:t>
      </w:r>
    </w:p>
    <w:p w14:paraId="7A74AD2A" w14:textId="77777777" w:rsidR="00EA2FB2" w:rsidRDefault="00EA2FB2" w:rsidP="00EA2FB2">
      <w:pPr>
        <w:pStyle w:val="PL"/>
        <w:rPr>
          <w:lang w:eastAsia="de-DE"/>
        </w:rPr>
      </w:pPr>
      <w:r>
        <w:rPr>
          <w:lang w:eastAsia="de-DE"/>
        </w:rPr>
        <w:t xml:space="preserve">        - PERFORMANCE</w:t>
      </w:r>
    </w:p>
    <w:p w14:paraId="6924261B" w14:textId="77777777" w:rsidR="00EA2FB2" w:rsidRDefault="00EA2FB2" w:rsidP="00EA2FB2">
      <w:pPr>
        <w:pStyle w:val="PL"/>
        <w:rPr>
          <w:lang w:eastAsia="de-DE"/>
        </w:rPr>
      </w:pPr>
      <w:r>
        <w:rPr>
          <w:lang w:eastAsia="de-DE"/>
        </w:rPr>
        <w:t xml:space="preserve">        - ANALYTICS</w:t>
      </w:r>
    </w:p>
    <w:p w14:paraId="2AD6D1C5" w14:textId="77777777" w:rsidR="00EA2FB2" w:rsidRDefault="00EA2FB2" w:rsidP="00EA2FB2">
      <w:pPr>
        <w:pStyle w:val="PL"/>
        <w:rPr>
          <w:lang w:eastAsia="de-DE"/>
        </w:rPr>
      </w:pPr>
      <w:r>
        <w:rPr>
          <w:lang w:eastAsia="de-DE"/>
        </w:rPr>
        <w:t xml:space="preserve">        - PROPRIETARY</w:t>
      </w:r>
    </w:p>
    <w:p w14:paraId="0E3A44FE" w14:textId="77777777" w:rsidR="00EA2FB2" w:rsidRDefault="00EA2FB2" w:rsidP="00EA2FB2">
      <w:pPr>
        <w:pStyle w:val="PL"/>
        <w:rPr>
          <w:lang w:eastAsia="de-DE"/>
        </w:rPr>
      </w:pPr>
      <w:r>
        <w:rPr>
          <w:lang w:eastAsia="de-DE"/>
        </w:rPr>
        <w:t xml:space="preserve">    traceInfo-Type:</w:t>
      </w:r>
    </w:p>
    <w:p w14:paraId="6C757041" w14:textId="77777777" w:rsidR="00EA2FB2" w:rsidRDefault="00EA2FB2" w:rsidP="00EA2FB2">
      <w:pPr>
        <w:pStyle w:val="PL"/>
        <w:rPr>
          <w:lang w:eastAsia="de-DE"/>
        </w:rPr>
      </w:pPr>
      <w:r>
        <w:rPr>
          <w:lang w:eastAsia="de-DE"/>
        </w:rPr>
        <w:t xml:space="preserve">      description: Information specific to trace data reporting</w:t>
      </w:r>
    </w:p>
    <w:p w14:paraId="70605F5A" w14:textId="77777777" w:rsidR="00EA2FB2" w:rsidRDefault="00EA2FB2" w:rsidP="00EA2FB2">
      <w:pPr>
        <w:pStyle w:val="PL"/>
        <w:rPr>
          <w:lang w:eastAsia="de-DE"/>
        </w:rPr>
      </w:pPr>
      <w:r>
        <w:rPr>
          <w:lang w:eastAsia="de-DE"/>
        </w:rPr>
        <w:t xml:space="preserve">      allOf:</w:t>
      </w:r>
    </w:p>
    <w:p w14:paraId="3C36F5B5" w14:textId="77777777" w:rsidR="00EA2FB2" w:rsidRDefault="00EA2FB2" w:rsidP="00EA2FB2">
      <w:pPr>
        <w:pStyle w:val="PL"/>
        <w:rPr>
          <w:lang w:eastAsia="de-DE"/>
        </w:rPr>
      </w:pPr>
      <w:r>
        <w:rPr>
          <w:lang w:eastAsia="de-DE"/>
        </w:rPr>
        <w:t xml:space="preserve">        - $ref: 'TS28623_GenericNrm.yaml#/components/schemas/TraceJob-Attr'</w:t>
      </w:r>
    </w:p>
    <w:p w14:paraId="237CFDE4" w14:textId="77777777" w:rsidR="00EA2FB2" w:rsidRDefault="00EA2FB2" w:rsidP="00EA2FB2">
      <w:pPr>
        <w:pStyle w:val="PL"/>
        <w:rPr>
          <w:lang w:eastAsia="de-DE"/>
        </w:rPr>
      </w:pPr>
      <w:r>
        <w:rPr>
          <w:lang w:eastAsia="de-DE"/>
        </w:rPr>
        <w:t xml:space="preserve">    traceReference-Type:</w:t>
      </w:r>
    </w:p>
    <w:p w14:paraId="0D24E534" w14:textId="77777777" w:rsidR="00EA2FB2" w:rsidRDefault="00EA2FB2" w:rsidP="00EA2FB2">
      <w:pPr>
        <w:pStyle w:val="PL"/>
        <w:rPr>
          <w:lang w:eastAsia="de-DE"/>
        </w:rPr>
      </w:pPr>
      <w:r>
        <w:rPr>
          <w:lang w:eastAsia="de-DE"/>
        </w:rPr>
        <w:t xml:space="preserve">      description: Trace Reference (see clause 5.6 of 3GPP TS 32.422) as stream identifier for streaming trace data reporting</w:t>
      </w:r>
    </w:p>
    <w:p w14:paraId="5B79B968" w14:textId="77777777" w:rsidR="00EA2FB2" w:rsidRDefault="00EA2FB2" w:rsidP="00EA2FB2">
      <w:pPr>
        <w:pStyle w:val="PL"/>
        <w:rPr>
          <w:lang w:eastAsia="de-DE"/>
        </w:rPr>
      </w:pPr>
      <w:r>
        <w:rPr>
          <w:lang w:eastAsia="de-DE"/>
        </w:rPr>
        <w:t xml:space="preserve">      type: string</w:t>
      </w:r>
    </w:p>
    <w:p w14:paraId="67CAA97D" w14:textId="77777777" w:rsidR="00EA2FB2" w:rsidRDefault="00EA2FB2" w:rsidP="00EA2FB2">
      <w:pPr>
        <w:pStyle w:val="PL"/>
        <w:rPr>
          <w:lang w:eastAsia="de-DE"/>
        </w:rPr>
      </w:pPr>
      <w:r>
        <w:rPr>
          <w:lang w:eastAsia="de-DE"/>
        </w:rPr>
        <w:t xml:space="preserve">      example: '4358070034D7'</w:t>
      </w:r>
    </w:p>
    <w:p w14:paraId="64D51107" w14:textId="77777777" w:rsidR="00EA2FB2" w:rsidRDefault="00EA2FB2" w:rsidP="00EA2FB2">
      <w:pPr>
        <w:pStyle w:val="PL"/>
        <w:rPr>
          <w:lang w:eastAsia="de-DE"/>
        </w:rPr>
      </w:pPr>
      <w:r>
        <w:rPr>
          <w:lang w:eastAsia="de-DE"/>
        </w:rPr>
        <w:t xml:space="preserve">    uri-Type:</w:t>
      </w:r>
    </w:p>
    <w:p w14:paraId="5CFB139B" w14:textId="77777777" w:rsidR="00EA2FB2" w:rsidRDefault="00EA2FB2" w:rsidP="00EA2FB2">
      <w:pPr>
        <w:pStyle w:val="PL"/>
        <w:rPr>
          <w:lang w:eastAsia="de-DE"/>
        </w:rPr>
      </w:pPr>
      <w:r>
        <w:rPr>
          <w:lang w:eastAsia="de-DE"/>
        </w:rPr>
        <w:t xml:space="preserve">      description: Resource URI</w:t>
      </w:r>
    </w:p>
    <w:p w14:paraId="272C07E3" w14:textId="77777777" w:rsidR="00EA2FB2" w:rsidRDefault="00EA2FB2" w:rsidP="00EA2FB2">
      <w:pPr>
        <w:pStyle w:val="PL"/>
        <w:rPr>
          <w:lang w:eastAsia="de-DE"/>
        </w:rPr>
      </w:pPr>
      <w:r>
        <w:rPr>
          <w:lang w:eastAsia="de-DE"/>
        </w:rPr>
        <w:t xml:space="preserve">      type: string</w:t>
      </w:r>
    </w:p>
    <w:p w14:paraId="5F375C7D" w14:textId="77777777" w:rsidR="00EA2FB2" w:rsidRDefault="00EA2FB2" w:rsidP="00EA2FB2">
      <w:pPr>
        <w:pStyle w:val="PL"/>
        <w:rPr>
          <w:lang w:eastAsia="de-DE"/>
        </w:rPr>
      </w:pPr>
      <w:r>
        <w:rPr>
          <w:lang w:eastAsia="de-DE"/>
        </w:rPr>
        <w:t xml:space="preserve">    vsDataContainer-Type:</w:t>
      </w:r>
    </w:p>
    <w:p w14:paraId="69E41D1F" w14:textId="77777777" w:rsidR="00EA2FB2" w:rsidRDefault="00EA2FB2" w:rsidP="00EA2FB2">
      <w:pPr>
        <w:pStyle w:val="PL"/>
        <w:rPr>
          <w:lang w:eastAsia="de-DE"/>
        </w:rPr>
      </w:pPr>
      <w:r>
        <w:rPr>
          <w:lang w:eastAsia="de-DE"/>
        </w:rPr>
        <w:t xml:space="preserve">      description: container for vendor specific data (see 3GPP TS 28.622)</w:t>
      </w:r>
    </w:p>
    <w:p w14:paraId="6F3E15CF" w14:textId="77777777" w:rsidR="00EA2FB2" w:rsidRDefault="00EA2FB2" w:rsidP="00EA2FB2">
      <w:pPr>
        <w:pStyle w:val="PL"/>
        <w:rPr>
          <w:lang w:eastAsia="de-DE"/>
        </w:rPr>
      </w:pPr>
      <w:r>
        <w:rPr>
          <w:lang w:eastAsia="de-DE"/>
        </w:rPr>
        <w:t xml:space="preserve">      type: object</w:t>
      </w:r>
    </w:p>
    <w:p w14:paraId="3BD7A773" w14:textId="77777777" w:rsidR="00EA2FB2" w:rsidRDefault="00EA2FB2" w:rsidP="00EA2FB2">
      <w:pPr>
        <w:pStyle w:val="PL"/>
        <w:rPr>
          <w:lang w:eastAsia="de-DE"/>
        </w:rPr>
      </w:pPr>
      <w:r>
        <w:rPr>
          <w:lang w:eastAsia="de-DE"/>
        </w:rPr>
        <w:t xml:space="preserve">      properties:</w:t>
      </w:r>
    </w:p>
    <w:p w14:paraId="5B3FCD5A" w14:textId="77777777" w:rsidR="00EA2FB2" w:rsidRDefault="00EA2FB2" w:rsidP="00EA2FB2">
      <w:pPr>
        <w:pStyle w:val="PL"/>
        <w:rPr>
          <w:lang w:eastAsia="de-DE"/>
        </w:rPr>
      </w:pPr>
      <w:r>
        <w:rPr>
          <w:lang w:eastAsia="de-DE"/>
        </w:rPr>
        <w:t xml:space="preserve">        vsDataType:</w:t>
      </w:r>
    </w:p>
    <w:p w14:paraId="39B5E916" w14:textId="77777777" w:rsidR="00EA2FB2" w:rsidRDefault="00EA2FB2" w:rsidP="00EA2FB2">
      <w:pPr>
        <w:pStyle w:val="PL"/>
        <w:rPr>
          <w:lang w:eastAsia="de-DE"/>
        </w:rPr>
      </w:pPr>
      <w:r>
        <w:rPr>
          <w:lang w:eastAsia="de-DE"/>
        </w:rPr>
        <w:t xml:space="preserve">          type: string</w:t>
      </w:r>
    </w:p>
    <w:p w14:paraId="12BBC058" w14:textId="77777777" w:rsidR="00EA2FB2" w:rsidRDefault="00EA2FB2" w:rsidP="00EA2FB2">
      <w:pPr>
        <w:pStyle w:val="PL"/>
        <w:rPr>
          <w:lang w:eastAsia="de-DE"/>
        </w:rPr>
      </w:pPr>
      <w:r>
        <w:rPr>
          <w:lang w:eastAsia="de-DE"/>
        </w:rPr>
        <w:t xml:space="preserve">        vsData:</w:t>
      </w:r>
    </w:p>
    <w:p w14:paraId="47CEB128" w14:textId="77777777" w:rsidR="00EA2FB2" w:rsidRDefault="00EA2FB2" w:rsidP="00EA2FB2">
      <w:pPr>
        <w:pStyle w:val="PL"/>
        <w:rPr>
          <w:lang w:eastAsia="de-DE"/>
        </w:rPr>
      </w:pPr>
      <w:r>
        <w:rPr>
          <w:lang w:eastAsia="de-DE"/>
        </w:rPr>
        <w:t xml:space="preserve">          type: string</w:t>
      </w:r>
    </w:p>
    <w:p w14:paraId="5F6F266B" w14:textId="77777777" w:rsidR="00EA2FB2" w:rsidRDefault="00EA2FB2" w:rsidP="00EA2FB2">
      <w:pPr>
        <w:pStyle w:val="PL"/>
        <w:rPr>
          <w:lang w:eastAsia="de-DE"/>
        </w:rPr>
      </w:pPr>
      <w:r>
        <w:rPr>
          <w:lang w:eastAsia="de-DE"/>
        </w:rPr>
        <w:t xml:space="preserve">        vsDataFormatVersion:</w:t>
      </w:r>
    </w:p>
    <w:p w14:paraId="4621BD5F" w14:textId="77777777" w:rsidR="00EA2FB2" w:rsidRDefault="00EA2FB2" w:rsidP="00EA2FB2">
      <w:pPr>
        <w:pStyle w:val="PL"/>
        <w:rPr>
          <w:lang w:eastAsia="de-DE"/>
        </w:rPr>
      </w:pPr>
      <w:r>
        <w:rPr>
          <w:lang w:eastAsia="de-DE"/>
        </w:rPr>
        <w:t xml:space="preserve">          type: string</w:t>
      </w:r>
    </w:p>
    <w:p w14:paraId="176AD1F0" w14:textId="77777777" w:rsidR="00EA2FB2" w:rsidRDefault="00EA2FB2" w:rsidP="00EA2FB2">
      <w:pPr>
        <w:pStyle w:val="PL"/>
        <w:rPr>
          <w:lang w:eastAsia="de-DE"/>
        </w:rPr>
      </w:pPr>
      <w:r>
        <w:rPr>
          <w:lang w:eastAsia="de-DE"/>
        </w:rPr>
        <w:t xml:space="preserve">    websocketHeaderConnection-Type:</w:t>
      </w:r>
    </w:p>
    <w:p w14:paraId="7804914B" w14:textId="77777777" w:rsidR="00EA2FB2" w:rsidRDefault="00EA2FB2" w:rsidP="00EA2FB2">
      <w:pPr>
        <w:pStyle w:val="PL"/>
        <w:rPr>
          <w:lang w:eastAsia="de-DE"/>
        </w:rPr>
      </w:pPr>
      <w:r>
        <w:rPr>
          <w:lang w:eastAsia="de-DE"/>
        </w:rPr>
        <w:t xml:space="preserve">      description: Header value for the upgrade request and response.</w:t>
      </w:r>
    </w:p>
    <w:p w14:paraId="6246D16C" w14:textId="77777777" w:rsidR="00EA2FB2" w:rsidRDefault="00EA2FB2" w:rsidP="00EA2FB2">
      <w:pPr>
        <w:pStyle w:val="PL"/>
        <w:rPr>
          <w:lang w:eastAsia="de-DE"/>
        </w:rPr>
      </w:pPr>
      <w:r>
        <w:rPr>
          <w:lang w:eastAsia="de-DE"/>
        </w:rPr>
        <w:t xml:space="preserve">      type: string</w:t>
      </w:r>
    </w:p>
    <w:p w14:paraId="51DCFAB8" w14:textId="77777777" w:rsidR="00EA2FB2" w:rsidRDefault="00EA2FB2" w:rsidP="00EA2FB2">
      <w:pPr>
        <w:pStyle w:val="PL"/>
        <w:rPr>
          <w:lang w:eastAsia="de-DE"/>
        </w:rPr>
      </w:pPr>
      <w:r>
        <w:rPr>
          <w:lang w:eastAsia="de-DE"/>
        </w:rPr>
        <w:t xml:space="preserve">      enum:</w:t>
      </w:r>
    </w:p>
    <w:p w14:paraId="258B408F" w14:textId="77777777" w:rsidR="00EA2FB2" w:rsidRDefault="00EA2FB2" w:rsidP="00EA2FB2">
      <w:pPr>
        <w:pStyle w:val="PL"/>
        <w:rPr>
          <w:lang w:eastAsia="de-DE"/>
        </w:rPr>
      </w:pPr>
      <w:r>
        <w:rPr>
          <w:lang w:eastAsia="de-DE"/>
        </w:rPr>
        <w:t xml:space="preserve">        - Upgrade</w:t>
      </w:r>
    </w:p>
    <w:p w14:paraId="6A386E03" w14:textId="77777777" w:rsidR="00EA2FB2" w:rsidRDefault="00EA2FB2" w:rsidP="00EA2FB2">
      <w:pPr>
        <w:pStyle w:val="PL"/>
        <w:rPr>
          <w:lang w:eastAsia="de-DE"/>
        </w:rPr>
      </w:pPr>
      <w:r>
        <w:rPr>
          <w:lang w:eastAsia="de-DE"/>
        </w:rPr>
        <w:t xml:space="preserve">    websocketHeaderUpgrade-Type:</w:t>
      </w:r>
    </w:p>
    <w:p w14:paraId="11E14E8C" w14:textId="77777777" w:rsidR="00EA2FB2" w:rsidRDefault="00EA2FB2" w:rsidP="00EA2FB2">
      <w:pPr>
        <w:pStyle w:val="PL"/>
        <w:rPr>
          <w:lang w:eastAsia="de-DE"/>
        </w:rPr>
      </w:pPr>
      <w:r>
        <w:rPr>
          <w:lang w:eastAsia="de-DE"/>
        </w:rPr>
        <w:t xml:space="preserve">      description: Header value for the upgrade to WebSocket request and response.</w:t>
      </w:r>
    </w:p>
    <w:p w14:paraId="0B8F0217" w14:textId="77777777" w:rsidR="00EA2FB2" w:rsidRDefault="00EA2FB2" w:rsidP="00EA2FB2">
      <w:pPr>
        <w:pStyle w:val="PL"/>
        <w:rPr>
          <w:lang w:eastAsia="de-DE"/>
        </w:rPr>
      </w:pPr>
      <w:r>
        <w:rPr>
          <w:lang w:eastAsia="de-DE"/>
        </w:rPr>
        <w:t xml:space="preserve">      type: string</w:t>
      </w:r>
    </w:p>
    <w:p w14:paraId="084FECCC" w14:textId="77777777" w:rsidR="00EA2FB2" w:rsidRDefault="00EA2FB2" w:rsidP="00EA2FB2">
      <w:pPr>
        <w:pStyle w:val="PL"/>
        <w:rPr>
          <w:lang w:eastAsia="de-DE"/>
        </w:rPr>
      </w:pPr>
      <w:r>
        <w:rPr>
          <w:lang w:eastAsia="de-DE"/>
        </w:rPr>
        <w:t xml:space="preserve">      enum:</w:t>
      </w:r>
    </w:p>
    <w:p w14:paraId="7D3C09AD" w14:textId="77777777" w:rsidR="00EA2FB2" w:rsidRDefault="00EA2FB2" w:rsidP="00EA2FB2">
      <w:pPr>
        <w:pStyle w:val="PL"/>
        <w:rPr>
          <w:lang w:eastAsia="de-DE"/>
        </w:rPr>
      </w:pPr>
      <w:r>
        <w:rPr>
          <w:lang w:eastAsia="de-DE"/>
        </w:rPr>
        <w:t xml:space="preserve">        - websocket</w:t>
      </w:r>
    </w:p>
    <w:p w14:paraId="034C1B33" w14:textId="77777777" w:rsidR="00EA2FB2" w:rsidRDefault="00EA2FB2" w:rsidP="00EA2FB2">
      <w:pPr>
        <w:pStyle w:val="PL"/>
        <w:rPr>
          <w:lang w:eastAsia="de-DE"/>
        </w:rPr>
      </w:pPr>
      <w:r>
        <w:rPr>
          <w:lang w:eastAsia="de-DE"/>
        </w:rPr>
        <w:t xml:space="preserve">    websocketHeader-Sec-WebSocket-Accept-Type:</w:t>
      </w:r>
    </w:p>
    <w:p w14:paraId="19BC35FE" w14:textId="77777777" w:rsidR="00EA2FB2" w:rsidRDefault="00EA2FB2" w:rsidP="00EA2FB2">
      <w:pPr>
        <w:pStyle w:val="PL"/>
        <w:rPr>
          <w:lang w:eastAsia="de-DE"/>
        </w:rPr>
      </w:pPr>
      <w:r>
        <w:rPr>
          <w:lang w:eastAsia="de-DE"/>
        </w:rPr>
        <w:t xml:space="preserve">      description: Header value for secure WebSocket response. Carries hash.</w:t>
      </w:r>
    </w:p>
    <w:p w14:paraId="6470092C" w14:textId="77777777" w:rsidR="00EA2FB2" w:rsidRDefault="00EA2FB2" w:rsidP="00EA2FB2">
      <w:pPr>
        <w:pStyle w:val="PL"/>
        <w:rPr>
          <w:lang w:eastAsia="de-DE"/>
        </w:rPr>
      </w:pPr>
      <w:r>
        <w:rPr>
          <w:lang w:eastAsia="de-DE"/>
        </w:rPr>
        <w:t xml:space="preserve">      type: string</w:t>
      </w:r>
    </w:p>
    <w:p w14:paraId="391CBACC" w14:textId="77777777" w:rsidR="00EA2FB2" w:rsidRDefault="00EA2FB2" w:rsidP="00EA2FB2">
      <w:pPr>
        <w:pStyle w:val="PL"/>
        <w:rPr>
          <w:lang w:eastAsia="de-DE"/>
        </w:rPr>
      </w:pPr>
      <w:r>
        <w:rPr>
          <w:lang w:eastAsia="de-DE"/>
        </w:rPr>
        <w:t xml:space="preserve">    websocketHeader-Sec-WebSocket-Extensions-Type:</w:t>
      </w:r>
    </w:p>
    <w:p w14:paraId="1E36E779" w14:textId="77777777" w:rsidR="00EA2FB2" w:rsidRDefault="00EA2FB2" w:rsidP="00EA2FB2">
      <w:pPr>
        <w:pStyle w:val="PL"/>
        <w:rPr>
          <w:lang w:eastAsia="de-DE"/>
        </w:rPr>
      </w:pPr>
      <w:r>
        <w:rPr>
          <w:lang w:eastAsia="de-DE"/>
        </w:rPr>
        <w:t xml:space="preserve">      description: Header value for secure WebSocket request. Carries protocol extensions.</w:t>
      </w:r>
    </w:p>
    <w:p w14:paraId="3B5ACBBF" w14:textId="77777777" w:rsidR="00EA2FB2" w:rsidRDefault="00EA2FB2" w:rsidP="00EA2FB2">
      <w:pPr>
        <w:pStyle w:val="PL"/>
        <w:rPr>
          <w:lang w:eastAsia="de-DE"/>
        </w:rPr>
      </w:pPr>
      <w:r>
        <w:rPr>
          <w:lang w:eastAsia="de-DE"/>
        </w:rPr>
        <w:t xml:space="preserve">      type: string</w:t>
      </w:r>
    </w:p>
    <w:p w14:paraId="25474078" w14:textId="77777777" w:rsidR="00EA2FB2" w:rsidRDefault="00EA2FB2" w:rsidP="00EA2FB2">
      <w:pPr>
        <w:pStyle w:val="PL"/>
        <w:rPr>
          <w:lang w:eastAsia="de-DE"/>
        </w:rPr>
      </w:pPr>
      <w:r>
        <w:rPr>
          <w:lang w:eastAsia="de-DE"/>
        </w:rPr>
        <w:t xml:space="preserve">    websocketHeader-Sec-WebSocket-Key-Type:</w:t>
      </w:r>
    </w:p>
    <w:p w14:paraId="39810C84" w14:textId="77777777" w:rsidR="00EA2FB2" w:rsidRDefault="00EA2FB2" w:rsidP="00EA2FB2">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26CA0463" w14:textId="77777777" w:rsidR="00EA2FB2" w:rsidRDefault="00EA2FB2" w:rsidP="00EA2FB2">
      <w:pPr>
        <w:pStyle w:val="PL"/>
        <w:rPr>
          <w:lang w:eastAsia="de-DE"/>
        </w:rPr>
      </w:pPr>
      <w:r>
        <w:rPr>
          <w:lang w:eastAsia="de-DE"/>
        </w:rPr>
        <w:t xml:space="preserve">      type: string</w:t>
      </w:r>
    </w:p>
    <w:p w14:paraId="2F171B0A" w14:textId="77777777" w:rsidR="00EA2FB2" w:rsidRDefault="00EA2FB2" w:rsidP="00EA2FB2">
      <w:pPr>
        <w:pStyle w:val="PL"/>
        <w:rPr>
          <w:lang w:eastAsia="de-DE"/>
        </w:rPr>
      </w:pPr>
      <w:r>
        <w:rPr>
          <w:lang w:eastAsia="de-DE"/>
        </w:rPr>
        <w:t xml:space="preserve">    websocketHeader-Sec-WebSocket-Protocol-Type:</w:t>
      </w:r>
    </w:p>
    <w:p w14:paraId="247516A4" w14:textId="77777777" w:rsidR="00EA2FB2" w:rsidRDefault="00EA2FB2" w:rsidP="00EA2FB2">
      <w:pPr>
        <w:pStyle w:val="PL"/>
        <w:rPr>
          <w:lang w:eastAsia="de-DE"/>
        </w:rPr>
      </w:pPr>
      <w:r>
        <w:rPr>
          <w:lang w:eastAsia="de-DE"/>
        </w:rPr>
        <w:t xml:space="preserve">      description: Header value for secure WebSocket request. Carries a comma-separated list of subprotocol names, in the order of preference.</w:t>
      </w:r>
    </w:p>
    <w:p w14:paraId="3AF25A69" w14:textId="77777777" w:rsidR="00EA2FB2" w:rsidRDefault="00EA2FB2" w:rsidP="00EA2FB2">
      <w:pPr>
        <w:pStyle w:val="PL"/>
        <w:rPr>
          <w:lang w:eastAsia="de-DE"/>
        </w:rPr>
      </w:pPr>
      <w:r>
        <w:rPr>
          <w:lang w:eastAsia="de-DE"/>
        </w:rPr>
        <w:t xml:space="preserve">      type: string</w:t>
      </w:r>
    </w:p>
    <w:p w14:paraId="7E8336E5" w14:textId="77777777" w:rsidR="00EA2FB2" w:rsidRDefault="00EA2FB2" w:rsidP="00EA2FB2">
      <w:pPr>
        <w:pStyle w:val="PL"/>
        <w:rPr>
          <w:lang w:eastAsia="de-DE"/>
        </w:rPr>
      </w:pPr>
      <w:r>
        <w:rPr>
          <w:lang w:eastAsia="de-DE"/>
        </w:rPr>
        <w:t xml:space="preserve">    websocketHeader-Sec-WebSocket-Version-Type:</w:t>
      </w:r>
    </w:p>
    <w:p w14:paraId="0ADDFDB5" w14:textId="77777777" w:rsidR="00EA2FB2" w:rsidRDefault="00EA2FB2" w:rsidP="006732CB">
      <w:pPr>
        <w:pStyle w:val="PL"/>
        <w:rPr>
          <w:lang w:eastAsia="de-DE"/>
        </w:rPr>
      </w:pPr>
      <w:r>
        <w:rPr>
          <w:lang w:eastAsia="de-DE"/>
        </w:rPr>
        <w:t xml:space="preserve">      description: Header value for secure WebSocket request and response. Carries the WebSocket protocol version to be used.</w:t>
      </w:r>
    </w:p>
    <w:p w14:paraId="54543C23" w14:textId="360F9561" w:rsidR="00BF7540" w:rsidRDefault="00EA2FB2" w:rsidP="006732CB">
      <w:pPr>
        <w:pStyle w:val="PL"/>
        <w:rPr>
          <w:lang w:eastAsia="de-DE"/>
        </w:rPr>
      </w:pPr>
      <w:r>
        <w:rPr>
          <w:lang w:eastAsia="de-DE"/>
        </w:rPr>
        <w:t xml:space="preserve">      type: string</w:t>
      </w:r>
    </w:p>
    <w:p w14:paraId="0EE288CD" w14:textId="77777777" w:rsidR="006732CB" w:rsidRDefault="006732CB" w:rsidP="006732CB">
      <w:pPr>
        <w:pStyle w:val="PL"/>
      </w:pPr>
    </w:p>
    <w:p w14:paraId="3E93F88F" w14:textId="77777777" w:rsidR="00413497" w:rsidRDefault="00413497" w:rsidP="00413497">
      <w:pPr>
        <w:pStyle w:val="Heading1"/>
        <w:rPr>
          <w:lang w:eastAsia="de-DE"/>
        </w:rPr>
      </w:pPr>
      <w:bookmarkStart w:id="4423" w:name="_Toc51581335"/>
      <w:bookmarkStart w:id="4424" w:name="_Toc52356598"/>
      <w:bookmarkStart w:id="4425" w:name="_Toc55228168"/>
      <w:bookmarkStart w:id="4426" w:name="_Toc105505324"/>
      <w:r>
        <w:t>A.7</w:t>
      </w:r>
      <w:r>
        <w:tab/>
      </w:r>
      <w:r>
        <w:rPr>
          <w:lang w:eastAsia="de-DE"/>
        </w:rPr>
        <w:t>File data reporting management service</w:t>
      </w:r>
      <w:bookmarkEnd w:id="4423"/>
      <w:bookmarkEnd w:id="4424"/>
      <w:bookmarkEnd w:id="4425"/>
      <w:bookmarkEnd w:id="4426"/>
    </w:p>
    <w:p w14:paraId="4DB36ABA" w14:textId="77777777" w:rsidR="00413497" w:rsidRDefault="00413497" w:rsidP="00413497">
      <w:pPr>
        <w:pStyle w:val="Heading2"/>
        <w:rPr>
          <w:lang w:eastAsia="de-DE"/>
        </w:rPr>
      </w:pPr>
      <w:bookmarkStart w:id="4427" w:name="_Toc51581336"/>
      <w:bookmarkStart w:id="4428" w:name="_Toc52356599"/>
      <w:bookmarkStart w:id="4429" w:name="_Toc55228169"/>
      <w:bookmarkStart w:id="4430" w:name="_Toc105505325"/>
      <w:r>
        <w:rPr>
          <w:lang w:eastAsia="de-DE"/>
        </w:rPr>
        <w:t>A.7.1</w:t>
      </w:r>
      <w:r>
        <w:rPr>
          <w:lang w:eastAsia="de-DE"/>
        </w:rPr>
        <w:tab/>
        <w:t>Introduction</w:t>
      </w:r>
      <w:bookmarkEnd w:id="4427"/>
      <w:bookmarkEnd w:id="4428"/>
      <w:bookmarkEnd w:id="4429"/>
      <w:bookmarkEnd w:id="4430"/>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31" w:name="_Toc51581337"/>
      <w:bookmarkStart w:id="4432" w:name="_Toc52356600"/>
      <w:bookmarkStart w:id="4433"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20B3D5AE" w:rsidR="00413497" w:rsidRPr="00E7164F" w:rsidRDefault="00413497" w:rsidP="00413497">
      <w:pPr>
        <w:pStyle w:val="Heading2"/>
        <w:rPr>
          <w:lang w:eastAsia="de-DE"/>
        </w:rPr>
      </w:pPr>
      <w:bookmarkStart w:id="4434" w:name="_Toc105505326"/>
      <w:r>
        <w:t>A.7.2</w:t>
      </w:r>
      <w:r>
        <w:tab/>
      </w:r>
      <w:r>
        <w:rPr>
          <w:lang w:eastAsia="de-DE"/>
        </w:rPr>
        <w:t>OpenAPI document "</w:t>
      </w:r>
      <w:r w:rsidR="004E6FEB" w:rsidRPr="004E6FEB">
        <w:rPr>
          <w:lang w:eastAsia="de-DE"/>
        </w:rPr>
        <w:t>TS 28532_F</w:t>
      </w:r>
      <w:r w:rsidR="00951B7A">
        <w:rPr>
          <w:lang w:eastAsia="de-DE"/>
        </w:rPr>
        <w:t>ileDataReportingMnS</w:t>
      </w:r>
      <w:r>
        <w:rPr>
          <w:lang w:eastAsia="de-DE"/>
        </w:rPr>
        <w:t>.yaml"</w:t>
      </w:r>
      <w:bookmarkEnd w:id="4431"/>
      <w:bookmarkEnd w:id="4432"/>
      <w:bookmarkEnd w:id="4433"/>
      <w:bookmarkEnd w:id="4434"/>
    </w:p>
    <w:p w14:paraId="765B9B80" w14:textId="77777777" w:rsidR="00EA2FB2" w:rsidRDefault="00EA2FB2" w:rsidP="00EA2FB2">
      <w:pPr>
        <w:pStyle w:val="PL"/>
        <w:rPr>
          <w:lang w:eastAsia="de-DE"/>
        </w:rPr>
      </w:pPr>
      <w:bookmarkStart w:id="4435" w:name="OLE_LINK40"/>
      <w:r>
        <w:rPr>
          <w:lang w:eastAsia="de-DE"/>
        </w:rPr>
        <w:t>openapi: 3.0.1</w:t>
      </w:r>
    </w:p>
    <w:p w14:paraId="336984BF" w14:textId="77777777" w:rsidR="00EA2FB2" w:rsidRDefault="00EA2FB2" w:rsidP="00EA2FB2">
      <w:pPr>
        <w:pStyle w:val="PL"/>
        <w:rPr>
          <w:lang w:eastAsia="de-DE"/>
        </w:rPr>
      </w:pPr>
      <w:r>
        <w:rPr>
          <w:lang w:eastAsia="de-DE"/>
        </w:rPr>
        <w:t>info:</w:t>
      </w:r>
    </w:p>
    <w:p w14:paraId="721667FA" w14:textId="77777777" w:rsidR="00EA2FB2" w:rsidRDefault="00EA2FB2" w:rsidP="00EA2FB2">
      <w:pPr>
        <w:pStyle w:val="PL"/>
        <w:rPr>
          <w:lang w:eastAsia="de-DE"/>
        </w:rPr>
      </w:pPr>
      <w:r>
        <w:rPr>
          <w:lang w:eastAsia="de-DE"/>
        </w:rPr>
        <w:t xml:space="preserve">  title: File Data Reporting MnS</w:t>
      </w:r>
    </w:p>
    <w:p w14:paraId="609FE4CB" w14:textId="77777777" w:rsidR="00EA2FB2" w:rsidRDefault="00EA2FB2" w:rsidP="00EA2FB2">
      <w:pPr>
        <w:pStyle w:val="PL"/>
        <w:rPr>
          <w:lang w:eastAsia="de-DE"/>
        </w:rPr>
      </w:pPr>
      <w:r>
        <w:rPr>
          <w:lang w:eastAsia="de-DE"/>
        </w:rPr>
        <w:t xml:space="preserve">  version: 17.1.0</w:t>
      </w:r>
    </w:p>
    <w:p w14:paraId="71192D10" w14:textId="77777777" w:rsidR="00EA2FB2" w:rsidRDefault="00EA2FB2" w:rsidP="00EA2FB2">
      <w:pPr>
        <w:pStyle w:val="PL"/>
        <w:rPr>
          <w:lang w:eastAsia="de-DE"/>
        </w:rPr>
      </w:pPr>
      <w:r>
        <w:rPr>
          <w:lang w:eastAsia="de-DE"/>
        </w:rPr>
        <w:t xml:space="preserve">  description: &gt;-</w:t>
      </w:r>
    </w:p>
    <w:p w14:paraId="6DE2BF89" w14:textId="77777777" w:rsidR="00EA2FB2" w:rsidRDefault="00EA2FB2" w:rsidP="00EA2FB2">
      <w:pPr>
        <w:pStyle w:val="PL"/>
        <w:rPr>
          <w:lang w:eastAsia="de-DE"/>
        </w:rPr>
      </w:pPr>
      <w:r>
        <w:rPr>
          <w:lang w:eastAsia="de-DE"/>
        </w:rPr>
        <w:t xml:space="preserve">    OAS 3.0.1 definition of the File Data Reporting MnS</w:t>
      </w:r>
    </w:p>
    <w:p w14:paraId="2EDAED5F" w14:textId="77777777" w:rsidR="00EA2FB2" w:rsidRDefault="00EA2FB2" w:rsidP="00EA2FB2">
      <w:pPr>
        <w:pStyle w:val="PL"/>
        <w:rPr>
          <w:lang w:eastAsia="de-DE"/>
        </w:rPr>
      </w:pPr>
      <w:r>
        <w:rPr>
          <w:lang w:eastAsia="de-DE"/>
        </w:rPr>
        <w:t xml:space="preserve">    © 2021, 3GPP Organizational Partners (ARIB, ATIS, CCSA, ETSI, TSDSI, TTA, TTC).</w:t>
      </w:r>
    </w:p>
    <w:p w14:paraId="1FD12011" w14:textId="77777777" w:rsidR="00EA2FB2" w:rsidRDefault="00EA2FB2" w:rsidP="00EA2FB2">
      <w:pPr>
        <w:pStyle w:val="PL"/>
        <w:rPr>
          <w:lang w:eastAsia="de-DE"/>
        </w:rPr>
      </w:pPr>
      <w:r>
        <w:rPr>
          <w:lang w:eastAsia="de-DE"/>
        </w:rPr>
        <w:t xml:space="preserve">    All rights reserved.</w:t>
      </w:r>
    </w:p>
    <w:p w14:paraId="34C7FBC0" w14:textId="77777777" w:rsidR="00EA2FB2" w:rsidRDefault="00EA2FB2" w:rsidP="00EA2FB2">
      <w:pPr>
        <w:pStyle w:val="PL"/>
        <w:rPr>
          <w:lang w:eastAsia="de-DE"/>
        </w:rPr>
      </w:pPr>
      <w:r>
        <w:rPr>
          <w:lang w:eastAsia="de-DE"/>
        </w:rPr>
        <w:t>externalDocs:</w:t>
      </w:r>
    </w:p>
    <w:p w14:paraId="7711CAD7" w14:textId="77777777" w:rsidR="00EA2FB2" w:rsidRDefault="00EA2FB2" w:rsidP="00EA2FB2">
      <w:pPr>
        <w:pStyle w:val="PL"/>
        <w:rPr>
          <w:lang w:eastAsia="de-DE"/>
        </w:rPr>
      </w:pPr>
      <w:r>
        <w:rPr>
          <w:lang w:eastAsia="de-DE"/>
        </w:rPr>
        <w:t xml:space="preserve">  description: 3GPP TS 28.532; Generic management services</w:t>
      </w:r>
    </w:p>
    <w:p w14:paraId="009F8EFF" w14:textId="77777777" w:rsidR="00EA2FB2" w:rsidRDefault="00EA2FB2" w:rsidP="00EA2FB2">
      <w:pPr>
        <w:pStyle w:val="PL"/>
        <w:rPr>
          <w:lang w:eastAsia="de-DE"/>
        </w:rPr>
      </w:pPr>
      <w:r>
        <w:rPr>
          <w:lang w:eastAsia="de-DE"/>
        </w:rPr>
        <w:t xml:space="preserve">  url: http://www.3gpp.org/ftp/Specs/archive/28_series/28.532/</w:t>
      </w:r>
    </w:p>
    <w:p w14:paraId="043D8DE7" w14:textId="77777777" w:rsidR="00EA2FB2" w:rsidRDefault="00EA2FB2" w:rsidP="00EA2FB2">
      <w:pPr>
        <w:pStyle w:val="PL"/>
        <w:rPr>
          <w:lang w:eastAsia="de-DE"/>
        </w:rPr>
      </w:pPr>
      <w:r>
        <w:rPr>
          <w:lang w:eastAsia="de-DE"/>
        </w:rPr>
        <w:t>servers:</w:t>
      </w:r>
    </w:p>
    <w:p w14:paraId="48799269" w14:textId="77777777" w:rsidR="00EA2FB2" w:rsidRDefault="00EA2FB2" w:rsidP="00EA2FB2">
      <w:pPr>
        <w:pStyle w:val="PL"/>
        <w:rPr>
          <w:lang w:eastAsia="de-DE"/>
        </w:rPr>
      </w:pPr>
      <w:r>
        <w:rPr>
          <w:lang w:eastAsia="de-DE"/>
        </w:rPr>
        <w:t xml:space="preserve">  - url: '{MnSRoot}/fileDataReportingMnS/{MnSVersion}'</w:t>
      </w:r>
    </w:p>
    <w:p w14:paraId="7AF2B405" w14:textId="77777777" w:rsidR="00EA2FB2" w:rsidRDefault="00EA2FB2" w:rsidP="00EA2FB2">
      <w:pPr>
        <w:pStyle w:val="PL"/>
        <w:rPr>
          <w:lang w:eastAsia="de-DE"/>
        </w:rPr>
      </w:pPr>
      <w:r>
        <w:rPr>
          <w:lang w:eastAsia="de-DE"/>
        </w:rPr>
        <w:t xml:space="preserve">    variables:</w:t>
      </w:r>
    </w:p>
    <w:p w14:paraId="4BF117A8" w14:textId="77777777" w:rsidR="00EA2FB2" w:rsidRDefault="00EA2FB2" w:rsidP="00EA2FB2">
      <w:pPr>
        <w:pStyle w:val="PL"/>
        <w:rPr>
          <w:lang w:eastAsia="de-DE"/>
        </w:rPr>
      </w:pPr>
      <w:r>
        <w:rPr>
          <w:lang w:eastAsia="de-DE"/>
        </w:rPr>
        <w:t xml:space="preserve">      MnSRoot:</w:t>
      </w:r>
    </w:p>
    <w:p w14:paraId="7B255AF9" w14:textId="77777777" w:rsidR="00EA2FB2" w:rsidRDefault="00EA2FB2" w:rsidP="00EA2FB2">
      <w:pPr>
        <w:pStyle w:val="PL"/>
        <w:rPr>
          <w:lang w:eastAsia="de-DE"/>
        </w:rPr>
      </w:pPr>
      <w:r>
        <w:rPr>
          <w:lang w:eastAsia="de-DE"/>
        </w:rPr>
        <w:t xml:space="preserve">        description: See clause 4.4.3 of TS 32.158</w:t>
      </w:r>
    </w:p>
    <w:p w14:paraId="63200594" w14:textId="77777777" w:rsidR="00EA2FB2" w:rsidRDefault="00EA2FB2" w:rsidP="00EA2FB2">
      <w:pPr>
        <w:pStyle w:val="PL"/>
        <w:rPr>
          <w:lang w:eastAsia="de-DE"/>
        </w:rPr>
      </w:pPr>
      <w:r>
        <w:rPr>
          <w:lang w:eastAsia="de-DE"/>
        </w:rPr>
        <w:t xml:space="preserve">        default: http://example.com/3GPPManagement</w:t>
      </w:r>
    </w:p>
    <w:p w14:paraId="5E82FA2C" w14:textId="77777777" w:rsidR="00EA2FB2" w:rsidRDefault="00EA2FB2" w:rsidP="00EA2FB2">
      <w:pPr>
        <w:pStyle w:val="PL"/>
        <w:rPr>
          <w:lang w:eastAsia="de-DE"/>
        </w:rPr>
      </w:pPr>
      <w:r>
        <w:rPr>
          <w:lang w:eastAsia="de-DE"/>
        </w:rPr>
        <w:t xml:space="preserve">      MnSVersion:</w:t>
      </w:r>
    </w:p>
    <w:p w14:paraId="61C44A0A" w14:textId="77777777" w:rsidR="00EA2FB2" w:rsidRDefault="00EA2FB2" w:rsidP="00EA2FB2">
      <w:pPr>
        <w:pStyle w:val="PL"/>
        <w:rPr>
          <w:lang w:eastAsia="de-DE"/>
        </w:rPr>
      </w:pPr>
      <w:r>
        <w:rPr>
          <w:lang w:eastAsia="de-DE"/>
        </w:rPr>
        <w:t xml:space="preserve">        description: Version number of the OpenAPI definition</w:t>
      </w:r>
    </w:p>
    <w:p w14:paraId="42595C97" w14:textId="77777777" w:rsidR="00EA2FB2" w:rsidRDefault="00EA2FB2" w:rsidP="00EA2FB2">
      <w:pPr>
        <w:pStyle w:val="PL"/>
        <w:rPr>
          <w:lang w:eastAsia="de-DE"/>
        </w:rPr>
      </w:pPr>
      <w:r>
        <w:rPr>
          <w:lang w:eastAsia="de-DE"/>
        </w:rPr>
        <w:t xml:space="preserve">        default: XXX</w:t>
      </w:r>
    </w:p>
    <w:p w14:paraId="7941E977" w14:textId="77777777" w:rsidR="00EA2FB2" w:rsidRDefault="00EA2FB2" w:rsidP="00EA2FB2">
      <w:pPr>
        <w:pStyle w:val="PL"/>
        <w:rPr>
          <w:lang w:eastAsia="de-DE"/>
        </w:rPr>
      </w:pPr>
      <w:r>
        <w:rPr>
          <w:lang w:eastAsia="de-DE"/>
        </w:rPr>
        <w:t>paths:</w:t>
      </w:r>
    </w:p>
    <w:p w14:paraId="70A6678C" w14:textId="77777777" w:rsidR="00EA2FB2" w:rsidRDefault="00EA2FB2" w:rsidP="00EA2FB2">
      <w:pPr>
        <w:pStyle w:val="PL"/>
        <w:rPr>
          <w:lang w:eastAsia="de-DE"/>
        </w:rPr>
      </w:pPr>
      <w:r>
        <w:rPr>
          <w:lang w:eastAsia="de-DE"/>
        </w:rPr>
        <w:t xml:space="preserve">  /files:</w:t>
      </w:r>
    </w:p>
    <w:p w14:paraId="3ADF66A9" w14:textId="77777777" w:rsidR="00EA2FB2" w:rsidRDefault="00EA2FB2" w:rsidP="00EA2FB2">
      <w:pPr>
        <w:pStyle w:val="PL"/>
        <w:rPr>
          <w:lang w:eastAsia="de-DE"/>
        </w:rPr>
      </w:pPr>
      <w:r>
        <w:rPr>
          <w:lang w:eastAsia="de-DE"/>
        </w:rPr>
        <w:t xml:space="preserve">    get:</w:t>
      </w:r>
    </w:p>
    <w:p w14:paraId="27724487" w14:textId="77777777" w:rsidR="00EA2FB2" w:rsidRDefault="00EA2FB2" w:rsidP="00EA2FB2">
      <w:pPr>
        <w:pStyle w:val="PL"/>
        <w:rPr>
          <w:lang w:eastAsia="de-DE"/>
        </w:rPr>
      </w:pPr>
      <w:r>
        <w:rPr>
          <w:lang w:eastAsia="de-DE"/>
        </w:rPr>
        <w:t xml:space="preserve">      summary: Read information about available files</w:t>
      </w:r>
    </w:p>
    <w:p w14:paraId="65BBAE6E" w14:textId="77777777" w:rsidR="00EA2FB2" w:rsidRDefault="00EA2FB2" w:rsidP="00EA2FB2">
      <w:pPr>
        <w:pStyle w:val="PL"/>
        <w:rPr>
          <w:lang w:eastAsia="de-DE"/>
        </w:rPr>
      </w:pPr>
      <w:r>
        <w:rPr>
          <w:lang w:eastAsia="de-DE"/>
        </w:rPr>
        <w:t xml:space="preserve">      description: &gt;-</w:t>
      </w:r>
    </w:p>
    <w:p w14:paraId="6C1FA56C" w14:textId="77777777" w:rsidR="00EA2FB2" w:rsidRDefault="00EA2FB2" w:rsidP="00EA2FB2">
      <w:pPr>
        <w:pStyle w:val="PL"/>
        <w:rPr>
          <w:lang w:eastAsia="de-DE"/>
        </w:rPr>
      </w:pPr>
      <w:r>
        <w:rPr>
          <w:lang w:eastAsia="de-DE"/>
        </w:rPr>
        <w:t xml:space="preserve">        Information about available files is read with HTTP GET. The files for</w:t>
      </w:r>
    </w:p>
    <w:p w14:paraId="151A1CEB" w14:textId="77777777" w:rsidR="00EA2FB2" w:rsidRDefault="00EA2FB2" w:rsidP="00EA2FB2">
      <w:pPr>
        <w:pStyle w:val="PL"/>
        <w:rPr>
          <w:lang w:eastAsia="de-DE"/>
        </w:rPr>
      </w:pPr>
      <w:r>
        <w:rPr>
          <w:lang w:eastAsia="de-DE"/>
        </w:rPr>
        <w:t xml:space="preserve">        which information shall be returned are identified with the path</w:t>
      </w:r>
    </w:p>
    <w:p w14:paraId="25D42071" w14:textId="77777777" w:rsidR="00EA2FB2" w:rsidRDefault="00EA2FB2" w:rsidP="00EA2FB2">
      <w:pPr>
        <w:pStyle w:val="PL"/>
        <w:rPr>
          <w:lang w:eastAsia="de-DE"/>
        </w:rPr>
      </w:pPr>
      <w:r>
        <w:rPr>
          <w:lang w:eastAsia="de-DE"/>
        </w:rPr>
        <w:t xml:space="preserve">        component (base resource) and the query component (fileDataType, beginTime,</w:t>
      </w:r>
    </w:p>
    <w:p w14:paraId="55ED43F3" w14:textId="77777777" w:rsidR="00EA2FB2" w:rsidRDefault="00EA2FB2" w:rsidP="00EA2FB2">
      <w:pPr>
        <w:pStyle w:val="PL"/>
        <w:rPr>
          <w:lang w:eastAsia="de-DE"/>
        </w:rPr>
      </w:pPr>
      <w:r>
        <w:rPr>
          <w:lang w:eastAsia="de-DE"/>
        </w:rPr>
        <w:t xml:space="preserve">        endTime) of the URI.</w:t>
      </w:r>
    </w:p>
    <w:p w14:paraId="0A54A443" w14:textId="77777777" w:rsidR="00EA2FB2" w:rsidRDefault="00EA2FB2" w:rsidP="00EA2FB2">
      <w:pPr>
        <w:pStyle w:val="PL"/>
        <w:rPr>
          <w:lang w:eastAsia="de-DE"/>
        </w:rPr>
      </w:pPr>
      <w:r>
        <w:rPr>
          <w:lang w:eastAsia="de-DE"/>
        </w:rPr>
        <w:t xml:space="preserve">      parameters:</w:t>
      </w:r>
    </w:p>
    <w:p w14:paraId="6C2E4FCA" w14:textId="77777777" w:rsidR="00EA2FB2" w:rsidRDefault="00EA2FB2" w:rsidP="00EA2FB2">
      <w:pPr>
        <w:pStyle w:val="PL"/>
        <w:rPr>
          <w:lang w:eastAsia="de-DE"/>
        </w:rPr>
      </w:pPr>
      <w:r>
        <w:rPr>
          <w:lang w:eastAsia="de-DE"/>
        </w:rPr>
        <w:t xml:space="preserve">        - name: fileDataType</w:t>
      </w:r>
    </w:p>
    <w:p w14:paraId="47B7F417" w14:textId="77777777" w:rsidR="00EA2FB2" w:rsidRDefault="00EA2FB2" w:rsidP="00EA2FB2">
      <w:pPr>
        <w:pStyle w:val="PL"/>
        <w:rPr>
          <w:lang w:eastAsia="de-DE"/>
        </w:rPr>
      </w:pPr>
      <w:r>
        <w:rPr>
          <w:lang w:eastAsia="de-DE"/>
        </w:rPr>
        <w:t xml:space="preserve">          in: query</w:t>
      </w:r>
    </w:p>
    <w:p w14:paraId="771BEBFF" w14:textId="77777777" w:rsidR="00EA2FB2" w:rsidRDefault="00EA2FB2" w:rsidP="00EA2FB2">
      <w:pPr>
        <w:pStyle w:val="PL"/>
        <w:rPr>
          <w:lang w:eastAsia="de-DE"/>
        </w:rPr>
      </w:pPr>
      <w:r>
        <w:rPr>
          <w:lang w:eastAsia="de-DE"/>
        </w:rPr>
        <w:t xml:space="preserve">          description: &gt;-</w:t>
      </w:r>
    </w:p>
    <w:p w14:paraId="05398715" w14:textId="77777777" w:rsidR="00EA2FB2" w:rsidRDefault="00EA2FB2" w:rsidP="00EA2FB2">
      <w:pPr>
        <w:pStyle w:val="PL"/>
        <w:rPr>
          <w:lang w:eastAsia="de-DE"/>
        </w:rPr>
      </w:pPr>
      <w:r>
        <w:rPr>
          <w:lang w:eastAsia="de-DE"/>
        </w:rPr>
        <w:t xml:space="preserve">            This parameter selects files based on the file data type.</w:t>
      </w:r>
    </w:p>
    <w:p w14:paraId="0AFFE468" w14:textId="77777777" w:rsidR="00EA2FB2" w:rsidRDefault="00EA2FB2" w:rsidP="00EA2FB2">
      <w:pPr>
        <w:pStyle w:val="PL"/>
        <w:rPr>
          <w:lang w:eastAsia="de-DE"/>
        </w:rPr>
      </w:pPr>
      <w:r>
        <w:rPr>
          <w:lang w:eastAsia="de-DE"/>
        </w:rPr>
        <w:t xml:space="preserve">          required: true</w:t>
      </w:r>
    </w:p>
    <w:p w14:paraId="15EA30F7" w14:textId="77777777" w:rsidR="00EA2FB2" w:rsidRDefault="00EA2FB2" w:rsidP="00EA2FB2">
      <w:pPr>
        <w:pStyle w:val="PL"/>
        <w:rPr>
          <w:lang w:eastAsia="de-DE"/>
        </w:rPr>
      </w:pPr>
      <w:r>
        <w:rPr>
          <w:lang w:eastAsia="de-DE"/>
        </w:rPr>
        <w:t xml:space="preserve">          schema:</w:t>
      </w:r>
    </w:p>
    <w:p w14:paraId="54653CA3" w14:textId="77777777" w:rsidR="00EA2FB2" w:rsidRDefault="00EA2FB2" w:rsidP="00EA2FB2">
      <w:pPr>
        <w:pStyle w:val="PL"/>
        <w:rPr>
          <w:lang w:eastAsia="de-DE"/>
        </w:rPr>
      </w:pPr>
      <w:r>
        <w:rPr>
          <w:lang w:eastAsia="de-DE"/>
        </w:rPr>
        <w:t xml:space="preserve">            $ref: '#/components/schemas/FileDataType'</w:t>
      </w:r>
    </w:p>
    <w:p w14:paraId="4AD408F0" w14:textId="77777777" w:rsidR="00EA2FB2" w:rsidRDefault="00EA2FB2" w:rsidP="00EA2FB2">
      <w:pPr>
        <w:pStyle w:val="PL"/>
        <w:rPr>
          <w:lang w:eastAsia="de-DE"/>
        </w:rPr>
      </w:pPr>
      <w:r>
        <w:rPr>
          <w:lang w:eastAsia="de-DE"/>
        </w:rPr>
        <w:t xml:space="preserve">        - name: beginTime</w:t>
      </w:r>
    </w:p>
    <w:p w14:paraId="4367C338" w14:textId="77777777" w:rsidR="00EA2FB2" w:rsidRDefault="00EA2FB2" w:rsidP="00EA2FB2">
      <w:pPr>
        <w:pStyle w:val="PL"/>
        <w:rPr>
          <w:lang w:eastAsia="de-DE"/>
        </w:rPr>
      </w:pPr>
      <w:r>
        <w:rPr>
          <w:lang w:eastAsia="de-DE"/>
        </w:rPr>
        <w:t xml:space="preserve">          in: query</w:t>
      </w:r>
    </w:p>
    <w:p w14:paraId="7EB9019F" w14:textId="77777777" w:rsidR="00EA2FB2" w:rsidRDefault="00EA2FB2" w:rsidP="00EA2FB2">
      <w:pPr>
        <w:pStyle w:val="PL"/>
        <w:rPr>
          <w:lang w:eastAsia="de-DE"/>
        </w:rPr>
      </w:pPr>
      <w:r>
        <w:rPr>
          <w:lang w:eastAsia="de-DE"/>
        </w:rPr>
        <w:t xml:space="preserve">          description: &gt;-</w:t>
      </w:r>
    </w:p>
    <w:p w14:paraId="1A803F81" w14:textId="77777777" w:rsidR="00EA2FB2" w:rsidRDefault="00EA2FB2" w:rsidP="00EA2FB2">
      <w:pPr>
        <w:pStyle w:val="PL"/>
        <w:rPr>
          <w:lang w:eastAsia="de-DE"/>
        </w:rPr>
      </w:pPr>
      <w:r>
        <w:rPr>
          <w:lang w:eastAsia="de-DE"/>
        </w:rPr>
        <w:t xml:space="preserve">            This parameter selects files based on the earliest time they</w:t>
      </w:r>
    </w:p>
    <w:p w14:paraId="4510EC63" w14:textId="77777777" w:rsidR="00EA2FB2" w:rsidRDefault="00EA2FB2" w:rsidP="00EA2FB2">
      <w:pPr>
        <w:pStyle w:val="PL"/>
        <w:rPr>
          <w:lang w:eastAsia="de-DE"/>
        </w:rPr>
      </w:pPr>
      <w:r>
        <w:rPr>
          <w:lang w:eastAsia="de-DE"/>
        </w:rPr>
        <w:t xml:space="preserve">            became available</w:t>
      </w:r>
    </w:p>
    <w:p w14:paraId="35497878" w14:textId="77777777" w:rsidR="00EA2FB2" w:rsidRDefault="00EA2FB2" w:rsidP="00EA2FB2">
      <w:pPr>
        <w:pStyle w:val="PL"/>
        <w:rPr>
          <w:lang w:eastAsia="de-DE"/>
        </w:rPr>
      </w:pPr>
      <w:r>
        <w:rPr>
          <w:lang w:eastAsia="de-DE"/>
        </w:rPr>
        <w:t xml:space="preserve">          required: false</w:t>
      </w:r>
    </w:p>
    <w:p w14:paraId="5E9F59A6" w14:textId="77777777" w:rsidR="00EA2FB2" w:rsidRDefault="00EA2FB2" w:rsidP="00EA2FB2">
      <w:pPr>
        <w:pStyle w:val="PL"/>
        <w:rPr>
          <w:lang w:eastAsia="de-DE"/>
        </w:rPr>
      </w:pPr>
      <w:r>
        <w:rPr>
          <w:lang w:eastAsia="de-DE"/>
        </w:rPr>
        <w:t xml:space="preserve">          schema:</w:t>
      </w:r>
    </w:p>
    <w:p w14:paraId="223F2F24" w14:textId="77777777" w:rsidR="00EA2FB2" w:rsidRDefault="00EA2FB2" w:rsidP="00EA2FB2">
      <w:pPr>
        <w:pStyle w:val="PL"/>
        <w:rPr>
          <w:lang w:eastAsia="de-DE"/>
        </w:rPr>
      </w:pPr>
      <w:r>
        <w:rPr>
          <w:lang w:eastAsia="de-DE"/>
        </w:rPr>
        <w:t xml:space="preserve">            $ref: 'TS28623_ComDefs.yaml#/components/schemas/DateTime'</w:t>
      </w:r>
    </w:p>
    <w:p w14:paraId="6D0038E4" w14:textId="77777777" w:rsidR="00EA2FB2" w:rsidRDefault="00EA2FB2" w:rsidP="00EA2FB2">
      <w:pPr>
        <w:pStyle w:val="PL"/>
        <w:rPr>
          <w:lang w:eastAsia="de-DE"/>
        </w:rPr>
      </w:pPr>
      <w:r>
        <w:rPr>
          <w:lang w:eastAsia="de-DE"/>
        </w:rPr>
        <w:t xml:space="preserve">        - name: endTime</w:t>
      </w:r>
    </w:p>
    <w:p w14:paraId="3C93613D" w14:textId="77777777" w:rsidR="00EA2FB2" w:rsidRDefault="00EA2FB2" w:rsidP="00EA2FB2">
      <w:pPr>
        <w:pStyle w:val="PL"/>
        <w:rPr>
          <w:lang w:eastAsia="de-DE"/>
        </w:rPr>
      </w:pPr>
      <w:r>
        <w:rPr>
          <w:lang w:eastAsia="de-DE"/>
        </w:rPr>
        <w:t xml:space="preserve">          in: query</w:t>
      </w:r>
    </w:p>
    <w:p w14:paraId="7D0635E7" w14:textId="77777777" w:rsidR="00EA2FB2" w:rsidRDefault="00EA2FB2" w:rsidP="00EA2FB2">
      <w:pPr>
        <w:pStyle w:val="PL"/>
        <w:rPr>
          <w:lang w:eastAsia="de-DE"/>
        </w:rPr>
      </w:pPr>
      <w:r>
        <w:rPr>
          <w:lang w:eastAsia="de-DE"/>
        </w:rPr>
        <w:t xml:space="preserve">          description: &gt;-</w:t>
      </w:r>
    </w:p>
    <w:p w14:paraId="724EC977" w14:textId="77777777" w:rsidR="00EA2FB2" w:rsidRDefault="00EA2FB2" w:rsidP="00EA2FB2">
      <w:pPr>
        <w:pStyle w:val="PL"/>
        <w:rPr>
          <w:lang w:eastAsia="de-DE"/>
        </w:rPr>
      </w:pPr>
      <w:r>
        <w:rPr>
          <w:lang w:eastAsia="de-DE"/>
        </w:rPr>
        <w:t xml:space="preserve">            This parameter selects files based on the latest time they</w:t>
      </w:r>
    </w:p>
    <w:p w14:paraId="5393BF75" w14:textId="77777777" w:rsidR="00EA2FB2" w:rsidRDefault="00EA2FB2" w:rsidP="00EA2FB2">
      <w:pPr>
        <w:pStyle w:val="PL"/>
        <w:rPr>
          <w:lang w:eastAsia="de-DE"/>
        </w:rPr>
      </w:pPr>
      <w:r>
        <w:rPr>
          <w:lang w:eastAsia="de-DE"/>
        </w:rPr>
        <w:t xml:space="preserve">            became available</w:t>
      </w:r>
    </w:p>
    <w:p w14:paraId="6624D4A0" w14:textId="77777777" w:rsidR="00EA2FB2" w:rsidRDefault="00EA2FB2" w:rsidP="00EA2FB2">
      <w:pPr>
        <w:pStyle w:val="PL"/>
        <w:rPr>
          <w:lang w:eastAsia="de-DE"/>
        </w:rPr>
      </w:pPr>
      <w:r>
        <w:rPr>
          <w:lang w:eastAsia="de-DE"/>
        </w:rPr>
        <w:t xml:space="preserve">          required: false</w:t>
      </w:r>
    </w:p>
    <w:p w14:paraId="2DFDF842" w14:textId="77777777" w:rsidR="00EA2FB2" w:rsidRDefault="00EA2FB2" w:rsidP="00EA2FB2">
      <w:pPr>
        <w:pStyle w:val="PL"/>
        <w:rPr>
          <w:lang w:eastAsia="de-DE"/>
        </w:rPr>
      </w:pPr>
      <w:r>
        <w:rPr>
          <w:lang w:eastAsia="de-DE"/>
        </w:rPr>
        <w:t xml:space="preserve">          schema:</w:t>
      </w:r>
    </w:p>
    <w:p w14:paraId="0329D8AB" w14:textId="77777777" w:rsidR="00EA2FB2" w:rsidRDefault="00EA2FB2" w:rsidP="00EA2FB2">
      <w:pPr>
        <w:pStyle w:val="PL"/>
        <w:rPr>
          <w:lang w:eastAsia="de-DE"/>
        </w:rPr>
      </w:pPr>
      <w:r>
        <w:rPr>
          <w:lang w:eastAsia="de-DE"/>
        </w:rPr>
        <w:t xml:space="preserve">            $ref: 'TS28623_ComDefs.yaml#/components/schemas/DateTime'</w:t>
      </w:r>
    </w:p>
    <w:p w14:paraId="7769BFAE" w14:textId="77777777" w:rsidR="00EA2FB2" w:rsidRDefault="00EA2FB2" w:rsidP="00EA2FB2">
      <w:pPr>
        <w:pStyle w:val="PL"/>
        <w:rPr>
          <w:lang w:eastAsia="de-DE"/>
        </w:rPr>
      </w:pPr>
      <w:r>
        <w:rPr>
          <w:lang w:eastAsia="de-DE"/>
        </w:rPr>
        <w:t xml:space="preserve">      responses:</w:t>
      </w:r>
    </w:p>
    <w:p w14:paraId="2EEB72D2" w14:textId="77777777" w:rsidR="00EA2FB2" w:rsidRDefault="00EA2FB2" w:rsidP="00EA2FB2">
      <w:pPr>
        <w:pStyle w:val="PL"/>
        <w:rPr>
          <w:lang w:eastAsia="de-DE"/>
        </w:rPr>
      </w:pPr>
      <w:r>
        <w:rPr>
          <w:lang w:eastAsia="de-DE"/>
        </w:rPr>
        <w:t xml:space="preserve">        '200':</w:t>
      </w:r>
    </w:p>
    <w:p w14:paraId="19A0AF65" w14:textId="77777777" w:rsidR="00EA2FB2" w:rsidRDefault="00EA2FB2" w:rsidP="00EA2FB2">
      <w:pPr>
        <w:pStyle w:val="PL"/>
        <w:rPr>
          <w:lang w:eastAsia="de-DE"/>
        </w:rPr>
      </w:pPr>
      <w:r>
        <w:rPr>
          <w:lang w:eastAsia="de-DE"/>
        </w:rPr>
        <w:t xml:space="preserve">          description: &gt;-</w:t>
      </w:r>
    </w:p>
    <w:p w14:paraId="447565A5" w14:textId="77777777" w:rsidR="00EA2FB2" w:rsidRDefault="00EA2FB2" w:rsidP="00EA2FB2">
      <w:pPr>
        <w:pStyle w:val="PL"/>
        <w:rPr>
          <w:lang w:eastAsia="de-DE"/>
        </w:rPr>
      </w:pPr>
      <w:r>
        <w:rPr>
          <w:lang w:eastAsia="de-DE"/>
        </w:rPr>
        <w:t xml:space="preserve">            'Success case ("200 OK").</w:t>
      </w:r>
    </w:p>
    <w:p w14:paraId="66C94E5F" w14:textId="77777777" w:rsidR="00EA2FB2" w:rsidRDefault="00EA2FB2" w:rsidP="00EA2FB2">
      <w:pPr>
        <w:pStyle w:val="PL"/>
        <w:rPr>
          <w:lang w:eastAsia="de-DE"/>
        </w:rPr>
      </w:pPr>
      <w:r>
        <w:rPr>
          <w:lang w:eastAsia="de-DE"/>
        </w:rPr>
        <w:t xml:space="preserve">            The resources identified in the request for retrieval are returned</w:t>
      </w:r>
    </w:p>
    <w:p w14:paraId="53D06DC6" w14:textId="77777777" w:rsidR="00EA2FB2" w:rsidRDefault="00EA2FB2" w:rsidP="00EA2FB2">
      <w:pPr>
        <w:pStyle w:val="PL"/>
        <w:rPr>
          <w:lang w:eastAsia="de-DE"/>
        </w:rPr>
      </w:pPr>
      <w:r>
        <w:rPr>
          <w:lang w:eastAsia="de-DE"/>
        </w:rPr>
        <w:t xml:space="preserve">            in the response message body.'</w:t>
      </w:r>
    </w:p>
    <w:p w14:paraId="7E1027E8" w14:textId="77777777" w:rsidR="00EA2FB2" w:rsidRDefault="00EA2FB2" w:rsidP="00EA2FB2">
      <w:pPr>
        <w:pStyle w:val="PL"/>
        <w:rPr>
          <w:lang w:eastAsia="de-DE"/>
        </w:rPr>
      </w:pPr>
      <w:r>
        <w:rPr>
          <w:lang w:eastAsia="de-DE"/>
        </w:rPr>
        <w:t xml:space="preserve">          content:</w:t>
      </w:r>
    </w:p>
    <w:p w14:paraId="4CD7ED76" w14:textId="77777777" w:rsidR="00EA2FB2" w:rsidRDefault="00EA2FB2" w:rsidP="00EA2FB2">
      <w:pPr>
        <w:pStyle w:val="PL"/>
        <w:rPr>
          <w:lang w:eastAsia="de-DE"/>
        </w:rPr>
      </w:pPr>
      <w:r>
        <w:rPr>
          <w:lang w:eastAsia="de-DE"/>
        </w:rPr>
        <w:t xml:space="preserve">            application/json:</w:t>
      </w:r>
    </w:p>
    <w:p w14:paraId="12BD9D37" w14:textId="77777777" w:rsidR="00EA2FB2" w:rsidRDefault="00EA2FB2" w:rsidP="00EA2FB2">
      <w:pPr>
        <w:pStyle w:val="PL"/>
        <w:rPr>
          <w:lang w:eastAsia="de-DE"/>
        </w:rPr>
      </w:pPr>
      <w:r>
        <w:rPr>
          <w:lang w:eastAsia="de-DE"/>
        </w:rPr>
        <w:t xml:space="preserve">              schema:</w:t>
      </w:r>
    </w:p>
    <w:p w14:paraId="0F44F630" w14:textId="77777777" w:rsidR="00EA2FB2" w:rsidRDefault="00EA2FB2" w:rsidP="00EA2FB2">
      <w:pPr>
        <w:pStyle w:val="PL"/>
        <w:rPr>
          <w:lang w:eastAsia="de-DE"/>
        </w:rPr>
      </w:pPr>
      <w:r>
        <w:rPr>
          <w:lang w:eastAsia="de-DE"/>
        </w:rPr>
        <w:t xml:space="preserve">                type: array</w:t>
      </w:r>
    </w:p>
    <w:p w14:paraId="63A5538C" w14:textId="77777777" w:rsidR="00EA2FB2" w:rsidRDefault="00EA2FB2" w:rsidP="00EA2FB2">
      <w:pPr>
        <w:pStyle w:val="PL"/>
        <w:rPr>
          <w:lang w:eastAsia="de-DE"/>
        </w:rPr>
      </w:pPr>
      <w:r>
        <w:rPr>
          <w:lang w:eastAsia="de-DE"/>
        </w:rPr>
        <w:t xml:space="preserve">                items:</w:t>
      </w:r>
    </w:p>
    <w:p w14:paraId="5882FFF8" w14:textId="77777777" w:rsidR="00EA2FB2" w:rsidRDefault="00EA2FB2" w:rsidP="00EA2FB2">
      <w:pPr>
        <w:pStyle w:val="PL"/>
        <w:rPr>
          <w:lang w:eastAsia="de-DE"/>
        </w:rPr>
      </w:pPr>
      <w:r>
        <w:rPr>
          <w:lang w:eastAsia="de-DE"/>
        </w:rPr>
        <w:t xml:space="preserve">                  $ref: '#/components/schemas/FileInfo'</w:t>
      </w:r>
    </w:p>
    <w:p w14:paraId="34A2AC54" w14:textId="77777777" w:rsidR="00EA2FB2" w:rsidRDefault="00EA2FB2" w:rsidP="00EA2FB2">
      <w:pPr>
        <w:pStyle w:val="PL"/>
        <w:rPr>
          <w:lang w:eastAsia="de-DE"/>
        </w:rPr>
      </w:pPr>
      <w:r>
        <w:rPr>
          <w:lang w:eastAsia="de-DE"/>
        </w:rPr>
        <w:t xml:space="preserve">        default:</w:t>
      </w:r>
    </w:p>
    <w:p w14:paraId="5FB9E72F" w14:textId="77777777" w:rsidR="00EA2FB2" w:rsidRDefault="00EA2FB2" w:rsidP="00EA2FB2">
      <w:pPr>
        <w:pStyle w:val="PL"/>
        <w:rPr>
          <w:lang w:eastAsia="de-DE"/>
        </w:rPr>
      </w:pPr>
      <w:r>
        <w:rPr>
          <w:lang w:eastAsia="de-DE"/>
        </w:rPr>
        <w:t xml:space="preserve">          description: Error case.</w:t>
      </w:r>
    </w:p>
    <w:p w14:paraId="79E6D9A7" w14:textId="77777777" w:rsidR="00EA2FB2" w:rsidRDefault="00EA2FB2" w:rsidP="00EA2FB2">
      <w:pPr>
        <w:pStyle w:val="PL"/>
        <w:rPr>
          <w:lang w:eastAsia="de-DE"/>
        </w:rPr>
      </w:pPr>
      <w:r>
        <w:rPr>
          <w:lang w:eastAsia="de-DE"/>
        </w:rPr>
        <w:t xml:space="preserve">          content:</w:t>
      </w:r>
    </w:p>
    <w:p w14:paraId="2838C4DE" w14:textId="77777777" w:rsidR="00EA2FB2" w:rsidRDefault="00EA2FB2" w:rsidP="00EA2FB2">
      <w:pPr>
        <w:pStyle w:val="PL"/>
        <w:rPr>
          <w:lang w:eastAsia="de-DE"/>
        </w:rPr>
      </w:pPr>
      <w:r>
        <w:rPr>
          <w:lang w:eastAsia="de-DE"/>
        </w:rPr>
        <w:t xml:space="preserve">            application/json:</w:t>
      </w:r>
    </w:p>
    <w:p w14:paraId="24E55363" w14:textId="77777777" w:rsidR="00EA2FB2" w:rsidRDefault="00EA2FB2" w:rsidP="00EA2FB2">
      <w:pPr>
        <w:pStyle w:val="PL"/>
        <w:rPr>
          <w:lang w:eastAsia="de-DE"/>
        </w:rPr>
      </w:pPr>
      <w:r>
        <w:rPr>
          <w:lang w:eastAsia="de-DE"/>
        </w:rPr>
        <w:t xml:space="preserve">              schema:</w:t>
      </w:r>
    </w:p>
    <w:p w14:paraId="0CBCD589" w14:textId="77777777" w:rsidR="00EA2FB2" w:rsidRDefault="00EA2FB2" w:rsidP="00EA2FB2">
      <w:pPr>
        <w:pStyle w:val="PL"/>
        <w:rPr>
          <w:lang w:eastAsia="de-DE"/>
        </w:rPr>
      </w:pPr>
      <w:r>
        <w:rPr>
          <w:lang w:eastAsia="de-DE"/>
        </w:rPr>
        <w:t xml:space="preserve">                $ref: 'TS28623_ComDefs.yaml#/components/schemas/ErrorResponse'</w:t>
      </w:r>
    </w:p>
    <w:p w14:paraId="435890B5" w14:textId="77777777" w:rsidR="00EA2FB2" w:rsidRDefault="00EA2FB2" w:rsidP="00EA2FB2">
      <w:pPr>
        <w:pStyle w:val="PL"/>
        <w:rPr>
          <w:lang w:eastAsia="de-DE"/>
        </w:rPr>
      </w:pPr>
      <w:r>
        <w:rPr>
          <w:lang w:eastAsia="de-DE"/>
        </w:rPr>
        <w:t xml:space="preserve">  /subscriptions:</w:t>
      </w:r>
    </w:p>
    <w:p w14:paraId="37B4427A" w14:textId="77777777" w:rsidR="00EA2FB2" w:rsidRDefault="00EA2FB2" w:rsidP="00EA2FB2">
      <w:pPr>
        <w:pStyle w:val="PL"/>
        <w:rPr>
          <w:lang w:eastAsia="de-DE"/>
        </w:rPr>
      </w:pPr>
      <w:r>
        <w:rPr>
          <w:lang w:eastAsia="de-DE"/>
        </w:rPr>
        <w:t xml:space="preserve">    post:</w:t>
      </w:r>
    </w:p>
    <w:p w14:paraId="19670A2E" w14:textId="77777777" w:rsidR="00EA2FB2" w:rsidRDefault="00EA2FB2" w:rsidP="00EA2FB2">
      <w:pPr>
        <w:pStyle w:val="PL"/>
        <w:rPr>
          <w:lang w:eastAsia="de-DE"/>
        </w:rPr>
      </w:pPr>
      <w:r>
        <w:rPr>
          <w:lang w:eastAsia="de-DE"/>
        </w:rPr>
        <w:t xml:space="preserve">      summary: Create a subscription</w:t>
      </w:r>
    </w:p>
    <w:p w14:paraId="20FE419B" w14:textId="77777777" w:rsidR="00EA2FB2" w:rsidRDefault="00EA2FB2" w:rsidP="00EA2FB2">
      <w:pPr>
        <w:pStyle w:val="PL"/>
        <w:rPr>
          <w:lang w:eastAsia="de-DE"/>
        </w:rPr>
      </w:pPr>
      <w:r>
        <w:rPr>
          <w:lang w:eastAsia="de-DE"/>
        </w:rPr>
        <w:t xml:space="preserve">      description: &gt;-</w:t>
      </w:r>
    </w:p>
    <w:p w14:paraId="5527A84E" w14:textId="77777777" w:rsidR="00EA2FB2" w:rsidRDefault="00EA2FB2" w:rsidP="00EA2FB2">
      <w:pPr>
        <w:pStyle w:val="PL"/>
        <w:rPr>
          <w:lang w:eastAsia="de-DE"/>
        </w:rPr>
      </w:pPr>
      <w:r>
        <w:rPr>
          <w:lang w:eastAsia="de-DE"/>
        </w:rPr>
        <w:t xml:space="preserve">        To create a subscription the representation of the subscription is</w:t>
      </w:r>
    </w:p>
    <w:p w14:paraId="6D709FBC" w14:textId="77777777" w:rsidR="00EA2FB2" w:rsidRDefault="00EA2FB2" w:rsidP="00EA2FB2">
      <w:pPr>
        <w:pStyle w:val="PL"/>
        <w:rPr>
          <w:lang w:eastAsia="de-DE"/>
        </w:rPr>
      </w:pPr>
      <w:r>
        <w:rPr>
          <w:lang w:eastAsia="de-DE"/>
        </w:rPr>
        <w:t xml:space="preserve">        POSTed on the /subscriptions collection resource.</w:t>
      </w:r>
    </w:p>
    <w:p w14:paraId="14ACE29D" w14:textId="77777777" w:rsidR="00EA2FB2" w:rsidRDefault="00EA2FB2" w:rsidP="00EA2FB2">
      <w:pPr>
        <w:pStyle w:val="PL"/>
        <w:rPr>
          <w:lang w:eastAsia="de-DE"/>
        </w:rPr>
      </w:pPr>
      <w:r>
        <w:rPr>
          <w:lang w:eastAsia="de-DE"/>
        </w:rPr>
        <w:t xml:space="preserve">      requestBody:</w:t>
      </w:r>
    </w:p>
    <w:p w14:paraId="477E697E" w14:textId="77777777" w:rsidR="00EA2FB2" w:rsidRDefault="00EA2FB2" w:rsidP="00EA2FB2">
      <w:pPr>
        <w:pStyle w:val="PL"/>
        <w:rPr>
          <w:lang w:eastAsia="de-DE"/>
        </w:rPr>
      </w:pPr>
      <w:r>
        <w:rPr>
          <w:lang w:eastAsia="de-DE"/>
        </w:rPr>
        <w:t xml:space="preserve">        required: true</w:t>
      </w:r>
    </w:p>
    <w:p w14:paraId="57A1D30D" w14:textId="77777777" w:rsidR="00EA2FB2" w:rsidRDefault="00EA2FB2" w:rsidP="00EA2FB2">
      <w:pPr>
        <w:pStyle w:val="PL"/>
        <w:rPr>
          <w:lang w:eastAsia="de-DE"/>
        </w:rPr>
      </w:pPr>
      <w:r>
        <w:rPr>
          <w:lang w:eastAsia="de-DE"/>
        </w:rPr>
        <w:t xml:space="preserve">        content:</w:t>
      </w:r>
    </w:p>
    <w:p w14:paraId="762A701D" w14:textId="77777777" w:rsidR="00EA2FB2" w:rsidRDefault="00EA2FB2" w:rsidP="00EA2FB2">
      <w:pPr>
        <w:pStyle w:val="PL"/>
        <w:rPr>
          <w:lang w:eastAsia="de-DE"/>
        </w:rPr>
      </w:pPr>
      <w:r>
        <w:rPr>
          <w:lang w:eastAsia="de-DE"/>
        </w:rPr>
        <w:t xml:space="preserve">          application/json:</w:t>
      </w:r>
    </w:p>
    <w:p w14:paraId="551BF2EF" w14:textId="77777777" w:rsidR="00EA2FB2" w:rsidRDefault="00EA2FB2" w:rsidP="00EA2FB2">
      <w:pPr>
        <w:pStyle w:val="PL"/>
        <w:rPr>
          <w:lang w:eastAsia="de-DE"/>
        </w:rPr>
      </w:pPr>
      <w:r>
        <w:rPr>
          <w:lang w:eastAsia="de-DE"/>
        </w:rPr>
        <w:t xml:space="preserve">            schema:</w:t>
      </w:r>
    </w:p>
    <w:p w14:paraId="2C4391F8" w14:textId="77777777" w:rsidR="00EA2FB2" w:rsidRDefault="00EA2FB2" w:rsidP="00EA2FB2">
      <w:pPr>
        <w:pStyle w:val="PL"/>
        <w:rPr>
          <w:lang w:eastAsia="de-DE"/>
        </w:rPr>
      </w:pPr>
      <w:r>
        <w:rPr>
          <w:lang w:eastAsia="de-DE"/>
        </w:rPr>
        <w:t xml:space="preserve">              $ref: 'TS28532_FaultMnS.yaml#/components/schemas/Subscription'</w:t>
      </w:r>
    </w:p>
    <w:p w14:paraId="37439416" w14:textId="77777777" w:rsidR="00EA2FB2" w:rsidRDefault="00EA2FB2" w:rsidP="00EA2FB2">
      <w:pPr>
        <w:pStyle w:val="PL"/>
        <w:rPr>
          <w:lang w:eastAsia="de-DE"/>
        </w:rPr>
      </w:pPr>
      <w:r>
        <w:rPr>
          <w:lang w:eastAsia="de-DE"/>
        </w:rPr>
        <w:t xml:space="preserve">      responses:</w:t>
      </w:r>
    </w:p>
    <w:p w14:paraId="3694E44A" w14:textId="77777777" w:rsidR="00EA2FB2" w:rsidRDefault="00EA2FB2" w:rsidP="00EA2FB2">
      <w:pPr>
        <w:pStyle w:val="PL"/>
        <w:rPr>
          <w:lang w:eastAsia="de-DE"/>
        </w:rPr>
      </w:pPr>
      <w:r>
        <w:rPr>
          <w:lang w:eastAsia="de-DE"/>
        </w:rPr>
        <w:t xml:space="preserve">        '201':</w:t>
      </w:r>
    </w:p>
    <w:p w14:paraId="0906ABA0" w14:textId="77777777" w:rsidR="00EA2FB2" w:rsidRDefault="00EA2FB2" w:rsidP="00EA2FB2">
      <w:pPr>
        <w:pStyle w:val="PL"/>
        <w:rPr>
          <w:lang w:eastAsia="de-DE"/>
        </w:rPr>
      </w:pPr>
      <w:r>
        <w:rPr>
          <w:lang w:eastAsia="de-DE"/>
        </w:rPr>
        <w:t xml:space="preserve">          description: &gt;-</w:t>
      </w:r>
    </w:p>
    <w:p w14:paraId="5FF2CA34" w14:textId="77777777" w:rsidR="00EA2FB2" w:rsidRDefault="00EA2FB2" w:rsidP="00EA2FB2">
      <w:pPr>
        <w:pStyle w:val="PL"/>
        <w:rPr>
          <w:lang w:eastAsia="de-DE"/>
        </w:rPr>
      </w:pPr>
      <w:r>
        <w:rPr>
          <w:lang w:eastAsia="de-DE"/>
        </w:rPr>
        <w:t xml:space="preserve">            Success case ("201 Created").</w:t>
      </w:r>
    </w:p>
    <w:p w14:paraId="004405C3" w14:textId="77777777" w:rsidR="00EA2FB2" w:rsidRDefault="00EA2FB2" w:rsidP="00EA2FB2">
      <w:pPr>
        <w:pStyle w:val="PL"/>
        <w:rPr>
          <w:lang w:eastAsia="de-DE"/>
        </w:rPr>
      </w:pPr>
      <w:r>
        <w:rPr>
          <w:lang w:eastAsia="de-DE"/>
        </w:rPr>
        <w:t xml:space="preserve">            The representation of the newly created subscription resource shall</w:t>
      </w:r>
    </w:p>
    <w:p w14:paraId="4C9DA749" w14:textId="77777777" w:rsidR="00EA2FB2" w:rsidRDefault="00EA2FB2" w:rsidP="00EA2FB2">
      <w:pPr>
        <w:pStyle w:val="PL"/>
        <w:rPr>
          <w:lang w:eastAsia="de-DE"/>
        </w:rPr>
      </w:pPr>
      <w:r>
        <w:rPr>
          <w:lang w:eastAsia="de-DE"/>
        </w:rPr>
        <w:t xml:space="preserve">            be returned.</w:t>
      </w:r>
    </w:p>
    <w:p w14:paraId="5727841F" w14:textId="77777777" w:rsidR="00EA2FB2" w:rsidRDefault="00EA2FB2" w:rsidP="00EA2FB2">
      <w:pPr>
        <w:pStyle w:val="PL"/>
        <w:rPr>
          <w:lang w:eastAsia="de-DE"/>
        </w:rPr>
      </w:pPr>
      <w:r>
        <w:rPr>
          <w:lang w:eastAsia="de-DE"/>
        </w:rPr>
        <w:t xml:space="preserve">          content:</w:t>
      </w:r>
    </w:p>
    <w:p w14:paraId="22047101" w14:textId="77777777" w:rsidR="00EA2FB2" w:rsidRDefault="00EA2FB2" w:rsidP="00EA2FB2">
      <w:pPr>
        <w:pStyle w:val="PL"/>
        <w:rPr>
          <w:lang w:eastAsia="de-DE"/>
        </w:rPr>
      </w:pPr>
      <w:r>
        <w:rPr>
          <w:lang w:eastAsia="de-DE"/>
        </w:rPr>
        <w:t xml:space="preserve">            application/json:</w:t>
      </w:r>
    </w:p>
    <w:p w14:paraId="1F7001BE" w14:textId="77777777" w:rsidR="00EA2FB2" w:rsidRDefault="00EA2FB2" w:rsidP="00EA2FB2">
      <w:pPr>
        <w:pStyle w:val="PL"/>
        <w:rPr>
          <w:lang w:eastAsia="de-DE"/>
        </w:rPr>
      </w:pPr>
      <w:r>
        <w:rPr>
          <w:lang w:eastAsia="de-DE"/>
        </w:rPr>
        <w:t xml:space="preserve">              schema:</w:t>
      </w:r>
    </w:p>
    <w:p w14:paraId="26FF895A" w14:textId="77777777" w:rsidR="00EA2FB2" w:rsidRDefault="00EA2FB2" w:rsidP="00EA2FB2">
      <w:pPr>
        <w:pStyle w:val="PL"/>
        <w:rPr>
          <w:lang w:eastAsia="de-DE"/>
        </w:rPr>
      </w:pPr>
      <w:r>
        <w:rPr>
          <w:lang w:eastAsia="de-DE"/>
        </w:rPr>
        <w:t xml:space="preserve">                $ref: 'TS28532_FaultMnS.yaml#/components/schemas/Subscription'</w:t>
      </w:r>
    </w:p>
    <w:p w14:paraId="3445056E" w14:textId="77777777" w:rsidR="00EA2FB2" w:rsidRDefault="00EA2FB2" w:rsidP="00EA2FB2">
      <w:pPr>
        <w:pStyle w:val="PL"/>
        <w:rPr>
          <w:lang w:eastAsia="de-DE"/>
        </w:rPr>
      </w:pPr>
      <w:r>
        <w:rPr>
          <w:lang w:eastAsia="de-DE"/>
        </w:rPr>
        <w:t xml:space="preserve">          headers:</w:t>
      </w:r>
    </w:p>
    <w:p w14:paraId="56EE2E97" w14:textId="77777777" w:rsidR="00EA2FB2" w:rsidRDefault="00EA2FB2" w:rsidP="00EA2FB2">
      <w:pPr>
        <w:pStyle w:val="PL"/>
        <w:rPr>
          <w:lang w:eastAsia="de-DE"/>
        </w:rPr>
      </w:pPr>
      <w:r>
        <w:rPr>
          <w:lang w:eastAsia="de-DE"/>
        </w:rPr>
        <w:t xml:space="preserve">            Location:</w:t>
      </w:r>
    </w:p>
    <w:p w14:paraId="0A7E4AB3" w14:textId="77777777" w:rsidR="00EA2FB2" w:rsidRDefault="00EA2FB2" w:rsidP="00EA2FB2">
      <w:pPr>
        <w:pStyle w:val="PL"/>
        <w:rPr>
          <w:lang w:eastAsia="de-DE"/>
        </w:rPr>
      </w:pPr>
      <w:r>
        <w:rPr>
          <w:lang w:eastAsia="de-DE"/>
        </w:rPr>
        <w:t xml:space="preserve">              description: URI of the newly created subscription resource</w:t>
      </w:r>
    </w:p>
    <w:p w14:paraId="2A046176" w14:textId="77777777" w:rsidR="00EA2FB2" w:rsidRDefault="00EA2FB2" w:rsidP="00EA2FB2">
      <w:pPr>
        <w:pStyle w:val="PL"/>
        <w:rPr>
          <w:lang w:eastAsia="de-DE"/>
        </w:rPr>
      </w:pPr>
      <w:r>
        <w:rPr>
          <w:lang w:eastAsia="de-DE"/>
        </w:rPr>
        <w:t xml:space="preserve">              required: true</w:t>
      </w:r>
    </w:p>
    <w:p w14:paraId="051BBAB2" w14:textId="77777777" w:rsidR="00EA2FB2" w:rsidRDefault="00EA2FB2" w:rsidP="00EA2FB2">
      <w:pPr>
        <w:pStyle w:val="PL"/>
        <w:rPr>
          <w:lang w:eastAsia="de-DE"/>
        </w:rPr>
      </w:pPr>
      <w:r>
        <w:rPr>
          <w:lang w:eastAsia="de-DE"/>
        </w:rPr>
        <w:t xml:space="preserve">              schema:</w:t>
      </w:r>
    </w:p>
    <w:p w14:paraId="13D5F571" w14:textId="77777777" w:rsidR="00EA2FB2" w:rsidRDefault="00EA2FB2" w:rsidP="00EA2FB2">
      <w:pPr>
        <w:pStyle w:val="PL"/>
        <w:rPr>
          <w:lang w:eastAsia="de-DE"/>
        </w:rPr>
      </w:pPr>
      <w:r>
        <w:rPr>
          <w:lang w:eastAsia="de-DE"/>
        </w:rPr>
        <w:t xml:space="preserve">                type: string</w:t>
      </w:r>
    </w:p>
    <w:p w14:paraId="12359B10" w14:textId="77777777" w:rsidR="00EA2FB2" w:rsidRDefault="00EA2FB2" w:rsidP="00EA2FB2">
      <w:pPr>
        <w:pStyle w:val="PL"/>
        <w:rPr>
          <w:lang w:eastAsia="de-DE"/>
        </w:rPr>
      </w:pPr>
      <w:r>
        <w:rPr>
          <w:lang w:eastAsia="de-DE"/>
        </w:rPr>
        <w:t xml:space="preserve">        default:</w:t>
      </w:r>
    </w:p>
    <w:p w14:paraId="2D8A7255" w14:textId="77777777" w:rsidR="00EA2FB2" w:rsidRDefault="00EA2FB2" w:rsidP="00EA2FB2">
      <w:pPr>
        <w:pStyle w:val="PL"/>
        <w:rPr>
          <w:lang w:eastAsia="de-DE"/>
        </w:rPr>
      </w:pPr>
      <w:r>
        <w:rPr>
          <w:lang w:eastAsia="de-DE"/>
        </w:rPr>
        <w:t xml:space="preserve">          description: Error case.</w:t>
      </w:r>
    </w:p>
    <w:p w14:paraId="3350DF3A" w14:textId="77777777" w:rsidR="00EA2FB2" w:rsidRDefault="00EA2FB2" w:rsidP="00EA2FB2">
      <w:pPr>
        <w:pStyle w:val="PL"/>
        <w:rPr>
          <w:lang w:eastAsia="de-DE"/>
        </w:rPr>
      </w:pPr>
      <w:r>
        <w:rPr>
          <w:lang w:eastAsia="de-DE"/>
        </w:rPr>
        <w:t xml:space="preserve">          content:</w:t>
      </w:r>
    </w:p>
    <w:p w14:paraId="40907E53" w14:textId="77777777" w:rsidR="00EA2FB2" w:rsidRDefault="00EA2FB2" w:rsidP="00EA2FB2">
      <w:pPr>
        <w:pStyle w:val="PL"/>
        <w:rPr>
          <w:lang w:eastAsia="de-DE"/>
        </w:rPr>
      </w:pPr>
      <w:r>
        <w:rPr>
          <w:lang w:eastAsia="de-DE"/>
        </w:rPr>
        <w:t xml:space="preserve">            application/json:</w:t>
      </w:r>
    </w:p>
    <w:p w14:paraId="024B1038" w14:textId="77777777" w:rsidR="00EA2FB2" w:rsidRDefault="00EA2FB2" w:rsidP="00EA2FB2">
      <w:pPr>
        <w:pStyle w:val="PL"/>
        <w:rPr>
          <w:lang w:eastAsia="de-DE"/>
        </w:rPr>
      </w:pPr>
      <w:r>
        <w:rPr>
          <w:lang w:eastAsia="de-DE"/>
        </w:rPr>
        <w:t xml:space="preserve">              schema:</w:t>
      </w:r>
    </w:p>
    <w:p w14:paraId="14B9F48F" w14:textId="77777777" w:rsidR="00EA2FB2" w:rsidRDefault="00EA2FB2" w:rsidP="00EA2FB2">
      <w:pPr>
        <w:pStyle w:val="PL"/>
        <w:rPr>
          <w:lang w:eastAsia="de-DE"/>
        </w:rPr>
      </w:pPr>
      <w:r>
        <w:rPr>
          <w:lang w:eastAsia="de-DE"/>
        </w:rPr>
        <w:t xml:space="preserve">                $ref: 'TS28623_ComDefs.yaml#/components/schemas/ErrorResponse'</w:t>
      </w:r>
    </w:p>
    <w:p w14:paraId="3CE7DEFA" w14:textId="77777777" w:rsidR="00EA2FB2" w:rsidRDefault="00EA2FB2" w:rsidP="00EA2FB2">
      <w:pPr>
        <w:pStyle w:val="PL"/>
        <w:rPr>
          <w:lang w:eastAsia="de-DE"/>
        </w:rPr>
      </w:pPr>
      <w:r>
        <w:rPr>
          <w:lang w:eastAsia="de-DE"/>
        </w:rPr>
        <w:t xml:space="preserve">      callbacks:</w:t>
      </w:r>
    </w:p>
    <w:p w14:paraId="2662032D" w14:textId="77777777" w:rsidR="00EA2FB2" w:rsidRDefault="00EA2FB2" w:rsidP="00EA2FB2">
      <w:pPr>
        <w:pStyle w:val="PL"/>
        <w:rPr>
          <w:lang w:eastAsia="de-DE"/>
        </w:rPr>
      </w:pPr>
      <w:r>
        <w:rPr>
          <w:lang w:eastAsia="de-DE"/>
        </w:rPr>
        <w:t xml:space="preserve">        notifyFileReady:</w:t>
      </w:r>
    </w:p>
    <w:p w14:paraId="19208D79" w14:textId="77777777" w:rsidR="00EA2FB2" w:rsidRDefault="00EA2FB2" w:rsidP="00EA2FB2">
      <w:pPr>
        <w:pStyle w:val="PL"/>
        <w:rPr>
          <w:lang w:eastAsia="de-DE"/>
        </w:rPr>
      </w:pPr>
      <w:r>
        <w:rPr>
          <w:lang w:eastAsia="de-DE"/>
        </w:rPr>
        <w:t xml:space="preserve">          '{request.body#/consumerReference}':</w:t>
      </w:r>
    </w:p>
    <w:p w14:paraId="10E0104F" w14:textId="77777777" w:rsidR="00EA2FB2" w:rsidRDefault="00EA2FB2" w:rsidP="00EA2FB2">
      <w:pPr>
        <w:pStyle w:val="PL"/>
        <w:rPr>
          <w:lang w:eastAsia="de-DE"/>
        </w:rPr>
      </w:pPr>
      <w:r>
        <w:rPr>
          <w:lang w:eastAsia="de-DE"/>
        </w:rPr>
        <w:t xml:space="preserve">            post:</w:t>
      </w:r>
    </w:p>
    <w:p w14:paraId="7EDE66C2" w14:textId="77777777" w:rsidR="00EA2FB2" w:rsidRDefault="00EA2FB2" w:rsidP="00EA2FB2">
      <w:pPr>
        <w:pStyle w:val="PL"/>
        <w:rPr>
          <w:lang w:eastAsia="de-DE"/>
        </w:rPr>
      </w:pPr>
      <w:r>
        <w:rPr>
          <w:lang w:eastAsia="de-DE"/>
        </w:rPr>
        <w:t xml:space="preserve">              requestBody:</w:t>
      </w:r>
    </w:p>
    <w:p w14:paraId="35192C4B" w14:textId="77777777" w:rsidR="00EA2FB2" w:rsidRDefault="00EA2FB2" w:rsidP="00EA2FB2">
      <w:pPr>
        <w:pStyle w:val="PL"/>
        <w:rPr>
          <w:lang w:eastAsia="de-DE"/>
        </w:rPr>
      </w:pPr>
      <w:r>
        <w:rPr>
          <w:lang w:eastAsia="de-DE"/>
        </w:rPr>
        <w:t xml:space="preserve">                required: true</w:t>
      </w:r>
    </w:p>
    <w:p w14:paraId="21C510FD" w14:textId="77777777" w:rsidR="00EA2FB2" w:rsidRDefault="00EA2FB2" w:rsidP="00EA2FB2">
      <w:pPr>
        <w:pStyle w:val="PL"/>
        <w:rPr>
          <w:lang w:eastAsia="de-DE"/>
        </w:rPr>
      </w:pPr>
      <w:r>
        <w:rPr>
          <w:lang w:eastAsia="de-DE"/>
        </w:rPr>
        <w:t xml:space="preserve">                content:</w:t>
      </w:r>
    </w:p>
    <w:p w14:paraId="2029884A" w14:textId="77777777" w:rsidR="00EA2FB2" w:rsidRDefault="00EA2FB2" w:rsidP="00EA2FB2">
      <w:pPr>
        <w:pStyle w:val="PL"/>
        <w:rPr>
          <w:lang w:eastAsia="de-DE"/>
        </w:rPr>
      </w:pPr>
      <w:r>
        <w:rPr>
          <w:lang w:eastAsia="de-DE"/>
        </w:rPr>
        <w:t xml:space="preserve">                  application/json:</w:t>
      </w:r>
    </w:p>
    <w:p w14:paraId="745E3235" w14:textId="77777777" w:rsidR="00EA2FB2" w:rsidRDefault="00EA2FB2" w:rsidP="00EA2FB2">
      <w:pPr>
        <w:pStyle w:val="PL"/>
        <w:rPr>
          <w:lang w:eastAsia="de-DE"/>
        </w:rPr>
      </w:pPr>
      <w:r>
        <w:rPr>
          <w:lang w:eastAsia="de-DE"/>
        </w:rPr>
        <w:t xml:space="preserve">                    schema:</w:t>
      </w:r>
    </w:p>
    <w:p w14:paraId="5CB9055A" w14:textId="77777777" w:rsidR="00EA2FB2" w:rsidRDefault="00EA2FB2" w:rsidP="00EA2FB2">
      <w:pPr>
        <w:pStyle w:val="PL"/>
        <w:rPr>
          <w:lang w:eastAsia="de-DE"/>
        </w:rPr>
      </w:pPr>
      <w:r>
        <w:rPr>
          <w:lang w:eastAsia="de-DE"/>
        </w:rPr>
        <w:t xml:space="preserve">                      $ref: '#/components/schemas/NotifyFileReady'</w:t>
      </w:r>
    </w:p>
    <w:p w14:paraId="410F2F54" w14:textId="77777777" w:rsidR="00EA2FB2" w:rsidRDefault="00EA2FB2" w:rsidP="00EA2FB2">
      <w:pPr>
        <w:pStyle w:val="PL"/>
        <w:rPr>
          <w:lang w:eastAsia="de-DE"/>
        </w:rPr>
      </w:pPr>
      <w:r>
        <w:rPr>
          <w:lang w:eastAsia="de-DE"/>
        </w:rPr>
        <w:t xml:space="preserve">              responses:</w:t>
      </w:r>
    </w:p>
    <w:p w14:paraId="7E9776FD" w14:textId="77777777" w:rsidR="00EA2FB2" w:rsidRDefault="00EA2FB2" w:rsidP="00EA2FB2">
      <w:pPr>
        <w:pStyle w:val="PL"/>
        <w:rPr>
          <w:lang w:eastAsia="de-DE"/>
        </w:rPr>
      </w:pPr>
      <w:r>
        <w:rPr>
          <w:lang w:eastAsia="de-DE"/>
        </w:rPr>
        <w:t xml:space="preserve">                '204':</w:t>
      </w:r>
    </w:p>
    <w:p w14:paraId="13BCC112" w14:textId="77777777" w:rsidR="00EA2FB2" w:rsidRDefault="00EA2FB2" w:rsidP="00EA2FB2">
      <w:pPr>
        <w:pStyle w:val="PL"/>
        <w:rPr>
          <w:lang w:eastAsia="de-DE"/>
        </w:rPr>
      </w:pPr>
      <w:r>
        <w:rPr>
          <w:lang w:eastAsia="de-DE"/>
        </w:rPr>
        <w:t xml:space="preserve">                  description: &gt;-</w:t>
      </w:r>
    </w:p>
    <w:p w14:paraId="4B479E70" w14:textId="77777777" w:rsidR="00EA2FB2" w:rsidRDefault="00EA2FB2" w:rsidP="00EA2FB2">
      <w:pPr>
        <w:pStyle w:val="PL"/>
        <w:rPr>
          <w:lang w:eastAsia="de-DE"/>
        </w:rPr>
      </w:pPr>
      <w:r>
        <w:rPr>
          <w:lang w:eastAsia="de-DE"/>
        </w:rPr>
        <w:t xml:space="preserve">                    Success case ("204 No Content").</w:t>
      </w:r>
    </w:p>
    <w:p w14:paraId="159612CB" w14:textId="77777777" w:rsidR="00EA2FB2" w:rsidRDefault="00EA2FB2" w:rsidP="00EA2FB2">
      <w:pPr>
        <w:pStyle w:val="PL"/>
        <w:rPr>
          <w:lang w:eastAsia="de-DE"/>
        </w:rPr>
      </w:pPr>
      <w:r>
        <w:rPr>
          <w:lang w:eastAsia="de-DE"/>
        </w:rPr>
        <w:t xml:space="preserve">                    The notification is successfully delivered. The response message</w:t>
      </w:r>
    </w:p>
    <w:p w14:paraId="395BC2FF" w14:textId="77777777" w:rsidR="00EA2FB2" w:rsidRDefault="00EA2FB2" w:rsidP="00EA2FB2">
      <w:pPr>
        <w:pStyle w:val="PL"/>
        <w:rPr>
          <w:lang w:eastAsia="de-DE"/>
        </w:rPr>
      </w:pPr>
      <w:r>
        <w:rPr>
          <w:lang w:eastAsia="de-DE"/>
        </w:rPr>
        <w:t xml:space="preserve">                    body is absent.</w:t>
      </w:r>
    </w:p>
    <w:p w14:paraId="105494E5" w14:textId="77777777" w:rsidR="00EA2FB2" w:rsidRDefault="00EA2FB2" w:rsidP="00EA2FB2">
      <w:pPr>
        <w:pStyle w:val="PL"/>
        <w:rPr>
          <w:lang w:eastAsia="de-DE"/>
        </w:rPr>
      </w:pPr>
      <w:r>
        <w:rPr>
          <w:lang w:eastAsia="de-DE"/>
        </w:rPr>
        <w:t xml:space="preserve">                default:</w:t>
      </w:r>
    </w:p>
    <w:p w14:paraId="17E0CA05" w14:textId="77777777" w:rsidR="00EA2FB2" w:rsidRDefault="00EA2FB2" w:rsidP="00EA2FB2">
      <w:pPr>
        <w:pStyle w:val="PL"/>
        <w:rPr>
          <w:lang w:eastAsia="de-DE"/>
        </w:rPr>
      </w:pPr>
      <w:r>
        <w:rPr>
          <w:lang w:eastAsia="de-DE"/>
        </w:rPr>
        <w:t xml:space="preserve">                  description: Error case.</w:t>
      </w:r>
    </w:p>
    <w:p w14:paraId="25B2D778" w14:textId="77777777" w:rsidR="00EA2FB2" w:rsidRDefault="00EA2FB2" w:rsidP="00EA2FB2">
      <w:pPr>
        <w:pStyle w:val="PL"/>
        <w:rPr>
          <w:lang w:eastAsia="de-DE"/>
        </w:rPr>
      </w:pPr>
      <w:r>
        <w:rPr>
          <w:lang w:eastAsia="de-DE"/>
        </w:rPr>
        <w:t xml:space="preserve">                  content:</w:t>
      </w:r>
    </w:p>
    <w:p w14:paraId="5900CC2B" w14:textId="77777777" w:rsidR="00EA2FB2" w:rsidRDefault="00EA2FB2" w:rsidP="00EA2FB2">
      <w:pPr>
        <w:pStyle w:val="PL"/>
        <w:rPr>
          <w:lang w:eastAsia="de-DE"/>
        </w:rPr>
      </w:pPr>
      <w:r>
        <w:rPr>
          <w:lang w:eastAsia="de-DE"/>
        </w:rPr>
        <w:t xml:space="preserve">                    application/json:</w:t>
      </w:r>
    </w:p>
    <w:p w14:paraId="0EA56298" w14:textId="77777777" w:rsidR="00EA2FB2" w:rsidRDefault="00EA2FB2" w:rsidP="00EA2FB2">
      <w:pPr>
        <w:pStyle w:val="PL"/>
        <w:rPr>
          <w:lang w:eastAsia="de-DE"/>
        </w:rPr>
      </w:pPr>
      <w:r>
        <w:rPr>
          <w:lang w:eastAsia="de-DE"/>
        </w:rPr>
        <w:t xml:space="preserve">                      schema:</w:t>
      </w:r>
    </w:p>
    <w:p w14:paraId="79C413F1" w14:textId="77777777" w:rsidR="00EA2FB2" w:rsidRDefault="00EA2FB2" w:rsidP="00EA2FB2">
      <w:pPr>
        <w:pStyle w:val="PL"/>
        <w:rPr>
          <w:lang w:eastAsia="de-DE"/>
        </w:rPr>
      </w:pPr>
      <w:r>
        <w:rPr>
          <w:lang w:eastAsia="de-DE"/>
        </w:rPr>
        <w:t xml:space="preserve">                        $ref: 'TS28623_ComDefs.yaml#/components/schemas/ErrorResponse'</w:t>
      </w:r>
    </w:p>
    <w:p w14:paraId="723E03A0" w14:textId="77777777" w:rsidR="00EA2FB2" w:rsidRDefault="00EA2FB2" w:rsidP="00EA2FB2">
      <w:pPr>
        <w:pStyle w:val="PL"/>
        <w:rPr>
          <w:lang w:eastAsia="de-DE"/>
        </w:rPr>
      </w:pPr>
      <w:r>
        <w:rPr>
          <w:lang w:eastAsia="de-DE"/>
        </w:rPr>
        <w:t xml:space="preserve">        notifyFilePreparationError:</w:t>
      </w:r>
    </w:p>
    <w:p w14:paraId="501E13B9" w14:textId="77777777" w:rsidR="00EA2FB2" w:rsidRDefault="00EA2FB2" w:rsidP="00EA2FB2">
      <w:pPr>
        <w:pStyle w:val="PL"/>
        <w:rPr>
          <w:lang w:eastAsia="de-DE"/>
        </w:rPr>
      </w:pPr>
      <w:r>
        <w:rPr>
          <w:lang w:eastAsia="de-DE"/>
        </w:rPr>
        <w:t xml:space="preserve">          '{request.body#/consumerReference}':</w:t>
      </w:r>
    </w:p>
    <w:p w14:paraId="2CE79120" w14:textId="77777777" w:rsidR="00EA2FB2" w:rsidRDefault="00EA2FB2" w:rsidP="00EA2FB2">
      <w:pPr>
        <w:pStyle w:val="PL"/>
        <w:rPr>
          <w:lang w:eastAsia="de-DE"/>
        </w:rPr>
      </w:pPr>
      <w:r>
        <w:rPr>
          <w:lang w:eastAsia="de-DE"/>
        </w:rPr>
        <w:t xml:space="preserve">            post:</w:t>
      </w:r>
    </w:p>
    <w:p w14:paraId="4AB74833" w14:textId="77777777" w:rsidR="00EA2FB2" w:rsidRDefault="00EA2FB2" w:rsidP="00EA2FB2">
      <w:pPr>
        <w:pStyle w:val="PL"/>
        <w:rPr>
          <w:lang w:eastAsia="de-DE"/>
        </w:rPr>
      </w:pPr>
      <w:r>
        <w:rPr>
          <w:lang w:eastAsia="de-DE"/>
        </w:rPr>
        <w:t xml:space="preserve">              requestBody:</w:t>
      </w:r>
    </w:p>
    <w:p w14:paraId="7459A29E" w14:textId="77777777" w:rsidR="00EA2FB2" w:rsidRDefault="00EA2FB2" w:rsidP="00EA2FB2">
      <w:pPr>
        <w:pStyle w:val="PL"/>
        <w:rPr>
          <w:lang w:eastAsia="de-DE"/>
        </w:rPr>
      </w:pPr>
      <w:r>
        <w:rPr>
          <w:lang w:eastAsia="de-DE"/>
        </w:rPr>
        <w:t xml:space="preserve">                required: true</w:t>
      </w:r>
    </w:p>
    <w:p w14:paraId="2DC07C4A" w14:textId="77777777" w:rsidR="00EA2FB2" w:rsidRDefault="00EA2FB2" w:rsidP="00EA2FB2">
      <w:pPr>
        <w:pStyle w:val="PL"/>
        <w:rPr>
          <w:lang w:eastAsia="de-DE"/>
        </w:rPr>
      </w:pPr>
      <w:r>
        <w:rPr>
          <w:lang w:eastAsia="de-DE"/>
        </w:rPr>
        <w:t xml:space="preserve">                content:</w:t>
      </w:r>
    </w:p>
    <w:p w14:paraId="4C6CE425" w14:textId="77777777" w:rsidR="00EA2FB2" w:rsidRDefault="00EA2FB2" w:rsidP="00EA2FB2">
      <w:pPr>
        <w:pStyle w:val="PL"/>
        <w:rPr>
          <w:lang w:eastAsia="de-DE"/>
        </w:rPr>
      </w:pPr>
      <w:r>
        <w:rPr>
          <w:lang w:eastAsia="de-DE"/>
        </w:rPr>
        <w:t xml:space="preserve">                  application/json:</w:t>
      </w:r>
    </w:p>
    <w:p w14:paraId="0879414D" w14:textId="77777777" w:rsidR="00EA2FB2" w:rsidRDefault="00EA2FB2" w:rsidP="00EA2FB2">
      <w:pPr>
        <w:pStyle w:val="PL"/>
        <w:rPr>
          <w:lang w:eastAsia="de-DE"/>
        </w:rPr>
      </w:pPr>
      <w:r>
        <w:rPr>
          <w:lang w:eastAsia="de-DE"/>
        </w:rPr>
        <w:t xml:space="preserve">                    schema:</w:t>
      </w:r>
    </w:p>
    <w:p w14:paraId="2ECAE2FE" w14:textId="77777777" w:rsidR="00EA2FB2" w:rsidRDefault="00EA2FB2" w:rsidP="00EA2FB2">
      <w:pPr>
        <w:pStyle w:val="PL"/>
        <w:rPr>
          <w:lang w:eastAsia="de-DE"/>
        </w:rPr>
      </w:pPr>
      <w:r>
        <w:rPr>
          <w:lang w:eastAsia="de-DE"/>
        </w:rPr>
        <w:t xml:space="preserve">                      $ref: '#/components/schemas/NotifyFilePreparationError'</w:t>
      </w:r>
    </w:p>
    <w:p w14:paraId="3872F0B5" w14:textId="77777777" w:rsidR="00EA2FB2" w:rsidRDefault="00EA2FB2" w:rsidP="00EA2FB2">
      <w:pPr>
        <w:pStyle w:val="PL"/>
        <w:rPr>
          <w:lang w:eastAsia="de-DE"/>
        </w:rPr>
      </w:pPr>
      <w:r>
        <w:rPr>
          <w:lang w:eastAsia="de-DE"/>
        </w:rPr>
        <w:t xml:space="preserve">              responses:</w:t>
      </w:r>
    </w:p>
    <w:p w14:paraId="2C891FB4" w14:textId="77777777" w:rsidR="00EA2FB2" w:rsidRDefault="00EA2FB2" w:rsidP="00EA2FB2">
      <w:pPr>
        <w:pStyle w:val="PL"/>
        <w:rPr>
          <w:lang w:eastAsia="de-DE"/>
        </w:rPr>
      </w:pPr>
      <w:r>
        <w:rPr>
          <w:lang w:eastAsia="de-DE"/>
        </w:rPr>
        <w:t xml:space="preserve">                '204':</w:t>
      </w:r>
    </w:p>
    <w:p w14:paraId="23920EF7" w14:textId="77777777" w:rsidR="00EA2FB2" w:rsidRDefault="00EA2FB2" w:rsidP="00EA2FB2">
      <w:pPr>
        <w:pStyle w:val="PL"/>
        <w:rPr>
          <w:lang w:eastAsia="de-DE"/>
        </w:rPr>
      </w:pPr>
      <w:r>
        <w:rPr>
          <w:lang w:eastAsia="de-DE"/>
        </w:rPr>
        <w:t xml:space="preserve">                  description: &gt;-</w:t>
      </w:r>
    </w:p>
    <w:p w14:paraId="3554D3A7" w14:textId="77777777" w:rsidR="00EA2FB2" w:rsidRDefault="00EA2FB2" w:rsidP="00EA2FB2">
      <w:pPr>
        <w:pStyle w:val="PL"/>
        <w:rPr>
          <w:lang w:eastAsia="de-DE"/>
        </w:rPr>
      </w:pPr>
      <w:r>
        <w:rPr>
          <w:lang w:eastAsia="de-DE"/>
        </w:rPr>
        <w:t xml:space="preserve">                    Success case ("204 No Content").</w:t>
      </w:r>
    </w:p>
    <w:p w14:paraId="124870CF" w14:textId="77777777" w:rsidR="00EA2FB2" w:rsidRDefault="00EA2FB2" w:rsidP="00EA2FB2">
      <w:pPr>
        <w:pStyle w:val="PL"/>
        <w:rPr>
          <w:lang w:eastAsia="de-DE"/>
        </w:rPr>
      </w:pPr>
      <w:r>
        <w:rPr>
          <w:lang w:eastAsia="de-DE"/>
        </w:rPr>
        <w:t xml:space="preserve">                    The notification is successfully delivered. The response message</w:t>
      </w:r>
    </w:p>
    <w:p w14:paraId="001C5F17" w14:textId="77777777" w:rsidR="00EA2FB2" w:rsidRDefault="00EA2FB2" w:rsidP="00EA2FB2">
      <w:pPr>
        <w:pStyle w:val="PL"/>
        <w:rPr>
          <w:lang w:eastAsia="de-DE"/>
        </w:rPr>
      </w:pPr>
      <w:r>
        <w:rPr>
          <w:lang w:eastAsia="de-DE"/>
        </w:rPr>
        <w:t xml:space="preserve">                    body is absent.</w:t>
      </w:r>
    </w:p>
    <w:p w14:paraId="5B789712" w14:textId="77777777" w:rsidR="00EA2FB2" w:rsidRDefault="00EA2FB2" w:rsidP="00EA2FB2">
      <w:pPr>
        <w:pStyle w:val="PL"/>
        <w:rPr>
          <w:lang w:eastAsia="de-DE"/>
        </w:rPr>
      </w:pPr>
      <w:r>
        <w:rPr>
          <w:lang w:eastAsia="de-DE"/>
        </w:rPr>
        <w:t xml:space="preserve">                default:</w:t>
      </w:r>
    </w:p>
    <w:p w14:paraId="3C4883B4" w14:textId="77777777" w:rsidR="00EA2FB2" w:rsidRDefault="00EA2FB2" w:rsidP="00EA2FB2">
      <w:pPr>
        <w:pStyle w:val="PL"/>
        <w:rPr>
          <w:lang w:eastAsia="de-DE"/>
        </w:rPr>
      </w:pPr>
      <w:r>
        <w:rPr>
          <w:lang w:eastAsia="de-DE"/>
        </w:rPr>
        <w:t xml:space="preserve">                  description: Error case.</w:t>
      </w:r>
    </w:p>
    <w:p w14:paraId="44F16369" w14:textId="77777777" w:rsidR="00EA2FB2" w:rsidRDefault="00EA2FB2" w:rsidP="00EA2FB2">
      <w:pPr>
        <w:pStyle w:val="PL"/>
        <w:rPr>
          <w:lang w:eastAsia="de-DE"/>
        </w:rPr>
      </w:pPr>
      <w:r>
        <w:rPr>
          <w:lang w:eastAsia="de-DE"/>
        </w:rPr>
        <w:t xml:space="preserve">                  content:</w:t>
      </w:r>
    </w:p>
    <w:p w14:paraId="7B7F96DF" w14:textId="77777777" w:rsidR="00EA2FB2" w:rsidRDefault="00EA2FB2" w:rsidP="00EA2FB2">
      <w:pPr>
        <w:pStyle w:val="PL"/>
        <w:rPr>
          <w:lang w:eastAsia="de-DE"/>
        </w:rPr>
      </w:pPr>
      <w:r>
        <w:rPr>
          <w:lang w:eastAsia="de-DE"/>
        </w:rPr>
        <w:t xml:space="preserve">                    application/json:</w:t>
      </w:r>
    </w:p>
    <w:p w14:paraId="68CBE025" w14:textId="77777777" w:rsidR="00EA2FB2" w:rsidRDefault="00EA2FB2" w:rsidP="00EA2FB2">
      <w:pPr>
        <w:pStyle w:val="PL"/>
        <w:rPr>
          <w:lang w:eastAsia="de-DE"/>
        </w:rPr>
      </w:pPr>
      <w:r>
        <w:rPr>
          <w:lang w:eastAsia="de-DE"/>
        </w:rPr>
        <w:t xml:space="preserve">                      schema:</w:t>
      </w:r>
    </w:p>
    <w:p w14:paraId="7062E473" w14:textId="77777777" w:rsidR="00EA2FB2" w:rsidRDefault="00EA2FB2" w:rsidP="00EA2FB2">
      <w:pPr>
        <w:pStyle w:val="PL"/>
        <w:rPr>
          <w:lang w:eastAsia="de-DE"/>
        </w:rPr>
      </w:pPr>
      <w:r>
        <w:rPr>
          <w:lang w:eastAsia="de-DE"/>
        </w:rPr>
        <w:t xml:space="preserve">                        $ref: 'TS28623_ComDefs.yaml#/components/schemas/ErrorResponse'</w:t>
      </w:r>
    </w:p>
    <w:p w14:paraId="1CE2F708" w14:textId="77777777" w:rsidR="00EA2FB2" w:rsidRDefault="00EA2FB2" w:rsidP="00EA2FB2">
      <w:pPr>
        <w:pStyle w:val="PL"/>
        <w:rPr>
          <w:lang w:eastAsia="de-DE"/>
        </w:rPr>
      </w:pPr>
      <w:r>
        <w:rPr>
          <w:lang w:eastAsia="de-DE"/>
        </w:rPr>
        <w:t xml:space="preserve">  /subscriptions/{subscriptionId}:</w:t>
      </w:r>
    </w:p>
    <w:p w14:paraId="4A2BAD12" w14:textId="77777777" w:rsidR="00EA2FB2" w:rsidRDefault="00EA2FB2" w:rsidP="00EA2FB2">
      <w:pPr>
        <w:pStyle w:val="PL"/>
        <w:rPr>
          <w:lang w:eastAsia="de-DE"/>
        </w:rPr>
      </w:pPr>
      <w:r>
        <w:rPr>
          <w:lang w:eastAsia="de-DE"/>
        </w:rPr>
        <w:t xml:space="preserve">    delete:</w:t>
      </w:r>
    </w:p>
    <w:p w14:paraId="089B6A1A" w14:textId="77777777" w:rsidR="00EA2FB2" w:rsidRDefault="00EA2FB2" w:rsidP="00EA2FB2">
      <w:pPr>
        <w:pStyle w:val="PL"/>
        <w:rPr>
          <w:lang w:eastAsia="de-DE"/>
        </w:rPr>
      </w:pPr>
      <w:r>
        <w:rPr>
          <w:lang w:eastAsia="de-DE"/>
        </w:rPr>
        <w:t xml:space="preserve">      summary: Delete a subscription</w:t>
      </w:r>
    </w:p>
    <w:p w14:paraId="4D4223C3" w14:textId="77777777" w:rsidR="00EA2FB2" w:rsidRDefault="00EA2FB2" w:rsidP="00EA2FB2">
      <w:pPr>
        <w:pStyle w:val="PL"/>
        <w:rPr>
          <w:lang w:eastAsia="de-DE"/>
        </w:rPr>
      </w:pPr>
      <w:r>
        <w:rPr>
          <w:lang w:eastAsia="de-DE"/>
        </w:rPr>
        <w:t xml:space="preserve">      description: &gt;-</w:t>
      </w:r>
    </w:p>
    <w:p w14:paraId="7D62D224" w14:textId="77777777" w:rsidR="00EA2FB2" w:rsidRDefault="00EA2FB2" w:rsidP="00EA2FB2">
      <w:pPr>
        <w:pStyle w:val="PL"/>
        <w:rPr>
          <w:lang w:eastAsia="de-DE"/>
        </w:rPr>
      </w:pPr>
      <w:r>
        <w:rPr>
          <w:lang w:eastAsia="de-DE"/>
        </w:rPr>
        <w:t xml:space="preserve">        The subscription is deleted by deleting the corresponding subscription</w:t>
      </w:r>
    </w:p>
    <w:p w14:paraId="5324BB45" w14:textId="77777777" w:rsidR="00EA2FB2" w:rsidRDefault="00EA2FB2" w:rsidP="00EA2FB2">
      <w:pPr>
        <w:pStyle w:val="PL"/>
        <w:rPr>
          <w:lang w:eastAsia="de-DE"/>
        </w:rPr>
      </w:pPr>
      <w:r>
        <w:rPr>
          <w:lang w:eastAsia="de-DE"/>
        </w:rPr>
        <w:t xml:space="preserve">        resource. The resource to be deleted is identified with the path</w:t>
      </w:r>
    </w:p>
    <w:p w14:paraId="43311A36" w14:textId="77777777" w:rsidR="00EA2FB2" w:rsidRDefault="00EA2FB2" w:rsidP="00EA2FB2">
      <w:pPr>
        <w:pStyle w:val="PL"/>
        <w:rPr>
          <w:lang w:eastAsia="de-DE"/>
        </w:rPr>
      </w:pPr>
      <w:r>
        <w:rPr>
          <w:lang w:eastAsia="de-DE"/>
        </w:rPr>
        <w:t xml:space="preserve">        component of the URI.</w:t>
      </w:r>
    </w:p>
    <w:p w14:paraId="4DC762C8" w14:textId="77777777" w:rsidR="00EA2FB2" w:rsidRDefault="00EA2FB2" w:rsidP="00EA2FB2">
      <w:pPr>
        <w:pStyle w:val="PL"/>
        <w:rPr>
          <w:lang w:eastAsia="de-DE"/>
        </w:rPr>
      </w:pPr>
      <w:r>
        <w:rPr>
          <w:lang w:eastAsia="de-DE"/>
        </w:rPr>
        <w:t xml:space="preserve">      parameters:</w:t>
      </w:r>
    </w:p>
    <w:p w14:paraId="75257256" w14:textId="77777777" w:rsidR="00EA2FB2" w:rsidRDefault="00EA2FB2" w:rsidP="00EA2FB2">
      <w:pPr>
        <w:pStyle w:val="PL"/>
        <w:rPr>
          <w:lang w:eastAsia="de-DE"/>
        </w:rPr>
      </w:pPr>
      <w:r>
        <w:rPr>
          <w:lang w:eastAsia="de-DE"/>
        </w:rPr>
        <w:t xml:space="preserve">        - name: subscriptionId</w:t>
      </w:r>
    </w:p>
    <w:p w14:paraId="38A04BB9" w14:textId="77777777" w:rsidR="00EA2FB2" w:rsidRDefault="00EA2FB2" w:rsidP="00EA2FB2">
      <w:pPr>
        <w:pStyle w:val="PL"/>
        <w:rPr>
          <w:lang w:eastAsia="de-DE"/>
        </w:rPr>
      </w:pPr>
      <w:r>
        <w:rPr>
          <w:lang w:eastAsia="de-DE"/>
        </w:rPr>
        <w:t xml:space="preserve">          in: path</w:t>
      </w:r>
    </w:p>
    <w:p w14:paraId="7885C30F" w14:textId="77777777" w:rsidR="00EA2FB2" w:rsidRDefault="00EA2FB2" w:rsidP="00EA2FB2">
      <w:pPr>
        <w:pStyle w:val="PL"/>
        <w:rPr>
          <w:lang w:eastAsia="de-DE"/>
        </w:rPr>
      </w:pPr>
      <w:r>
        <w:rPr>
          <w:lang w:eastAsia="de-DE"/>
        </w:rPr>
        <w:t xml:space="preserve">          description: Identifies the subscription to be deleted.</w:t>
      </w:r>
    </w:p>
    <w:p w14:paraId="3E9901E6" w14:textId="77777777" w:rsidR="00EA2FB2" w:rsidRDefault="00EA2FB2" w:rsidP="00EA2FB2">
      <w:pPr>
        <w:pStyle w:val="PL"/>
        <w:rPr>
          <w:lang w:eastAsia="de-DE"/>
        </w:rPr>
      </w:pPr>
      <w:r>
        <w:rPr>
          <w:lang w:eastAsia="de-DE"/>
        </w:rPr>
        <w:t xml:space="preserve">          required: true</w:t>
      </w:r>
    </w:p>
    <w:p w14:paraId="0EEA9A51" w14:textId="77777777" w:rsidR="00EA2FB2" w:rsidRDefault="00EA2FB2" w:rsidP="00EA2FB2">
      <w:pPr>
        <w:pStyle w:val="PL"/>
        <w:rPr>
          <w:lang w:eastAsia="de-DE"/>
        </w:rPr>
      </w:pPr>
      <w:r>
        <w:rPr>
          <w:lang w:eastAsia="de-DE"/>
        </w:rPr>
        <w:t xml:space="preserve">          schema:</w:t>
      </w:r>
    </w:p>
    <w:p w14:paraId="592ECD05" w14:textId="77777777" w:rsidR="00EA2FB2" w:rsidRDefault="00EA2FB2" w:rsidP="00EA2FB2">
      <w:pPr>
        <w:pStyle w:val="PL"/>
        <w:rPr>
          <w:lang w:eastAsia="de-DE"/>
        </w:rPr>
      </w:pPr>
      <w:r>
        <w:rPr>
          <w:lang w:eastAsia="de-DE"/>
        </w:rPr>
        <w:t xml:space="preserve">            type: string</w:t>
      </w:r>
    </w:p>
    <w:p w14:paraId="737C3079" w14:textId="77777777" w:rsidR="00EA2FB2" w:rsidRDefault="00EA2FB2" w:rsidP="00EA2FB2">
      <w:pPr>
        <w:pStyle w:val="PL"/>
        <w:rPr>
          <w:lang w:eastAsia="de-DE"/>
        </w:rPr>
      </w:pPr>
      <w:r>
        <w:rPr>
          <w:lang w:eastAsia="de-DE"/>
        </w:rPr>
        <w:t xml:space="preserve">      responses:</w:t>
      </w:r>
    </w:p>
    <w:p w14:paraId="7E5C953A" w14:textId="77777777" w:rsidR="00EA2FB2" w:rsidRDefault="00EA2FB2" w:rsidP="00EA2FB2">
      <w:pPr>
        <w:pStyle w:val="PL"/>
        <w:rPr>
          <w:lang w:eastAsia="de-DE"/>
        </w:rPr>
      </w:pPr>
      <w:r>
        <w:rPr>
          <w:lang w:eastAsia="de-DE"/>
        </w:rPr>
        <w:t xml:space="preserve">        '204':</w:t>
      </w:r>
    </w:p>
    <w:p w14:paraId="40D5DB44" w14:textId="77777777" w:rsidR="00EA2FB2" w:rsidRDefault="00EA2FB2" w:rsidP="00EA2FB2">
      <w:pPr>
        <w:pStyle w:val="PL"/>
        <w:rPr>
          <w:lang w:eastAsia="de-DE"/>
        </w:rPr>
      </w:pPr>
      <w:r>
        <w:rPr>
          <w:lang w:eastAsia="de-DE"/>
        </w:rPr>
        <w:t xml:space="preserve">          description: &gt;-</w:t>
      </w:r>
    </w:p>
    <w:p w14:paraId="674989A8" w14:textId="77777777" w:rsidR="00EA2FB2" w:rsidRDefault="00EA2FB2" w:rsidP="00EA2FB2">
      <w:pPr>
        <w:pStyle w:val="PL"/>
        <w:rPr>
          <w:lang w:eastAsia="de-DE"/>
        </w:rPr>
      </w:pPr>
      <w:r>
        <w:rPr>
          <w:lang w:eastAsia="de-DE"/>
        </w:rPr>
        <w:t xml:space="preserve">            Success case ("204 No Content").</w:t>
      </w:r>
    </w:p>
    <w:p w14:paraId="0B32D697" w14:textId="77777777" w:rsidR="00EA2FB2" w:rsidRDefault="00EA2FB2" w:rsidP="00EA2FB2">
      <w:pPr>
        <w:pStyle w:val="PL"/>
        <w:rPr>
          <w:lang w:eastAsia="de-DE"/>
        </w:rPr>
      </w:pPr>
      <w:r>
        <w:rPr>
          <w:lang w:eastAsia="de-DE"/>
        </w:rPr>
        <w:t xml:space="preserve">            The subscription resource has been deleted. The response message body</w:t>
      </w:r>
    </w:p>
    <w:p w14:paraId="385F0931" w14:textId="77777777" w:rsidR="00EA2FB2" w:rsidRDefault="00EA2FB2" w:rsidP="00EA2FB2">
      <w:pPr>
        <w:pStyle w:val="PL"/>
        <w:rPr>
          <w:lang w:eastAsia="de-DE"/>
        </w:rPr>
      </w:pPr>
      <w:r>
        <w:rPr>
          <w:lang w:eastAsia="de-DE"/>
        </w:rPr>
        <w:t xml:space="preserve">            is absent.</w:t>
      </w:r>
    </w:p>
    <w:p w14:paraId="30F06854" w14:textId="77777777" w:rsidR="00EA2FB2" w:rsidRDefault="00EA2FB2" w:rsidP="00EA2FB2">
      <w:pPr>
        <w:pStyle w:val="PL"/>
        <w:rPr>
          <w:lang w:eastAsia="de-DE"/>
        </w:rPr>
      </w:pPr>
      <w:r>
        <w:rPr>
          <w:lang w:eastAsia="de-DE"/>
        </w:rPr>
        <w:t xml:space="preserve">        default:</w:t>
      </w:r>
    </w:p>
    <w:p w14:paraId="11DF3BF4" w14:textId="77777777" w:rsidR="00EA2FB2" w:rsidRDefault="00EA2FB2" w:rsidP="00EA2FB2">
      <w:pPr>
        <w:pStyle w:val="PL"/>
        <w:rPr>
          <w:lang w:eastAsia="de-DE"/>
        </w:rPr>
      </w:pPr>
      <w:r>
        <w:rPr>
          <w:lang w:eastAsia="de-DE"/>
        </w:rPr>
        <w:t xml:space="preserve">          description: Error case.</w:t>
      </w:r>
    </w:p>
    <w:p w14:paraId="3C0BC686" w14:textId="77777777" w:rsidR="00EA2FB2" w:rsidRDefault="00EA2FB2" w:rsidP="00EA2FB2">
      <w:pPr>
        <w:pStyle w:val="PL"/>
        <w:rPr>
          <w:lang w:eastAsia="de-DE"/>
        </w:rPr>
      </w:pPr>
      <w:r>
        <w:rPr>
          <w:lang w:eastAsia="de-DE"/>
        </w:rPr>
        <w:t xml:space="preserve">          content:</w:t>
      </w:r>
    </w:p>
    <w:p w14:paraId="2ACBD614" w14:textId="77777777" w:rsidR="00EA2FB2" w:rsidRDefault="00EA2FB2" w:rsidP="00EA2FB2">
      <w:pPr>
        <w:pStyle w:val="PL"/>
        <w:rPr>
          <w:lang w:eastAsia="de-DE"/>
        </w:rPr>
      </w:pPr>
      <w:r>
        <w:rPr>
          <w:lang w:eastAsia="de-DE"/>
        </w:rPr>
        <w:t xml:space="preserve">            application/json:</w:t>
      </w:r>
    </w:p>
    <w:p w14:paraId="68E0771C" w14:textId="77777777" w:rsidR="00EA2FB2" w:rsidRDefault="00EA2FB2" w:rsidP="00EA2FB2">
      <w:pPr>
        <w:pStyle w:val="PL"/>
        <w:rPr>
          <w:lang w:eastAsia="de-DE"/>
        </w:rPr>
      </w:pPr>
      <w:r>
        <w:rPr>
          <w:lang w:eastAsia="de-DE"/>
        </w:rPr>
        <w:t xml:space="preserve">              schema:</w:t>
      </w:r>
    </w:p>
    <w:p w14:paraId="06464FB5" w14:textId="77777777" w:rsidR="00EA2FB2" w:rsidRDefault="00EA2FB2" w:rsidP="00EA2FB2">
      <w:pPr>
        <w:pStyle w:val="PL"/>
        <w:rPr>
          <w:lang w:eastAsia="de-DE"/>
        </w:rPr>
      </w:pPr>
      <w:r>
        <w:rPr>
          <w:lang w:eastAsia="de-DE"/>
        </w:rPr>
        <w:t xml:space="preserve">                $ref: 'TS28623_ComDefs.yaml#/components/schemas/ErrorResponse'</w:t>
      </w:r>
    </w:p>
    <w:p w14:paraId="526C80C2" w14:textId="77777777" w:rsidR="00EA2FB2" w:rsidRDefault="00EA2FB2" w:rsidP="00EA2FB2">
      <w:pPr>
        <w:pStyle w:val="PL"/>
        <w:rPr>
          <w:lang w:eastAsia="de-DE"/>
        </w:rPr>
      </w:pPr>
      <w:r>
        <w:rPr>
          <w:lang w:eastAsia="de-DE"/>
        </w:rPr>
        <w:t>components:</w:t>
      </w:r>
    </w:p>
    <w:p w14:paraId="2794808C" w14:textId="77777777" w:rsidR="00EA2FB2" w:rsidRDefault="00EA2FB2" w:rsidP="00EA2FB2">
      <w:pPr>
        <w:pStyle w:val="PL"/>
        <w:rPr>
          <w:lang w:eastAsia="de-DE"/>
        </w:rPr>
      </w:pPr>
      <w:r>
        <w:rPr>
          <w:lang w:eastAsia="de-DE"/>
        </w:rPr>
        <w:t xml:space="preserve">  schemas:</w:t>
      </w:r>
    </w:p>
    <w:p w14:paraId="07144E2F" w14:textId="77777777" w:rsidR="00EA2FB2" w:rsidRDefault="00EA2FB2" w:rsidP="00EA2FB2">
      <w:pPr>
        <w:pStyle w:val="PL"/>
        <w:rPr>
          <w:lang w:eastAsia="de-DE"/>
        </w:rPr>
      </w:pPr>
      <w:r>
        <w:rPr>
          <w:lang w:eastAsia="de-DE"/>
        </w:rPr>
        <w:t xml:space="preserve">    FileDataType:</w:t>
      </w:r>
    </w:p>
    <w:p w14:paraId="310813F4" w14:textId="77777777" w:rsidR="00EA2FB2" w:rsidRDefault="00EA2FB2" w:rsidP="00EA2FB2">
      <w:pPr>
        <w:pStyle w:val="PL"/>
        <w:rPr>
          <w:lang w:eastAsia="de-DE"/>
        </w:rPr>
      </w:pPr>
      <w:r>
        <w:rPr>
          <w:lang w:eastAsia="de-DE"/>
        </w:rPr>
        <w:t xml:space="preserve">      type: string</w:t>
      </w:r>
    </w:p>
    <w:p w14:paraId="1DF237EE" w14:textId="77777777" w:rsidR="00EA2FB2" w:rsidRDefault="00EA2FB2" w:rsidP="00EA2FB2">
      <w:pPr>
        <w:pStyle w:val="PL"/>
        <w:rPr>
          <w:lang w:eastAsia="de-DE"/>
        </w:rPr>
      </w:pPr>
      <w:r>
        <w:rPr>
          <w:lang w:eastAsia="de-DE"/>
        </w:rPr>
        <w:t xml:space="preserve">      enum:</w:t>
      </w:r>
    </w:p>
    <w:p w14:paraId="70587974" w14:textId="77777777" w:rsidR="00EA2FB2" w:rsidRDefault="00EA2FB2" w:rsidP="00EA2FB2">
      <w:pPr>
        <w:pStyle w:val="PL"/>
        <w:rPr>
          <w:lang w:eastAsia="de-DE"/>
        </w:rPr>
      </w:pPr>
      <w:r>
        <w:rPr>
          <w:lang w:eastAsia="de-DE"/>
        </w:rPr>
        <w:t xml:space="preserve">        - Performance</w:t>
      </w:r>
    </w:p>
    <w:p w14:paraId="0D3848BC" w14:textId="77777777" w:rsidR="00EA2FB2" w:rsidRDefault="00EA2FB2" w:rsidP="00EA2FB2">
      <w:pPr>
        <w:pStyle w:val="PL"/>
        <w:rPr>
          <w:lang w:eastAsia="de-DE"/>
        </w:rPr>
      </w:pPr>
      <w:r>
        <w:rPr>
          <w:lang w:eastAsia="de-DE"/>
        </w:rPr>
        <w:t xml:space="preserve">        - Trace</w:t>
      </w:r>
    </w:p>
    <w:p w14:paraId="434B15DC" w14:textId="77777777" w:rsidR="00EA2FB2" w:rsidRDefault="00EA2FB2" w:rsidP="00EA2FB2">
      <w:pPr>
        <w:pStyle w:val="PL"/>
        <w:rPr>
          <w:lang w:eastAsia="de-DE"/>
        </w:rPr>
      </w:pPr>
      <w:r>
        <w:rPr>
          <w:lang w:eastAsia="de-DE"/>
        </w:rPr>
        <w:t xml:space="preserve">        - Anatytics</w:t>
      </w:r>
    </w:p>
    <w:p w14:paraId="3292704A" w14:textId="77777777" w:rsidR="00EA2FB2" w:rsidRDefault="00EA2FB2" w:rsidP="00EA2FB2">
      <w:pPr>
        <w:pStyle w:val="PL"/>
        <w:rPr>
          <w:lang w:eastAsia="de-DE"/>
        </w:rPr>
      </w:pPr>
      <w:r>
        <w:rPr>
          <w:lang w:eastAsia="de-DE"/>
        </w:rPr>
        <w:t xml:space="preserve">        - Proprietary</w:t>
      </w:r>
    </w:p>
    <w:p w14:paraId="36EA98C8" w14:textId="77777777" w:rsidR="00EA2FB2" w:rsidRDefault="00EA2FB2" w:rsidP="00EA2FB2">
      <w:pPr>
        <w:pStyle w:val="PL"/>
        <w:rPr>
          <w:lang w:eastAsia="de-DE"/>
        </w:rPr>
      </w:pPr>
      <w:r>
        <w:rPr>
          <w:lang w:eastAsia="de-DE"/>
        </w:rPr>
        <w:t xml:space="preserve">    FileNotificationTypes:</w:t>
      </w:r>
    </w:p>
    <w:p w14:paraId="60F3F896" w14:textId="77777777" w:rsidR="00EA2FB2" w:rsidRDefault="00EA2FB2" w:rsidP="00EA2FB2">
      <w:pPr>
        <w:pStyle w:val="PL"/>
        <w:rPr>
          <w:lang w:eastAsia="de-DE"/>
        </w:rPr>
      </w:pPr>
      <w:r>
        <w:rPr>
          <w:lang w:eastAsia="de-DE"/>
        </w:rPr>
        <w:t xml:space="preserve">      type: string</w:t>
      </w:r>
    </w:p>
    <w:p w14:paraId="0A947AB9" w14:textId="77777777" w:rsidR="00EA2FB2" w:rsidRDefault="00EA2FB2" w:rsidP="00EA2FB2">
      <w:pPr>
        <w:pStyle w:val="PL"/>
        <w:rPr>
          <w:lang w:eastAsia="de-DE"/>
        </w:rPr>
      </w:pPr>
      <w:r>
        <w:rPr>
          <w:lang w:eastAsia="de-DE"/>
        </w:rPr>
        <w:t xml:space="preserve">      enum:</w:t>
      </w:r>
    </w:p>
    <w:p w14:paraId="7D34B1B7" w14:textId="77777777" w:rsidR="00EA2FB2" w:rsidRDefault="00EA2FB2" w:rsidP="00EA2FB2">
      <w:pPr>
        <w:pStyle w:val="PL"/>
        <w:rPr>
          <w:lang w:eastAsia="de-DE"/>
        </w:rPr>
      </w:pPr>
      <w:r>
        <w:rPr>
          <w:lang w:eastAsia="de-DE"/>
        </w:rPr>
        <w:t xml:space="preserve">        - notifyFileReady</w:t>
      </w:r>
    </w:p>
    <w:p w14:paraId="6992C79E" w14:textId="77777777" w:rsidR="00EA2FB2" w:rsidRDefault="00EA2FB2" w:rsidP="00EA2FB2">
      <w:pPr>
        <w:pStyle w:val="PL"/>
        <w:rPr>
          <w:lang w:eastAsia="de-DE"/>
        </w:rPr>
      </w:pPr>
      <w:r>
        <w:rPr>
          <w:lang w:eastAsia="de-DE"/>
        </w:rPr>
        <w:t xml:space="preserve">        - notifyFilePreparationError</w:t>
      </w:r>
    </w:p>
    <w:p w14:paraId="3F00E844" w14:textId="77777777" w:rsidR="00EA2FB2" w:rsidRDefault="00EA2FB2" w:rsidP="00EA2FB2">
      <w:pPr>
        <w:pStyle w:val="PL"/>
        <w:rPr>
          <w:lang w:eastAsia="de-DE"/>
        </w:rPr>
      </w:pPr>
      <w:r>
        <w:rPr>
          <w:lang w:eastAsia="de-DE"/>
        </w:rPr>
        <w:t xml:space="preserve">    FileInfo:</w:t>
      </w:r>
    </w:p>
    <w:p w14:paraId="20DB59D0" w14:textId="77777777" w:rsidR="00EA2FB2" w:rsidRDefault="00EA2FB2" w:rsidP="00EA2FB2">
      <w:pPr>
        <w:pStyle w:val="PL"/>
        <w:rPr>
          <w:lang w:eastAsia="de-DE"/>
        </w:rPr>
      </w:pPr>
      <w:r>
        <w:rPr>
          <w:lang w:eastAsia="de-DE"/>
        </w:rPr>
        <w:t xml:space="preserve">      type: object</w:t>
      </w:r>
    </w:p>
    <w:p w14:paraId="1A1143A0" w14:textId="77777777" w:rsidR="00EA2FB2" w:rsidRDefault="00EA2FB2" w:rsidP="00EA2FB2">
      <w:pPr>
        <w:pStyle w:val="PL"/>
        <w:rPr>
          <w:lang w:eastAsia="de-DE"/>
        </w:rPr>
      </w:pPr>
      <w:r>
        <w:rPr>
          <w:lang w:eastAsia="de-DE"/>
        </w:rPr>
        <w:t xml:space="preserve">      properties:</w:t>
      </w:r>
    </w:p>
    <w:p w14:paraId="235C1A68" w14:textId="77777777" w:rsidR="00EA2FB2" w:rsidRDefault="00EA2FB2" w:rsidP="00EA2FB2">
      <w:pPr>
        <w:pStyle w:val="PL"/>
        <w:rPr>
          <w:lang w:eastAsia="de-DE"/>
        </w:rPr>
      </w:pPr>
      <w:r>
        <w:rPr>
          <w:lang w:eastAsia="de-DE"/>
        </w:rPr>
        <w:t xml:space="preserve">        fileLocation:</w:t>
      </w:r>
    </w:p>
    <w:p w14:paraId="1F6DD3FC" w14:textId="77777777" w:rsidR="00EA2FB2" w:rsidRDefault="00EA2FB2" w:rsidP="00EA2FB2">
      <w:pPr>
        <w:pStyle w:val="PL"/>
        <w:rPr>
          <w:lang w:eastAsia="de-DE"/>
        </w:rPr>
      </w:pPr>
      <w:r>
        <w:rPr>
          <w:lang w:eastAsia="de-DE"/>
        </w:rPr>
        <w:t xml:space="preserve">          $ref: 'TS28623_ComDefs.yaml#/components/schemas/Uri'</w:t>
      </w:r>
    </w:p>
    <w:p w14:paraId="536A39F8" w14:textId="77777777" w:rsidR="00EA2FB2" w:rsidRDefault="00EA2FB2" w:rsidP="00EA2FB2">
      <w:pPr>
        <w:pStyle w:val="PL"/>
        <w:rPr>
          <w:lang w:eastAsia="de-DE"/>
        </w:rPr>
      </w:pPr>
      <w:r>
        <w:rPr>
          <w:lang w:eastAsia="de-DE"/>
        </w:rPr>
        <w:t xml:space="preserve">        fileSize:</w:t>
      </w:r>
    </w:p>
    <w:p w14:paraId="2D3ECD9D" w14:textId="77777777" w:rsidR="00EA2FB2" w:rsidRDefault="00EA2FB2" w:rsidP="00EA2FB2">
      <w:pPr>
        <w:pStyle w:val="PL"/>
        <w:rPr>
          <w:lang w:eastAsia="de-DE"/>
        </w:rPr>
      </w:pPr>
      <w:r>
        <w:rPr>
          <w:lang w:eastAsia="de-DE"/>
        </w:rPr>
        <w:t xml:space="preserve">          type: integer</w:t>
      </w:r>
    </w:p>
    <w:p w14:paraId="5D62D6CD" w14:textId="77777777" w:rsidR="00EA2FB2" w:rsidRDefault="00EA2FB2" w:rsidP="00EA2FB2">
      <w:pPr>
        <w:pStyle w:val="PL"/>
        <w:rPr>
          <w:lang w:eastAsia="de-DE"/>
        </w:rPr>
      </w:pPr>
      <w:r>
        <w:rPr>
          <w:lang w:eastAsia="de-DE"/>
        </w:rPr>
        <w:t xml:space="preserve">        fileReadyTime:</w:t>
      </w:r>
    </w:p>
    <w:p w14:paraId="33D75D5A" w14:textId="77777777" w:rsidR="00EA2FB2" w:rsidRDefault="00EA2FB2" w:rsidP="00EA2FB2">
      <w:pPr>
        <w:pStyle w:val="PL"/>
        <w:rPr>
          <w:lang w:eastAsia="de-DE"/>
        </w:rPr>
      </w:pPr>
      <w:r>
        <w:rPr>
          <w:lang w:eastAsia="de-DE"/>
        </w:rPr>
        <w:t xml:space="preserve">          $ref: 'TS28623_ComDefs.yaml#/components/schemas/DateTime'</w:t>
      </w:r>
    </w:p>
    <w:p w14:paraId="6825083B" w14:textId="77777777" w:rsidR="00EA2FB2" w:rsidRDefault="00EA2FB2" w:rsidP="00EA2FB2">
      <w:pPr>
        <w:pStyle w:val="PL"/>
        <w:rPr>
          <w:lang w:eastAsia="de-DE"/>
        </w:rPr>
      </w:pPr>
      <w:r>
        <w:rPr>
          <w:lang w:eastAsia="de-DE"/>
        </w:rPr>
        <w:t xml:space="preserve">        fileExpirationTime:</w:t>
      </w:r>
    </w:p>
    <w:p w14:paraId="6FB9A4A9" w14:textId="77777777" w:rsidR="00EA2FB2" w:rsidRDefault="00EA2FB2" w:rsidP="00EA2FB2">
      <w:pPr>
        <w:pStyle w:val="PL"/>
        <w:rPr>
          <w:lang w:eastAsia="de-DE"/>
        </w:rPr>
      </w:pPr>
      <w:r>
        <w:rPr>
          <w:lang w:eastAsia="de-DE"/>
        </w:rPr>
        <w:t xml:space="preserve">          $ref: 'TS28623_ComDefs.yaml#/components/schemas/DateTime'</w:t>
      </w:r>
    </w:p>
    <w:p w14:paraId="3FEED072" w14:textId="77777777" w:rsidR="00EA2FB2" w:rsidRDefault="00EA2FB2" w:rsidP="00EA2FB2">
      <w:pPr>
        <w:pStyle w:val="PL"/>
        <w:rPr>
          <w:lang w:eastAsia="de-DE"/>
        </w:rPr>
      </w:pPr>
      <w:r>
        <w:rPr>
          <w:lang w:eastAsia="de-DE"/>
        </w:rPr>
        <w:t xml:space="preserve">        fileCompression:</w:t>
      </w:r>
    </w:p>
    <w:p w14:paraId="47BF725E" w14:textId="77777777" w:rsidR="00EA2FB2" w:rsidRDefault="00EA2FB2" w:rsidP="00EA2FB2">
      <w:pPr>
        <w:pStyle w:val="PL"/>
        <w:rPr>
          <w:lang w:eastAsia="de-DE"/>
        </w:rPr>
      </w:pPr>
      <w:r>
        <w:rPr>
          <w:lang w:eastAsia="de-DE"/>
        </w:rPr>
        <w:t xml:space="preserve">          type: string</w:t>
      </w:r>
    </w:p>
    <w:p w14:paraId="16934888" w14:textId="77777777" w:rsidR="00EA2FB2" w:rsidRDefault="00EA2FB2" w:rsidP="00EA2FB2">
      <w:pPr>
        <w:pStyle w:val="PL"/>
        <w:rPr>
          <w:lang w:eastAsia="de-DE"/>
        </w:rPr>
      </w:pPr>
      <w:r>
        <w:rPr>
          <w:lang w:eastAsia="de-DE"/>
        </w:rPr>
        <w:t xml:space="preserve">        fileFormat:</w:t>
      </w:r>
    </w:p>
    <w:p w14:paraId="2B524EB7" w14:textId="77777777" w:rsidR="00EA2FB2" w:rsidRDefault="00EA2FB2" w:rsidP="00EA2FB2">
      <w:pPr>
        <w:pStyle w:val="PL"/>
        <w:rPr>
          <w:lang w:eastAsia="de-DE"/>
        </w:rPr>
      </w:pPr>
      <w:r>
        <w:rPr>
          <w:lang w:eastAsia="de-DE"/>
        </w:rPr>
        <w:t xml:space="preserve">          type: string</w:t>
      </w:r>
    </w:p>
    <w:p w14:paraId="0FA29CFF" w14:textId="77777777" w:rsidR="00EA2FB2" w:rsidRDefault="00EA2FB2" w:rsidP="00EA2FB2">
      <w:pPr>
        <w:pStyle w:val="PL"/>
        <w:rPr>
          <w:lang w:eastAsia="de-DE"/>
        </w:rPr>
      </w:pPr>
      <w:r>
        <w:rPr>
          <w:lang w:eastAsia="de-DE"/>
        </w:rPr>
        <w:t xml:space="preserve">        fileDataType:</w:t>
      </w:r>
    </w:p>
    <w:p w14:paraId="6C6DA64B" w14:textId="77777777" w:rsidR="00EA2FB2" w:rsidRDefault="00EA2FB2" w:rsidP="00EA2FB2">
      <w:pPr>
        <w:pStyle w:val="PL"/>
        <w:rPr>
          <w:lang w:eastAsia="de-DE"/>
        </w:rPr>
      </w:pPr>
      <w:r>
        <w:rPr>
          <w:lang w:eastAsia="de-DE"/>
        </w:rPr>
        <w:t xml:space="preserve">           $ref: '#/components/schemas/FileDataType'</w:t>
      </w:r>
    </w:p>
    <w:p w14:paraId="45918C46" w14:textId="77777777" w:rsidR="00EA2FB2" w:rsidRDefault="00EA2FB2" w:rsidP="00EA2FB2">
      <w:pPr>
        <w:pStyle w:val="PL"/>
        <w:rPr>
          <w:lang w:eastAsia="de-DE"/>
        </w:rPr>
      </w:pPr>
      <w:r>
        <w:rPr>
          <w:lang w:eastAsia="de-DE"/>
        </w:rPr>
        <w:t xml:space="preserve">    NotifyFileReady:</w:t>
      </w:r>
    </w:p>
    <w:p w14:paraId="7BBF2B2C" w14:textId="77777777" w:rsidR="00EA2FB2" w:rsidRDefault="00EA2FB2" w:rsidP="00EA2FB2">
      <w:pPr>
        <w:pStyle w:val="PL"/>
        <w:rPr>
          <w:lang w:eastAsia="de-DE"/>
        </w:rPr>
      </w:pPr>
      <w:r>
        <w:rPr>
          <w:lang w:eastAsia="de-DE"/>
        </w:rPr>
        <w:t xml:space="preserve">      allOf:</w:t>
      </w:r>
    </w:p>
    <w:p w14:paraId="6FE83DB4" w14:textId="77777777" w:rsidR="00EA2FB2" w:rsidRDefault="00EA2FB2" w:rsidP="00EA2FB2">
      <w:pPr>
        <w:pStyle w:val="PL"/>
        <w:rPr>
          <w:lang w:eastAsia="de-DE"/>
        </w:rPr>
      </w:pPr>
      <w:r>
        <w:rPr>
          <w:lang w:eastAsia="de-DE"/>
        </w:rPr>
        <w:t xml:space="preserve">        - $ref: 'TS28623_ComDefs.yaml#/components/schemas/NotificationHeader'</w:t>
      </w:r>
    </w:p>
    <w:p w14:paraId="3B941302" w14:textId="77777777" w:rsidR="00EA2FB2" w:rsidRDefault="00EA2FB2" w:rsidP="00EA2FB2">
      <w:pPr>
        <w:pStyle w:val="PL"/>
        <w:rPr>
          <w:lang w:eastAsia="de-DE"/>
        </w:rPr>
      </w:pPr>
      <w:r>
        <w:rPr>
          <w:lang w:eastAsia="de-DE"/>
        </w:rPr>
        <w:t xml:space="preserve">        - type: object</w:t>
      </w:r>
    </w:p>
    <w:p w14:paraId="3AAA0DDE" w14:textId="77777777" w:rsidR="00EA2FB2" w:rsidRDefault="00EA2FB2" w:rsidP="00EA2FB2">
      <w:pPr>
        <w:pStyle w:val="PL"/>
        <w:rPr>
          <w:lang w:eastAsia="de-DE"/>
        </w:rPr>
      </w:pPr>
      <w:r>
        <w:rPr>
          <w:lang w:eastAsia="de-DE"/>
        </w:rPr>
        <w:t xml:space="preserve">          properties:</w:t>
      </w:r>
    </w:p>
    <w:p w14:paraId="28E2C4D5" w14:textId="77777777" w:rsidR="00EA2FB2" w:rsidRDefault="00EA2FB2" w:rsidP="00EA2FB2">
      <w:pPr>
        <w:pStyle w:val="PL"/>
        <w:rPr>
          <w:lang w:eastAsia="de-DE"/>
        </w:rPr>
      </w:pPr>
      <w:r>
        <w:rPr>
          <w:lang w:eastAsia="de-DE"/>
        </w:rPr>
        <w:t xml:space="preserve">            fileInfoList:</w:t>
      </w:r>
    </w:p>
    <w:p w14:paraId="1EA5E849" w14:textId="77777777" w:rsidR="00EA2FB2" w:rsidRDefault="00EA2FB2" w:rsidP="00EA2FB2">
      <w:pPr>
        <w:pStyle w:val="PL"/>
        <w:rPr>
          <w:lang w:eastAsia="de-DE"/>
        </w:rPr>
      </w:pPr>
      <w:r>
        <w:rPr>
          <w:lang w:eastAsia="de-DE"/>
        </w:rPr>
        <w:t xml:space="preserve">              type: array</w:t>
      </w:r>
    </w:p>
    <w:p w14:paraId="5DCD083E" w14:textId="77777777" w:rsidR="00EA2FB2" w:rsidRDefault="00EA2FB2" w:rsidP="00EA2FB2">
      <w:pPr>
        <w:pStyle w:val="PL"/>
        <w:rPr>
          <w:lang w:eastAsia="de-DE"/>
        </w:rPr>
      </w:pPr>
      <w:r>
        <w:rPr>
          <w:lang w:eastAsia="de-DE"/>
        </w:rPr>
        <w:t xml:space="preserve">              items:</w:t>
      </w:r>
    </w:p>
    <w:p w14:paraId="1DC2168E" w14:textId="77777777" w:rsidR="00EA2FB2" w:rsidRDefault="00EA2FB2" w:rsidP="00EA2FB2">
      <w:pPr>
        <w:pStyle w:val="PL"/>
        <w:rPr>
          <w:lang w:eastAsia="de-DE"/>
        </w:rPr>
      </w:pPr>
      <w:r>
        <w:rPr>
          <w:lang w:eastAsia="de-DE"/>
        </w:rPr>
        <w:t xml:space="preserve">                $ref: '#/components/schemas/FileInfo'</w:t>
      </w:r>
    </w:p>
    <w:p w14:paraId="39E80BDF" w14:textId="77777777" w:rsidR="00EA2FB2" w:rsidRDefault="00EA2FB2" w:rsidP="00EA2FB2">
      <w:pPr>
        <w:pStyle w:val="PL"/>
        <w:rPr>
          <w:lang w:eastAsia="de-DE"/>
        </w:rPr>
      </w:pPr>
      <w:r>
        <w:rPr>
          <w:lang w:eastAsia="de-DE"/>
        </w:rPr>
        <w:t xml:space="preserve">            additionalText:</w:t>
      </w:r>
    </w:p>
    <w:p w14:paraId="161C2C07" w14:textId="77777777" w:rsidR="00EA2FB2" w:rsidRDefault="00EA2FB2" w:rsidP="00EA2FB2">
      <w:pPr>
        <w:pStyle w:val="PL"/>
        <w:rPr>
          <w:lang w:eastAsia="de-DE"/>
        </w:rPr>
      </w:pPr>
      <w:r>
        <w:rPr>
          <w:lang w:eastAsia="de-DE"/>
        </w:rPr>
        <w:t xml:space="preserve">              type: string</w:t>
      </w:r>
    </w:p>
    <w:p w14:paraId="51D1BCFE" w14:textId="77777777" w:rsidR="00EA2FB2" w:rsidRDefault="00EA2FB2" w:rsidP="00EA2FB2">
      <w:pPr>
        <w:pStyle w:val="PL"/>
        <w:rPr>
          <w:lang w:eastAsia="de-DE"/>
        </w:rPr>
      </w:pPr>
      <w:r>
        <w:rPr>
          <w:lang w:eastAsia="de-DE"/>
        </w:rPr>
        <w:t xml:space="preserve">    NotifyFilePreparationError:</w:t>
      </w:r>
    </w:p>
    <w:p w14:paraId="764C3BCE" w14:textId="77777777" w:rsidR="00EA2FB2" w:rsidRDefault="00EA2FB2" w:rsidP="00EA2FB2">
      <w:pPr>
        <w:pStyle w:val="PL"/>
        <w:rPr>
          <w:lang w:eastAsia="de-DE"/>
        </w:rPr>
      </w:pPr>
      <w:r>
        <w:rPr>
          <w:lang w:eastAsia="de-DE"/>
        </w:rPr>
        <w:t xml:space="preserve">      allOf:</w:t>
      </w:r>
    </w:p>
    <w:p w14:paraId="659F3E60" w14:textId="77777777" w:rsidR="00EA2FB2" w:rsidRDefault="00EA2FB2" w:rsidP="00EA2FB2">
      <w:pPr>
        <w:pStyle w:val="PL"/>
        <w:rPr>
          <w:lang w:eastAsia="de-DE"/>
        </w:rPr>
      </w:pPr>
      <w:r>
        <w:rPr>
          <w:lang w:eastAsia="de-DE"/>
        </w:rPr>
        <w:t xml:space="preserve">        - $ref: 'TS28623_ComDefs.yaml#/components/schemas/NotificationHeader'</w:t>
      </w:r>
    </w:p>
    <w:p w14:paraId="2928E27C" w14:textId="77777777" w:rsidR="00EA2FB2" w:rsidRDefault="00EA2FB2" w:rsidP="00EA2FB2">
      <w:pPr>
        <w:pStyle w:val="PL"/>
        <w:rPr>
          <w:lang w:eastAsia="de-DE"/>
        </w:rPr>
      </w:pPr>
      <w:r>
        <w:rPr>
          <w:lang w:eastAsia="de-DE"/>
        </w:rPr>
        <w:t xml:space="preserve">        - type: object</w:t>
      </w:r>
    </w:p>
    <w:p w14:paraId="20858152" w14:textId="77777777" w:rsidR="00EA2FB2" w:rsidRDefault="00EA2FB2" w:rsidP="00EA2FB2">
      <w:pPr>
        <w:pStyle w:val="PL"/>
        <w:rPr>
          <w:lang w:eastAsia="de-DE"/>
        </w:rPr>
      </w:pPr>
      <w:r>
        <w:rPr>
          <w:lang w:eastAsia="de-DE"/>
        </w:rPr>
        <w:t xml:space="preserve">          properties:</w:t>
      </w:r>
    </w:p>
    <w:p w14:paraId="3CBEEB33" w14:textId="77777777" w:rsidR="00EA2FB2" w:rsidRDefault="00EA2FB2" w:rsidP="00EA2FB2">
      <w:pPr>
        <w:pStyle w:val="PL"/>
        <w:rPr>
          <w:lang w:eastAsia="de-DE"/>
        </w:rPr>
      </w:pPr>
      <w:r>
        <w:rPr>
          <w:lang w:eastAsia="de-DE"/>
        </w:rPr>
        <w:t xml:space="preserve">            fileInfoList:</w:t>
      </w:r>
    </w:p>
    <w:p w14:paraId="0351D727" w14:textId="77777777" w:rsidR="00EA2FB2" w:rsidRDefault="00EA2FB2" w:rsidP="00EA2FB2">
      <w:pPr>
        <w:pStyle w:val="PL"/>
        <w:rPr>
          <w:lang w:eastAsia="de-DE"/>
        </w:rPr>
      </w:pPr>
      <w:r>
        <w:rPr>
          <w:lang w:eastAsia="de-DE"/>
        </w:rPr>
        <w:t xml:space="preserve">              type: array</w:t>
      </w:r>
    </w:p>
    <w:p w14:paraId="75B79B8D" w14:textId="77777777" w:rsidR="00EA2FB2" w:rsidRDefault="00EA2FB2" w:rsidP="00EA2FB2">
      <w:pPr>
        <w:pStyle w:val="PL"/>
        <w:rPr>
          <w:lang w:eastAsia="de-DE"/>
        </w:rPr>
      </w:pPr>
      <w:r>
        <w:rPr>
          <w:lang w:eastAsia="de-DE"/>
        </w:rPr>
        <w:t xml:space="preserve">              items:</w:t>
      </w:r>
    </w:p>
    <w:p w14:paraId="1FD76CC2" w14:textId="77777777" w:rsidR="00EA2FB2" w:rsidRDefault="00EA2FB2" w:rsidP="00EA2FB2">
      <w:pPr>
        <w:pStyle w:val="PL"/>
        <w:rPr>
          <w:lang w:eastAsia="de-DE"/>
        </w:rPr>
      </w:pPr>
      <w:r>
        <w:rPr>
          <w:lang w:eastAsia="de-DE"/>
        </w:rPr>
        <w:t xml:space="preserve">                $ref: '#/components/schemas/FileInfo'</w:t>
      </w:r>
    </w:p>
    <w:p w14:paraId="267414B0" w14:textId="77777777" w:rsidR="00EA2FB2" w:rsidRDefault="00EA2FB2" w:rsidP="00EA2FB2">
      <w:pPr>
        <w:pStyle w:val="PL"/>
        <w:rPr>
          <w:lang w:eastAsia="de-DE"/>
        </w:rPr>
      </w:pPr>
      <w:r>
        <w:rPr>
          <w:lang w:eastAsia="de-DE"/>
        </w:rPr>
        <w:t xml:space="preserve">            reason:</w:t>
      </w:r>
    </w:p>
    <w:p w14:paraId="4E4A5EFB" w14:textId="77777777" w:rsidR="00EA2FB2" w:rsidRDefault="00EA2FB2" w:rsidP="00EA2FB2">
      <w:pPr>
        <w:pStyle w:val="PL"/>
        <w:rPr>
          <w:lang w:eastAsia="de-DE"/>
        </w:rPr>
      </w:pPr>
      <w:r>
        <w:rPr>
          <w:lang w:eastAsia="de-DE"/>
        </w:rPr>
        <w:t xml:space="preserve">              type: string</w:t>
      </w:r>
    </w:p>
    <w:p w14:paraId="162AA21F" w14:textId="77777777" w:rsidR="00EA2FB2" w:rsidRDefault="00EA2FB2" w:rsidP="00EA2FB2">
      <w:pPr>
        <w:pStyle w:val="PL"/>
        <w:rPr>
          <w:lang w:eastAsia="de-DE"/>
        </w:rPr>
      </w:pPr>
      <w:r>
        <w:rPr>
          <w:lang w:eastAsia="de-DE"/>
        </w:rPr>
        <w:t xml:space="preserve">            additionalText:</w:t>
      </w:r>
    </w:p>
    <w:p w14:paraId="57F339AC" w14:textId="4DAD0ABA" w:rsidR="00413497" w:rsidRDefault="00EA2FB2" w:rsidP="006732CB">
      <w:pPr>
        <w:pStyle w:val="PL"/>
        <w:rPr>
          <w:lang w:eastAsia="de-DE"/>
        </w:rPr>
      </w:pPr>
      <w:r>
        <w:rPr>
          <w:lang w:eastAsia="de-DE"/>
        </w:rPr>
        <w:t xml:space="preserve">              type: string</w:t>
      </w:r>
      <w:bookmarkEnd w:id="4435"/>
    </w:p>
    <w:p w14:paraId="02816035" w14:textId="77777777" w:rsidR="006732CB" w:rsidRDefault="006732CB" w:rsidP="006732CB">
      <w:pPr>
        <w:pStyle w:val="PL"/>
      </w:pPr>
    </w:p>
    <w:p w14:paraId="375303EF" w14:textId="77777777" w:rsidR="00EC02EF" w:rsidRDefault="00EC02EF" w:rsidP="00EC02EF">
      <w:pPr>
        <w:pStyle w:val="Heading2"/>
        <w:rPr>
          <w:lang w:eastAsia="de-DE"/>
        </w:rPr>
      </w:pPr>
      <w:bookmarkStart w:id="4436" w:name="_Toc105505327"/>
      <w:r>
        <w:t>A.7.3</w:t>
      </w:r>
      <w:r>
        <w:tab/>
      </w:r>
      <w:r>
        <w:rPr>
          <w:lang w:eastAsia="de-DE"/>
        </w:rPr>
        <w:t>Integration with ONAP VES</w:t>
      </w:r>
      <w:bookmarkEnd w:id="4436"/>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37" w:name="_Toc35856830"/>
      <w:bookmarkStart w:id="4438" w:name="_Toc44001732"/>
      <w:bookmarkStart w:id="4439" w:name="_Toc51581338"/>
      <w:bookmarkStart w:id="4440" w:name="_Toc52356601"/>
      <w:bookmarkStart w:id="4441" w:name="_Toc55228171"/>
      <w:bookmarkStart w:id="4442" w:name="_Toc105505328"/>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37"/>
      <w:bookmarkEnd w:id="4438"/>
      <w:bookmarkEnd w:id="4439"/>
      <w:bookmarkEnd w:id="4440"/>
      <w:bookmarkEnd w:id="4441"/>
      <w:bookmarkEnd w:id="4442"/>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03BA7C56"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r w:rsidR="00EC02EF" w:rsidRPr="00EB2A7B">
        <w:t>see</w:t>
      </w:r>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43" w:name="historyclause"/>
      <w:r w:rsidRPr="00215D3C">
        <w:br w:type="page"/>
      </w:r>
      <w:bookmarkStart w:id="4444" w:name="_Toc20494861"/>
      <w:bookmarkStart w:id="4445" w:name="_Toc26975941"/>
      <w:bookmarkStart w:id="4446" w:name="_Toc35856831"/>
      <w:bookmarkStart w:id="4447" w:name="_Toc44001733"/>
      <w:bookmarkStart w:id="4448" w:name="_Toc51581339"/>
      <w:bookmarkStart w:id="4449" w:name="_Toc52356602"/>
      <w:bookmarkStart w:id="4450" w:name="_Toc55228172"/>
      <w:bookmarkStart w:id="4451" w:name="_Toc105505329"/>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44"/>
      <w:bookmarkEnd w:id="4445"/>
      <w:bookmarkEnd w:id="4446"/>
      <w:bookmarkEnd w:id="4447"/>
      <w:bookmarkEnd w:id="4448"/>
      <w:bookmarkEnd w:id="4449"/>
      <w:bookmarkEnd w:id="4450"/>
      <w:bookmarkEnd w:id="4451"/>
    </w:p>
    <w:p w14:paraId="27310CFB" w14:textId="77777777" w:rsidR="009C315A" w:rsidRPr="00215D3C" w:rsidRDefault="009C315A" w:rsidP="009C315A">
      <w:pPr>
        <w:pStyle w:val="TH"/>
      </w:pPr>
      <w:bookmarkStart w:id="4452" w:name="OLE_LINK18"/>
      <w:bookmarkEnd w:id="44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1E0476"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1E0476"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7C5A4C" w:rsidP="00335F34">
            <w:pPr>
              <w:pStyle w:val="TAL"/>
            </w:pPr>
            <w:fldSimple w:instr=" DOCPROPERTY  CrTitle  \* MERGEFORMAT ">
              <w:r w:rsidR="003C35F6">
                <w:t>Correct definitions for the File MnS (stage 2)</w:t>
              </w:r>
            </w:fldSimple>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1E0476" w:rsidP="00B02444">
            <w:pPr>
              <w:pStyle w:val="TAL"/>
            </w:pPr>
            <w:r>
              <w:fldChar w:fldCharType="begin"/>
            </w:r>
            <w:r>
              <w:instrText xml:space="preserve"> DOCPROPERTY  CrTitle  \* MERGEFORMAT </w:instrText>
            </w:r>
            <w:r>
              <w:fldChar w:fldCharType="separate"/>
            </w:r>
            <w:r w:rsidR="005B734C">
              <w:t>Correct definitions for performance assurance (stage 2 and 3)</w:t>
            </w:r>
            <w:r>
              <w:fldChar w:fldCharType="end"/>
            </w:r>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2C4A7A" w:rsidRPr="00215D3C" w14:paraId="72D3EDAC" w14:textId="77777777" w:rsidTr="007D6BE8">
        <w:tc>
          <w:tcPr>
            <w:tcW w:w="800" w:type="dxa"/>
            <w:shd w:val="solid" w:color="FFFFFF" w:fill="auto"/>
          </w:tcPr>
          <w:p w14:paraId="57E9CD29" w14:textId="66C20B3E" w:rsidR="002C4A7A" w:rsidRDefault="002C4A7A" w:rsidP="00186F54">
            <w:pPr>
              <w:pStyle w:val="TAL"/>
              <w:rPr>
                <w:noProof/>
              </w:rPr>
            </w:pPr>
            <w:r>
              <w:rPr>
                <w:noProof/>
              </w:rPr>
              <w:t>2022-03</w:t>
            </w:r>
          </w:p>
        </w:tc>
        <w:tc>
          <w:tcPr>
            <w:tcW w:w="901" w:type="dxa"/>
            <w:shd w:val="solid" w:color="FFFFFF" w:fill="auto"/>
          </w:tcPr>
          <w:p w14:paraId="3F7079D5" w14:textId="09573756" w:rsidR="002C4A7A" w:rsidRDefault="002C4A7A" w:rsidP="00186F54">
            <w:pPr>
              <w:pStyle w:val="TAL"/>
              <w:rPr>
                <w:noProof/>
              </w:rPr>
            </w:pPr>
            <w:r>
              <w:rPr>
                <w:noProof/>
              </w:rPr>
              <w:t>SA#95e</w:t>
            </w:r>
          </w:p>
        </w:tc>
        <w:tc>
          <w:tcPr>
            <w:tcW w:w="993" w:type="dxa"/>
            <w:shd w:val="solid" w:color="FFFFFF" w:fill="auto"/>
          </w:tcPr>
          <w:p w14:paraId="58FEB559" w14:textId="55E2A6CA" w:rsidR="002C4A7A" w:rsidRDefault="002C4A7A" w:rsidP="00186F54">
            <w:pPr>
              <w:pStyle w:val="TAL"/>
              <w:rPr>
                <w:noProof/>
              </w:rPr>
            </w:pPr>
            <w:r>
              <w:rPr>
                <w:noProof/>
              </w:rPr>
              <w:t>SP-220183</w:t>
            </w:r>
          </w:p>
        </w:tc>
        <w:tc>
          <w:tcPr>
            <w:tcW w:w="567" w:type="dxa"/>
            <w:shd w:val="solid" w:color="FFFFFF" w:fill="auto"/>
          </w:tcPr>
          <w:p w14:paraId="3E7FF06C" w14:textId="35E52842" w:rsidR="002C4A7A" w:rsidRDefault="002C4A7A" w:rsidP="00186F54">
            <w:pPr>
              <w:pStyle w:val="TAL"/>
              <w:rPr>
                <w:noProof/>
              </w:rPr>
            </w:pPr>
            <w:r>
              <w:rPr>
                <w:noProof/>
              </w:rPr>
              <w:t>0196</w:t>
            </w:r>
          </w:p>
        </w:tc>
        <w:tc>
          <w:tcPr>
            <w:tcW w:w="425" w:type="dxa"/>
            <w:shd w:val="solid" w:color="FFFFFF" w:fill="auto"/>
          </w:tcPr>
          <w:p w14:paraId="4D3737F3" w14:textId="33464DD6" w:rsidR="002C4A7A" w:rsidRDefault="002C4A7A" w:rsidP="00186F54">
            <w:pPr>
              <w:pStyle w:val="TAL"/>
              <w:rPr>
                <w:noProof/>
              </w:rPr>
            </w:pPr>
            <w:r>
              <w:rPr>
                <w:noProof/>
              </w:rPr>
              <w:t>1</w:t>
            </w:r>
          </w:p>
        </w:tc>
        <w:tc>
          <w:tcPr>
            <w:tcW w:w="567" w:type="dxa"/>
            <w:shd w:val="solid" w:color="FFFFFF" w:fill="auto"/>
          </w:tcPr>
          <w:p w14:paraId="5A6A4183" w14:textId="2B24C6C3" w:rsidR="002C4A7A" w:rsidRDefault="002C4A7A" w:rsidP="00186F54">
            <w:pPr>
              <w:pStyle w:val="TAL"/>
              <w:rPr>
                <w:noProof/>
              </w:rPr>
            </w:pPr>
            <w:r>
              <w:rPr>
                <w:noProof/>
              </w:rPr>
              <w:t>B</w:t>
            </w:r>
          </w:p>
        </w:tc>
        <w:tc>
          <w:tcPr>
            <w:tcW w:w="4678" w:type="dxa"/>
            <w:shd w:val="solid" w:color="FFFFFF" w:fill="auto"/>
          </w:tcPr>
          <w:p w14:paraId="39602F6F" w14:textId="60BDA955" w:rsidR="002C4A7A" w:rsidRDefault="002C4A7A" w:rsidP="00186F54">
            <w:pPr>
              <w:pStyle w:val="TAL"/>
            </w:pPr>
            <w:r>
              <w:t>Add jobId to FileInfo</w:t>
            </w:r>
          </w:p>
        </w:tc>
        <w:tc>
          <w:tcPr>
            <w:tcW w:w="708" w:type="dxa"/>
            <w:shd w:val="solid" w:color="FFFFFF" w:fill="auto"/>
          </w:tcPr>
          <w:p w14:paraId="3A087DEE" w14:textId="6C1D9FCF" w:rsidR="002C4A7A" w:rsidRDefault="002C4A7A" w:rsidP="00186F54">
            <w:pPr>
              <w:pStyle w:val="TAL"/>
              <w:rPr>
                <w:noProof/>
              </w:rPr>
            </w:pPr>
            <w:r>
              <w:rPr>
                <w:noProof/>
              </w:rPr>
              <w:t>17.0.0</w:t>
            </w:r>
          </w:p>
        </w:tc>
      </w:tr>
      <w:tr w:rsidR="00BF35D2" w:rsidRPr="00215D3C" w14:paraId="1511401B" w14:textId="77777777" w:rsidTr="007D6BE8">
        <w:tc>
          <w:tcPr>
            <w:tcW w:w="800" w:type="dxa"/>
            <w:shd w:val="solid" w:color="FFFFFF" w:fill="auto"/>
          </w:tcPr>
          <w:p w14:paraId="36490111" w14:textId="6192AECF" w:rsidR="00BF35D2" w:rsidRDefault="00BF35D2" w:rsidP="00186F54">
            <w:pPr>
              <w:pStyle w:val="TAL"/>
              <w:rPr>
                <w:noProof/>
              </w:rPr>
            </w:pPr>
            <w:r>
              <w:rPr>
                <w:noProof/>
              </w:rPr>
              <w:t>2022-06</w:t>
            </w:r>
          </w:p>
        </w:tc>
        <w:tc>
          <w:tcPr>
            <w:tcW w:w="901" w:type="dxa"/>
            <w:shd w:val="solid" w:color="FFFFFF" w:fill="auto"/>
          </w:tcPr>
          <w:p w14:paraId="29BAC304" w14:textId="2C9BF503" w:rsidR="00BF35D2" w:rsidRDefault="00BF35D2" w:rsidP="00186F54">
            <w:pPr>
              <w:pStyle w:val="TAL"/>
              <w:rPr>
                <w:noProof/>
              </w:rPr>
            </w:pPr>
            <w:r>
              <w:rPr>
                <w:noProof/>
              </w:rPr>
              <w:t>SA#96</w:t>
            </w:r>
          </w:p>
        </w:tc>
        <w:tc>
          <w:tcPr>
            <w:tcW w:w="993" w:type="dxa"/>
            <w:shd w:val="solid" w:color="FFFFFF" w:fill="auto"/>
          </w:tcPr>
          <w:p w14:paraId="7CD8421F" w14:textId="630F582F" w:rsidR="00BF35D2" w:rsidRDefault="00BF35D2" w:rsidP="00186F54">
            <w:pPr>
              <w:pStyle w:val="TAL"/>
              <w:rPr>
                <w:noProof/>
              </w:rPr>
            </w:pPr>
            <w:r>
              <w:rPr>
                <w:noProof/>
              </w:rPr>
              <w:t>SP-220497</w:t>
            </w:r>
          </w:p>
        </w:tc>
        <w:tc>
          <w:tcPr>
            <w:tcW w:w="567" w:type="dxa"/>
            <w:shd w:val="solid" w:color="FFFFFF" w:fill="auto"/>
          </w:tcPr>
          <w:p w14:paraId="0F6D9F05" w14:textId="0DD34866" w:rsidR="00BF35D2" w:rsidRDefault="00BF35D2" w:rsidP="00186F54">
            <w:pPr>
              <w:pStyle w:val="TAL"/>
              <w:rPr>
                <w:noProof/>
              </w:rPr>
            </w:pPr>
            <w:r>
              <w:rPr>
                <w:noProof/>
              </w:rPr>
              <w:t>0200</w:t>
            </w:r>
          </w:p>
        </w:tc>
        <w:tc>
          <w:tcPr>
            <w:tcW w:w="425" w:type="dxa"/>
            <w:shd w:val="solid" w:color="FFFFFF" w:fill="auto"/>
          </w:tcPr>
          <w:p w14:paraId="7B7A2AC0" w14:textId="7D8D1936" w:rsidR="00BF35D2" w:rsidRDefault="00BF35D2" w:rsidP="00186F54">
            <w:pPr>
              <w:pStyle w:val="TAL"/>
              <w:rPr>
                <w:noProof/>
              </w:rPr>
            </w:pPr>
            <w:r>
              <w:rPr>
                <w:noProof/>
              </w:rPr>
              <w:t>-</w:t>
            </w:r>
          </w:p>
        </w:tc>
        <w:tc>
          <w:tcPr>
            <w:tcW w:w="567" w:type="dxa"/>
            <w:shd w:val="solid" w:color="FFFFFF" w:fill="auto"/>
          </w:tcPr>
          <w:p w14:paraId="18C700D6" w14:textId="290D3A9C" w:rsidR="00BF35D2" w:rsidRDefault="00BF35D2" w:rsidP="00186F54">
            <w:pPr>
              <w:pStyle w:val="TAL"/>
              <w:rPr>
                <w:noProof/>
              </w:rPr>
            </w:pPr>
            <w:r>
              <w:rPr>
                <w:noProof/>
              </w:rPr>
              <w:t>A</w:t>
            </w:r>
          </w:p>
        </w:tc>
        <w:tc>
          <w:tcPr>
            <w:tcW w:w="4678" w:type="dxa"/>
            <w:shd w:val="solid" w:color="FFFFFF" w:fill="auto"/>
          </w:tcPr>
          <w:p w14:paraId="2577D99A" w14:textId="2D0EEBEC" w:rsidR="00BF35D2" w:rsidRDefault="00BF35D2" w:rsidP="00186F54">
            <w:pPr>
              <w:pStyle w:val="TAL"/>
            </w:pPr>
            <w:r w:rsidRPr="006732CB">
              <w:t>Correct REST SS of deleteMOI</w:t>
            </w:r>
          </w:p>
        </w:tc>
        <w:tc>
          <w:tcPr>
            <w:tcW w:w="708" w:type="dxa"/>
            <w:shd w:val="solid" w:color="FFFFFF" w:fill="auto"/>
          </w:tcPr>
          <w:p w14:paraId="01E3A3D8" w14:textId="41EBB514" w:rsidR="00BF35D2" w:rsidRDefault="00BF35D2" w:rsidP="00186F54">
            <w:pPr>
              <w:pStyle w:val="TAL"/>
              <w:rPr>
                <w:noProof/>
              </w:rPr>
            </w:pPr>
            <w:r>
              <w:rPr>
                <w:noProof/>
              </w:rPr>
              <w:t>17.1.0</w:t>
            </w:r>
          </w:p>
        </w:tc>
      </w:tr>
      <w:tr w:rsidR="00BF35D2" w:rsidRPr="00215D3C" w14:paraId="1C5B3F68" w14:textId="77777777" w:rsidTr="007D6BE8">
        <w:tc>
          <w:tcPr>
            <w:tcW w:w="800" w:type="dxa"/>
            <w:shd w:val="solid" w:color="FFFFFF" w:fill="auto"/>
          </w:tcPr>
          <w:p w14:paraId="03DDC4D3" w14:textId="739C3A57" w:rsidR="00BF35D2" w:rsidRDefault="00BF35D2" w:rsidP="00BF35D2">
            <w:pPr>
              <w:pStyle w:val="TAL"/>
              <w:rPr>
                <w:noProof/>
              </w:rPr>
            </w:pPr>
            <w:r>
              <w:rPr>
                <w:noProof/>
              </w:rPr>
              <w:t>2022-06</w:t>
            </w:r>
          </w:p>
        </w:tc>
        <w:tc>
          <w:tcPr>
            <w:tcW w:w="901" w:type="dxa"/>
            <w:shd w:val="solid" w:color="FFFFFF" w:fill="auto"/>
          </w:tcPr>
          <w:p w14:paraId="6DD485C0" w14:textId="4B771956" w:rsidR="00BF35D2" w:rsidRDefault="00BF35D2" w:rsidP="00BF35D2">
            <w:pPr>
              <w:pStyle w:val="TAL"/>
              <w:rPr>
                <w:noProof/>
              </w:rPr>
            </w:pPr>
            <w:r>
              <w:rPr>
                <w:noProof/>
              </w:rPr>
              <w:t>SA#96</w:t>
            </w:r>
          </w:p>
        </w:tc>
        <w:tc>
          <w:tcPr>
            <w:tcW w:w="993" w:type="dxa"/>
            <w:shd w:val="solid" w:color="FFFFFF" w:fill="auto"/>
          </w:tcPr>
          <w:p w14:paraId="0D1C124F" w14:textId="6880A9AD" w:rsidR="00BF35D2" w:rsidRDefault="00BF35D2" w:rsidP="00BF35D2">
            <w:pPr>
              <w:pStyle w:val="TAL"/>
              <w:rPr>
                <w:noProof/>
              </w:rPr>
            </w:pPr>
            <w:r>
              <w:rPr>
                <w:noProof/>
              </w:rPr>
              <w:t>SP-220497</w:t>
            </w:r>
          </w:p>
        </w:tc>
        <w:tc>
          <w:tcPr>
            <w:tcW w:w="567" w:type="dxa"/>
            <w:shd w:val="solid" w:color="FFFFFF" w:fill="auto"/>
          </w:tcPr>
          <w:p w14:paraId="08F72869" w14:textId="23EE8C3C" w:rsidR="00BF35D2" w:rsidRDefault="00BF35D2" w:rsidP="00BF35D2">
            <w:pPr>
              <w:pStyle w:val="TAL"/>
              <w:rPr>
                <w:noProof/>
              </w:rPr>
            </w:pPr>
            <w:r>
              <w:rPr>
                <w:noProof/>
              </w:rPr>
              <w:t>0201</w:t>
            </w:r>
          </w:p>
        </w:tc>
        <w:tc>
          <w:tcPr>
            <w:tcW w:w="425" w:type="dxa"/>
            <w:shd w:val="solid" w:color="FFFFFF" w:fill="auto"/>
          </w:tcPr>
          <w:p w14:paraId="0CD5F11B" w14:textId="755340A7" w:rsidR="00BF35D2" w:rsidRDefault="00BF35D2" w:rsidP="00BF35D2">
            <w:pPr>
              <w:pStyle w:val="TAL"/>
              <w:rPr>
                <w:noProof/>
              </w:rPr>
            </w:pPr>
            <w:r>
              <w:rPr>
                <w:noProof/>
              </w:rPr>
              <w:t>-</w:t>
            </w:r>
          </w:p>
        </w:tc>
        <w:tc>
          <w:tcPr>
            <w:tcW w:w="567" w:type="dxa"/>
            <w:shd w:val="solid" w:color="FFFFFF" w:fill="auto"/>
          </w:tcPr>
          <w:p w14:paraId="068F4BB0" w14:textId="72CA3BF5" w:rsidR="00BF35D2" w:rsidRDefault="00BF35D2" w:rsidP="00BF35D2">
            <w:pPr>
              <w:pStyle w:val="TAL"/>
              <w:rPr>
                <w:noProof/>
              </w:rPr>
            </w:pPr>
            <w:r>
              <w:rPr>
                <w:noProof/>
              </w:rPr>
              <w:t>F</w:t>
            </w:r>
          </w:p>
        </w:tc>
        <w:tc>
          <w:tcPr>
            <w:tcW w:w="4678" w:type="dxa"/>
            <w:shd w:val="solid" w:color="FFFFFF" w:fill="auto"/>
          </w:tcPr>
          <w:p w14:paraId="42575F3A" w14:textId="0C750357" w:rsidR="00BF35D2" w:rsidRPr="00BF35D2" w:rsidRDefault="00BF35D2" w:rsidP="00BF35D2">
            <w:pPr>
              <w:pStyle w:val="TAL"/>
            </w:pPr>
            <w:r>
              <w:t>Align allowed file transfer protocols in stage 2 with stage 1 requirements</w:t>
            </w:r>
          </w:p>
        </w:tc>
        <w:tc>
          <w:tcPr>
            <w:tcW w:w="708" w:type="dxa"/>
            <w:shd w:val="solid" w:color="FFFFFF" w:fill="auto"/>
          </w:tcPr>
          <w:p w14:paraId="2CED0811" w14:textId="60D1C677" w:rsidR="00BF35D2" w:rsidRDefault="00BF35D2" w:rsidP="00BF35D2">
            <w:pPr>
              <w:pStyle w:val="TAL"/>
              <w:rPr>
                <w:noProof/>
              </w:rPr>
            </w:pPr>
            <w:r>
              <w:rPr>
                <w:noProof/>
              </w:rPr>
              <w:t>17.1.0</w:t>
            </w:r>
          </w:p>
        </w:tc>
      </w:tr>
      <w:tr w:rsidR="00BF35D2" w:rsidRPr="00215D3C" w14:paraId="0D5D25A7" w14:textId="77777777" w:rsidTr="007D6BE8">
        <w:tc>
          <w:tcPr>
            <w:tcW w:w="800" w:type="dxa"/>
            <w:shd w:val="solid" w:color="FFFFFF" w:fill="auto"/>
          </w:tcPr>
          <w:p w14:paraId="781222DC" w14:textId="497A2CF1" w:rsidR="00BF35D2" w:rsidRDefault="00BF35D2" w:rsidP="00BF35D2">
            <w:pPr>
              <w:pStyle w:val="TAL"/>
              <w:rPr>
                <w:noProof/>
              </w:rPr>
            </w:pPr>
            <w:r>
              <w:rPr>
                <w:noProof/>
              </w:rPr>
              <w:t>2022-06</w:t>
            </w:r>
          </w:p>
        </w:tc>
        <w:tc>
          <w:tcPr>
            <w:tcW w:w="901" w:type="dxa"/>
            <w:shd w:val="solid" w:color="FFFFFF" w:fill="auto"/>
          </w:tcPr>
          <w:p w14:paraId="6AD0495B" w14:textId="6F1AF902" w:rsidR="00BF35D2" w:rsidRDefault="00BF35D2" w:rsidP="00BF35D2">
            <w:pPr>
              <w:pStyle w:val="TAL"/>
              <w:rPr>
                <w:noProof/>
              </w:rPr>
            </w:pPr>
            <w:r>
              <w:rPr>
                <w:noProof/>
              </w:rPr>
              <w:t>SA#96</w:t>
            </w:r>
          </w:p>
        </w:tc>
        <w:tc>
          <w:tcPr>
            <w:tcW w:w="993" w:type="dxa"/>
            <w:shd w:val="solid" w:color="FFFFFF" w:fill="auto"/>
          </w:tcPr>
          <w:p w14:paraId="539B1694" w14:textId="4461A995" w:rsidR="00BF35D2" w:rsidRDefault="00BF35D2" w:rsidP="00BF35D2">
            <w:pPr>
              <w:pStyle w:val="TAL"/>
              <w:rPr>
                <w:noProof/>
              </w:rPr>
            </w:pPr>
            <w:r>
              <w:rPr>
                <w:noProof/>
              </w:rPr>
              <w:t>SP-200502</w:t>
            </w:r>
          </w:p>
        </w:tc>
        <w:tc>
          <w:tcPr>
            <w:tcW w:w="567" w:type="dxa"/>
            <w:shd w:val="solid" w:color="FFFFFF" w:fill="auto"/>
          </w:tcPr>
          <w:p w14:paraId="7FBE029B" w14:textId="4AE0C444" w:rsidR="00BF35D2" w:rsidRDefault="00BF35D2" w:rsidP="00BF35D2">
            <w:pPr>
              <w:pStyle w:val="TAL"/>
              <w:rPr>
                <w:noProof/>
              </w:rPr>
            </w:pPr>
            <w:r>
              <w:rPr>
                <w:noProof/>
              </w:rPr>
              <w:t>0202</w:t>
            </w:r>
          </w:p>
        </w:tc>
        <w:tc>
          <w:tcPr>
            <w:tcW w:w="425" w:type="dxa"/>
            <w:shd w:val="solid" w:color="FFFFFF" w:fill="auto"/>
          </w:tcPr>
          <w:p w14:paraId="3776E228" w14:textId="572CB504" w:rsidR="00BF35D2" w:rsidRDefault="00BF35D2" w:rsidP="00BF35D2">
            <w:pPr>
              <w:pStyle w:val="TAL"/>
              <w:rPr>
                <w:noProof/>
              </w:rPr>
            </w:pPr>
            <w:r>
              <w:rPr>
                <w:noProof/>
              </w:rPr>
              <w:t>-</w:t>
            </w:r>
          </w:p>
        </w:tc>
        <w:tc>
          <w:tcPr>
            <w:tcW w:w="567" w:type="dxa"/>
            <w:shd w:val="solid" w:color="FFFFFF" w:fill="auto"/>
          </w:tcPr>
          <w:p w14:paraId="66CED718" w14:textId="7126209C" w:rsidR="00BF35D2" w:rsidRDefault="00BF35D2" w:rsidP="00BF35D2">
            <w:pPr>
              <w:pStyle w:val="TAL"/>
              <w:rPr>
                <w:noProof/>
              </w:rPr>
            </w:pPr>
            <w:r>
              <w:rPr>
                <w:noProof/>
              </w:rPr>
              <w:t>B</w:t>
            </w:r>
          </w:p>
        </w:tc>
        <w:tc>
          <w:tcPr>
            <w:tcW w:w="4678" w:type="dxa"/>
            <w:shd w:val="solid" w:color="FFFFFF" w:fill="auto"/>
          </w:tcPr>
          <w:p w14:paraId="281EA743" w14:textId="584F2F35" w:rsidR="00BF35D2" w:rsidRDefault="00BF35D2" w:rsidP="00BF35D2">
            <w:pPr>
              <w:pStyle w:val="TAL"/>
            </w:pPr>
            <w:r>
              <w:t>Update proMnS yaml file to include the resources-intentNrm</w:t>
            </w:r>
          </w:p>
        </w:tc>
        <w:tc>
          <w:tcPr>
            <w:tcW w:w="708" w:type="dxa"/>
            <w:shd w:val="solid" w:color="FFFFFF" w:fill="auto"/>
          </w:tcPr>
          <w:p w14:paraId="3B036C43" w14:textId="7D8D0CA8" w:rsidR="00BF35D2" w:rsidRDefault="00BF35D2" w:rsidP="00BF35D2">
            <w:pPr>
              <w:pStyle w:val="TAL"/>
              <w:rPr>
                <w:noProof/>
              </w:rPr>
            </w:pPr>
            <w:r>
              <w:rPr>
                <w:noProof/>
              </w:rPr>
              <w:t>17.1.0</w:t>
            </w:r>
          </w:p>
        </w:tc>
      </w:tr>
      <w:tr w:rsidR="00BF35D2" w:rsidRPr="00215D3C" w14:paraId="00B26DE0" w14:textId="77777777" w:rsidTr="007D6BE8">
        <w:tc>
          <w:tcPr>
            <w:tcW w:w="800" w:type="dxa"/>
            <w:shd w:val="solid" w:color="FFFFFF" w:fill="auto"/>
          </w:tcPr>
          <w:p w14:paraId="5B5CBB9E" w14:textId="582DE15F" w:rsidR="00BF35D2" w:rsidRDefault="00BF35D2" w:rsidP="00BF35D2">
            <w:pPr>
              <w:pStyle w:val="TAL"/>
              <w:rPr>
                <w:noProof/>
              </w:rPr>
            </w:pPr>
            <w:r>
              <w:rPr>
                <w:noProof/>
              </w:rPr>
              <w:t>2022-06</w:t>
            </w:r>
          </w:p>
        </w:tc>
        <w:tc>
          <w:tcPr>
            <w:tcW w:w="901" w:type="dxa"/>
            <w:shd w:val="solid" w:color="FFFFFF" w:fill="auto"/>
          </w:tcPr>
          <w:p w14:paraId="0F9676C4" w14:textId="732BDFCA" w:rsidR="00BF35D2" w:rsidRDefault="00BF35D2" w:rsidP="00BF35D2">
            <w:pPr>
              <w:pStyle w:val="TAL"/>
              <w:rPr>
                <w:noProof/>
              </w:rPr>
            </w:pPr>
            <w:r>
              <w:rPr>
                <w:noProof/>
              </w:rPr>
              <w:t>SA#96</w:t>
            </w:r>
          </w:p>
        </w:tc>
        <w:tc>
          <w:tcPr>
            <w:tcW w:w="993" w:type="dxa"/>
            <w:shd w:val="solid" w:color="FFFFFF" w:fill="auto"/>
          </w:tcPr>
          <w:p w14:paraId="1A56F2EE" w14:textId="7539F2C9" w:rsidR="00BF35D2" w:rsidRDefault="00BF35D2" w:rsidP="00BF35D2">
            <w:pPr>
              <w:pStyle w:val="TAL"/>
              <w:rPr>
                <w:noProof/>
              </w:rPr>
            </w:pPr>
            <w:r>
              <w:rPr>
                <w:noProof/>
              </w:rPr>
              <w:t>SP-220497</w:t>
            </w:r>
          </w:p>
        </w:tc>
        <w:tc>
          <w:tcPr>
            <w:tcW w:w="567" w:type="dxa"/>
            <w:shd w:val="solid" w:color="FFFFFF" w:fill="auto"/>
          </w:tcPr>
          <w:p w14:paraId="14B25102" w14:textId="74595CEE" w:rsidR="00BF35D2" w:rsidRDefault="00BF35D2" w:rsidP="00BF35D2">
            <w:pPr>
              <w:pStyle w:val="TAL"/>
              <w:rPr>
                <w:noProof/>
              </w:rPr>
            </w:pPr>
            <w:r>
              <w:rPr>
                <w:noProof/>
              </w:rPr>
              <w:t>0205</w:t>
            </w:r>
          </w:p>
        </w:tc>
        <w:tc>
          <w:tcPr>
            <w:tcW w:w="425" w:type="dxa"/>
            <w:shd w:val="solid" w:color="FFFFFF" w:fill="auto"/>
          </w:tcPr>
          <w:p w14:paraId="17DA6437" w14:textId="289052B0" w:rsidR="00BF35D2" w:rsidRDefault="00BF35D2" w:rsidP="00BF35D2">
            <w:pPr>
              <w:pStyle w:val="TAL"/>
              <w:rPr>
                <w:noProof/>
              </w:rPr>
            </w:pPr>
            <w:r>
              <w:rPr>
                <w:noProof/>
              </w:rPr>
              <w:t>-</w:t>
            </w:r>
          </w:p>
        </w:tc>
        <w:tc>
          <w:tcPr>
            <w:tcW w:w="567" w:type="dxa"/>
            <w:shd w:val="solid" w:color="FFFFFF" w:fill="auto"/>
          </w:tcPr>
          <w:p w14:paraId="30434515" w14:textId="5A738C3D" w:rsidR="00BF35D2" w:rsidRDefault="00BF35D2" w:rsidP="00BF35D2">
            <w:pPr>
              <w:pStyle w:val="TAL"/>
              <w:rPr>
                <w:noProof/>
              </w:rPr>
            </w:pPr>
            <w:r>
              <w:rPr>
                <w:noProof/>
              </w:rPr>
              <w:t>A</w:t>
            </w:r>
          </w:p>
        </w:tc>
        <w:tc>
          <w:tcPr>
            <w:tcW w:w="4678" w:type="dxa"/>
            <w:shd w:val="solid" w:color="FFFFFF" w:fill="auto"/>
          </w:tcPr>
          <w:p w14:paraId="1FBE0BD3" w14:textId="7C57693B" w:rsidR="00BF35D2" w:rsidRDefault="00BF35D2" w:rsidP="00BF35D2">
            <w:pPr>
              <w:pStyle w:val="TAL"/>
            </w:pPr>
            <w:r>
              <w:t>OpenAPI file name and dependence change- part1</w:t>
            </w:r>
          </w:p>
        </w:tc>
        <w:tc>
          <w:tcPr>
            <w:tcW w:w="708" w:type="dxa"/>
            <w:shd w:val="solid" w:color="FFFFFF" w:fill="auto"/>
          </w:tcPr>
          <w:p w14:paraId="58D86548" w14:textId="07538B59" w:rsidR="00BF35D2" w:rsidRDefault="00BF35D2" w:rsidP="00BF35D2">
            <w:pPr>
              <w:pStyle w:val="TAL"/>
              <w:rPr>
                <w:noProof/>
              </w:rPr>
            </w:pPr>
            <w:r>
              <w:rPr>
                <w:noProof/>
              </w:rPr>
              <w:t>17.1.0</w:t>
            </w:r>
          </w:p>
        </w:tc>
      </w:tr>
      <w:tr w:rsidR="004E6FEB" w:rsidRPr="00215D3C" w14:paraId="55E7F176" w14:textId="77777777" w:rsidTr="007D6BE8">
        <w:tc>
          <w:tcPr>
            <w:tcW w:w="800" w:type="dxa"/>
            <w:shd w:val="solid" w:color="FFFFFF" w:fill="auto"/>
          </w:tcPr>
          <w:p w14:paraId="43C9155E" w14:textId="3E271E66" w:rsidR="004E6FEB" w:rsidRDefault="004E6FEB" w:rsidP="004E6FEB">
            <w:pPr>
              <w:pStyle w:val="TAL"/>
              <w:rPr>
                <w:noProof/>
              </w:rPr>
            </w:pPr>
            <w:r>
              <w:rPr>
                <w:noProof/>
              </w:rPr>
              <w:t>2022-06</w:t>
            </w:r>
          </w:p>
        </w:tc>
        <w:tc>
          <w:tcPr>
            <w:tcW w:w="901" w:type="dxa"/>
            <w:shd w:val="solid" w:color="FFFFFF" w:fill="auto"/>
          </w:tcPr>
          <w:p w14:paraId="1445811B" w14:textId="7DC6036C" w:rsidR="004E6FEB" w:rsidRDefault="004E6FEB" w:rsidP="004E6FEB">
            <w:pPr>
              <w:pStyle w:val="TAL"/>
              <w:rPr>
                <w:noProof/>
              </w:rPr>
            </w:pPr>
            <w:r>
              <w:rPr>
                <w:noProof/>
              </w:rPr>
              <w:t>SA#96</w:t>
            </w:r>
          </w:p>
        </w:tc>
        <w:tc>
          <w:tcPr>
            <w:tcW w:w="993" w:type="dxa"/>
            <w:shd w:val="solid" w:color="FFFFFF" w:fill="auto"/>
          </w:tcPr>
          <w:p w14:paraId="4976A700" w14:textId="734BD024" w:rsidR="004E6FEB" w:rsidRDefault="004E6FEB" w:rsidP="004E6FEB">
            <w:pPr>
              <w:pStyle w:val="TAL"/>
              <w:rPr>
                <w:noProof/>
              </w:rPr>
            </w:pPr>
            <w:r>
              <w:rPr>
                <w:noProof/>
              </w:rPr>
              <w:t>SP-220497</w:t>
            </w:r>
          </w:p>
        </w:tc>
        <w:tc>
          <w:tcPr>
            <w:tcW w:w="567" w:type="dxa"/>
            <w:shd w:val="solid" w:color="FFFFFF" w:fill="auto"/>
          </w:tcPr>
          <w:p w14:paraId="67F17BB2" w14:textId="485B86B6" w:rsidR="004E6FEB" w:rsidRDefault="004E6FEB" w:rsidP="004E6FEB">
            <w:pPr>
              <w:pStyle w:val="TAL"/>
              <w:rPr>
                <w:noProof/>
              </w:rPr>
            </w:pPr>
            <w:r>
              <w:rPr>
                <w:noProof/>
              </w:rPr>
              <w:t>0206</w:t>
            </w:r>
          </w:p>
        </w:tc>
        <w:tc>
          <w:tcPr>
            <w:tcW w:w="425" w:type="dxa"/>
            <w:shd w:val="solid" w:color="FFFFFF" w:fill="auto"/>
          </w:tcPr>
          <w:p w14:paraId="36234D8E" w14:textId="491202B6" w:rsidR="004E6FEB" w:rsidRDefault="004E6FEB" w:rsidP="004E6FEB">
            <w:pPr>
              <w:pStyle w:val="TAL"/>
              <w:rPr>
                <w:noProof/>
              </w:rPr>
            </w:pPr>
            <w:r>
              <w:rPr>
                <w:noProof/>
              </w:rPr>
              <w:t>-</w:t>
            </w:r>
          </w:p>
        </w:tc>
        <w:tc>
          <w:tcPr>
            <w:tcW w:w="567" w:type="dxa"/>
            <w:shd w:val="solid" w:color="FFFFFF" w:fill="auto"/>
          </w:tcPr>
          <w:p w14:paraId="03631E07" w14:textId="1521E782" w:rsidR="004E6FEB" w:rsidRDefault="004E6FEB" w:rsidP="004E6FEB">
            <w:pPr>
              <w:pStyle w:val="TAL"/>
              <w:rPr>
                <w:noProof/>
              </w:rPr>
            </w:pPr>
            <w:r>
              <w:rPr>
                <w:noProof/>
              </w:rPr>
              <w:t>A</w:t>
            </w:r>
          </w:p>
        </w:tc>
        <w:tc>
          <w:tcPr>
            <w:tcW w:w="4678" w:type="dxa"/>
            <w:shd w:val="solid" w:color="FFFFFF" w:fill="auto"/>
          </w:tcPr>
          <w:p w14:paraId="0C839311" w14:textId="35B615FA" w:rsidR="004E6FEB" w:rsidRDefault="004E6FEB" w:rsidP="004E6FEB">
            <w:pPr>
              <w:pStyle w:val="TAL"/>
            </w:pPr>
            <w:r>
              <w:t>OpenAPI file name and dependence change- part2</w:t>
            </w:r>
          </w:p>
        </w:tc>
        <w:tc>
          <w:tcPr>
            <w:tcW w:w="708" w:type="dxa"/>
            <w:shd w:val="solid" w:color="FFFFFF" w:fill="auto"/>
          </w:tcPr>
          <w:p w14:paraId="2EADA036" w14:textId="4B03990A" w:rsidR="004E6FEB" w:rsidRDefault="004E6FEB" w:rsidP="004E6FEB">
            <w:pPr>
              <w:pStyle w:val="TAL"/>
              <w:rPr>
                <w:noProof/>
              </w:rPr>
            </w:pPr>
            <w:r>
              <w:rPr>
                <w:noProof/>
              </w:rPr>
              <w:t>17.1.0</w:t>
            </w:r>
          </w:p>
        </w:tc>
      </w:tr>
      <w:tr w:rsidR="004E6FEB" w:rsidRPr="00215D3C" w14:paraId="614A97B8" w14:textId="77777777" w:rsidTr="007D6BE8">
        <w:tc>
          <w:tcPr>
            <w:tcW w:w="800" w:type="dxa"/>
            <w:shd w:val="solid" w:color="FFFFFF" w:fill="auto"/>
          </w:tcPr>
          <w:p w14:paraId="18981316" w14:textId="05AB4F7B" w:rsidR="004E6FEB" w:rsidRDefault="004E6FEB" w:rsidP="004E6FEB">
            <w:pPr>
              <w:pStyle w:val="TAL"/>
              <w:rPr>
                <w:noProof/>
              </w:rPr>
            </w:pPr>
            <w:r>
              <w:rPr>
                <w:noProof/>
              </w:rPr>
              <w:t>2022-06</w:t>
            </w:r>
          </w:p>
        </w:tc>
        <w:tc>
          <w:tcPr>
            <w:tcW w:w="901" w:type="dxa"/>
            <w:shd w:val="solid" w:color="FFFFFF" w:fill="auto"/>
          </w:tcPr>
          <w:p w14:paraId="1D20FE5F" w14:textId="1814C8CD" w:rsidR="004E6FEB" w:rsidRDefault="004E6FEB" w:rsidP="004E6FEB">
            <w:pPr>
              <w:pStyle w:val="TAL"/>
              <w:rPr>
                <w:noProof/>
              </w:rPr>
            </w:pPr>
            <w:r>
              <w:rPr>
                <w:noProof/>
              </w:rPr>
              <w:t>SA#96</w:t>
            </w:r>
          </w:p>
        </w:tc>
        <w:tc>
          <w:tcPr>
            <w:tcW w:w="993" w:type="dxa"/>
            <w:shd w:val="solid" w:color="FFFFFF" w:fill="auto"/>
          </w:tcPr>
          <w:p w14:paraId="15CB5203" w14:textId="7052D267" w:rsidR="004E6FEB" w:rsidRDefault="004E6FEB" w:rsidP="004E6FEB">
            <w:pPr>
              <w:pStyle w:val="TAL"/>
              <w:rPr>
                <w:noProof/>
              </w:rPr>
            </w:pPr>
            <w:r>
              <w:rPr>
                <w:noProof/>
              </w:rPr>
              <w:t>SP-220497</w:t>
            </w:r>
          </w:p>
        </w:tc>
        <w:tc>
          <w:tcPr>
            <w:tcW w:w="567" w:type="dxa"/>
            <w:shd w:val="solid" w:color="FFFFFF" w:fill="auto"/>
          </w:tcPr>
          <w:p w14:paraId="34160C37" w14:textId="05D5BC55" w:rsidR="004E6FEB" w:rsidRDefault="004E6FEB" w:rsidP="004E6FEB">
            <w:pPr>
              <w:pStyle w:val="TAL"/>
              <w:rPr>
                <w:noProof/>
              </w:rPr>
            </w:pPr>
            <w:r>
              <w:rPr>
                <w:noProof/>
              </w:rPr>
              <w:t>0208</w:t>
            </w:r>
          </w:p>
        </w:tc>
        <w:tc>
          <w:tcPr>
            <w:tcW w:w="425" w:type="dxa"/>
            <w:shd w:val="solid" w:color="FFFFFF" w:fill="auto"/>
          </w:tcPr>
          <w:p w14:paraId="4CDF6CA0" w14:textId="5DFF4774" w:rsidR="004E6FEB" w:rsidRDefault="004E6FEB" w:rsidP="004E6FEB">
            <w:pPr>
              <w:pStyle w:val="TAL"/>
              <w:rPr>
                <w:noProof/>
              </w:rPr>
            </w:pPr>
            <w:r>
              <w:rPr>
                <w:noProof/>
              </w:rPr>
              <w:t>1</w:t>
            </w:r>
          </w:p>
        </w:tc>
        <w:tc>
          <w:tcPr>
            <w:tcW w:w="567" w:type="dxa"/>
            <w:shd w:val="solid" w:color="FFFFFF" w:fill="auto"/>
          </w:tcPr>
          <w:p w14:paraId="32571D61" w14:textId="331C7693" w:rsidR="004E6FEB" w:rsidRDefault="004E6FEB" w:rsidP="004E6FEB">
            <w:pPr>
              <w:pStyle w:val="TAL"/>
              <w:rPr>
                <w:noProof/>
              </w:rPr>
            </w:pPr>
            <w:r>
              <w:rPr>
                <w:noProof/>
              </w:rPr>
              <w:t>A</w:t>
            </w:r>
          </w:p>
        </w:tc>
        <w:tc>
          <w:tcPr>
            <w:tcW w:w="4678" w:type="dxa"/>
            <w:shd w:val="solid" w:color="FFFFFF" w:fill="auto"/>
          </w:tcPr>
          <w:p w14:paraId="530ED141" w14:textId="5C7703D6" w:rsidR="004E6FEB" w:rsidRDefault="004E6FEB" w:rsidP="004E6FEB">
            <w:pPr>
              <w:pStyle w:val="TAL"/>
            </w:pPr>
            <w:r>
              <w:t>Correct definition of Resource</w:t>
            </w:r>
          </w:p>
        </w:tc>
        <w:tc>
          <w:tcPr>
            <w:tcW w:w="708" w:type="dxa"/>
            <w:shd w:val="solid" w:color="FFFFFF" w:fill="auto"/>
          </w:tcPr>
          <w:p w14:paraId="7A7E7B3C" w14:textId="16244867" w:rsidR="004E6FEB" w:rsidRDefault="004E6FEB" w:rsidP="004E6FEB">
            <w:pPr>
              <w:pStyle w:val="TAL"/>
              <w:rPr>
                <w:noProof/>
              </w:rPr>
            </w:pPr>
            <w:r>
              <w:rPr>
                <w:noProof/>
              </w:rPr>
              <w:t>17.1.0</w:t>
            </w:r>
          </w:p>
        </w:tc>
      </w:tr>
      <w:tr w:rsidR="004E6FEB" w:rsidRPr="00215D3C" w14:paraId="370B8AFE" w14:textId="77777777" w:rsidTr="007D6BE8">
        <w:tc>
          <w:tcPr>
            <w:tcW w:w="800" w:type="dxa"/>
            <w:shd w:val="solid" w:color="FFFFFF" w:fill="auto"/>
          </w:tcPr>
          <w:p w14:paraId="6004A8D4" w14:textId="50E003B8" w:rsidR="004E6FEB" w:rsidRDefault="004E6FEB" w:rsidP="004E6FEB">
            <w:pPr>
              <w:pStyle w:val="TAL"/>
              <w:rPr>
                <w:noProof/>
              </w:rPr>
            </w:pPr>
            <w:r>
              <w:rPr>
                <w:noProof/>
              </w:rPr>
              <w:t>2022-06</w:t>
            </w:r>
          </w:p>
        </w:tc>
        <w:tc>
          <w:tcPr>
            <w:tcW w:w="901" w:type="dxa"/>
            <w:shd w:val="solid" w:color="FFFFFF" w:fill="auto"/>
          </w:tcPr>
          <w:p w14:paraId="2DCDB5D7" w14:textId="3CFB94B1" w:rsidR="004E6FEB" w:rsidRDefault="004E6FEB" w:rsidP="004E6FEB">
            <w:pPr>
              <w:pStyle w:val="TAL"/>
              <w:rPr>
                <w:noProof/>
              </w:rPr>
            </w:pPr>
            <w:r>
              <w:rPr>
                <w:noProof/>
              </w:rPr>
              <w:t>SA#96</w:t>
            </w:r>
          </w:p>
        </w:tc>
        <w:tc>
          <w:tcPr>
            <w:tcW w:w="993" w:type="dxa"/>
            <w:shd w:val="solid" w:color="FFFFFF" w:fill="auto"/>
          </w:tcPr>
          <w:p w14:paraId="47C5D75D" w14:textId="208472DE" w:rsidR="004E6FEB" w:rsidRDefault="004E6FEB" w:rsidP="004E6FEB">
            <w:pPr>
              <w:pStyle w:val="TAL"/>
              <w:rPr>
                <w:noProof/>
              </w:rPr>
            </w:pPr>
            <w:r>
              <w:rPr>
                <w:noProof/>
              </w:rPr>
              <w:t>SP-220564</w:t>
            </w:r>
          </w:p>
        </w:tc>
        <w:tc>
          <w:tcPr>
            <w:tcW w:w="567" w:type="dxa"/>
            <w:shd w:val="solid" w:color="FFFFFF" w:fill="auto"/>
          </w:tcPr>
          <w:p w14:paraId="0BE3F7F6" w14:textId="659B514E" w:rsidR="004E6FEB" w:rsidRDefault="004E6FEB" w:rsidP="004E6FEB">
            <w:pPr>
              <w:pStyle w:val="TAL"/>
              <w:rPr>
                <w:noProof/>
              </w:rPr>
            </w:pPr>
            <w:r>
              <w:rPr>
                <w:noProof/>
              </w:rPr>
              <w:t>0209</w:t>
            </w:r>
          </w:p>
        </w:tc>
        <w:tc>
          <w:tcPr>
            <w:tcW w:w="425" w:type="dxa"/>
            <w:shd w:val="solid" w:color="FFFFFF" w:fill="auto"/>
          </w:tcPr>
          <w:p w14:paraId="43AC3E6E" w14:textId="79CBB8E9" w:rsidR="004E6FEB" w:rsidRDefault="004E6FEB" w:rsidP="004E6FEB">
            <w:pPr>
              <w:pStyle w:val="TAL"/>
              <w:rPr>
                <w:noProof/>
              </w:rPr>
            </w:pPr>
            <w:r>
              <w:rPr>
                <w:noProof/>
              </w:rPr>
              <w:t>1</w:t>
            </w:r>
          </w:p>
        </w:tc>
        <w:tc>
          <w:tcPr>
            <w:tcW w:w="567" w:type="dxa"/>
            <w:shd w:val="solid" w:color="FFFFFF" w:fill="auto"/>
          </w:tcPr>
          <w:p w14:paraId="41E3E64A" w14:textId="67D213F0" w:rsidR="004E6FEB" w:rsidRDefault="004E6FEB" w:rsidP="004E6FEB">
            <w:pPr>
              <w:pStyle w:val="TAL"/>
              <w:rPr>
                <w:noProof/>
              </w:rPr>
            </w:pPr>
            <w:r>
              <w:rPr>
                <w:noProof/>
              </w:rPr>
              <w:t>F</w:t>
            </w:r>
          </w:p>
        </w:tc>
        <w:tc>
          <w:tcPr>
            <w:tcW w:w="4678" w:type="dxa"/>
            <w:shd w:val="solid" w:color="FFFFFF" w:fill="auto"/>
          </w:tcPr>
          <w:p w14:paraId="5F06870A" w14:textId="16F32A61" w:rsidR="004E6FEB" w:rsidRDefault="004E6FEB" w:rsidP="004E6FEB">
            <w:pPr>
              <w:pStyle w:val="TAL"/>
            </w:pPr>
            <w:r>
              <w:t>Correct notifyMOIChanges (stage 2)</w:t>
            </w:r>
          </w:p>
        </w:tc>
        <w:tc>
          <w:tcPr>
            <w:tcW w:w="708" w:type="dxa"/>
            <w:shd w:val="solid" w:color="FFFFFF" w:fill="auto"/>
          </w:tcPr>
          <w:p w14:paraId="18776287" w14:textId="2988B5C8" w:rsidR="004E6FEB" w:rsidRDefault="004E6FEB" w:rsidP="004E6FEB">
            <w:pPr>
              <w:pStyle w:val="TAL"/>
              <w:rPr>
                <w:noProof/>
              </w:rPr>
            </w:pPr>
            <w:r>
              <w:rPr>
                <w:noProof/>
              </w:rPr>
              <w:t>17.1.0</w:t>
            </w:r>
          </w:p>
        </w:tc>
      </w:tr>
      <w:tr w:rsidR="00BF4F76" w:rsidRPr="00215D3C" w14:paraId="66393343" w14:textId="77777777" w:rsidTr="007D6BE8">
        <w:tc>
          <w:tcPr>
            <w:tcW w:w="800" w:type="dxa"/>
            <w:shd w:val="solid" w:color="FFFFFF" w:fill="auto"/>
          </w:tcPr>
          <w:p w14:paraId="4A61C2DD" w14:textId="3B708AE0" w:rsidR="00BF4F76" w:rsidRDefault="00BF4F76" w:rsidP="00BF4F76">
            <w:pPr>
              <w:pStyle w:val="TAL"/>
              <w:rPr>
                <w:noProof/>
              </w:rPr>
            </w:pPr>
            <w:r>
              <w:rPr>
                <w:noProof/>
              </w:rPr>
              <w:t>2022-06</w:t>
            </w:r>
          </w:p>
        </w:tc>
        <w:tc>
          <w:tcPr>
            <w:tcW w:w="901" w:type="dxa"/>
            <w:shd w:val="solid" w:color="FFFFFF" w:fill="auto"/>
          </w:tcPr>
          <w:p w14:paraId="237D7BA4" w14:textId="678C7EAD" w:rsidR="00BF4F76" w:rsidRDefault="00BF4F76" w:rsidP="00BF4F76">
            <w:pPr>
              <w:pStyle w:val="TAL"/>
              <w:rPr>
                <w:noProof/>
              </w:rPr>
            </w:pPr>
            <w:r>
              <w:rPr>
                <w:noProof/>
              </w:rPr>
              <w:t>SA#96</w:t>
            </w:r>
          </w:p>
        </w:tc>
        <w:tc>
          <w:tcPr>
            <w:tcW w:w="993" w:type="dxa"/>
            <w:shd w:val="solid" w:color="FFFFFF" w:fill="auto"/>
          </w:tcPr>
          <w:p w14:paraId="1FFD16E0" w14:textId="512C26C7" w:rsidR="00BF4F76" w:rsidRDefault="00BF4F76" w:rsidP="00BF4F76">
            <w:pPr>
              <w:pStyle w:val="TAL"/>
              <w:rPr>
                <w:noProof/>
              </w:rPr>
            </w:pPr>
            <w:r>
              <w:rPr>
                <w:noProof/>
              </w:rPr>
              <w:t>SP-220564</w:t>
            </w:r>
          </w:p>
        </w:tc>
        <w:tc>
          <w:tcPr>
            <w:tcW w:w="567" w:type="dxa"/>
            <w:shd w:val="solid" w:color="FFFFFF" w:fill="auto"/>
          </w:tcPr>
          <w:p w14:paraId="4B63501D" w14:textId="40AAB0D6" w:rsidR="00BF4F76" w:rsidRDefault="00BF4F76" w:rsidP="00BF4F76">
            <w:pPr>
              <w:pStyle w:val="TAL"/>
              <w:rPr>
                <w:noProof/>
              </w:rPr>
            </w:pPr>
            <w:r>
              <w:rPr>
                <w:noProof/>
              </w:rPr>
              <w:t>0210</w:t>
            </w:r>
          </w:p>
        </w:tc>
        <w:tc>
          <w:tcPr>
            <w:tcW w:w="425" w:type="dxa"/>
            <w:shd w:val="solid" w:color="FFFFFF" w:fill="auto"/>
          </w:tcPr>
          <w:p w14:paraId="3C053FFA" w14:textId="3EA3FC4D" w:rsidR="00BF4F76" w:rsidRDefault="00BF4F76" w:rsidP="00BF4F76">
            <w:pPr>
              <w:pStyle w:val="TAL"/>
              <w:rPr>
                <w:noProof/>
              </w:rPr>
            </w:pPr>
            <w:r>
              <w:rPr>
                <w:noProof/>
              </w:rPr>
              <w:t>1</w:t>
            </w:r>
          </w:p>
        </w:tc>
        <w:tc>
          <w:tcPr>
            <w:tcW w:w="567" w:type="dxa"/>
            <w:shd w:val="solid" w:color="FFFFFF" w:fill="auto"/>
          </w:tcPr>
          <w:p w14:paraId="307432B0" w14:textId="56C8C1C0" w:rsidR="00BF4F76" w:rsidRDefault="00BF4F76" w:rsidP="00BF4F76">
            <w:pPr>
              <w:pStyle w:val="TAL"/>
              <w:rPr>
                <w:noProof/>
              </w:rPr>
            </w:pPr>
            <w:r>
              <w:rPr>
                <w:noProof/>
              </w:rPr>
              <w:t>F</w:t>
            </w:r>
          </w:p>
        </w:tc>
        <w:tc>
          <w:tcPr>
            <w:tcW w:w="4678" w:type="dxa"/>
            <w:shd w:val="solid" w:color="FFFFFF" w:fill="auto"/>
          </w:tcPr>
          <w:p w14:paraId="74C94DBF" w14:textId="0AA500D7" w:rsidR="00BF4F76" w:rsidRDefault="00BF4F76" w:rsidP="00BF4F76">
            <w:pPr>
              <w:pStyle w:val="TAL"/>
            </w:pPr>
            <w:r>
              <w:t>Correct notifyMOIChanges (REST SS)</w:t>
            </w:r>
          </w:p>
        </w:tc>
        <w:tc>
          <w:tcPr>
            <w:tcW w:w="708" w:type="dxa"/>
            <w:shd w:val="solid" w:color="FFFFFF" w:fill="auto"/>
          </w:tcPr>
          <w:p w14:paraId="69B880FC" w14:textId="07126114" w:rsidR="00BF4F76" w:rsidRDefault="00BF4F76" w:rsidP="00BF4F76">
            <w:pPr>
              <w:pStyle w:val="TAL"/>
              <w:rPr>
                <w:noProof/>
              </w:rPr>
            </w:pPr>
            <w:r>
              <w:rPr>
                <w:noProof/>
              </w:rPr>
              <w:t>17.1.0</w:t>
            </w:r>
          </w:p>
        </w:tc>
      </w:tr>
      <w:tr w:rsidR="004A768C" w:rsidRPr="00215D3C" w14:paraId="3956B92B" w14:textId="77777777" w:rsidTr="007D6BE8">
        <w:tc>
          <w:tcPr>
            <w:tcW w:w="800" w:type="dxa"/>
            <w:shd w:val="solid" w:color="FFFFFF" w:fill="auto"/>
          </w:tcPr>
          <w:p w14:paraId="0D2A05CE" w14:textId="4F0A72BF" w:rsidR="004A768C" w:rsidRDefault="004A768C" w:rsidP="004A768C">
            <w:pPr>
              <w:pStyle w:val="TAL"/>
              <w:rPr>
                <w:noProof/>
              </w:rPr>
            </w:pPr>
            <w:r>
              <w:rPr>
                <w:noProof/>
              </w:rPr>
              <w:t>2022-06</w:t>
            </w:r>
          </w:p>
        </w:tc>
        <w:tc>
          <w:tcPr>
            <w:tcW w:w="901" w:type="dxa"/>
            <w:shd w:val="solid" w:color="FFFFFF" w:fill="auto"/>
          </w:tcPr>
          <w:p w14:paraId="202D6304" w14:textId="5EE0F834" w:rsidR="004A768C" w:rsidRDefault="004A768C" w:rsidP="004A768C">
            <w:pPr>
              <w:pStyle w:val="TAL"/>
              <w:rPr>
                <w:noProof/>
              </w:rPr>
            </w:pPr>
            <w:r>
              <w:rPr>
                <w:noProof/>
              </w:rPr>
              <w:t>SA#96</w:t>
            </w:r>
          </w:p>
        </w:tc>
        <w:tc>
          <w:tcPr>
            <w:tcW w:w="993" w:type="dxa"/>
            <w:shd w:val="solid" w:color="FFFFFF" w:fill="auto"/>
          </w:tcPr>
          <w:p w14:paraId="083C4641" w14:textId="28768EAF" w:rsidR="004A768C" w:rsidRDefault="004A768C" w:rsidP="004A768C">
            <w:pPr>
              <w:pStyle w:val="TAL"/>
              <w:rPr>
                <w:noProof/>
              </w:rPr>
            </w:pPr>
            <w:r>
              <w:rPr>
                <w:noProof/>
              </w:rPr>
              <w:t>SP-220564</w:t>
            </w:r>
          </w:p>
        </w:tc>
        <w:tc>
          <w:tcPr>
            <w:tcW w:w="567" w:type="dxa"/>
            <w:shd w:val="solid" w:color="FFFFFF" w:fill="auto"/>
          </w:tcPr>
          <w:p w14:paraId="0B5FEF21" w14:textId="0F47B101" w:rsidR="004A768C" w:rsidRDefault="004A768C" w:rsidP="004A768C">
            <w:pPr>
              <w:pStyle w:val="TAL"/>
              <w:rPr>
                <w:noProof/>
              </w:rPr>
            </w:pPr>
            <w:r>
              <w:rPr>
                <w:noProof/>
              </w:rPr>
              <w:t>0211</w:t>
            </w:r>
          </w:p>
        </w:tc>
        <w:tc>
          <w:tcPr>
            <w:tcW w:w="425" w:type="dxa"/>
            <w:shd w:val="solid" w:color="FFFFFF" w:fill="auto"/>
          </w:tcPr>
          <w:p w14:paraId="7A656B59" w14:textId="55521D44" w:rsidR="004A768C" w:rsidRDefault="004A768C" w:rsidP="004A768C">
            <w:pPr>
              <w:pStyle w:val="TAL"/>
              <w:rPr>
                <w:noProof/>
              </w:rPr>
            </w:pPr>
            <w:r>
              <w:rPr>
                <w:noProof/>
              </w:rPr>
              <w:t>1</w:t>
            </w:r>
          </w:p>
        </w:tc>
        <w:tc>
          <w:tcPr>
            <w:tcW w:w="567" w:type="dxa"/>
            <w:shd w:val="solid" w:color="FFFFFF" w:fill="auto"/>
          </w:tcPr>
          <w:p w14:paraId="1FD43589" w14:textId="1DAD2F5E" w:rsidR="004A768C" w:rsidRDefault="004A768C" w:rsidP="004A768C">
            <w:pPr>
              <w:pStyle w:val="TAL"/>
              <w:rPr>
                <w:noProof/>
              </w:rPr>
            </w:pPr>
            <w:r>
              <w:rPr>
                <w:noProof/>
              </w:rPr>
              <w:t>F</w:t>
            </w:r>
          </w:p>
        </w:tc>
        <w:tc>
          <w:tcPr>
            <w:tcW w:w="4678" w:type="dxa"/>
            <w:shd w:val="solid" w:color="FFFFFF" w:fill="auto"/>
          </w:tcPr>
          <w:p w14:paraId="2B169A85" w14:textId="31E462E8" w:rsidR="004A768C" w:rsidRDefault="004A768C" w:rsidP="004A768C">
            <w:pPr>
              <w:pStyle w:val="TAL"/>
            </w:pPr>
            <w:r>
              <w:t>Correct notifyMOIChanges (OpenAPI definitions)</w:t>
            </w:r>
          </w:p>
        </w:tc>
        <w:tc>
          <w:tcPr>
            <w:tcW w:w="708" w:type="dxa"/>
            <w:shd w:val="solid" w:color="FFFFFF" w:fill="auto"/>
          </w:tcPr>
          <w:p w14:paraId="1D329A50" w14:textId="23F88165" w:rsidR="004A768C" w:rsidRDefault="004A768C" w:rsidP="004A768C">
            <w:pPr>
              <w:pStyle w:val="TAL"/>
              <w:rPr>
                <w:noProof/>
              </w:rPr>
            </w:pPr>
            <w:r>
              <w:rPr>
                <w:noProof/>
              </w:rPr>
              <w:t>17.1.0</w:t>
            </w:r>
          </w:p>
        </w:tc>
      </w:tr>
      <w:tr w:rsidR="004A768C" w:rsidRPr="00215D3C" w14:paraId="5D04FECC" w14:textId="77777777" w:rsidTr="007D6BE8">
        <w:tc>
          <w:tcPr>
            <w:tcW w:w="800" w:type="dxa"/>
            <w:shd w:val="solid" w:color="FFFFFF" w:fill="auto"/>
          </w:tcPr>
          <w:p w14:paraId="5CF76BC8" w14:textId="23AFB1F3" w:rsidR="004A768C" w:rsidRDefault="004A768C" w:rsidP="004A768C">
            <w:pPr>
              <w:pStyle w:val="TAL"/>
              <w:rPr>
                <w:noProof/>
              </w:rPr>
            </w:pPr>
            <w:r>
              <w:rPr>
                <w:noProof/>
              </w:rPr>
              <w:t>2022-06</w:t>
            </w:r>
          </w:p>
        </w:tc>
        <w:tc>
          <w:tcPr>
            <w:tcW w:w="901" w:type="dxa"/>
            <w:shd w:val="solid" w:color="FFFFFF" w:fill="auto"/>
          </w:tcPr>
          <w:p w14:paraId="1AEEB432" w14:textId="264A88F3" w:rsidR="004A768C" w:rsidRDefault="004A768C" w:rsidP="004A768C">
            <w:pPr>
              <w:pStyle w:val="TAL"/>
              <w:rPr>
                <w:noProof/>
              </w:rPr>
            </w:pPr>
            <w:r>
              <w:rPr>
                <w:noProof/>
              </w:rPr>
              <w:t>SA#96</w:t>
            </w:r>
          </w:p>
        </w:tc>
        <w:tc>
          <w:tcPr>
            <w:tcW w:w="993" w:type="dxa"/>
            <w:shd w:val="solid" w:color="FFFFFF" w:fill="auto"/>
          </w:tcPr>
          <w:p w14:paraId="5283A227" w14:textId="1B46BAEA" w:rsidR="004A768C" w:rsidRDefault="004A768C" w:rsidP="004A768C">
            <w:pPr>
              <w:pStyle w:val="TAL"/>
              <w:rPr>
                <w:noProof/>
              </w:rPr>
            </w:pPr>
            <w:r>
              <w:rPr>
                <w:noProof/>
              </w:rPr>
              <w:t>SP-220564</w:t>
            </w:r>
          </w:p>
        </w:tc>
        <w:tc>
          <w:tcPr>
            <w:tcW w:w="567" w:type="dxa"/>
            <w:shd w:val="solid" w:color="FFFFFF" w:fill="auto"/>
          </w:tcPr>
          <w:p w14:paraId="1EF090A8" w14:textId="44B68A2E" w:rsidR="004A768C" w:rsidRDefault="004A768C" w:rsidP="004A768C">
            <w:pPr>
              <w:pStyle w:val="TAL"/>
              <w:rPr>
                <w:noProof/>
              </w:rPr>
            </w:pPr>
            <w:r>
              <w:rPr>
                <w:noProof/>
              </w:rPr>
              <w:t>0213</w:t>
            </w:r>
          </w:p>
        </w:tc>
        <w:tc>
          <w:tcPr>
            <w:tcW w:w="425" w:type="dxa"/>
            <w:shd w:val="solid" w:color="FFFFFF" w:fill="auto"/>
          </w:tcPr>
          <w:p w14:paraId="0DEA3262" w14:textId="0CB37307" w:rsidR="004A768C" w:rsidRDefault="004A768C" w:rsidP="004A768C">
            <w:pPr>
              <w:pStyle w:val="TAL"/>
              <w:rPr>
                <w:noProof/>
              </w:rPr>
            </w:pPr>
            <w:r>
              <w:rPr>
                <w:noProof/>
              </w:rPr>
              <w:t>1</w:t>
            </w:r>
          </w:p>
        </w:tc>
        <w:tc>
          <w:tcPr>
            <w:tcW w:w="567" w:type="dxa"/>
            <w:shd w:val="solid" w:color="FFFFFF" w:fill="auto"/>
          </w:tcPr>
          <w:p w14:paraId="6C9B99AA" w14:textId="576FB237" w:rsidR="004A768C" w:rsidRDefault="004A768C" w:rsidP="004A768C">
            <w:pPr>
              <w:pStyle w:val="TAL"/>
              <w:rPr>
                <w:noProof/>
              </w:rPr>
            </w:pPr>
            <w:r>
              <w:rPr>
                <w:noProof/>
              </w:rPr>
              <w:t>B</w:t>
            </w:r>
          </w:p>
        </w:tc>
        <w:tc>
          <w:tcPr>
            <w:tcW w:w="4678" w:type="dxa"/>
            <w:shd w:val="solid" w:color="FFFFFF" w:fill="auto"/>
          </w:tcPr>
          <w:p w14:paraId="2862F436" w14:textId="2EF620A2" w:rsidR="004A768C" w:rsidRDefault="004A768C" w:rsidP="004A768C">
            <w:pPr>
              <w:pStyle w:val="TAL"/>
            </w:pPr>
            <w:r>
              <w:t>Data change notifications YANG-in-Rest format</w:t>
            </w:r>
          </w:p>
        </w:tc>
        <w:tc>
          <w:tcPr>
            <w:tcW w:w="708" w:type="dxa"/>
            <w:shd w:val="solid" w:color="FFFFFF" w:fill="auto"/>
          </w:tcPr>
          <w:p w14:paraId="773F935B" w14:textId="7FCFD91F" w:rsidR="004A768C" w:rsidRDefault="004A768C" w:rsidP="004A768C">
            <w:pPr>
              <w:pStyle w:val="TAL"/>
              <w:rPr>
                <w:noProof/>
              </w:rPr>
            </w:pPr>
            <w:r>
              <w:rPr>
                <w:noProof/>
              </w:rPr>
              <w:t>17.1.0</w:t>
            </w:r>
          </w:p>
        </w:tc>
      </w:tr>
      <w:tr w:rsidR="00E27745" w:rsidRPr="00215D3C" w14:paraId="2F24C057" w14:textId="77777777" w:rsidTr="007D6BE8">
        <w:tc>
          <w:tcPr>
            <w:tcW w:w="800" w:type="dxa"/>
            <w:shd w:val="solid" w:color="FFFFFF" w:fill="auto"/>
          </w:tcPr>
          <w:p w14:paraId="1350C749" w14:textId="2FF3A911" w:rsidR="00E27745" w:rsidRDefault="00E27745" w:rsidP="00E27745">
            <w:pPr>
              <w:pStyle w:val="TAL"/>
              <w:rPr>
                <w:noProof/>
              </w:rPr>
            </w:pPr>
            <w:r>
              <w:rPr>
                <w:noProof/>
              </w:rPr>
              <w:t>2022-06</w:t>
            </w:r>
          </w:p>
        </w:tc>
        <w:tc>
          <w:tcPr>
            <w:tcW w:w="901" w:type="dxa"/>
            <w:shd w:val="solid" w:color="FFFFFF" w:fill="auto"/>
          </w:tcPr>
          <w:p w14:paraId="1CF9EB2D" w14:textId="31A9B463" w:rsidR="00E27745" w:rsidRDefault="00E27745" w:rsidP="00E27745">
            <w:pPr>
              <w:pStyle w:val="TAL"/>
              <w:rPr>
                <w:noProof/>
              </w:rPr>
            </w:pPr>
            <w:r>
              <w:rPr>
                <w:noProof/>
              </w:rPr>
              <w:t>SA#96</w:t>
            </w:r>
          </w:p>
        </w:tc>
        <w:tc>
          <w:tcPr>
            <w:tcW w:w="993" w:type="dxa"/>
            <w:shd w:val="solid" w:color="FFFFFF" w:fill="auto"/>
          </w:tcPr>
          <w:p w14:paraId="3ABFE4E8" w14:textId="14F19644" w:rsidR="00E27745" w:rsidRDefault="00E27745" w:rsidP="00E27745">
            <w:pPr>
              <w:pStyle w:val="TAL"/>
              <w:rPr>
                <w:noProof/>
              </w:rPr>
            </w:pPr>
            <w:r>
              <w:rPr>
                <w:noProof/>
              </w:rPr>
              <w:t>SP-220497</w:t>
            </w:r>
          </w:p>
        </w:tc>
        <w:tc>
          <w:tcPr>
            <w:tcW w:w="567" w:type="dxa"/>
            <w:shd w:val="solid" w:color="FFFFFF" w:fill="auto"/>
          </w:tcPr>
          <w:p w14:paraId="6EBD5DAA" w14:textId="6C0611F4" w:rsidR="00E27745" w:rsidRDefault="00E27745" w:rsidP="00E27745">
            <w:pPr>
              <w:pStyle w:val="TAL"/>
              <w:rPr>
                <w:noProof/>
              </w:rPr>
            </w:pPr>
            <w:r>
              <w:rPr>
                <w:noProof/>
              </w:rPr>
              <w:t>0216</w:t>
            </w:r>
          </w:p>
        </w:tc>
        <w:tc>
          <w:tcPr>
            <w:tcW w:w="425" w:type="dxa"/>
            <w:shd w:val="solid" w:color="FFFFFF" w:fill="auto"/>
          </w:tcPr>
          <w:p w14:paraId="71BF243D" w14:textId="51775DDF" w:rsidR="00E27745" w:rsidRDefault="00E27745" w:rsidP="00E27745">
            <w:pPr>
              <w:pStyle w:val="TAL"/>
              <w:rPr>
                <w:noProof/>
              </w:rPr>
            </w:pPr>
            <w:r>
              <w:rPr>
                <w:noProof/>
              </w:rPr>
              <w:t>-</w:t>
            </w:r>
          </w:p>
        </w:tc>
        <w:tc>
          <w:tcPr>
            <w:tcW w:w="567" w:type="dxa"/>
            <w:shd w:val="solid" w:color="FFFFFF" w:fill="auto"/>
          </w:tcPr>
          <w:p w14:paraId="4CDE1E23" w14:textId="52ABD369" w:rsidR="00E27745" w:rsidRDefault="00E27745" w:rsidP="00E27745">
            <w:pPr>
              <w:pStyle w:val="TAL"/>
              <w:rPr>
                <w:noProof/>
              </w:rPr>
            </w:pPr>
            <w:r>
              <w:rPr>
                <w:noProof/>
              </w:rPr>
              <w:t>A</w:t>
            </w:r>
          </w:p>
        </w:tc>
        <w:tc>
          <w:tcPr>
            <w:tcW w:w="4678" w:type="dxa"/>
            <w:shd w:val="solid" w:color="FFFFFF" w:fill="auto"/>
          </w:tcPr>
          <w:p w14:paraId="003706CD" w14:textId="6317A494" w:rsidR="00E27745" w:rsidRDefault="00E27745" w:rsidP="00E27745">
            <w:pPr>
              <w:pStyle w:val="TAL"/>
            </w:pPr>
            <w:r>
              <w:t xml:space="preserve">Fix FileDataType definition in OpenAPI </w:t>
            </w:r>
          </w:p>
        </w:tc>
        <w:tc>
          <w:tcPr>
            <w:tcW w:w="708" w:type="dxa"/>
            <w:shd w:val="solid" w:color="FFFFFF" w:fill="auto"/>
          </w:tcPr>
          <w:p w14:paraId="5A0C9108" w14:textId="20B8E9F7" w:rsidR="00E27745" w:rsidRDefault="00E27745" w:rsidP="00E27745">
            <w:pPr>
              <w:pStyle w:val="TAL"/>
              <w:rPr>
                <w:noProof/>
              </w:rPr>
            </w:pPr>
            <w:r>
              <w:rPr>
                <w:noProof/>
              </w:rPr>
              <w:t>17.1.0</w:t>
            </w:r>
          </w:p>
        </w:tc>
      </w:tr>
      <w:bookmarkEnd w:id="4452"/>
    </w:tbl>
    <w:p w14:paraId="3AB4A6C5" w14:textId="77777777" w:rsidR="009C315A" w:rsidRPr="00215D3C" w:rsidRDefault="009C315A" w:rsidP="009C315A"/>
    <w:sectPr w:rsidR="009C315A" w:rsidRPr="00215D3C" w:rsidSect="00D11B57">
      <w:headerReference w:type="default" r:id="rId34"/>
      <w:footerReference w:type="default" r:id="rId35"/>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5C7114" w14:textId="77777777" w:rsidR="001E0476" w:rsidRDefault="001E0476">
      <w:r>
        <w:separator/>
      </w:r>
    </w:p>
  </w:endnote>
  <w:endnote w:type="continuationSeparator" w:id="0">
    <w:p w14:paraId="5EEE03CB" w14:textId="77777777" w:rsidR="001E0476" w:rsidRDefault="001E0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0FBD45" w14:textId="77777777" w:rsidR="001E0476" w:rsidRDefault="001E0476">
      <w:r>
        <w:separator/>
      </w:r>
    </w:p>
  </w:footnote>
  <w:footnote w:type="continuationSeparator" w:id="0">
    <w:p w14:paraId="64467569" w14:textId="77777777" w:rsidR="001E0476" w:rsidRDefault="001E04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078E5AA"/>
    <w:lvl w:ilvl="0">
      <w:start w:val="1"/>
      <w:numFmt w:val="decimal"/>
      <w:pStyle w:val="ListNumber5"/>
      <w:lvlText w:val="%1."/>
      <w:lvlJc w:val="left"/>
      <w:pPr>
        <w:tabs>
          <w:tab w:val="num" w:pos="1492"/>
        </w:tabs>
        <w:ind w:left="1492" w:hanging="360"/>
      </w:pPr>
    </w:lvl>
  </w:abstractNum>
  <w:abstractNum w:abstractNumId="1" w15:restartNumberingAfterBreak="0">
    <w:nsid w:val="FFFFFF7E"/>
    <w:multiLevelType w:val="singleLevel"/>
    <w:tmpl w:val="1AB02E6C"/>
    <w:lvl w:ilvl="0">
      <w:start w:val="1"/>
      <w:numFmt w:val="decimal"/>
      <w:pStyle w:val="ListNumber3"/>
      <w:lvlText w:val="%1."/>
      <w:lvlJc w:val="left"/>
      <w:pPr>
        <w:tabs>
          <w:tab w:val="num" w:pos="926"/>
        </w:tabs>
        <w:ind w:left="926" w:hanging="360"/>
      </w:pPr>
    </w:lvl>
  </w:abstractNum>
  <w:abstractNum w:abstractNumId="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6"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7"/>
  </w:num>
  <w:num w:numId="3">
    <w:abstractNumId w:val="11"/>
  </w:num>
  <w:num w:numId="4">
    <w:abstractNumId w:val="4"/>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num>
  <w:num w:numId="7">
    <w:abstractNumId w:val="2"/>
  </w:num>
  <w:num w:numId="8">
    <w:abstractNumId w:val="14"/>
  </w:num>
  <w:num w:numId="9">
    <w:abstractNumId w:val="15"/>
  </w:num>
  <w:num w:numId="10">
    <w:abstractNumId w:val="7"/>
  </w:num>
  <w:num w:numId="11">
    <w:abstractNumId w:val="16"/>
  </w:num>
  <w:num w:numId="12">
    <w:abstractNumId w:val="3"/>
  </w:num>
  <w:num w:numId="13">
    <w:abstractNumId w:val="9"/>
  </w:num>
  <w:num w:numId="14">
    <w:abstractNumId w:val="10"/>
  </w:num>
  <w:num w:numId="15">
    <w:abstractNumId w:val="1"/>
  </w:num>
  <w:num w:numId="16">
    <w:abstractNumId w:val="0"/>
  </w:num>
  <w:num w:numId="17">
    <w:abstractNumId w:val="8"/>
  </w:num>
  <w:num w:numId="18">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553F"/>
    <w:rsid w:val="00125984"/>
    <w:rsid w:val="00126106"/>
    <w:rsid w:val="0013112B"/>
    <w:rsid w:val="00131C35"/>
    <w:rsid w:val="001329B9"/>
    <w:rsid w:val="00133511"/>
    <w:rsid w:val="0014051D"/>
    <w:rsid w:val="00141A44"/>
    <w:rsid w:val="0014382A"/>
    <w:rsid w:val="00144168"/>
    <w:rsid w:val="00144C83"/>
    <w:rsid w:val="00146FA0"/>
    <w:rsid w:val="0015206E"/>
    <w:rsid w:val="001541C4"/>
    <w:rsid w:val="00154737"/>
    <w:rsid w:val="00154BBB"/>
    <w:rsid w:val="00155165"/>
    <w:rsid w:val="00157AA4"/>
    <w:rsid w:val="00160FED"/>
    <w:rsid w:val="001624DD"/>
    <w:rsid w:val="00163249"/>
    <w:rsid w:val="00165FC3"/>
    <w:rsid w:val="001678F3"/>
    <w:rsid w:val="00170075"/>
    <w:rsid w:val="00170381"/>
    <w:rsid w:val="00170BD9"/>
    <w:rsid w:val="00171BDA"/>
    <w:rsid w:val="00175D07"/>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2271"/>
    <w:rsid w:val="001C4A57"/>
    <w:rsid w:val="001C5F74"/>
    <w:rsid w:val="001C680B"/>
    <w:rsid w:val="001C756F"/>
    <w:rsid w:val="001C7B51"/>
    <w:rsid w:val="001D0157"/>
    <w:rsid w:val="001D11CC"/>
    <w:rsid w:val="001D2BFF"/>
    <w:rsid w:val="001D7A67"/>
    <w:rsid w:val="001E0433"/>
    <w:rsid w:val="001E0468"/>
    <w:rsid w:val="001E0476"/>
    <w:rsid w:val="001E24F4"/>
    <w:rsid w:val="001E2B6F"/>
    <w:rsid w:val="001E2CDE"/>
    <w:rsid w:val="001E3F3B"/>
    <w:rsid w:val="001F1088"/>
    <w:rsid w:val="001F1150"/>
    <w:rsid w:val="001F19B5"/>
    <w:rsid w:val="001F2D44"/>
    <w:rsid w:val="001F398E"/>
    <w:rsid w:val="001F3AC2"/>
    <w:rsid w:val="001F6701"/>
    <w:rsid w:val="0020115C"/>
    <w:rsid w:val="0020201A"/>
    <w:rsid w:val="0020239B"/>
    <w:rsid w:val="00204534"/>
    <w:rsid w:val="002048A0"/>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3767"/>
    <w:rsid w:val="002340B1"/>
    <w:rsid w:val="00234739"/>
    <w:rsid w:val="0023580F"/>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4A7A"/>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3A7"/>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5626"/>
    <w:rsid w:val="004306AC"/>
    <w:rsid w:val="0043444F"/>
    <w:rsid w:val="00435F91"/>
    <w:rsid w:val="004405C4"/>
    <w:rsid w:val="00441897"/>
    <w:rsid w:val="00442303"/>
    <w:rsid w:val="004432FF"/>
    <w:rsid w:val="004454AD"/>
    <w:rsid w:val="00445A02"/>
    <w:rsid w:val="004462CD"/>
    <w:rsid w:val="00452541"/>
    <w:rsid w:val="00452A72"/>
    <w:rsid w:val="00452D8C"/>
    <w:rsid w:val="00453136"/>
    <w:rsid w:val="004544E4"/>
    <w:rsid w:val="00454721"/>
    <w:rsid w:val="00456835"/>
    <w:rsid w:val="00456C79"/>
    <w:rsid w:val="00464D2F"/>
    <w:rsid w:val="00465A02"/>
    <w:rsid w:val="00465AAE"/>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68C"/>
    <w:rsid w:val="004A77BF"/>
    <w:rsid w:val="004B25CF"/>
    <w:rsid w:val="004B423D"/>
    <w:rsid w:val="004B5EDE"/>
    <w:rsid w:val="004C1266"/>
    <w:rsid w:val="004C14F4"/>
    <w:rsid w:val="004C16E7"/>
    <w:rsid w:val="004C2A8E"/>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E6FEB"/>
    <w:rsid w:val="004F0279"/>
    <w:rsid w:val="004F13F4"/>
    <w:rsid w:val="004F29FC"/>
    <w:rsid w:val="004F5885"/>
    <w:rsid w:val="004F791B"/>
    <w:rsid w:val="00503193"/>
    <w:rsid w:val="00503AF1"/>
    <w:rsid w:val="005044AE"/>
    <w:rsid w:val="00506969"/>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70934"/>
    <w:rsid w:val="005709C4"/>
    <w:rsid w:val="00571B61"/>
    <w:rsid w:val="00574A8C"/>
    <w:rsid w:val="00574FC2"/>
    <w:rsid w:val="0057633D"/>
    <w:rsid w:val="00581505"/>
    <w:rsid w:val="00582C29"/>
    <w:rsid w:val="00582E9D"/>
    <w:rsid w:val="00583D5D"/>
    <w:rsid w:val="00583DB3"/>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3D9"/>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32CB"/>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E8A"/>
    <w:rsid w:val="00774E33"/>
    <w:rsid w:val="00775A4D"/>
    <w:rsid w:val="0077774D"/>
    <w:rsid w:val="00781E31"/>
    <w:rsid w:val="00782CC1"/>
    <w:rsid w:val="00783069"/>
    <w:rsid w:val="00784C38"/>
    <w:rsid w:val="00786D3D"/>
    <w:rsid w:val="00786F68"/>
    <w:rsid w:val="00786F6E"/>
    <w:rsid w:val="007901A1"/>
    <w:rsid w:val="00794346"/>
    <w:rsid w:val="007959E9"/>
    <w:rsid w:val="00795F22"/>
    <w:rsid w:val="007A0CEF"/>
    <w:rsid w:val="007A128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5A4C"/>
    <w:rsid w:val="007C70E8"/>
    <w:rsid w:val="007C7164"/>
    <w:rsid w:val="007D0FF7"/>
    <w:rsid w:val="007D220E"/>
    <w:rsid w:val="007D3D83"/>
    <w:rsid w:val="007D4B6A"/>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471AA"/>
    <w:rsid w:val="0085131D"/>
    <w:rsid w:val="00851529"/>
    <w:rsid w:val="00851E6D"/>
    <w:rsid w:val="00853F9A"/>
    <w:rsid w:val="00861F6E"/>
    <w:rsid w:val="00862032"/>
    <w:rsid w:val="00863A89"/>
    <w:rsid w:val="0086417A"/>
    <w:rsid w:val="0086466F"/>
    <w:rsid w:val="0086558D"/>
    <w:rsid w:val="0086563F"/>
    <w:rsid w:val="00866822"/>
    <w:rsid w:val="0087033F"/>
    <w:rsid w:val="008707F7"/>
    <w:rsid w:val="008708AD"/>
    <w:rsid w:val="008730B8"/>
    <w:rsid w:val="00873E62"/>
    <w:rsid w:val="00875350"/>
    <w:rsid w:val="00875C95"/>
    <w:rsid w:val="008760A5"/>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11EFA"/>
    <w:rsid w:val="00913E88"/>
    <w:rsid w:val="009150CE"/>
    <w:rsid w:val="009150EA"/>
    <w:rsid w:val="00920064"/>
    <w:rsid w:val="00920CF5"/>
    <w:rsid w:val="009214EF"/>
    <w:rsid w:val="00921DC5"/>
    <w:rsid w:val="009227D5"/>
    <w:rsid w:val="00922DBE"/>
    <w:rsid w:val="00933017"/>
    <w:rsid w:val="00933F21"/>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0C2"/>
    <w:rsid w:val="00A00EC6"/>
    <w:rsid w:val="00A02BD2"/>
    <w:rsid w:val="00A04B11"/>
    <w:rsid w:val="00A04FD5"/>
    <w:rsid w:val="00A06CDC"/>
    <w:rsid w:val="00A06DC6"/>
    <w:rsid w:val="00A078B5"/>
    <w:rsid w:val="00A1162F"/>
    <w:rsid w:val="00A12382"/>
    <w:rsid w:val="00A123FD"/>
    <w:rsid w:val="00A1344E"/>
    <w:rsid w:val="00A15814"/>
    <w:rsid w:val="00A15B5B"/>
    <w:rsid w:val="00A16B6F"/>
    <w:rsid w:val="00A212AC"/>
    <w:rsid w:val="00A215E2"/>
    <w:rsid w:val="00A26550"/>
    <w:rsid w:val="00A26BD1"/>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5AC"/>
    <w:rsid w:val="00A90E90"/>
    <w:rsid w:val="00A91F34"/>
    <w:rsid w:val="00A94755"/>
    <w:rsid w:val="00A9611F"/>
    <w:rsid w:val="00A972A1"/>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3E74"/>
    <w:rsid w:val="00B078CF"/>
    <w:rsid w:val="00B10FB7"/>
    <w:rsid w:val="00B127F7"/>
    <w:rsid w:val="00B12D74"/>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3785D"/>
    <w:rsid w:val="00B409AB"/>
    <w:rsid w:val="00B40C9E"/>
    <w:rsid w:val="00B411F6"/>
    <w:rsid w:val="00B42192"/>
    <w:rsid w:val="00B4261B"/>
    <w:rsid w:val="00B43A1D"/>
    <w:rsid w:val="00B44580"/>
    <w:rsid w:val="00B46084"/>
    <w:rsid w:val="00B46BA4"/>
    <w:rsid w:val="00B47D65"/>
    <w:rsid w:val="00B549DC"/>
    <w:rsid w:val="00B55CF9"/>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5D88"/>
    <w:rsid w:val="00BE724D"/>
    <w:rsid w:val="00BF1AAB"/>
    <w:rsid w:val="00BF201C"/>
    <w:rsid w:val="00BF35D2"/>
    <w:rsid w:val="00BF4F76"/>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0F43"/>
    <w:rsid w:val="00DD5A22"/>
    <w:rsid w:val="00DD6C7A"/>
    <w:rsid w:val="00DE0030"/>
    <w:rsid w:val="00DE06CC"/>
    <w:rsid w:val="00DE4216"/>
    <w:rsid w:val="00DE46C9"/>
    <w:rsid w:val="00DE47D4"/>
    <w:rsid w:val="00DE4DB0"/>
    <w:rsid w:val="00DF0593"/>
    <w:rsid w:val="00DF1AA9"/>
    <w:rsid w:val="00DF39FC"/>
    <w:rsid w:val="00DF4556"/>
    <w:rsid w:val="00DF7664"/>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27745"/>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57DD"/>
    <w:rsid w:val="00E7722A"/>
    <w:rsid w:val="00E808B6"/>
    <w:rsid w:val="00E82558"/>
    <w:rsid w:val="00E93D36"/>
    <w:rsid w:val="00E94493"/>
    <w:rsid w:val="00E94849"/>
    <w:rsid w:val="00E95BD6"/>
    <w:rsid w:val="00E965D7"/>
    <w:rsid w:val="00E97389"/>
    <w:rsid w:val="00E978A8"/>
    <w:rsid w:val="00EA150C"/>
    <w:rsid w:val="00EA2838"/>
    <w:rsid w:val="00EA2FB2"/>
    <w:rsid w:val="00EA5F53"/>
    <w:rsid w:val="00EA6BE0"/>
    <w:rsid w:val="00EA77B6"/>
    <w:rsid w:val="00EB2017"/>
    <w:rsid w:val="00EB2A7B"/>
    <w:rsid w:val="00EB2B41"/>
    <w:rsid w:val="00EB5948"/>
    <w:rsid w:val="00EB61AE"/>
    <w:rsid w:val="00EB71B2"/>
    <w:rsid w:val="00EB7B5A"/>
    <w:rsid w:val="00EC02EF"/>
    <w:rsid w:val="00EC308E"/>
    <w:rsid w:val="00EC4F8E"/>
    <w:rsid w:val="00EC640B"/>
    <w:rsid w:val="00EC7362"/>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0128"/>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val="en-GB" w:eastAsia="en-US"/>
    </w:rPr>
  </w:style>
  <w:style w:type="character" w:customStyle="1" w:styleId="Heading3Char">
    <w:name w:val="Heading 3 Char"/>
    <w:aliases w:val="h3 Char"/>
    <w:link w:val="Heading3"/>
    <w:rPr>
      <w:rFonts w:ascii="Arial" w:eastAsia="Times New Roman" w:hAnsi="Arial"/>
      <w:sz w:val="28"/>
      <w:lang w:val="en-GB" w:eastAsia="en-US"/>
    </w:rPr>
  </w:style>
  <w:style w:type="character" w:customStyle="1" w:styleId="Heading4Char">
    <w:name w:val="Heading 4 Char"/>
    <w:link w:val="Heading4"/>
    <w:locked/>
    <w:rsid w:val="00CB4182"/>
    <w:rPr>
      <w:rFonts w:ascii="Arial" w:eastAsia="Times New Roman" w:hAnsi="Arial"/>
      <w:sz w:val="24"/>
      <w:lang w:val="en-GB" w:eastAsia="en-US"/>
    </w:rPr>
  </w:style>
  <w:style w:type="character" w:customStyle="1" w:styleId="Heading5Char">
    <w:name w:val="Heading 5 Char"/>
    <w:link w:val="Heading5"/>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rsid w:val="001E3F3B"/>
    <w:rPr>
      <w:rFonts w:ascii="Arial" w:eastAsia="Times New Roman" w:hAnsi="Arial"/>
      <w:lang w:val="en-GB" w:eastAsia="en-US"/>
    </w:rPr>
  </w:style>
  <w:style w:type="character" w:customStyle="1" w:styleId="Heading8Char">
    <w:name w:val="Heading 8 Char"/>
    <w:link w:val="Heading8"/>
    <w:rsid w:val="00B71622"/>
    <w:rPr>
      <w:rFonts w:ascii="Arial" w:eastAsia="Times New Roman" w:hAnsi="Arial"/>
      <w:sz w:val="36"/>
      <w:lang w:val="en-GB" w:eastAsia="en-US"/>
    </w:rPr>
  </w:style>
  <w:style w:type="character" w:customStyle="1" w:styleId="Heading9Char">
    <w:name w:val="Heading 9 Char"/>
    <w:link w:val="Heading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rsid w:val="006255FC"/>
    <w:pPr>
      <w:spacing w:before="120" w:after="0"/>
    </w:pPr>
    <w:rPr>
      <w:rFonts w:ascii="Helvetica" w:hAnsi="Helvetica"/>
      <w:i/>
    </w:rPr>
  </w:style>
  <w:style w:type="character" w:customStyle="1" w:styleId="BodyText3Char">
    <w:name w:val="Body Text 3 Char"/>
    <w:link w:val="BodyText3"/>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rsid w:val="006255FC"/>
    <w:pPr>
      <w:spacing w:before="120" w:after="0"/>
    </w:pPr>
    <w:rPr>
      <w:rFonts w:ascii="Helvetica" w:hAnsi="Helvetica"/>
      <w:i/>
    </w:rPr>
  </w:style>
  <w:style w:type="character" w:customStyle="1" w:styleId="BodyText2Char">
    <w:name w:val="Body Text 2 Char"/>
    <w:link w:val="BodyText2"/>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BF35D2"/>
  </w:style>
  <w:style w:type="paragraph" w:styleId="BodyTextFirstIndent">
    <w:name w:val="Body Text First Indent"/>
    <w:basedOn w:val="BodyText"/>
    <w:link w:val="BodyTextFirstIndentChar"/>
    <w:rsid w:val="00BF35D2"/>
    <w:pPr>
      <w:ind w:firstLine="360"/>
    </w:pPr>
  </w:style>
  <w:style w:type="character" w:customStyle="1" w:styleId="BodyTextFirstIndentChar">
    <w:name w:val="Body Text First Indent Char"/>
    <w:basedOn w:val="BodyTextChar"/>
    <w:link w:val="BodyTextFirstIndent"/>
    <w:rsid w:val="00BF35D2"/>
    <w:rPr>
      <w:rFonts w:eastAsia="Times New Roman"/>
      <w:lang w:val="en-GB" w:eastAsia="en-US"/>
    </w:rPr>
  </w:style>
  <w:style w:type="paragraph" w:styleId="BodyTextFirstIndent2">
    <w:name w:val="Body Text First Indent 2"/>
    <w:basedOn w:val="BodyTextIndent"/>
    <w:link w:val="BodyTextFirstIndent2Char"/>
    <w:rsid w:val="00BF35D2"/>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BF35D2"/>
    <w:rPr>
      <w:rFonts w:eastAsia="Times New Roman"/>
      <w:sz w:val="22"/>
      <w:lang w:val="en-GB" w:eastAsia="en-US"/>
    </w:rPr>
  </w:style>
  <w:style w:type="paragraph" w:styleId="Closing">
    <w:name w:val="Closing"/>
    <w:basedOn w:val="Normal"/>
    <w:link w:val="ClosingChar"/>
    <w:rsid w:val="00BF35D2"/>
    <w:pPr>
      <w:spacing w:after="0"/>
      <w:ind w:left="4252"/>
    </w:pPr>
  </w:style>
  <w:style w:type="character" w:customStyle="1" w:styleId="ClosingChar">
    <w:name w:val="Closing Char"/>
    <w:basedOn w:val="DefaultParagraphFont"/>
    <w:link w:val="Closing"/>
    <w:rsid w:val="00BF35D2"/>
    <w:rPr>
      <w:rFonts w:eastAsia="Times New Roman"/>
      <w:lang w:val="en-GB" w:eastAsia="en-US"/>
    </w:rPr>
  </w:style>
  <w:style w:type="paragraph" w:styleId="Date">
    <w:name w:val="Date"/>
    <w:basedOn w:val="Normal"/>
    <w:next w:val="Normal"/>
    <w:link w:val="DateChar"/>
    <w:rsid w:val="00BF35D2"/>
  </w:style>
  <w:style w:type="character" w:customStyle="1" w:styleId="DateChar">
    <w:name w:val="Date Char"/>
    <w:basedOn w:val="DefaultParagraphFont"/>
    <w:link w:val="Date"/>
    <w:rsid w:val="00BF35D2"/>
    <w:rPr>
      <w:rFonts w:eastAsia="Times New Roman"/>
      <w:lang w:val="en-GB" w:eastAsia="en-US"/>
    </w:rPr>
  </w:style>
  <w:style w:type="paragraph" w:styleId="E-mailSignature">
    <w:name w:val="E-mail Signature"/>
    <w:basedOn w:val="Normal"/>
    <w:link w:val="E-mailSignatureChar"/>
    <w:rsid w:val="00BF35D2"/>
    <w:pPr>
      <w:spacing w:after="0"/>
    </w:pPr>
  </w:style>
  <w:style w:type="character" w:customStyle="1" w:styleId="E-mailSignatureChar">
    <w:name w:val="E-mail Signature Char"/>
    <w:basedOn w:val="DefaultParagraphFont"/>
    <w:link w:val="E-mailSignature"/>
    <w:rsid w:val="00BF35D2"/>
    <w:rPr>
      <w:rFonts w:eastAsia="Times New Roman"/>
      <w:lang w:val="en-GB" w:eastAsia="en-US"/>
    </w:rPr>
  </w:style>
  <w:style w:type="paragraph" w:styleId="EndnoteText">
    <w:name w:val="endnote text"/>
    <w:basedOn w:val="Normal"/>
    <w:link w:val="EndnoteTextChar"/>
    <w:rsid w:val="00BF35D2"/>
    <w:pPr>
      <w:spacing w:after="0"/>
    </w:pPr>
  </w:style>
  <w:style w:type="character" w:customStyle="1" w:styleId="EndnoteTextChar">
    <w:name w:val="Endnote Text Char"/>
    <w:basedOn w:val="DefaultParagraphFont"/>
    <w:link w:val="EndnoteText"/>
    <w:rsid w:val="00BF35D2"/>
    <w:rPr>
      <w:rFonts w:eastAsia="Times New Roman"/>
      <w:lang w:val="en-GB" w:eastAsia="en-US"/>
    </w:rPr>
  </w:style>
  <w:style w:type="paragraph" w:styleId="EnvelopeAddress">
    <w:name w:val="envelope address"/>
    <w:basedOn w:val="Normal"/>
    <w:rsid w:val="00BF35D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F35D2"/>
    <w:pPr>
      <w:spacing w:after="0"/>
    </w:pPr>
    <w:rPr>
      <w:rFonts w:asciiTheme="majorHAnsi" w:eastAsiaTheme="majorEastAsia" w:hAnsiTheme="majorHAnsi" w:cstheme="majorBidi"/>
    </w:rPr>
  </w:style>
  <w:style w:type="paragraph" w:styleId="HTMLAddress">
    <w:name w:val="HTML Address"/>
    <w:basedOn w:val="Normal"/>
    <w:link w:val="HTMLAddressChar"/>
    <w:rsid w:val="00BF35D2"/>
    <w:pPr>
      <w:spacing w:after="0"/>
    </w:pPr>
    <w:rPr>
      <w:i/>
      <w:iCs/>
    </w:rPr>
  </w:style>
  <w:style w:type="character" w:customStyle="1" w:styleId="HTMLAddressChar">
    <w:name w:val="HTML Address Char"/>
    <w:basedOn w:val="DefaultParagraphFont"/>
    <w:link w:val="HTMLAddress"/>
    <w:rsid w:val="00BF35D2"/>
    <w:rPr>
      <w:rFonts w:eastAsia="Times New Roman"/>
      <w:i/>
      <w:iCs/>
      <w:lang w:val="en-GB" w:eastAsia="en-US"/>
    </w:rPr>
  </w:style>
  <w:style w:type="paragraph" w:styleId="Index3">
    <w:name w:val="index 3"/>
    <w:basedOn w:val="Normal"/>
    <w:next w:val="Normal"/>
    <w:rsid w:val="00BF35D2"/>
    <w:pPr>
      <w:spacing w:after="0"/>
      <w:ind w:left="600" w:hanging="200"/>
    </w:pPr>
  </w:style>
  <w:style w:type="paragraph" w:styleId="Index4">
    <w:name w:val="index 4"/>
    <w:basedOn w:val="Normal"/>
    <w:next w:val="Normal"/>
    <w:rsid w:val="00BF35D2"/>
    <w:pPr>
      <w:spacing w:after="0"/>
      <w:ind w:left="800" w:hanging="200"/>
    </w:pPr>
  </w:style>
  <w:style w:type="paragraph" w:styleId="Index5">
    <w:name w:val="index 5"/>
    <w:basedOn w:val="Normal"/>
    <w:next w:val="Normal"/>
    <w:rsid w:val="00BF35D2"/>
    <w:pPr>
      <w:spacing w:after="0"/>
      <w:ind w:left="1000" w:hanging="200"/>
    </w:pPr>
  </w:style>
  <w:style w:type="paragraph" w:styleId="Index6">
    <w:name w:val="index 6"/>
    <w:basedOn w:val="Normal"/>
    <w:next w:val="Normal"/>
    <w:rsid w:val="00BF35D2"/>
    <w:pPr>
      <w:spacing w:after="0"/>
      <w:ind w:left="1200" w:hanging="200"/>
    </w:pPr>
  </w:style>
  <w:style w:type="paragraph" w:styleId="Index7">
    <w:name w:val="index 7"/>
    <w:basedOn w:val="Normal"/>
    <w:next w:val="Normal"/>
    <w:rsid w:val="00BF35D2"/>
    <w:pPr>
      <w:spacing w:after="0"/>
      <w:ind w:left="1400" w:hanging="200"/>
    </w:pPr>
  </w:style>
  <w:style w:type="paragraph" w:styleId="Index8">
    <w:name w:val="index 8"/>
    <w:basedOn w:val="Normal"/>
    <w:next w:val="Normal"/>
    <w:rsid w:val="00BF35D2"/>
    <w:pPr>
      <w:spacing w:after="0"/>
      <w:ind w:left="1600" w:hanging="200"/>
    </w:pPr>
  </w:style>
  <w:style w:type="paragraph" w:styleId="Index9">
    <w:name w:val="index 9"/>
    <w:basedOn w:val="Normal"/>
    <w:next w:val="Normal"/>
    <w:rsid w:val="00BF35D2"/>
    <w:pPr>
      <w:spacing w:after="0"/>
      <w:ind w:left="1800" w:hanging="200"/>
    </w:pPr>
  </w:style>
  <w:style w:type="paragraph" w:styleId="IntenseQuote">
    <w:name w:val="Intense Quote"/>
    <w:basedOn w:val="Normal"/>
    <w:next w:val="Normal"/>
    <w:link w:val="IntenseQuoteChar"/>
    <w:uiPriority w:val="30"/>
    <w:qFormat/>
    <w:rsid w:val="00BF35D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F35D2"/>
    <w:rPr>
      <w:rFonts w:eastAsia="Times New Roman"/>
      <w:i/>
      <w:iCs/>
      <w:color w:val="4472C4" w:themeColor="accent1"/>
      <w:lang w:val="en-GB" w:eastAsia="en-US"/>
    </w:rPr>
  </w:style>
  <w:style w:type="paragraph" w:styleId="ListContinue">
    <w:name w:val="List Continue"/>
    <w:basedOn w:val="Normal"/>
    <w:rsid w:val="00BF35D2"/>
    <w:pPr>
      <w:spacing w:after="120"/>
      <w:ind w:left="283"/>
      <w:contextualSpacing/>
    </w:pPr>
  </w:style>
  <w:style w:type="paragraph" w:styleId="ListContinue2">
    <w:name w:val="List Continue 2"/>
    <w:basedOn w:val="Normal"/>
    <w:rsid w:val="00BF35D2"/>
    <w:pPr>
      <w:spacing w:after="120"/>
      <w:ind w:left="566"/>
      <w:contextualSpacing/>
    </w:pPr>
  </w:style>
  <w:style w:type="paragraph" w:styleId="ListContinue3">
    <w:name w:val="List Continue 3"/>
    <w:basedOn w:val="Normal"/>
    <w:rsid w:val="00BF35D2"/>
    <w:pPr>
      <w:spacing w:after="120"/>
      <w:ind w:left="849"/>
      <w:contextualSpacing/>
    </w:pPr>
  </w:style>
  <w:style w:type="paragraph" w:styleId="ListContinue4">
    <w:name w:val="List Continue 4"/>
    <w:basedOn w:val="Normal"/>
    <w:rsid w:val="00BF35D2"/>
    <w:pPr>
      <w:spacing w:after="120"/>
      <w:ind w:left="1132"/>
      <w:contextualSpacing/>
    </w:pPr>
  </w:style>
  <w:style w:type="paragraph" w:styleId="ListContinue5">
    <w:name w:val="List Continue 5"/>
    <w:basedOn w:val="Normal"/>
    <w:rsid w:val="00BF35D2"/>
    <w:pPr>
      <w:spacing w:after="120"/>
      <w:ind w:left="1415"/>
      <w:contextualSpacing/>
    </w:pPr>
  </w:style>
  <w:style w:type="paragraph" w:styleId="ListNumber3">
    <w:name w:val="List Number 3"/>
    <w:basedOn w:val="Normal"/>
    <w:rsid w:val="00BF35D2"/>
    <w:pPr>
      <w:numPr>
        <w:numId w:val="15"/>
      </w:numPr>
      <w:contextualSpacing/>
    </w:pPr>
  </w:style>
  <w:style w:type="paragraph" w:styleId="ListNumber5">
    <w:name w:val="List Number 5"/>
    <w:basedOn w:val="Normal"/>
    <w:rsid w:val="00BF35D2"/>
    <w:pPr>
      <w:numPr>
        <w:numId w:val="16"/>
      </w:numPr>
      <w:contextualSpacing/>
    </w:pPr>
  </w:style>
  <w:style w:type="paragraph" w:styleId="MacroText">
    <w:name w:val="macro"/>
    <w:link w:val="MacroTextChar"/>
    <w:rsid w:val="00BF35D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BF35D2"/>
    <w:rPr>
      <w:rFonts w:ascii="Consolas" w:eastAsia="Times New Roman" w:hAnsi="Consolas"/>
      <w:lang w:val="en-GB" w:eastAsia="en-US"/>
    </w:rPr>
  </w:style>
  <w:style w:type="paragraph" w:styleId="MessageHeader">
    <w:name w:val="Message Header"/>
    <w:basedOn w:val="Normal"/>
    <w:link w:val="MessageHeaderChar"/>
    <w:rsid w:val="00BF35D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F35D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F35D2"/>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BF35D2"/>
    <w:pPr>
      <w:spacing w:after="0"/>
    </w:pPr>
  </w:style>
  <w:style w:type="character" w:customStyle="1" w:styleId="NoteHeadingChar">
    <w:name w:val="Note Heading Char"/>
    <w:basedOn w:val="DefaultParagraphFont"/>
    <w:link w:val="NoteHeading"/>
    <w:rsid w:val="00BF35D2"/>
    <w:rPr>
      <w:rFonts w:eastAsia="Times New Roman"/>
      <w:lang w:val="en-GB" w:eastAsia="en-US"/>
    </w:rPr>
  </w:style>
  <w:style w:type="paragraph" w:styleId="Quote">
    <w:name w:val="Quote"/>
    <w:basedOn w:val="Normal"/>
    <w:next w:val="Normal"/>
    <w:link w:val="QuoteChar"/>
    <w:uiPriority w:val="29"/>
    <w:qFormat/>
    <w:rsid w:val="00BF35D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F35D2"/>
    <w:rPr>
      <w:rFonts w:eastAsia="Times New Roman"/>
      <w:i/>
      <w:iCs/>
      <w:color w:val="404040" w:themeColor="text1" w:themeTint="BF"/>
      <w:lang w:val="en-GB" w:eastAsia="en-US"/>
    </w:rPr>
  </w:style>
  <w:style w:type="paragraph" w:styleId="Salutation">
    <w:name w:val="Salutation"/>
    <w:basedOn w:val="Normal"/>
    <w:next w:val="Normal"/>
    <w:link w:val="SalutationChar"/>
    <w:rsid w:val="00BF35D2"/>
  </w:style>
  <w:style w:type="character" w:customStyle="1" w:styleId="SalutationChar">
    <w:name w:val="Salutation Char"/>
    <w:basedOn w:val="DefaultParagraphFont"/>
    <w:link w:val="Salutation"/>
    <w:rsid w:val="00BF35D2"/>
    <w:rPr>
      <w:rFonts w:eastAsia="Times New Roman"/>
      <w:lang w:val="en-GB" w:eastAsia="en-US"/>
    </w:rPr>
  </w:style>
  <w:style w:type="paragraph" w:styleId="Signature">
    <w:name w:val="Signature"/>
    <w:basedOn w:val="Normal"/>
    <w:link w:val="SignatureChar"/>
    <w:rsid w:val="00BF35D2"/>
    <w:pPr>
      <w:spacing w:after="0"/>
      <w:ind w:left="4252"/>
    </w:pPr>
  </w:style>
  <w:style w:type="character" w:customStyle="1" w:styleId="SignatureChar">
    <w:name w:val="Signature Char"/>
    <w:basedOn w:val="DefaultParagraphFont"/>
    <w:link w:val="Signature"/>
    <w:rsid w:val="00BF35D2"/>
    <w:rPr>
      <w:rFonts w:eastAsia="Times New Roman"/>
      <w:lang w:val="en-GB" w:eastAsia="en-US"/>
    </w:rPr>
  </w:style>
  <w:style w:type="paragraph" w:styleId="Subtitle">
    <w:name w:val="Subtitle"/>
    <w:basedOn w:val="Normal"/>
    <w:next w:val="Normal"/>
    <w:link w:val="SubtitleChar"/>
    <w:qFormat/>
    <w:rsid w:val="00BF35D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F35D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F35D2"/>
    <w:pPr>
      <w:spacing w:after="0"/>
      <w:ind w:left="200" w:hanging="200"/>
    </w:pPr>
  </w:style>
  <w:style w:type="paragraph" w:styleId="TableofFigures">
    <w:name w:val="table of figures"/>
    <w:basedOn w:val="Normal"/>
    <w:next w:val="Normal"/>
    <w:rsid w:val="00BF35D2"/>
    <w:pPr>
      <w:spacing w:after="0"/>
    </w:pPr>
  </w:style>
  <w:style w:type="paragraph" w:styleId="Title">
    <w:name w:val="Title"/>
    <w:basedOn w:val="Normal"/>
    <w:next w:val="Normal"/>
    <w:link w:val="TitleChar"/>
    <w:qFormat/>
    <w:rsid w:val="00BF35D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F35D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F35D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71599">
      <w:bodyDiv w:val="1"/>
      <w:marLeft w:val="0"/>
      <w:marRight w:val="0"/>
      <w:marTop w:val="0"/>
      <w:marBottom w:val="0"/>
      <w:divBdr>
        <w:top w:val="none" w:sz="0" w:space="0" w:color="auto"/>
        <w:left w:val="none" w:sz="0" w:space="0" w:color="auto"/>
        <w:bottom w:val="none" w:sz="0" w:space="0" w:color="auto"/>
        <w:right w:val="none" w:sz="0" w:space="0" w:color="auto"/>
      </w:divBdr>
    </w:div>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355893099">
      <w:bodyDiv w:val="1"/>
      <w:marLeft w:val="0"/>
      <w:marRight w:val="0"/>
      <w:marTop w:val="0"/>
      <w:marBottom w:val="0"/>
      <w:divBdr>
        <w:top w:val="none" w:sz="0" w:space="0" w:color="auto"/>
        <w:left w:val="none" w:sz="0" w:space="0" w:color="auto"/>
        <w:bottom w:val="none" w:sz="0" w:space="0" w:color="auto"/>
        <w:right w:val="none" w:sz="0" w:space="0" w:color="auto"/>
      </w:divBdr>
    </w:div>
    <w:div w:id="413429799">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27975867">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842819020">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43458086">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109470724">
      <w:bodyDiv w:val="1"/>
      <w:marLeft w:val="0"/>
      <w:marRight w:val="0"/>
      <w:marTop w:val="0"/>
      <w:marBottom w:val="0"/>
      <w:divBdr>
        <w:top w:val="none" w:sz="0" w:space="0" w:color="auto"/>
        <w:left w:val="none" w:sz="0" w:space="0" w:color="auto"/>
        <w:bottom w:val="none" w:sz="0" w:space="0" w:color="auto"/>
        <w:right w:val="none" w:sz="0" w:space="0" w:color="auto"/>
      </w:divBdr>
    </w:div>
    <w:div w:id="1285381117">
      <w:bodyDiv w:val="1"/>
      <w:marLeft w:val="0"/>
      <w:marRight w:val="0"/>
      <w:marTop w:val="0"/>
      <w:marBottom w:val="0"/>
      <w:divBdr>
        <w:top w:val="none" w:sz="0" w:space="0" w:color="auto"/>
        <w:left w:val="none" w:sz="0" w:space="0" w:color="auto"/>
        <w:bottom w:val="none" w:sz="0" w:space="0" w:color="auto"/>
        <w:right w:val="none" w:sz="0" w:space="0" w:color="auto"/>
      </w:divBdr>
    </w:div>
    <w:div w:id="1341271677">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header" Target="header2.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0.png"/><Relationship Id="rId33"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8.emf"/><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hyperlink" Target="https://example.com/3gpp/ClassA=1#/attributes/attrE/1" TargetMode="External"/><Relationship Id="rId32" Type="http://schemas.openxmlformats.org/officeDocument/2006/relationships/image" Target="media/image16.emf"/><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https://example.com/3gpp/ClassA=1#/attributes/attrE/1" TargetMode="External"/><Relationship Id="rId28" Type="http://schemas.openxmlformats.org/officeDocument/2006/relationships/image" Target="media/image13.emf"/><Relationship Id="rId36" Type="http://schemas.openxmlformats.org/officeDocument/2006/relationships/fontTable" Target="fontTable.xml"/><Relationship Id="rId10" Type="http://schemas.openxmlformats.org/officeDocument/2006/relationships/hyperlink" Target="https://github.com/onap/vnfrqts-requirements/blob/05f26fac2b941513a7d0e856b99fd8c61d688299/docs/Chapter8/ves7_1spec.rst" TargetMode="External"/><Relationship Id="rId19" Type="http://schemas.openxmlformats.org/officeDocument/2006/relationships/image" Target="media/image7.emf"/><Relationship Id="rId31" Type="http://schemas.openxmlformats.org/officeDocument/2006/relationships/package" Target="embeddings/Microsoft_Word_Document.docx"/><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hyperlink" Target="https://example.com/3gpp/ClassA=1#/attributes/attrE/1" TargetMode="External"/><Relationship Id="rId27" Type="http://schemas.openxmlformats.org/officeDocument/2006/relationships/image" Target="media/image12.png"/><Relationship Id="rId30" Type="http://schemas.openxmlformats.org/officeDocument/2006/relationships/image" Target="media/image15.emf"/><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119</Pages>
  <Words>77280</Words>
  <Characters>440499</Characters>
  <Application>Microsoft Office Word</Application>
  <DocSecurity>0</DocSecurity>
  <Lines>3670</Lines>
  <Paragraphs>1033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516746</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2022-06-16T10:20:00Z</dcterms:created>
  <dcterms:modified xsi:type="dcterms:W3CDTF">2022-06-16T10:22:00Z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