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037C7D26"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727CE9">
              <w:rPr>
                <w:noProof w:val="0"/>
              </w:rPr>
              <w:t>3</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727CE9" w:rsidRPr="00F17505">
              <w:rPr>
                <w:noProof w:val="0"/>
                <w:sz w:val="32"/>
              </w:rPr>
              <w:t>202</w:t>
            </w:r>
            <w:r w:rsidR="00727CE9">
              <w:rPr>
                <w:noProof w:val="0"/>
                <w:sz w:val="32"/>
              </w:rPr>
              <w:t>3</w:t>
            </w:r>
            <w:r w:rsidRPr="00F17505">
              <w:rPr>
                <w:noProof w:val="0"/>
                <w:sz w:val="32"/>
              </w:rPr>
              <w:t>-</w:t>
            </w:r>
            <w:bookmarkEnd w:id="4"/>
            <w:r w:rsidR="00727CE9">
              <w:rPr>
                <w:noProof w:val="0"/>
                <w:sz w:val="32"/>
              </w:rPr>
              <w:t>03</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5753206A" w14:textId="6EE046AB" w:rsidR="007A0A2E"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7A0A2E">
        <w:rPr>
          <w:noProof/>
        </w:rPr>
        <w:t>Foreword</w:t>
      </w:r>
      <w:r w:rsidR="007A0A2E">
        <w:rPr>
          <w:noProof/>
        </w:rPr>
        <w:tab/>
      </w:r>
      <w:r w:rsidR="007A0A2E">
        <w:rPr>
          <w:noProof/>
        </w:rPr>
        <w:fldChar w:fldCharType="begin" w:fldLock="1"/>
      </w:r>
      <w:r w:rsidR="007A0A2E">
        <w:rPr>
          <w:noProof/>
        </w:rPr>
        <w:instrText xml:space="preserve"> PAGEREF _Toc130201953 \h </w:instrText>
      </w:r>
      <w:r w:rsidR="007A0A2E">
        <w:rPr>
          <w:noProof/>
        </w:rPr>
      </w:r>
      <w:r w:rsidR="007A0A2E">
        <w:rPr>
          <w:noProof/>
        </w:rPr>
        <w:fldChar w:fldCharType="separate"/>
      </w:r>
      <w:r w:rsidR="007A0A2E">
        <w:rPr>
          <w:noProof/>
        </w:rPr>
        <w:t>5</w:t>
      </w:r>
      <w:r w:rsidR="007A0A2E">
        <w:rPr>
          <w:noProof/>
        </w:rPr>
        <w:fldChar w:fldCharType="end"/>
      </w:r>
    </w:p>
    <w:p w14:paraId="2B0F6304" w14:textId="3C1C353E" w:rsidR="007A0A2E" w:rsidRDefault="007A0A2E">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_Toc130201954 \h </w:instrText>
      </w:r>
      <w:r>
        <w:rPr>
          <w:noProof/>
        </w:rPr>
      </w:r>
      <w:r>
        <w:rPr>
          <w:noProof/>
        </w:rPr>
        <w:fldChar w:fldCharType="separate"/>
      </w:r>
      <w:r>
        <w:rPr>
          <w:noProof/>
        </w:rPr>
        <w:t>7</w:t>
      </w:r>
      <w:r>
        <w:rPr>
          <w:noProof/>
        </w:rPr>
        <w:fldChar w:fldCharType="end"/>
      </w:r>
    </w:p>
    <w:p w14:paraId="0856687F" w14:textId="015C552F" w:rsidR="007A0A2E" w:rsidRDefault="007A0A2E">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_Toc130201955 \h </w:instrText>
      </w:r>
      <w:r>
        <w:rPr>
          <w:noProof/>
        </w:rPr>
      </w:r>
      <w:r>
        <w:rPr>
          <w:noProof/>
        </w:rPr>
        <w:fldChar w:fldCharType="separate"/>
      </w:r>
      <w:r>
        <w:rPr>
          <w:noProof/>
        </w:rPr>
        <w:t>7</w:t>
      </w:r>
      <w:r>
        <w:rPr>
          <w:noProof/>
        </w:rPr>
        <w:fldChar w:fldCharType="end"/>
      </w:r>
    </w:p>
    <w:p w14:paraId="75F39405" w14:textId="11BCC067" w:rsidR="007A0A2E" w:rsidRDefault="007A0A2E">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_Toc130201956 \h </w:instrText>
      </w:r>
      <w:r>
        <w:rPr>
          <w:noProof/>
        </w:rPr>
      </w:r>
      <w:r>
        <w:rPr>
          <w:noProof/>
        </w:rPr>
        <w:fldChar w:fldCharType="separate"/>
      </w:r>
      <w:r>
        <w:rPr>
          <w:noProof/>
        </w:rPr>
        <w:t>8</w:t>
      </w:r>
      <w:r>
        <w:rPr>
          <w:noProof/>
        </w:rPr>
        <w:fldChar w:fldCharType="end"/>
      </w:r>
    </w:p>
    <w:p w14:paraId="1C827363" w14:textId="7964E31F" w:rsidR="007A0A2E" w:rsidRDefault="007A0A2E">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_Toc130201957 \h </w:instrText>
      </w:r>
      <w:r>
        <w:rPr>
          <w:noProof/>
        </w:rPr>
      </w:r>
      <w:r>
        <w:rPr>
          <w:noProof/>
        </w:rPr>
        <w:fldChar w:fldCharType="separate"/>
      </w:r>
      <w:r>
        <w:rPr>
          <w:noProof/>
        </w:rPr>
        <w:t>8</w:t>
      </w:r>
      <w:r>
        <w:rPr>
          <w:noProof/>
        </w:rPr>
        <w:fldChar w:fldCharType="end"/>
      </w:r>
    </w:p>
    <w:p w14:paraId="53916246" w14:textId="0AFDE964" w:rsidR="007A0A2E" w:rsidRDefault="007A0A2E">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_Toc130201958 \h </w:instrText>
      </w:r>
      <w:r>
        <w:rPr>
          <w:noProof/>
        </w:rPr>
      </w:r>
      <w:r>
        <w:rPr>
          <w:noProof/>
        </w:rPr>
        <w:fldChar w:fldCharType="separate"/>
      </w:r>
      <w:r>
        <w:rPr>
          <w:noProof/>
        </w:rPr>
        <w:t>8</w:t>
      </w:r>
      <w:r>
        <w:rPr>
          <w:noProof/>
        </w:rPr>
        <w:fldChar w:fldCharType="end"/>
      </w:r>
    </w:p>
    <w:p w14:paraId="0B73F1F2" w14:textId="61F31CAE" w:rsidR="007A0A2E" w:rsidRDefault="007A0A2E">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_Toc130201959 \h </w:instrText>
      </w:r>
      <w:r>
        <w:rPr>
          <w:noProof/>
        </w:rPr>
      </w:r>
      <w:r>
        <w:rPr>
          <w:noProof/>
        </w:rPr>
        <w:fldChar w:fldCharType="separate"/>
      </w:r>
      <w:r>
        <w:rPr>
          <w:noProof/>
        </w:rPr>
        <w:t>8</w:t>
      </w:r>
      <w:r>
        <w:rPr>
          <w:noProof/>
        </w:rPr>
        <w:fldChar w:fldCharType="end"/>
      </w:r>
    </w:p>
    <w:p w14:paraId="7A159492" w14:textId="20E0923E" w:rsidR="007A0A2E" w:rsidRDefault="007A0A2E">
      <w:pPr>
        <w:pStyle w:val="TOC1"/>
        <w:rPr>
          <w:rFonts w:asciiTheme="minorHAnsi" w:eastAsiaTheme="minorEastAsia" w:hAnsiTheme="minorHAnsi" w:cstheme="minorBidi"/>
          <w:noProof/>
          <w:szCs w:val="22"/>
          <w:lang w:eastAsia="en-GB"/>
        </w:rPr>
      </w:pPr>
      <w:r w:rsidRPr="00044E68">
        <w:rPr>
          <w:rFonts w:cs="Arial"/>
          <w:noProof/>
        </w:rPr>
        <w:t>4</w:t>
      </w:r>
      <w:r w:rsidRPr="00044E68">
        <w:rPr>
          <w:rFonts w:cs="Arial"/>
          <w:noProof/>
        </w:rPr>
        <w:tab/>
      </w:r>
      <w:r>
        <w:rPr>
          <w:noProof/>
        </w:rPr>
        <w:t>Concepts and overview</w:t>
      </w:r>
      <w:r>
        <w:rPr>
          <w:noProof/>
        </w:rPr>
        <w:tab/>
      </w:r>
      <w:r>
        <w:rPr>
          <w:noProof/>
        </w:rPr>
        <w:fldChar w:fldCharType="begin" w:fldLock="1"/>
      </w:r>
      <w:r>
        <w:rPr>
          <w:noProof/>
        </w:rPr>
        <w:instrText xml:space="preserve"> PAGEREF _Toc130201960 \h </w:instrText>
      </w:r>
      <w:r>
        <w:rPr>
          <w:noProof/>
        </w:rPr>
      </w:r>
      <w:r>
        <w:rPr>
          <w:noProof/>
        </w:rPr>
        <w:fldChar w:fldCharType="separate"/>
      </w:r>
      <w:r>
        <w:rPr>
          <w:noProof/>
        </w:rPr>
        <w:t>8</w:t>
      </w:r>
      <w:r>
        <w:rPr>
          <w:noProof/>
        </w:rPr>
        <w:fldChar w:fldCharType="end"/>
      </w:r>
    </w:p>
    <w:p w14:paraId="28F1A611" w14:textId="00317D9D" w:rsidR="007A0A2E" w:rsidRDefault="007A0A2E">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_Toc130201961 \h </w:instrText>
      </w:r>
      <w:r>
        <w:rPr>
          <w:noProof/>
        </w:rPr>
      </w:r>
      <w:r>
        <w:rPr>
          <w:noProof/>
        </w:rPr>
        <w:fldChar w:fldCharType="separate"/>
      </w:r>
      <w:r>
        <w:rPr>
          <w:noProof/>
        </w:rPr>
        <w:t>8</w:t>
      </w:r>
      <w:r>
        <w:rPr>
          <w:noProof/>
        </w:rPr>
        <w:fldChar w:fldCharType="end"/>
      </w:r>
    </w:p>
    <w:p w14:paraId="597CABEC" w14:textId="2FD1E2B8" w:rsidR="007A0A2E" w:rsidRDefault="007A0A2E">
      <w:pPr>
        <w:pStyle w:val="TOC1"/>
        <w:rPr>
          <w:rFonts w:asciiTheme="minorHAnsi" w:eastAsiaTheme="minorEastAsia" w:hAnsiTheme="minorHAnsi" w:cstheme="minorBidi"/>
          <w:noProof/>
          <w:szCs w:val="22"/>
          <w:lang w:eastAsia="en-GB"/>
        </w:rPr>
      </w:pPr>
      <w:r w:rsidRPr="00044E68">
        <w:rPr>
          <w:rFonts w:cs="Arial"/>
          <w:noProof/>
        </w:rPr>
        <w:t>5</w:t>
      </w:r>
      <w:r w:rsidRPr="00044E68">
        <w:rPr>
          <w:rFonts w:cs="Arial"/>
          <w:noProof/>
        </w:rPr>
        <w:tab/>
      </w:r>
      <w:r>
        <w:rPr>
          <w:noProof/>
        </w:rPr>
        <w:t>AI/ML management</w:t>
      </w:r>
      <w:r w:rsidRPr="00044E68">
        <w:rPr>
          <w:rFonts w:cs="Arial"/>
          <w:noProof/>
        </w:rPr>
        <w:t xml:space="preserve"> functionality and service framework</w:t>
      </w:r>
      <w:r>
        <w:rPr>
          <w:noProof/>
        </w:rPr>
        <w:tab/>
      </w:r>
      <w:r>
        <w:rPr>
          <w:noProof/>
        </w:rPr>
        <w:fldChar w:fldCharType="begin" w:fldLock="1"/>
      </w:r>
      <w:r>
        <w:rPr>
          <w:noProof/>
        </w:rPr>
        <w:instrText xml:space="preserve"> PAGEREF _Toc130201962 \h </w:instrText>
      </w:r>
      <w:r>
        <w:rPr>
          <w:noProof/>
        </w:rPr>
      </w:r>
      <w:r>
        <w:rPr>
          <w:noProof/>
        </w:rPr>
        <w:fldChar w:fldCharType="separate"/>
      </w:r>
      <w:r>
        <w:rPr>
          <w:noProof/>
        </w:rPr>
        <w:t>9</w:t>
      </w:r>
      <w:r>
        <w:rPr>
          <w:noProof/>
        </w:rPr>
        <w:fldChar w:fldCharType="end"/>
      </w:r>
    </w:p>
    <w:p w14:paraId="1EDC5D18" w14:textId="0D5101B4" w:rsidR="007A0A2E" w:rsidRDefault="007A0A2E">
      <w:pPr>
        <w:pStyle w:val="TOC2"/>
        <w:rPr>
          <w:rFonts w:asciiTheme="minorHAnsi" w:eastAsiaTheme="minorEastAsia" w:hAnsiTheme="minorHAnsi" w:cstheme="minorBidi"/>
          <w:noProof/>
          <w:sz w:val="22"/>
          <w:szCs w:val="22"/>
          <w:lang w:eastAsia="en-GB"/>
        </w:rPr>
      </w:pPr>
      <w:r w:rsidRPr="00044E68">
        <w:rPr>
          <w:rFonts w:cs="Arial"/>
          <w:noProof/>
        </w:rPr>
        <w:t>5.1</w:t>
      </w:r>
      <w:r w:rsidRPr="00044E68">
        <w:rPr>
          <w:rFonts w:cs="Arial"/>
          <w:noProof/>
        </w:rPr>
        <w:tab/>
        <w:t>Functionality and s</w:t>
      </w:r>
      <w:r>
        <w:rPr>
          <w:noProof/>
        </w:rPr>
        <w:t>ervice</w:t>
      </w:r>
      <w:r w:rsidRPr="00044E68">
        <w:rPr>
          <w:rFonts w:cs="Arial"/>
          <w:noProof/>
        </w:rPr>
        <w:t xml:space="preserve"> framework for ML training</w:t>
      </w:r>
      <w:r>
        <w:rPr>
          <w:noProof/>
        </w:rPr>
        <w:tab/>
      </w:r>
      <w:r>
        <w:rPr>
          <w:noProof/>
        </w:rPr>
        <w:fldChar w:fldCharType="begin" w:fldLock="1"/>
      </w:r>
      <w:r>
        <w:rPr>
          <w:noProof/>
        </w:rPr>
        <w:instrText xml:space="preserve"> PAGEREF _Toc130201963 \h </w:instrText>
      </w:r>
      <w:r>
        <w:rPr>
          <w:noProof/>
        </w:rPr>
      </w:r>
      <w:r>
        <w:rPr>
          <w:noProof/>
        </w:rPr>
        <w:fldChar w:fldCharType="separate"/>
      </w:r>
      <w:r>
        <w:rPr>
          <w:noProof/>
        </w:rPr>
        <w:t>9</w:t>
      </w:r>
      <w:r>
        <w:rPr>
          <w:noProof/>
        </w:rPr>
        <w:fldChar w:fldCharType="end"/>
      </w:r>
    </w:p>
    <w:p w14:paraId="06EC2BD4" w14:textId="61ACC164" w:rsidR="007A0A2E" w:rsidRDefault="007A0A2E">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_Toc130201964 \h </w:instrText>
      </w:r>
      <w:r>
        <w:rPr>
          <w:noProof/>
        </w:rPr>
      </w:r>
      <w:r>
        <w:rPr>
          <w:noProof/>
        </w:rPr>
        <w:fldChar w:fldCharType="separate"/>
      </w:r>
      <w:r>
        <w:rPr>
          <w:noProof/>
        </w:rPr>
        <w:t>10</w:t>
      </w:r>
      <w:r>
        <w:rPr>
          <w:noProof/>
        </w:rPr>
        <w:fldChar w:fldCharType="end"/>
      </w:r>
    </w:p>
    <w:p w14:paraId="2D5A09C8" w14:textId="5C2D2720" w:rsidR="007A0A2E" w:rsidRDefault="007A0A2E">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_Toc130201965 \h </w:instrText>
      </w:r>
      <w:r>
        <w:rPr>
          <w:noProof/>
        </w:rPr>
      </w:r>
      <w:r>
        <w:rPr>
          <w:noProof/>
        </w:rPr>
        <w:fldChar w:fldCharType="separate"/>
      </w:r>
      <w:r>
        <w:rPr>
          <w:noProof/>
        </w:rPr>
        <w:t>10</w:t>
      </w:r>
      <w:r>
        <w:rPr>
          <w:noProof/>
        </w:rPr>
        <w:fldChar w:fldCharType="end"/>
      </w:r>
    </w:p>
    <w:p w14:paraId="7236061C" w14:textId="5D33D8B2" w:rsidR="007A0A2E" w:rsidRDefault="007A0A2E">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_Toc130201966 \h </w:instrText>
      </w:r>
      <w:r>
        <w:rPr>
          <w:noProof/>
        </w:rPr>
      </w:r>
      <w:r>
        <w:rPr>
          <w:noProof/>
        </w:rPr>
        <w:fldChar w:fldCharType="separate"/>
      </w:r>
      <w:r>
        <w:rPr>
          <w:noProof/>
        </w:rPr>
        <w:t>10</w:t>
      </w:r>
      <w:r>
        <w:rPr>
          <w:noProof/>
        </w:rPr>
        <w:fldChar w:fldCharType="end"/>
      </w:r>
    </w:p>
    <w:p w14:paraId="1D9552D1" w14:textId="662AF900" w:rsidR="007A0A2E" w:rsidRDefault="007A0A2E">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_Toc130201967 \h </w:instrText>
      </w:r>
      <w:r>
        <w:rPr>
          <w:noProof/>
        </w:rPr>
      </w:r>
      <w:r>
        <w:rPr>
          <w:noProof/>
        </w:rPr>
        <w:fldChar w:fldCharType="separate"/>
      </w:r>
      <w:r>
        <w:rPr>
          <w:noProof/>
        </w:rPr>
        <w:t>10</w:t>
      </w:r>
      <w:r>
        <w:rPr>
          <w:noProof/>
        </w:rPr>
        <w:fldChar w:fldCharType="end"/>
      </w:r>
    </w:p>
    <w:p w14:paraId="0496CC1C" w14:textId="35EE588F" w:rsidR="007A0A2E" w:rsidRDefault="007A0A2E">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_Toc130201968 \h </w:instrText>
      </w:r>
      <w:r>
        <w:rPr>
          <w:noProof/>
        </w:rPr>
      </w:r>
      <w:r>
        <w:rPr>
          <w:noProof/>
        </w:rPr>
        <w:fldChar w:fldCharType="separate"/>
      </w:r>
      <w:r>
        <w:rPr>
          <w:noProof/>
        </w:rPr>
        <w:t>11</w:t>
      </w:r>
      <w:r>
        <w:rPr>
          <w:noProof/>
        </w:rPr>
        <w:fldChar w:fldCharType="end"/>
      </w:r>
    </w:p>
    <w:p w14:paraId="2820F9C8" w14:textId="173E78D0" w:rsidR="007A0A2E" w:rsidRDefault="007A0A2E">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_Toc130201969 \h </w:instrText>
      </w:r>
      <w:r>
        <w:rPr>
          <w:noProof/>
        </w:rPr>
      </w:r>
      <w:r>
        <w:rPr>
          <w:noProof/>
        </w:rPr>
        <w:fldChar w:fldCharType="separate"/>
      </w:r>
      <w:r>
        <w:rPr>
          <w:noProof/>
        </w:rPr>
        <w:t>11</w:t>
      </w:r>
      <w:r>
        <w:rPr>
          <w:noProof/>
        </w:rPr>
        <w:fldChar w:fldCharType="end"/>
      </w:r>
    </w:p>
    <w:p w14:paraId="141B3C8F" w14:textId="3BD20651" w:rsidR="007A0A2E" w:rsidRDefault="007A0A2E">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_Toc130201970 \h </w:instrText>
      </w:r>
      <w:r>
        <w:rPr>
          <w:noProof/>
        </w:rPr>
      </w:r>
      <w:r>
        <w:rPr>
          <w:noProof/>
        </w:rPr>
        <w:fldChar w:fldCharType="separate"/>
      </w:r>
      <w:r>
        <w:rPr>
          <w:noProof/>
        </w:rPr>
        <w:t>11</w:t>
      </w:r>
      <w:r>
        <w:rPr>
          <w:noProof/>
        </w:rPr>
        <w:fldChar w:fldCharType="end"/>
      </w:r>
    </w:p>
    <w:p w14:paraId="73EEF7B0" w14:textId="5D638731" w:rsidR="007A0A2E" w:rsidRDefault="007A0A2E">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_Toc130201971 \h </w:instrText>
      </w:r>
      <w:r>
        <w:rPr>
          <w:noProof/>
        </w:rPr>
      </w:r>
      <w:r>
        <w:rPr>
          <w:noProof/>
        </w:rPr>
        <w:fldChar w:fldCharType="separate"/>
      </w:r>
      <w:r>
        <w:rPr>
          <w:noProof/>
        </w:rPr>
        <w:t>12</w:t>
      </w:r>
      <w:r>
        <w:rPr>
          <w:noProof/>
        </w:rPr>
        <w:fldChar w:fldCharType="end"/>
      </w:r>
    </w:p>
    <w:p w14:paraId="31A10E8E" w14:textId="21405AA4" w:rsidR="007A0A2E" w:rsidRDefault="007A0A2E">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_Toc130201972 \h </w:instrText>
      </w:r>
      <w:r>
        <w:rPr>
          <w:noProof/>
        </w:rPr>
      </w:r>
      <w:r>
        <w:rPr>
          <w:noProof/>
        </w:rPr>
        <w:fldChar w:fldCharType="separate"/>
      </w:r>
      <w:r>
        <w:rPr>
          <w:noProof/>
        </w:rPr>
        <w:t>12</w:t>
      </w:r>
      <w:r>
        <w:rPr>
          <w:noProof/>
        </w:rPr>
        <w:fldChar w:fldCharType="end"/>
      </w:r>
    </w:p>
    <w:p w14:paraId="0AB81B8E" w14:textId="522E8ABF" w:rsidR="007A0A2E" w:rsidRDefault="007A0A2E">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_Toc130201973 \h </w:instrText>
      </w:r>
      <w:r>
        <w:rPr>
          <w:noProof/>
        </w:rPr>
      </w:r>
      <w:r>
        <w:rPr>
          <w:noProof/>
        </w:rPr>
        <w:fldChar w:fldCharType="separate"/>
      </w:r>
      <w:r>
        <w:rPr>
          <w:noProof/>
        </w:rPr>
        <w:t>12</w:t>
      </w:r>
      <w:r>
        <w:rPr>
          <w:noProof/>
        </w:rPr>
        <w:fldChar w:fldCharType="end"/>
      </w:r>
    </w:p>
    <w:p w14:paraId="5405D261" w14:textId="0C79E5C1" w:rsidR="007A0A2E" w:rsidRDefault="007A0A2E">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_Toc130201974 \h </w:instrText>
      </w:r>
      <w:r>
        <w:rPr>
          <w:noProof/>
        </w:rPr>
      </w:r>
      <w:r>
        <w:rPr>
          <w:noProof/>
        </w:rPr>
        <w:fldChar w:fldCharType="separate"/>
      </w:r>
      <w:r>
        <w:rPr>
          <w:noProof/>
        </w:rPr>
        <w:t>13</w:t>
      </w:r>
      <w:r>
        <w:rPr>
          <w:noProof/>
        </w:rPr>
        <w:fldChar w:fldCharType="end"/>
      </w:r>
    </w:p>
    <w:p w14:paraId="7E64AB20" w14:textId="097C34D0" w:rsidR="007A0A2E" w:rsidRDefault="007A0A2E">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_Toc130201975 \h </w:instrText>
      </w:r>
      <w:r>
        <w:rPr>
          <w:noProof/>
        </w:rPr>
      </w:r>
      <w:r>
        <w:rPr>
          <w:noProof/>
        </w:rPr>
        <w:fldChar w:fldCharType="separate"/>
      </w:r>
      <w:r>
        <w:rPr>
          <w:noProof/>
        </w:rPr>
        <w:t>15</w:t>
      </w:r>
      <w:r>
        <w:rPr>
          <w:noProof/>
        </w:rPr>
        <w:fldChar w:fldCharType="end"/>
      </w:r>
    </w:p>
    <w:p w14:paraId="7705ED4C" w14:textId="01D7F4A5" w:rsidR="007A0A2E" w:rsidRDefault="007A0A2E">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_Toc130201976 \h </w:instrText>
      </w:r>
      <w:r>
        <w:rPr>
          <w:noProof/>
        </w:rPr>
      </w:r>
      <w:r>
        <w:rPr>
          <w:noProof/>
        </w:rPr>
        <w:fldChar w:fldCharType="separate"/>
      </w:r>
      <w:r>
        <w:rPr>
          <w:noProof/>
        </w:rPr>
        <w:t>15</w:t>
      </w:r>
      <w:r>
        <w:rPr>
          <w:noProof/>
        </w:rPr>
        <w:fldChar w:fldCharType="end"/>
      </w:r>
    </w:p>
    <w:p w14:paraId="396D746C" w14:textId="465D2AB2" w:rsidR="007A0A2E" w:rsidRDefault="007A0A2E">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_Toc130201977 \h </w:instrText>
      </w:r>
      <w:r>
        <w:rPr>
          <w:noProof/>
        </w:rPr>
      </w:r>
      <w:r>
        <w:rPr>
          <w:noProof/>
        </w:rPr>
        <w:fldChar w:fldCharType="separate"/>
      </w:r>
      <w:r>
        <w:rPr>
          <w:noProof/>
        </w:rPr>
        <w:t>15</w:t>
      </w:r>
      <w:r>
        <w:rPr>
          <w:noProof/>
        </w:rPr>
        <w:fldChar w:fldCharType="end"/>
      </w:r>
    </w:p>
    <w:p w14:paraId="371817CB" w14:textId="3D3CE38E" w:rsidR="007A0A2E" w:rsidRDefault="007A0A2E">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_Toc130201978 \h </w:instrText>
      </w:r>
      <w:r>
        <w:rPr>
          <w:noProof/>
        </w:rPr>
      </w:r>
      <w:r>
        <w:rPr>
          <w:noProof/>
        </w:rPr>
        <w:fldChar w:fldCharType="separate"/>
      </w:r>
      <w:r>
        <w:rPr>
          <w:noProof/>
        </w:rPr>
        <w:t>15</w:t>
      </w:r>
      <w:r>
        <w:rPr>
          <w:noProof/>
        </w:rPr>
        <w:fldChar w:fldCharType="end"/>
      </w:r>
    </w:p>
    <w:p w14:paraId="3255A84E" w14:textId="717CAB50" w:rsidR="007A0A2E" w:rsidRDefault="007A0A2E">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_Toc130201979 \h </w:instrText>
      </w:r>
      <w:r>
        <w:rPr>
          <w:noProof/>
        </w:rPr>
      </w:r>
      <w:r>
        <w:rPr>
          <w:noProof/>
        </w:rPr>
        <w:fldChar w:fldCharType="separate"/>
      </w:r>
      <w:r>
        <w:rPr>
          <w:noProof/>
        </w:rPr>
        <w:t>15</w:t>
      </w:r>
      <w:r>
        <w:rPr>
          <w:noProof/>
        </w:rPr>
        <w:fldChar w:fldCharType="end"/>
      </w:r>
    </w:p>
    <w:p w14:paraId="1B267ED9" w14:textId="05318C61" w:rsidR="007A0A2E" w:rsidRDefault="007A0A2E">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_Toc130201980 \h </w:instrText>
      </w:r>
      <w:r>
        <w:rPr>
          <w:noProof/>
        </w:rPr>
      </w:r>
      <w:r>
        <w:rPr>
          <w:noProof/>
        </w:rPr>
        <w:fldChar w:fldCharType="separate"/>
      </w:r>
      <w:r>
        <w:rPr>
          <w:noProof/>
        </w:rPr>
        <w:t>15</w:t>
      </w:r>
      <w:r>
        <w:rPr>
          <w:noProof/>
        </w:rPr>
        <w:fldChar w:fldCharType="end"/>
      </w:r>
    </w:p>
    <w:p w14:paraId="2EDCFB63" w14:textId="13932DC9" w:rsidR="007A0A2E" w:rsidRDefault="007A0A2E">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_Toc130201981 \h </w:instrText>
      </w:r>
      <w:r>
        <w:rPr>
          <w:noProof/>
        </w:rPr>
      </w:r>
      <w:r>
        <w:rPr>
          <w:noProof/>
        </w:rPr>
        <w:fldChar w:fldCharType="separate"/>
      </w:r>
      <w:r>
        <w:rPr>
          <w:noProof/>
        </w:rPr>
        <w:t>16</w:t>
      </w:r>
      <w:r>
        <w:rPr>
          <w:noProof/>
        </w:rPr>
        <w:fldChar w:fldCharType="end"/>
      </w:r>
    </w:p>
    <w:p w14:paraId="6EA4D36A" w14:textId="537728A2" w:rsidR="007A0A2E" w:rsidRDefault="007A0A2E">
      <w:pPr>
        <w:pStyle w:val="TOC3"/>
        <w:rPr>
          <w:rFonts w:asciiTheme="minorHAnsi" w:eastAsiaTheme="minorEastAsia" w:hAnsiTheme="minorHAnsi" w:cstheme="minorBidi"/>
          <w:noProof/>
          <w:sz w:val="22"/>
          <w:szCs w:val="22"/>
          <w:lang w:eastAsia="en-GB"/>
        </w:rPr>
      </w:pPr>
      <w:r>
        <w:rPr>
          <w:noProof/>
        </w:rPr>
        <w:t>7.3.1</w:t>
      </w:r>
      <w:r>
        <w:rPr>
          <w:noProof/>
        </w:rPr>
        <w:tab/>
      </w:r>
      <w:r w:rsidRPr="00044E68">
        <w:rPr>
          <w:rFonts w:ascii="Courier New" w:hAnsi="Courier New" w:cs="Courier New"/>
          <w:noProof/>
        </w:rPr>
        <w:t>MLTrainingFunction</w:t>
      </w:r>
      <w:r>
        <w:rPr>
          <w:noProof/>
        </w:rPr>
        <w:tab/>
      </w:r>
      <w:r>
        <w:rPr>
          <w:noProof/>
        </w:rPr>
        <w:fldChar w:fldCharType="begin" w:fldLock="1"/>
      </w:r>
      <w:r>
        <w:rPr>
          <w:noProof/>
        </w:rPr>
        <w:instrText xml:space="preserve"> PAGEREF _Toc130201982 \h </w:instrText>
      </w:r>
      <w:r>
        <w:rPr>
          <w:noProof/>
        </w:rPr>
      </w:r>
      <w:r>
        <w:rPr>
          <w:noProof/>
        </w:rPr>
        <w:fldChar w:fldCharType="separate"/>
      </w:r>
      <w:r>
        <w:rPr>
          <w:noProof/>
        </w:rPr>
        <w:t>16</w:t>
      </w:r>
      <w:r>
        <w:rPr>
          <w:noProof/>
        </w:rPr>
        <w:fldChar w:fldCharType="end"/>
      </w:r>
    </w:p>
    <w:p w14:paraId="444F6A2A" w14:textId="300FD20B" w:rsidR="007A0A2E" w:rsidRDefault="007A0A2E">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_Toc130201983 \h </w:instrText>
      </w:r>
      <w:r>
        <w:rPr>
          <w:noProof/>
        </w:rPr>
      </w:r>
      <w:r>
        <w:rPr>
          <w:noProof/>
        </w:rPr>
        <w:fldChar w:fldCharType="separate"/>
      </w:r>
      <w:r>
        <w:rPr>
          <w:noProof/>
        </w:rPr>
        <w:t>16</w:t>
      </w:r>
      <w:r>
        <w:rPr>
          <w:noProof/>
        </w:rPr>
        <w:fldChar w:fldCharType="end"/>
      </w:r>
    </w:p>
    <w:p w14:paraId="35A8B363" w14:textId="4FE310C6" w:rsidR="007A0A2E" w:rsidRDefault="007A0A2E">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_Toc130201984 \h </w:instrText>
      </w:r>
      <w:r>
        <w:rPr>
          <w:noProof/>
        </w:rPr>
      </w:r>
      <w:r>
        <w:rPr>
          <w:noProof/>
        </w:rPr>
        <w:fldChar w:fldCharType="separate"/>
      </w:r>
      <w:r>
        <w:rPr>
          <w:noProof/>
        </w:rPr>
        <w:t>16</w:t>
      </w:r>
      <w:r>
        <w:rPr>
          <w:noProof/>
        </w:rPr>
        <w:fldChar w:fldCharType="end"/>
      </w:r>
    </w:p>
    <w:p w14:paraId="23F6A68C" w14:textId="37DB98F8" w:rsidR="007A0A2E" w:rsidRDefault="007A0A2E">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_Toc130201985 \h </w:instrText>
      </w:r>
      <w:r>
        <w:rPr>
          <w:noProof/>
        </w:rPr>
      </w:r>
      <w:r>
        <w:rPr>
          <w:noProof/>
        </w:rPr>
        <w:fldChar w:fldCharType="separate"/>
      </w:r>
      <w:r>
        <w:rPr>
          <w:noProof/>
        </w:rPr>
        <w:t>16</w:t>
      </w:r>
      <w:r>
        <w:rPr>
          <w:noProof/>
        </w:rPr>
        <w:fldChar w:fldCharType="end"/>
      </w:r>
    </w:p>
    <w:p w14:paraId="48600A92" w14:textId="1012EA95" w:rsidR="007A0A2E" w:rsidRDefault="007A0A2E">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_Toc130201986 \h </w:instrText>
      </w:r>
      <w:r>
        <w:rPr>
          <w:noProof/>
        </w:rPr>
      </w:r>
      <w:r>
        <w:rPr>
          <w:noProof/>
        </w:rPr>
        <w:fldChar w:fldCharType="separate"/>
      </w:r>
      <w:r>
        <w:rPr>
          <w:noProof/>
        </w:rPr>
        <w:t>16</w:t>
      </w:r>
      <w:r>
        <w:rPr>
          <w:noProof/>
        </w:rPr>
        <w:fldChar w:fldCharType="end"/>
      </w:r>
    </w:p>
    <w:p w14:paraId="27826858" w14:textId="23F2BD47" w:rsidR="007A0A2E" w:rsidRDefault="007A0A2E">
      <w:pPr>
        <w:pStyle w:val="TOC3"/>
        <w:rPr>
          <w:rFonts w:asciiTheme="minorHAnsi" w:eastAsiaTheme="minorEastAsia" w:hAnsiTheme="minorHAnsi" w:cstheme="minorBidi"/>
          <w:noProof/>
          <w:sz w:val="22"/>
          <w:szCs w:val="22"/>
          <w:lang w:eastAsia="en-GB"/>
        </w:rPr>
      </w:pPr>
      <w:r>
        <w:rPr>
          <w:noProof/>
        </w:rPr>
        <w:t>7.3.2</w:t>
      </w:r>
      <w:r>
        <w:rPr>
          <w:noProof/>
        </w:rPr>
        <w:tab/>
      </w:r>
      <w:r w:rsidRPr="00044E68">
        <w:rPr>
          <w:rFonts w:ascii="Courier New" w:hAnsi="Courier New" w:cs="Courier New"/>
          <w:noProof/>
        </w:rPr>
        <w:t>MLTrainingRequest</w:t>
      </w:r>
      <w:r>
        <w:rPr>
          <w:noProof/>
        </w:rPr>
        <w:tab/>
      </w:r>
      <w:r>
        <w:rPr>
          <w:noProof/>
        </w:rPr>
        <w:fldChar w:fldCharType="begin" w:fldLock="1"/>
      </w:r>
      <w:r>
        <w:rPr>
          <w:noProof/>
        </w:rPr>
        <w:instrText xml:space="preserve"> PAGEREF _Toc130201987 \h </w:instrText>
      </w:r>
      <w:r>
        <w:rPr>
          <w:noProof/>
        </w:rPr>
      </w:r>
      <w:r>
        <w:rPr>
          <w:noProof/>
        </w:rPr>
        <w:fldChar w:fldCharType="separate"/>
      </w:r>
      <w:r>
        <w:rPr>
          <w:noProof/>
        </w:rPr>
        <w:t>16</w:t>
      </w:r>
      <w:r>
        <w:rPr>
          <w:noProof/>
        </w:rPr>
        <w:fldChar w:fldCharType="end"/>
      </w:r>
    </w:p>
    <w:p w14:paraId="50E9C19F" w14:textId="15857087" w:rsidR="007A0A2E" w:rsidRDefault="007A0A2E">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_Toc130201988 \h </w:instrText>
      </w:r>
      <w:r>
        <w:rPr>
          <w:noProof/>
        </w:rPr>
      </w:r>
      <w:r>
        <w:rPr>
          <w:noProof/>
        </w:rPr>
        <w:fldChar w:fldCharType="separate"/>
      </w:r>
      <w:r>
        <w:rPr>
          <w:noProof/>
        </w:rPr>
        <w:t>16</w:t>
      </w:r>
      <w:r>
        <w:rPr>
          <w:noProof/>
        </w:rPr>
        <w:fldChar w:fldCharType="end"/>
      </w:r>
    </w:p>
    <w:p w14:paraId="32B5DFCE" w14:textId="01F1FD9A" w:rsidR="007A0A2E" w:rsidRDefault="007A0A2E">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_Toc130201989 \h </w:instrText>
      </w:r>
      <w:r>
        <w:rPr>
          <w:noProof/>
        </w:rPr>
      </w:r>
      <w:r>
        <w:rPr>
          <w:noProof/>
        </w:rPr>
        <w:fldChar w:fldCharType="separate"/>
      </w:r>
      <w:r>
        <w:rPr>
          <w:noProof/>
        </w:rPr>
        <w:t>17</w:t>
      </w:r>
      <w:r>
        <w:rPr>
          <w:noProof/>
        </w:rPr>
        <w:fldChar w:fldCharType="end"/>
      </w:r>
    </w:p>
    <w:p w14:paraId="0657C306" w14:textId="6B9DB61C" w:rsidR="007A0A2E" w:rsidRDefault="007A0A2E">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_Toc130201990 \h </w:instrText>
      </w:r>
      <w:r>
        <w:rPr>
          <w:noProof/>
        </w:rPr>
      </w:r>
      <w:r>
        <w:rPr>
          <w:noProof/>
        </w:rPr>
        <w:fldChar w:fldCharType="separate"/>
      </w:r>
      <w:r>
        <w:rPr>
          <w:noProof/>
        </w:rPr>
        <w:t>17</w:t>
      </w:r>
      <w:r>
        <w:rPr>
          <w:noProof/>
        </w:rPr>
        <w:fldChar w:fldCharType="end"/>
      </w:r>
    </w:p>
    <w:p w14:paraId="6FE160D8" w14:textId="6707557E" w:rsidR="007A0A2E" w:rsidRDefault="007A0A2E">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_Toc130201991 \h </w:instrText>
      </w:r>
      <w:r>
        <w:rPr>
          <w:noProof/>
        </w:rPr>
      </w:r>
      <w:r>
        <w:rPr>
          <w:noProof/>
        </w:rPr>
        <w:fldChar w:fldCharType="separate"/>
      </w:r>
      <w:r>
        <w:rPr>
          <w:noProof/>
        </w:rPr>
        <w:t>17</w:t>
      </w:r>
      <w:r>
        <w:rPr>
          <w:noProof/>
        </w:rPr>
        <w:fldChar w:fldCharType="end"/>
      </w:r>
    </w:p>
    <w:p w14:paraId="344D29FE" w14:textId="2F03FB01" w:rsidR="007A0A2E" w:rsidRDefault="007A0A2E">
      <w:pPr>
        <w:pStyle w:val="TOC3"/>
        <w:rPr>
          <w:rFonts w:asciiTheme="minorHAnsi" w:eastAsiaTheme="minorEastAsia" w:hAnsiTheme="minorHAnsi" w:cstheme="minorBidi"/>
          <w:noProof/>
          <w:sz w:val="22"/>
          <w:szCs w:val="22"/>
          <w:lang w:eastAsia="en-GB"/>
        </w:rPr>
      </w:pPr>
      <w:r>
        <w:rPr>
          <w:noProof/>
        </w:rPr>
        <w:t>7.3.3</w:t>
      </w:r>
      <w:r>
        <w:rPr>
          <w:noProof/>
        </w:rPr>
        <w:tab/>
      </w:r>
      <w:r w:rsidRPr="00044E68">
        <w:rPr>
          <w:rFonts w:ascii="Courier New" w:hAnsi="Courier New" w:cs="Courier New"/>
          <w:noProof/>
        </w:rPr>
        <w:t>MLTrainingReport</w:t>
      </w:r>
      <w:r>
        <w:rPr>
          <w:noProof/>
        </w:rPr>
        <w:tab/>
      </w:r>
      <w:r>
        <w:rPr>
          <w:noProof/>
        </w:rPr>
        <w:fldChar w:fldCharType="begin" w:fldLock="1"/>
      </w:r>
      <w:r>
        <w:rPr>
          <w:noProof/>
        </w:rPr>
        <w:instrText xml:space="preserve"> PAGEREF _Toc130201992 \h </w:instrText>
      </w:r>
      <w:r>
        <w:rPr>
          <w:noProof/>
        </w:rPr>
      </w:r>
      <w:r>
        <w:rPr>
          <w:noProof/>
        </w:rPr>
        <w:fldChar w:fldCharType="separate"/>
      </w:r>
      <w:r>
        <w:rPr>
          <w:noProof/>
        </w:rPr>
        <w:t>17</w:t>
      </w:r>
      <w:r>
        <w:rPr>
          <w:noProof/>
        </w:rPr>
        <w:fldChar w:fldCharType="end"/>
      </w:r>
    </w:p>
    <w:p w14:paraId="0F50C1EE" w14:textId="2F9388DF" w:rsidR="007A0A2E" w:rsidRDefault="007A0A2E">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_Toc130201993 \h </w:instrText>
      </w:r>
      <w:r>
        <w:rPr>
          <w:noProof/>
        </w:rPr>
      </w:r>
      <w:r>
        <w:rPr>
          <w:noProof/>
        </w:rPr>
        <w:fldChar w:fldCharType="separate"/>
      </w:r>
      <w:r>
        <w:rPr>
          <w:noProof/>
        </w:rPr>
        <w:t>17</w:t>
      </w:r>
      <w:r>
        <w:rPr>
          <w:noProof/>
        </w:rPr>
        <w:fldChar w:fldCharType="end"/>
      </w:r>
    </w:p>
    <w:p w14:paraId="282C73F8" w14:textId="391089D9" w:rsidR="007A0A2E" w:rsidRDefault="007A0A2E">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_Toc130201994 \h </w:instrText>
      </w:r>
      <w:r>
        <w:rPr>
          <w:noProof/>
        </w:rPr>
      </w:r>
      <w:r>
        <w:rPr>
          <w:noProof/>
        </w:rPr>
        <w:fldChar w:fldCharType="separate"/>
      </w:r>
      <w:r>
        <w:rPr>
          <w:noProof/>
        </w:rPr>
        <w:t>18</w:t>
      </w:r>
      <w:r>
        <w:rPr>
          <w:noProof/>
        </w:rPr>
        <w:fldChar w:fldCharType="end"/>
      </w:r>
    </w:p>
    <w:p w14:paraId="4C69C6E3" w14:textId="48B1D8EE" w:rsidR="007A0A2E" w:rsidRDefault="007A0A2E">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_Toc130201995 \h </w:instrText>
      </w:r>
      <w:r>
        <w:rPr>
          <w:noProof/>
        </w:rPr>
      </w:r>
      <w:r>
        <w:rPr>
          <w:noProof/>
        </w:rPr>
        <w:fldChar w:fldCharType="separate"/>
      </w:r>
      <w:r>
        <w:rPr>
          <w:noProof/>
        </w:rPr>
        <w:t>18</w:t>
      </w:r>
      <w:r>
        <w:rPr>
          <w:noProof/>
        </w:rPr>
        <w:fldChar w:fldCharType="end"/>
      </w:r>
    </w:p>
    <w:p w14:paraId="10FFCB7C" w14:textId="272B4B25" w:rsidR="007A0A2E" w:rsidRDefault="007A0A2E">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_Toc130201996 \h </w:instrText>
      </w:r>
      <w:r>
        <w:rPr>
          <w:noProof/>
        </w:rPr>
      </w:r>
      <w:r>
        <w:rPr>
          <w:noProof/>
        </w:rPr>
        <w:fldChar w:fldCharType="separate"/>
      </w:r>
      <w:r>
        <w:rPr>
          <w:noProof/>
        </w:rPr>
        <w:t>18</w:t>
      </w:r>
      <w:r>
        <w:rPr>
          <w:noProof/>
        </w:rPr>
        <w:fldChar w:fldCharType="end"/>
      </w:r>
    </w:p>
    <w:p w14:paraId="402DFF6E" w14:textId="030F9469" w:rsidR="007A0A2E" w:rsidRDefault="007A0A2E">
      <w:pPr>
        <w:pStyle w:val="TOC3"/>
        <w:rPr>
          <w:rFonts w:asciiTheme="minorHAnsi" w:eastAsiaTheme="minorEastAsia" w:hAnsiTheme="minorHAnsi" w:cstheme="minorBidi"/>
          <w:noProof/>
          <w:sz w:val="22"/>
          <w:szCs w:val="22"/>
          <w:lang w:eastAsia="en-GB"/>
        </w:rPr>
      </w:pPr>
      <w:r>
        <w:rPr>
          <w:noProof/>
        </w:rPr>
        <w:t>7.3.4</w:t>
      </w:r>
      <w:r>
        <w:rPr>
          <w:noProof/>
        </w:rPr>
        <w:tab/>
      </w:r>
      <w:r w:rsidRPr="00044E68">
        <w:rPr>
          <w:rFonts w:ascii="Courier New" w:hAnsi="Courier New" w:cs="Courier New"/>
          <w:noProof/>
        </w:rPr>
        <w:t>MLTrainingProcess</w:t>
      </w:r>
      <w:r>
        <w:rPr>
          <w:noProof/>
        </w:rPr>
        <w:tab/>
      </w:r>
      <w:r>
        <w:rPr>
          <w:noProof/>
        </w:rPr>
        <w:fldChar w:fldCharType="begin" w:fldLock="1"/>
      </w:r>
      <w:r>
        <w:rPr>
          <w:noProof/>
        </w:rPr>
        <w:instrText xml:space="preserve"> PAGEREF _Toc130201997 \h </w:instrText>
      </w:r>
      <w:r>
        <w:rPr>
          <w:noProof/>
        </w:rPr>
      </w:r>
      <w:r>
        <w:rPr>
          <w:noProof/>
        </w:rPr>
        <w:fldChar w:fldCharType="separate"/>
      </w:r>
      <w:r>
        <w:rPr>
          <w:noProof/>
        </w:rPr>
        <w:t>18</w:t>
      </w:r>
      <w:r>
        <w:rPr>
          <w:noProof/>
        </w:rPr>
        <w:fldChar w:fldCharType="end"/>
      </w:r>
    </w:p>
    <w:p w14:paraId="3FACFF52" w14:textId="781300BC" w:rsidR="007A0A2E" w:rsidRDefault="007A0A2E">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_Toc130201998 \h </w:instrText>
      </w:r>
      <w:r>
        <w:rPr>
          <w:noProof/>
        </w:rPr>
      </w:r>
      <w:r>
        <w:rPr>
          <w:noProof/>
        </w:rPr>
        <w:fldChar w:fldCharType="separate"/>
      </w:r>
      <w:r>
        <w:rPr>
          <w:noProof/>
        </w:rPr>
        <w:t>18</w:t>
      </w:r>
      <w:r>
        <w:rPr>
          <w:noProof/>
        </w:rPr>
        <w:fldChar w:fldCharType="end"/>
      </w:r>
    </w:p>
    <w:p w14:paraId="6ACBB6E4" w14:textId="2B85E3D0" w:rsidR="007A0A2E" w:rsidRDefault="007A0A2E">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_Toc130201999 \h </w:instrText>
      </w:r>
      <w:r>
        <w:rPr>
          <w:noProof/>
        </w:rPr>
      </w:r>
      <w:r>
        <w:rPr>
          <w:noProof/>
        </w:rPr>
        <w:fldChar w:fldCharType="separate"/>
      </w:r>
      <w:r>
        <w:rPr>
          <w:noProof/>
        </w:rPr>
        <w:t>19</w:t>
      </w:r>
      <w:r>
        <w:rPr>
          <w:noProof/>
        </w:rPr>
        <w:fldChar w:fldCharType="end"/>
      </w:r>
    </w:p>
    <w:p w14:paraId="24343B52" w14:textId="017B0CEE" w:rsidR="007A0A2E" w:rsidRDefault="007A0A2E">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_Toc130202000 \h </w:instrText>
      </w:r>
      <w:r>
        <w:rPr>
          <w:noProof/>
        </w:rPr>
      </w:r>
      <w:r>
        <w:rPr>
          <w:noProof/>
        </w:rPr>
        <w:fldChar w:fldCharType="separate"/>
      </w:r>
      <w:r>
        <w:rPr>
          <w:noProof/>
        </w:rPr>
        <w:t>19</w:t>
      </w:r>
      <w:r>
        <w:rPr>
          <w:noProof/>
        </w:rPr>
        <w:fldChar w:fldCharType="end"/>
      </w:r>
    </w:p>
    <w:p w14:paraId="02D48140" w14:textId="487B21AC" w:rsidR="007A0A2E" w:rsidRDefault="007A0A2E">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_Toc130202001 \h </w:instrText>
      </w:r>
      <w:r>
        <w:rPr>
          <w:noProof/>
        </w:rPr>
      </w:r>
      <w:r>
        <w:rPr>
          <w:noProof/>
        </w:rPr>
        <w:fldChar w:fldCharType="separate"/>
      </w:r>
      <w:r>
        <w:rPr>
          <w:noProof/>
        </w:rPr>
        <w:t>19</w:t>
      </w:r>
      <w:r>
        <w:rPr>
          <w:noProof/>
        </w:rPr>
        <w:fldChar w:fldCharType="end"/>
      </w:r>
    </w:p>
    <w:p w14:paraId="2D6F1A2A" w14:textId="2626FE26" w:rsidR="007A0A2E" w:rsidRDefault="007A0A2E">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_Toc130202002 \h </w:instrText>
      </w:r>
      <w:r>
        <w:rPr>
          <w:noProof/>
        </w:rPr>
      </w:r>
      <w:r>
        <w:rPr>
          <w:noProof/>
        </w:rPr>
        <w:fldChar w:fldCharType="separate"/>
      </w:r>
      <w:r>
        <w:rPr>
          <w:noProof/>
        </w:rPr>
        <w:t>20</w:t>
      </w:r>
      <w:r>
        <w:rPr>
          <w:noProof/>
        </w:rPr>
        <w:fldChar w:fldCharType="end"/>
      </w:r>
    </w:p>
    <w:p w14:paraId="1A4B93A8" w14:textId="3193D7EA" w:rsidR="007A0A2E" w:rsidRDefault="007A0A2E">
      <w:pPr>
        <w:pStyle w:val="TOC3"/>
        <w:rPr>
          <w:rFonts w:asciiTheme="minorHAnsi" w:eastAsiaTheme="minorEastAsia" w:hAnsiTheme="minorHAnsi" w:cstheme="minorBidi"/>
          <w:noProof/>
          <w:sz w:val="22"/>
          <w:szCs w:val="22"/>
          <w:lang w:eastAsia="en-GB"/>
        </w:rPr>
      </w:pPr>
      <w:r>
        <w:rPr>
          <w:noProof/>
        </w:rPr>
        <w:t>7.4.1</w:t>
      </w:r>
      <w:r>
        <w:rPr>
          <w:noProof/>
        </w:rPr>
        <w:tab/>
      </w:r>
      <w:r w:rsidRPr="00044E68">
        <w:rPr>
          <w:rFonts w:ascii="Courier New" w:hAnsi="Courier New" w:cs="Courier New"/>
          <w:noProof/>
        </w:rPr>
        <w:t>ModelPerformance &lt;&lt;dataType&gt;&gt;</w:t>
      </w:r>
      <w:r>
        <w:rPr>
          <w:noProof/>
        </w:rPr>
        <w:tab/>
      </w:r>
      <w:r>
        <w:rPr>
          <w:noProof/>
        </w:rPr>
        <w:fldChar w:fldCharType="begin" w:fldLock="1"/>
      </w:r>
      <w:r>
        <w:rPr>
          <w:noProof/>
        </w:rPr>
        <w:instrText xml:space="preserve"> PAGEREF _Toc130202003 \h </w:instrText>
      </w:r>
      <w:r>
        <w:rPr>
          <w:noProof/>
        </w:rPr>
      </w:r>
      <w:r>
        <w:rPr>
          <w:noProof/>
        </w:rPr>
        <w:fldChar w:fldCharType="separate"/>
      </w:r>
      <w:r>
        <w:rPr>
          <w:noProof/>
        </w:rPr>
        <w:t>20</w:t>
      </w:r>
      <w:r>
        <w:rPr>
          <w:noProof/>
        </w:rPr>
        <w:fldChar w:fldCharType="end"/>
      </w:r>
    </w:p>
    <w:p w14:paraId="606C48B4" w14:textId="34A45B98" w:rsidR="007A0A2E" w:rsidRDefault="007A0A2E">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_Toc130202004 \h </w:instrText>
      </w:r>
      <w:r>
        <w:rPr>
          <w:noProof/>
        </w:rPr>
      </w:r>
      <w:r>
        <w:rPr>
          <w:noProof/>
        </w:rPr>
        <w:fldChar w:fldCharType="separate"/>
      </w:r>
      <w:r>
        <w:rPr>
          <w:noProof/>
        </w:rPr>
        <w:t>20</w:t>
      </w:r>
      <w:r>
        <w:rPr>
          <w:noProof/>
        </w:rPr>
        <w:fldChar w:fldCharType="end"/>
      </w:r>
    </w:p>
    <w:p w14:paraId="352E15D5" w14:textId="33A29254" w:rsidR="007A0A2E" w:rsidRDefault="007A0A2E">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_Toc130202005 \h </w:instrText>
      </w:r>
      <w:r>
        <w:rPr>
          <w:noProof/>
        </w:rPr>
      </w:r>
      <w:r>
        <w:rPr>
          <w:noProof/>
        </w:rPr>
        <w:fldChar w:fldCharType="separate"/>
      </w:r>
      <w:r>
        <w:rPr>
          <w:noProof/>
        </w:rPr>
        <w:t>20</w:t>
      </w:r>
      <w:r>
        <w:rPr>
          <w:noProof/>
        </w:rPr>
        <w:fldChar w:fldCharType="end"/>
      </w:r>
    </w:p>
    <w:p w14:paraId="44084A32" w14:textId="569179C6" w:rsidR="007A0A2E" w:rsidRDefault="007A0A2E">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_Toc130202006 \h </w:instrText>
      </w:r>
      <w:r>
        <w:rPr>
          <w:noProof/>
        </w:rPr>
      </w:r>
      <w:r>
        <w:rPr>
          <w:noProof/>
        </w:rPr>
        <w:fldChar w:fldCharType="separate"/>
      </w:r>
      <w:r>
        <w:rPr>
          <w:noProof/>
        </w:rPr>
        <w:t>20</w:t>
      </w:r>
      <w:r>
        <w:rPr>
          <w:noProof/>
        </w:rPr>
        <w:fldChar w:fldCharType="end"/>
      </w:r>
    </w:p>
    <w:p w14:paraId="0D133463" w14:textId="38BFEAB8" w:rsidR="007A0A2E" w:rsidRDefault="007A0A2E">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_Toc130202007 \h </w:instrText>
      </w:r>
      <w:r>
        <w:rPr>
          <w:noProof/>
        </w:rPr>
      </w:r>
      <w:r>
        <w:rPr>
          <w:noProof/>
        </w:rPr>
        <w:fldChar w:fldCharType="separate"/>
      </w:r>
      <w:r>
        <w:rPr>
          <w:noProof/>
        </w:rPr>
        <w:t>20</w:t>
      </w:r>
      <w:r>
        <w:rPr>
          <w:noProof/>
        </w:rPr>
        <w:fldChar w:fldCharType="end"/>
      </w:r>
    </w:p>
    <w:p w14:paraId="34CD73BC" w14:textId="653AFB15" w:rsidR="007A0A2E" w:rsidRDefault="007A0A2E">
      <w:pPr>
        <w:pStyle w:val="TOC3"/>
        <w:rPr>
          <w:rFonts w:asciiTheme="minorHAnsi" w:eastAsiaTheme="minorEastAsia" w:hAnsiTheme="minorHAnsi" w:cstheme="minorBidi"/>
          <w:noProof/>
          <w:sz w:val="22"/>
          <w:szCs w:val="22"/>
          <w:lang w:eastAsia="en-GB"/>
        </w:rPr>
      </w:pPr>
      <w:r>
        <w:rPr>
          <w:noProof/>
        </w:rPr>
        <w:t>7.4.2</w:t>
      </w:r>
      <w:r>
        <w:rPr>
          <w:noProof/>
        </w:rPr>
        <w:tab/>
      </w:r>
      <w:r w:rsidRPr="00044E68">
        <w:rPr>
          <w:rFonts w:ascii="Courier New" w:hAnsi="Courier New" w:cs="Courier New"/>
          <w:noProof/>
        </w:rPr>
        <w:t>MLEntity &lt;&lt;dataType&gt;&gt;</w:t>
      </w:r>
      <w:r>
        <w:rPr>
          <w:noProof/>
        </w:rPr>
        <w:tab/>
      </w:r>
      <w:r>
        <w:rPr>
          <w:noProof/>
        </w:rPr>
        <w:fldChar w:fldCharType="begin" w:fldLock="1"/>
      </w:r>
      <w:r>
        <w:rPr>
          <w:noProof/>
        </w:rPr>
        <w:instrText xml:space="preserve"> PAGEREF _Toc130202008 \h </w:instrText>
      </w:r>
      <w:r>
        <w:rPr>
          <w:noProof/>
        </w:rPr>
      </w:r>
      <w:r>
        <w:rPr>
          <w:noProof/>
        </w:rPr>
        <w:fldChar w:fldCharType="separate"/>
      </w:r>
      <w:r>
        <w:rPr>
          <w:noProof/>
        </w:rPr>
        <w:t>20</w:t>
      </w:r>
      <w:r>
        <w:rPr>
          <w:noProof/>
        </w:rPr>
        <w:fldChar w:fldCharType="end"/>
      </w:r>
    </w:p>
    <w:p w14:paraId="48DDCEDC" w14:textId="7F44B71E" w:rsidR="007A0A2E" w:rsidRDefault="007A0A2E">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_Toc130202009 \h </w:instrText>
      </w:r>
      <w:r>
        <w:rPr>
          <w:noProof/>
        </w:rPr>
      </w:r>
      <w:r>
        <w:rPr>
          <w:noProof/>
        </w:rPr>
        <w:fldChar w:fldCharType="separate"/>
      </w:r>
      <w:r>
        <w:rPr>
          <w:noProof/>
        </w:rPr>
        <w:t>20</w:t>
      </w:r>
      <w:r>
        <w:rPr>
          <w:noProof/>
        </w:rPr>
        <w:fldChar w:fldCharType="end"/>
      </w:r>
    </w:p>
    <w:p w14:paraId="0055A66B" w14:textId="0778F631" w:rsidR="007A0A2E" w:rsidRDefault="007A0A2E">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_Toc130202010 \h </w:instrText>
      </w:r>
      <w:r>
        <w:rPr>
          <w:noProof/>
        </w:rPr>
      </w:r>
      <w:r>
        <w:rPr>
          <w:noProof/>
        </w:rPr>
        <w:fldChar w:fldCharType="separate"/>
      </w:r>
      <w:r>
        <w:rPr>
          <w:noProof/>
        </w:rPr>
        <w:t>20</w:t>
      </w:r>
      <w:r>
        <w:rPr>
          <w:noProof/>
        </w:rPr>
        <w:fldChar w:fldCharType="end"/>
      </w:r>
    </w:p>
    <w:p w14:paraId="70DDF7D6" w14:textId="1D3868C0" w:rsidR="007A0A2E" w:rsidRDefault="007A0A2E">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_Toc130202011 \h </w:instrText>
      </w:r>
      <w:r>
        <w:rPr>
          <w:noProof/>
        </w:rPr>
      </w:r>
      <w:r>
        <w:rPr>
          <w:noProof/>
        </w:rPr>
        <w:fldChar w:fldCharType="separate"/>
      </w:r>
      <w:r>
        <w:rPr>
          <w:noProof/>
        </w:rPr>
        <w:t>21</w:t>
      </w:r>
      <w:r>
        <w:rPr>
          <w:noProof/>
        </w:rPr>
        <w:fldChar w:fldCharType="end"/>
      </w:r>
    </w:p>
    <w:p w14:paraId="0E79C9F4" w14:textId="05E76101" w:rsidR="007A0A2E" w:rsidRPr="007A0A2E" w:rsidRDefault="007A0A2E">
      <w:pPr>
        <w:pStyle w:val="TOC4"/>
        <w:rPr>
          <w:rFonts w:asciiTheme="minorHAnsi" w:eastAsiaTheme="minorEastAsia" w:hAnsiTheme="minorHAnsi" w:cstheme="minorBidi"/>
          <w:noProof/>
          <w:sz w:val="22"/>
          <w:szCs w:val="22"/>
          <w:lang w:val="fr-FR" w:eastAsia="en-GB"/>
        </w:rPr>
      </w:pPr>
      <w:r w:rsidRPr="007A0A2E">
        <w:rPr>
          <w:noProof/>
          <w:lang w:val="fr-FR"/>
        </w:rPr>
        <w:t>7.4.3.4</w:t>
      </w:r>
      <w:r w:rsidRPr="007A0A2E">
        <w:rPr>
          <w:noProof/>
          <w:lang w:val="fr-FR"/>
        </w:rPr>
        <w:tab/>
        <w:t>Notifications</w:t>
      </w:r>
      <w:r w:rsidRPr="007A0A2E">
        <w:rPr>
          <w:noProof/>
          <w:lang w:val="fr-FR"/>
        </w:rPr>
        <w:tab/>
      </w:r>
      <w:r>
        <w:rPr>
          <w:noProof/>
        </w:rPr>
        <w:fldChar w:fldCharType="begin" w:fldLock="1"/>
      </w:r>
      <w:r w:rsidRPr="007A0A2E">
        <w:rPr>
          <w:noProof/>
          <w:lang w:val="fr-FR"/>
        </w:rPr>
        <w:instrText xml:space="preserve"> PAGEREF _Toc130202012 \h </w:instrText>
      </w:r>
      <w:r>
        <w:rPr>
          <w:noProof/>
        </w:rPr>
      </w:r>
      <w:r>
        <w:rPr>
          <w:noProof/>
        </w:rPr>
        <w:fldChar w:fldCharType="separate"/>
      </w:r>
      <w:r w:rsidRPr="007A0A2E">
        <w:rPr>
          <w:noProof/>
          <w:lang w:val="fr-FR"/>
        </w:rPr>
        <w:t>21</w:t>
      </w:r>
      <w:r>
        <w:rPr>
          <w:noProof/>
        </w:rPr>
        <w:fldChar w:fldCharType="end"/>
      </w:r>
    </w:p>
    <w:p w14:paraId="71454538" w14:textId="48198385" w:rsidR="007A0A2E" w:rsidRPr="007A0A2E" w:rsidRDefault="007A0A2E">
      <w:pPr>
        <w:pStyle w:val="TOC3"/>
        <w:rPr>
          <w:rFonts w:asciiTheme="minorHAnsi" w:eastAsiaTheme="minorEastAsia" w:hAnsiTheme="minorHAnsi" w:cstheme="minorBidi"/>
          <w:noProof/>
          <w:sz w:val="22"/>
          <w:szCs w:val="22"/>
          <w:lang w:val="fr-FR" w:eastAsia="en-GB"/>
        </w:rPr>
      </w:pPr>
      <w:r w:rsidRPr="007A0A2E">
        <w:rPr>
          <w:noProof/>
          <w:lang w:val="fr-FR"/>
        </w:rPr>
        <w:t>7.4.3</w:t>
      </w:r>
      <w:r w:rsidRPr="007A0A2E">
        <w:rPr>
          <w:noProof/>
          <w:lang w:val="fr-FR"/>
        </w:rPr>
        <w:tab/>
      </w:r>
      <w:r w:rsidRPr="007A0A2E">
        <w:rPr>
          <w:rFonts w:ascii="Courier New" w:hAnsi="Courier New" w:cs="Courier New"/>
          <w:noProof/>
          <w:lang w:val="fr-FR"/>
        </w:rPr>
        <w:t>MLContext &lt;&lt;dataType&gt;&gt;</w:t>
      </w:r>
      <w:r w:rsidRPr="007A0A2E">
        <w:rPr>
          <w:noProof/>
          <w:lang w:val="fr-FR"/>
        </w:rPr>
        <w:tab/>
      </w:r>
      <w:r>
        <w:rPr>
          <w:noProof/>
        </w:rPr>
        <w:fldChar w:fldCharType="begin" w:fldLock="1"/>
      </w:r>
      <w:r w:rsidRPr="007A0A2E">
        <w:rPr>
          <w:noProof/>
          <w:lang w:val="fr-FR"/>
        </w:rPr>
        <w:instrText xml:space="preserve"> PAGEREF _Toc130202013 \h </w:instrText>
      </w:r>
      <w:r>
        <w:rPr>
          <w:noProof/>
        </w:rPr>
      </w:r>
      <w:r>
        <w:rPr>
          <w:noProof/>
        </w:rPr>
        <w:fldChar w:fldCharType="separate"/>
      </w:r>
      <w:r w:rsidRPr="007A0A2E">
        <w:rPr>
          <w:noProof/>
          <w:lang w:val="fr-FR"/>
        </w:rPr>
        <w:t>21</w:t>
      </w:r>
      <w:r>
        <w:rPr>
          <w:noProof/>
        </w:rPr>
        <w:fldChar w:fldCharType="end"/>
      </w:r>
    </w:p>
    <w:p w14:paraId="097D5C4D" w14:textId="6941BE74" w:rsidR="007A0A2E" w:rsidRPr="007A0A2E" w:rsidRDefault="007A0A2E">
      <w:pPr>
        <w:pStyle w:val="TOC4"/>
        <w:rPr>
          <w:rFonts w:asciiTheme="minorHAnsi" w:eastAsiaTheme="minorEastAsia" w:hAnsiTheme="minorHAnsi" w:cstheme="minorBidi"/>
          <w:noProof/>
          <w:sz w:val="22"/>
          <w:szCs w:val="22"/>
          <w:lang w:val="fr-FR" w:eastAsia="en-GB"/>
        </w:rPr>
      </w:pPr>
      <w:r w:rsidRPr="007A0A2E">
        <w:rPr>
          <w:noProof/>
          <w:lang w:val="fr-FR"/>
        </w:rPr>
        <w:t>7.4.3.1</w:t>
      </w:r>
      <w:r w:rsidRPr="007A0A2E">
        <w:rPr>
          <w:noProof/>
          <w:lang w:val="fr-FR"/>
        </w:rPr>
        <w:tab/>
        <w:t>Definition</w:t>
      </w:r>
      <w:r w:rsidRPr="007A0A2E">
        <w:rPr>
          <w:noProof/>
          <w:lang w:val="fr-FR"/>
        </w:rPr>
        <w:tab/>
      </w:r>
      <w:r>
        <w:rPr>
          <w:noProof/>
        </w:rPr>
        <w:fldChar w:fldCharType="begin" w:fldLock="1"/>
      </w:r>
      <w:r w:rsidRPr="007A0A2E">
        <w:rPr>
          <w:noProof/>
          <w:lang w:val="fr-FR"/>
        </w:rPr>
        <w:instrText xml:space="preserve"> PAGEREF _Toc130202014 \h </w:instrText>
      </w:r>
      <w:r>
        <w:rPr>
          <w:noProof/>
        </w:rPr>
      </w:r>
      <w:r>
        <w:rPr>
          <w:noProof/>
        </w:rPr>
        <w:fldChar w:fldCharType="separate"/>
      </w:r>
      <w:r w:rsidRPr="007A0A2E">
        <w:rPr>
          <w:noProof/>
          <w:lang w:val="fr-FR"/>
        </w:rPr>
        <w:t>21</w:t>
      </w:r>
      <w:r>
        <w:rPr>
          <w:noProof/>
        </w:rPr>
        <w:fldChar w:fldCharType="end"/>
      </w:r>
    </w:p>
    <w:p w14:paraId="294A9944" w14:textId="145C4CC7" w:rsidR="007A0A2E" w:rsidRPr="007A0A2E" w:rsidRDefault="007A0A2E">
      <w:pPr>
        <w:pStyle w:val="TOC4"/>
        <w:rPr>
          <w:rFonts w:asciiTheme="minorHAnsi" w:eastAsiaTheme="minorEastAsia" w:hAnsiTheme="minorHAnsi" w:cstheme="minorBidi"/>
          <w:noProof/>
          <w:sz w:val="22"/>
          <w:szCs w:val="22"/>
          <w:lang w:val="fr-FR" w:eastAsia="en-GB"/>
        </w:rPr>
      </w:pPr>
      <w:r w:rsidRPr="007A0A2E">
        <w:rPr>
          <w:noProof/>
          <w:lang w:val="fr-FR"/>
        </w:rPr>
        <w:t>7.4.3.2</w:t>
      </w:r>
      <w:r w:rsidRPr="007A0A2E">
        <w:rPr>
          <w:noProof/>
          <w:lang w:val="fr-FR"/>
        </w:rPr>
        <w:tab/>
        <w:t>Attributes</w:t>
      </w:r>
      <w:r w:rsidRPr="007A0A2E">
        <w:rPr>
          <w:noProof/>
          <w:lang w:val="fr-FR"/>
        </w:rPr>
        <w:tab/>
      </w:r>
      <w:r>
        <w:rPr>
          <w:noProof/>
        </w:rPr>
        <w:fldChar w:fldCharType="begin" w:fldLock="1"/>
      </w:r>
      <w:r w:rsidRPr="007A0A2E">
        <w:rPr>
          <w:noProof/>
          <w:lang w:val="fr-FR"/>
        </w:rPr>
        <w:instrText xml:space="preserve"> PAGEREF _Toc130202015 \h </w:instrText>
      </w:r>
      <w:r>
        <w:rPr>
          <w:noProof/>
        </w:rPr>
      </w:r>
      <w:r>
        <w:rPr>
          <w:noProof/>
        </w:rPr>
        <w:fldChar w:fldCharType="separate"/>
      </w:r>
      <w:r w:rsidRPr="007A0A2E">
        <w:rPr>
          <w:noProof/>
          <w:lang w:val="fr-FR"/>
        </w:rPr>
        <w:t>21</w:t>
      </w:r>
      <w:r>
        <w:rPr>
          <w:noProof/>
        </w:rPr>
        <w:fldChar w:fldCharType="end"/>
      </w:r>
    </w:p>
    <w:p w14:paraId="2DE68E63" w14:textId="3B9C3A91" w:rsidR="007A0A2E" w:rsidRPr="007A0A2E" w:rsidRDefault="007A0A2E">
      <w:pPr>
        <w:pStyle w:val="TOC4"/>
        <w:rPr>
          <w:rFonts w:asciiTheme="minorHAnsi" w:eastAsiaTheme="minorEastAsia" w:hAnsiTheme="minorHAnsi" w:cstheme="minorBidi"/>
          <w:noProof/>
          <w:sz w:val="22"/>
          <w:szCs w:val="22"/>
          <w:lang w:val="fr-FR" w:eastAsia="en-GB"/>
        </w:rPr>
      </w:pPr>
      <w:r w:rsidRPr="007A0A2E">
        <w:rPr>
          <w:noProof/>
          <w:lang w:val="fr-FR"/>
        </w:rPr>
        <w:t>7.4.3.3</w:t>
      </w:r>
      <w:r w:rsidRPr="007A0A2E">
        <w:rPr>
          <w:noProof/>
          <w:lang w:val="fr-FR"/>
        </w:rPr>
        <w:tab/>
        <w:t>Attribute constraints</w:t>
      </w:r>
      <w:r w:rsidRPr="007A0A2E">
        <w:rPr>
          <w:noProof/>
          <w:lang w:val="fr-FR"/>
        </w:rPr>
        <w:tab/>
      </w:r>
      <w:r>
        <w:rPr>
          <w:noProof/>
        </w:rPr>
        <w:fldChar w:fldCharType="begin" w:fldLock="1"/>
      </w:r>
      <w:r w:rsidRPr="007A0A2E">
        <w:rPr>
          <w:noProof/>
          <w:lang w:val="fr-FR"/>
        </w:rPr>
        <w:instrText xml:space="preserve"> PAGEREF _Toc130202016 \h </w:instrText>
      </w:r>
      <w:r>
        <w:rPr>
          <w:noProof/>
        </w:rPr>
      </w:r>
      <w:r>
        <w:rPr>
          <w:noProof/>
        </w:rPr>
        <w:fldChar w:fldCharType="separate"/>
      </w:r>
      <w:r w:rsidRPr="007A0A2E">
        <w:rPr>
          <w:noProof/>
          <w:lang w:val="fr-FR"/>
        </w:rPr>
        <w:t>21</w:t>
      </w:r>
      <w:r>
        <w:rPr>
          <w:noProof/>
        </w:rPr>
        <w:fldChar w:fldCharType="end"/>
      </w:r>
    </w:p>
    <w:p w14:paraId="00F126CA" w14:textId="31383E8B" w:rsidR="007A0A2E" w:rsidRPr="007A0A2E" w:rsidRDefault="007A0A2E">
      <w:pPr>
        <w:pStyle w:val="TOC4"/>
        <w:rPr>
          <w:rFonts w:asciiTheme="minorHAnsi" w:eastAsiaTheme="minorEastAsia" w:hAnsiTheme="minorHAnsi" w:cstheme="minorBidi"/>
          <w:noProof/>
          <w:sz w:val="22"/>
          <w:szCs w:val="22"/>
          <w:lang w:val="fr-FR" w:eastAsia="en-GB"/>
        </w:rPr>
      </w:pPr>
      <w:r w:rsidRPr="007A0A2E">
        <w:rPr>
          <w:noProof/>
          <w:lang w:val="fr-FR"/>
        </w:rPr>
        <w:t>7.4.3.4</w:t>
      </w:r>
      <w:r w:rsidRPr="007A0A2E">
        <w:rPr>
          <w:noProof/>
          <w:lang w:val="fr-FR"/>
        </w:rPr>
        <w:tab/>
        <w:t>Notifications</w:t>
      </w:r>
      <w:r w:rsidRPr="007A0A2E">
        <w:rPr>
          <w:noProof/>
          <w:lang w:val="fr-FR"/>
        </w:rPr>
        <w:tab/>
      </w:r>
      <w:r>
        <w:rPr>
          <w:noProof/>
        </w:rPr>
        <w:fldChar w:fldCharType="begin" w:fldLock="1"/>
      </w:r>
      <w:r w:rsidRPr="007A0A2E">
        <w:rPr>
          <w:noProof/>
          <w:lang w:val="fr-FR"/>
        </w:rPr>
        <w:instrText xml:space="preserve"> PAGEREF _Toc130202017 \h </w:instrText>
      </w:r>
      <w:r>
        <w:rPr>
          <w:noProof/>
        </w:rPr>
      </w:r>
      <w:r>
        <w:rPr>
          <w:noProof/>
        </w:rPr>
        <w:fldChar w:fldCharType="separate"/>
      </w:r>
      <w:r w:rsidRPr="007A0A2E">
        <w:rPr>
          <w:noProof/>
          <w:lang w:val="fr-FR"/>
        </w:rPr>
        <w:t>21</w:t>
      </w:r>
      <w:r>
        <w:rPr>
          <w:noProof/>
        </w:rPr>
        <w:fldChar w:fldCharType="end"/>
      </w:r>
    </w:p>
    <w:p w14:paraId="3E69B70D" w14:textId="220BC5CC" w:rsidR="007A0A2E" w:rsidRPr="007A0A2E" w:rsidRDefault="007A0A2E">
      <w:pPr>
        <w:pStyle w:val="TOC2"/>
        <w:rPr>
          <w:rFonts w:asciiTheme="minorHAnsi" w:eastAsiaTheme="minorEastAsia" w:hAnsiTheme="minorHAnsi" w:cstheme="minorBidi"/>
          <w:noProof/>
          <w:sz w:val="22"/>
          <w:szCs w:val="22"/>
          <w:lang w:val="fr-FR" w:eastAsia="en-GB"/>
        </w:rPr>
      </w:pPr>
      <w:r w:rsidRPr="007A0A2E">
        <w:rPr>
          <w:noProof/>
          <w:lang w:val="fr-FR"/>
        </w:rPr>
        <w:t>7.5</w:t>
      </w:r>
      <w:r w:rsidRPr="007A0A2E">
        <w:rPr>
          <w:noProof/>
          <w:lang w:val="fr-FR"/>
        </w:rPr>
        <w:tab/>
        <w:t>Attribute definitions</w:t>
      </w:r>
      <w:r w:rsidRPr="007A0A2E">
        <w:rPr>
          <w:noProof/>
          <w:lang w:val="fr-FR"/>
        </w:rPr>
        <w:tab/>
      </w:r>
      <w:r>
        <w:rPr>
          <w:noProof/>
        </w:rPr>
        <w:fldChar w:fldCharType="begin" w:fldLock="1"/>
      </w:r>
      <w:r w:rsidRPr="007A0A2E">
        <w:rPr>
          <w:noProof/>
          <w:lang w:val="fr-FR"/>
        </w:rPr>
        <w:instrText xml:space="preserve"> PAGEREF _Toc130202018 \h </w:instrText>
      </w:r>
      <w:r>
        <w:rPr>
          <w:noProof/>
        </w:rPr>
      </w:r>
      <w:r>
        <w:rPr>
          <w:noProof/>
        </w:rPr>
        <w:fldChar w:fldCharType="separate"/>
      </w:r>
      <w:r w:rsidRPr="007A0A2E">
        <w:rPr>
          <w:noProof/>
          <w:lang w:val="fr-FR"/>
        </w:rPr>
        <w:t>21</w:t>
      </w:r>
      <w:r>
        <w:rPr>
          <w:noProof/>
        </w:rPr>
        <w:fldChar w:fldCharType="end"/>
      </w:r>
    </w:p>
    <w:p w14:paraId="78A032E1" w14:textId="20AD65F6" w:rsidR="007A0A2E" w:rsidRPr="007A0A2E" w:rsidRDefault="007A0A2E">
      <w:pPr>
        <w:pStyle w:val="TOC3"/>
        <w:rPr>
          <w:rFonts w:asciiTheme="minorHAnsi" w:eastAsiaTheme="minorEastAsia" w:hAnsiTheme="minorHAnsi" w:cstheme="minorBidi"/>
          <w:noProof/>
          <w:sz w:val="22"/>
          <w:szCs w:val="22"/>
          <w:lang w:val="fr-FR" w:eastAsia="en-GB"/>
        </w:rPr>
      </w:pPr>
      <w:r w:rsidRPr="007A0A2E">
        <w:rPr>
          <w:noProof/>
          <w:lang w:val="fr-FR"/>
        </w:rPr>
        <w:t>7.5.1</w:t>
      </w:r>
      <w:r w:rsidRPr="007A0A2E">
        <w:rPr>
          <w:noProof/>
          <w:lang w:val="fr-FR"/>
        </w:rPr>
        <w:tab/>
        <w:t>Attribute properties</w:t>
      </w:r>
      <w:r w:rsidRPr="007A0A2E">
        <w:rPr>
          <w:noProof/>
          <w:lang w:val="fr-FR"/>
        </w:rPr>
        <w:tab/>
      </w:r>
      <w:r>
        <w:rPr>
          <w:noProof/>
        </w:rPr>
        <w:fldChar w:fldCharType="begin" w:fldLock="1"/>
      </w:r>
      <w:r w:rsidRPr="007A0A2E">
        <w:rPr>
          <w:noProof/>
          <w:lang w:val="fr-FR"/>
        </w:rPr>
        <w:instrText xml:space="preserve"> PAGEREF _Toc130202019 \h </w:instrText>
      </w:r>
      <w:r>
        <w:rPr>
          <w:noProof/>
        </w:rPr>
      </w:r>
      <w:r>
        <w:rPr>
          <w:noProof/>
        </w:rPr>
        <w:fldChar w:fldCharType="separate"/>
      </w:r>
      <w:r w:rsidRPr="007A0A2E">
        <w:rPr>
          <w:noProof/>
          <w:lang w:val="fr-FR"/>
        </w:rPr>
        <w:t>21</w:t>
      </w:r>
      <w:r>
        <w:rPr>
          <w:noProof/>
        </w:rPr>
        <w:fldChar w:fldCharType="end"/>
      </w:r>
    </w:p>
    <w:p w14:paraId="34CCE025" w14:textId="2C415EEC" w:rsidR="007A0A2E" w:rsidRPr="007A0A2E" w:rsidRDefault="007A0A2E">
      <w:pPr>
        <w:pStyle w:val="TOC3"/>
        <w:rPr>
          <w:rFonts w:asciiTheme="minorHAnsi" w:eastAsiaTheme="minorEastAsia" w:hAnsiTheme="minorHAnsi" w:cstheme="minorBidi"/>
          <w:noProof/>
          <w:sz w:val="22"/>
          <w:szCs w:val="22"/>
          <w:lang w:val="fr-FR" w:eastAsia="en-GB"/>
        </w:rPr>
      </w:pPr>
      <w:r w:rsidRPr="007A0A2E">
        <w:rPr>
          <w:noProof/>
          <w:lang w:val="fr-FR"/>
        </w:rPr>
        <w:t>7.5.2</w:t>
      </w:r>
      <w:r w:rsidRPr="007A0A2E">
        <w:rPr>
          <w:noProof/>
          <w:lang w:val="fr-FR"/>
        </w:rPr>
        <w:tab/>
        <w:t>Constraints</w:t>
      </w:r>
      <w:r w:rsidRPr="007A0A2E">
        <w:rPr>
          <w:noProof/>
          <w:lang w:val="fr-FR"/>
        </w:rPr>
        <w:tab/>
      </w:r>
      <w:r>
        <w:rPr>
          <w:noProof/>
        </w:rPr>
        <w:fldChar w:fldCharType="begin" w:fldLock="1"/>
      </w:r>
      <w:r w:rsidRPr="007A0A2E">
        <w:rPr>
          <w:noProof/>
          <w:lang w:val="fr-FR"/>
        </w:rPr>
        <w:instrText xml:space="preserve"> PAGEREF _Toc130202020 \h </w:instrText>
      </w:r>
      <w:r>
        <w:rPr>
          <w:noProof/>
        </w:rPr>
      </w:r>
      <w:r>
        <w:rPr>
          <w:noProof/>
        </w:rPr>
        <w:fldChar w:fldCharType="separate"/>
      </w:r>
      <w:r w:rsidRPr="007A0A2E">
        <w:rPr>
          <w:noProof/>
          <w:lang w:val="fr-FR"/>
        </w:rPr>
        <w:t>26</w:t>
      </w:r>
      <w:r>
        <w:rPr>
          <w:noProof/>
        </w:rPr>
        <w:fldChar w:fldCharType="end"/>
      </w:r>
    </w:p>
    <w:p w14:paraId="32BFAF67" w14:textId="58C8946F" w:rsidR="007A0A2E" w:rsidRPr="007A0A2E" w:rsidRDefault="007A0A2E">
      <w:pPr>
        <w:pStyle w:val="TOC2"/>
        <w:rPr>
          <w:rFonts w:asciiTheme="minorHAnsi" w:eastAsiaTheme="minorEastAsia" w:hAnsiTheme="minorHAnsi" w:cstheme="minorBidi"/>
          <w:noProof/>
          <w:sz w:val="22"/>
          <w:szCs w:val="22"/>
          <w:lang w:val="fr-FR" w:eastAsia="en-GB"/>
        </w:rPr>
      </w:pPr>
      <w:r w:rsidRPr="007A0A2E">
        <w:rPr>
          <w:noProof/>
          <w:lang w:val="fr-FR"/>
        </w:rPr>
        <w:t>7.6</w:t>
      </w:r>
      <w:r w:rsidRPr="007A0A2E">
        <w:rPr>
          <w:noProof/>
          <w:lang w:val="fr-FR"/>
        </w:rPr>
        <w:tab/>
        <w:t>Common notifications</w:t>
      </w:r>
      <w:r w:rsidRPr="007A0A2E">
        <w:rPr>
          <w:noProof/>
          <w:lang w:val="fr-FR"/>
        </w:rPr>
        <w:tab/>
      </w:r>
      <w:r>
        <w:rPr>
          <w:noProof/>
        </w:rPr>
        <w:fldChar w:fldCharType="begin" w:fldLock="1"/>
      </w:r>
      <w:r w:rsidRPr="007A0A2E">
        <w:rPr>
          <w:noProof/>
          <w:lang w:val="fr-FR"/>
        </w:rPr>
        <w:instrText xml:space="preserve"> PAGEREF _Toc130202021 \h </w:instrText>
      </w:r>
      <w:r>
        <w:rPr>
          <w:noProof/>
        </w:rPr>
      </w:r>
      <w:r>
        <w:rPr>
          <w:noProof/>
        </w:rPr>
        <w:fldChar w:fldCharType="separate"/>
      </w:r>
      <w:r w:rsidRPr="007A0A2E">
        <w:rPr>
          <w:noProof/>
          <w:lang w:val="fr-FR"/>
        </w:rPr>
        <w:t>26</w:t>
      </w:r>
      <w:r>
        <w:rPr>
          <w:noProof/>
        </w:rPr>
        <w:fldChar w:fldCharType="end"/>
      </w:r>
    </w:p>
    <w:p w14:paraId="7EB8D296" w14:textId="1E45FB82" w:rsidR="007A0A2E" w:rsidRPr="007A0A2E" w:rsidRDefault="007A0A2E">
      <w:pPr>
        <w:pStyle w:val="TOC3"/>
        <w:rPr>
          <w:rFonts w:asciiTheme="minorHAnsi" w:eastAsiaTheme="minorEastAsia" w:hAnsiTheme="minorHAnsi" w:cstheme="minorBidi"/>
          <w:noProof/>
          <w:sz w:val="22"/>
          <w:szCs w:val="22"/>
          <w:lang w:val="fr-FR" w:eastAsia="en-GB"/>
        </w:rPr>
      </w:pPr>
      <w:r w:rsidRPr="007A0A2E">
        <w:rPr>
          <w:noProof/>
          <w:lang w:val="fr-FR"/>
        </w:rPr>
        <w:t>7.6.1</w:t>
      </w:r>
      <w:r w:rsidRPr="007A0A2E">
        <w:rPr>
          <w:noProof/>
          <w:lang w:val="fr-FR"/>
        </w:rPr>
        <w:tab/>
        <w:t>Configuration notifications</w:t>
      </w:r>
      <w:r w:rsidRPr="007A0A2E">
        <w:rPr>
          <w:noProof/>
          <w:lang w:val="fr-FR"/>
        </w:rPr>
        <w:tab/>
      </w:r>
      <w:r>
        <w:rPr>
          <w:noProof/>
        </w:rPr>
        <w:fldChar w:fldCharType="begin" w:fldLock="1"/>
      </w:r>
      <w:r w:rsidRPr="007A0A2E">
        <w:rPr>
          <w:noProof/>
          <w:lang w:val="fr-FR"/>
        </w:rPr>
        <w:instrText xml:space="preserve"> PAGEREF _Toc130202022 \h </w:instrText>
      </w:r>
      <w:r>
        <w:rPr>
          <w:noProof/>
        </w:rPr>
      </w:r>
      <w:r>
        <w:rPr>
          <w:noProof/>
        </w:rPr>
        <w:fldChar w:fldCharType="separate"/>
      </w:r>
      <w:r w:rsidRPr="007A0A2E">
        <w:rPr>
          <w:noProof/>
          <w:lang w:val="fr-FR"/>
        </w:rPr>
        <w:t>26</w:t>
      </w:r>
      <w:r>
        <w:rPr>
          <w:noProof/>
        </w:rPr>
        <w:fldChar w:fldCharType="end"/>
      </w:r>
    </w:p>
    <w:p w14:paraId="1373D256" w14:textId="6942E882" w:rsidR="007A0A2E" w:rsidRPr="007A0A2E" w:rsidRDefault="007A0A2E">
      <w:pPr>
        <w:pStyle w:val="TOC1"/>
        <w:rPr>
          <w:rFonts w:asciiTheme="minorHAnsi" w:eastAsiaTheme="minorEastAsia" w:hAnsiTheme="minorHAnsi" w:cstheme="minorBidi"/>
          <w:noProof/>
          <w:szCs w:val="22"/>
          <w:lang w:val="fr-FR" w:eastAsia="en-GB"/>
        </w:rPr>
      </w:pPr>
      <w:r w:rsidRPr="007A0A2E">
        <w:rPr>
          <w:noProof/>
          <w:lang w:val="fr-FR"/>
        </w:rPr>
        <w:t>8</w:t>
      </w:r>
      <w:r w:rsidRPr="007A0A2E">
        <w:rPr>
          <w:noProof/>
          <w:lang w:val="fr-FR"/>
        </w:rPr>
        <w:tab/>
      </w:r>
      <w:r w:rsidRPr="007A0A2E">
        <w:rPr>
          <w:noProof/>
          <w:lang w:val="fr-FR" w:eastAsia="zh-CN"/>
        </w:rPr>
        <w:t>Service components</w:t>
      </w:r>
      <w:r w:rsidRPr="007A0A2E">
        <w:rPr>
          <w:noProof/>
          <w:lang w:val="fr-FR"/>
        </w:rPr>
        <w:tab/>
      </w:r>
      <w:r>
        <w:rPr>
          <w:noProof/>
        </w:rPr>
        <w:fldChar w:fldCharType="begin" w:fldLock="1"/>
      </w:r>
      <w:r w:rsidRPr="007A0A2E">
        <w:rPr>
          <w:noProof/>
          <w:lang w:val="fr-FR"/>
        </w:rPr>
        <w:instrText xml:space="preserve"> PAGEREF _Toc130202023 \h </w:instrText>
      </w:r>
      <w:r>
        <w:rPr>
          <w:noProof/>
        </w:rPr>
      </w:r>
      <w:r>
        <w:rPr>
          <w:noProof/>
        </w:rPr>
        <w:fldChar w:fldCharType="separate"/>
      </w:r>
      <w:r w:rsidRPr="007A0A2E">
        <w:rPr>
          <w:noProof/>
          <w:lang w:val="fr-FR"/>
        </w:rPr>
        <w:t>26</w:t>
      </w:r>
      <w:r>
        <w:rPr>
          <w:noProof/>
        </w:rPr>
        <w:fldChar w:fldCharType="end"/>
      </w:r>
    </w:p>
    <w:p w14:paraId="5D58DADF" w14:textId="32EF7316" w:rsidR="007A0A2E" w:rsidRPr="007A0A2E" w:rsidRDefault="007A0A2E">
      <w:pPr>
        <w:pStyle w:val="TOC2"/>
        <w:rPr>
          <w:rFonts w:asciiTheme="minorHAnsi" w:eastAsiaTheme="minorEastAsia" w:hAnsiTheme="minorHAnsi" w:cstheme="minorBidi"/>
          <w:noProof/>
          <w:sz w:val="22"/>
          <w:szCs w:val="22"/>
          <w:lang w:val="fr-FR" w:eastAsia="en-GB"/>
        </w:rPr>
      </w:pPr>
      <w:r w:rsidRPr="007A0A2E">
        <w:rPr>
          <w:noProof/>
          <w:lang w:val="fr-FR"/>
        </w:rPr>
        <w:t>8.1</w:t>
      </w:r>
      <w:r w:rsidRPr="007A0A2E">
        <w:rPr>
          <w:noProof/>
          <w:lang w:val="fr-FR"/>
        </w:rPr>
        <w:tab/>
      </w:r>
      <w:r w:rsidRPr="007A0A2E">
        <w:rPr>
          <w:noProof/>
          <w:lang w:val="fr-FR" w:eastAsia="zh-CN"/>
        </w:rPr>
        <w:t>Service components for ML model training MnS</w:t>
      </w:r>
      <w:r w:rsidRPr="007A0A2E">
        <w:rPr>
          <w:noProof/>
          <w:lang w:val="fr-FR"/>
        </w:rPr>
        <w:tab/>
      </w:r>
      <w:r>
        <w:rPr>
          <w:noProof/>
        </w:rPr>
        <w:fldChar w:fldCharType="begin" w:fldLock="1"/>
      </w:r>
      <w:r w:rsidRPr="007A0A2E">
        <w:rPr>
          <w:noProof/>
          <w:lang w:val="fr-FR"/>
        </w:rPr>
        <w:instrText xml:space="preserve"> PAGEREF _Toc130202024 \h </w:instrText>
      </w:r>
      <w:r>
        <w:rPr>
          <w:noProof/>
        </w:rPr>
      </w:r>
      <w:r>
        <w:rPr>
          <w:noProof/>
        </w:rPr>
        <w:fldChar w:fldCharType="separate"/>
      </w:r>
      <w:r w:rsidRPr="007A0A2E">
        <w:rPr>
          <w:noProof/>
          <w:lang w:val="fr-FR"/>
        </w:rPr>
        <w:t>26</w:t>
      </w:r>
      <w:r>
        <w:rPr>
          <w:noProof/>
        </w:rPr>
        <w:fldChar w:fldCharType="end"/>
      </w:r>
    </w:p>
    <w:p w14:paraId="34D18E9B" w14:textId="797CDE45" w:rsidR="007A0A2E" w:rsidRPr="007A0A2E" w:rsidRDefault="007A0A2E">
      <w:pPr>
        <w:pStyle w:val="TOC1"/>
        <w:rPr>
          <w:rFonts w:asciiTheme="minorHAnsi" w:eastAsiaTheme="minorEastAsia" w:hAnsiTheme="minorHAnsi" w:cstheme="minorBidi"/>
          <w:noProof/>
          <w:szCs w:val="22"/>
          <w:lang w:val="fr-FR" w:eastAsia="en-GB"/>
        </w:rPr>
      </w:pPr>
      <w:r w:rsidRPr="007A0A2E">
        <w:rPr>
          <w:noProof/>
          <w:lang w:val="fr-FR"/>
        </w:rPr>
        <w:t>9</w:t>
      </w:r>
      <w:r w:rsidRPr="007A0A2E">
        <w:rPr>
          <w:noProof/>
          <w:lang w:val="fr-FR"/>
        </w:rPr>
        <w:tab/>
        <w:t>Solution Set (SS)</w:t>
      </w:r>
      <w:r w:rsidRPr="007A0A2E">
        <w:rPr>
          <w:noProof/>
          <w:lang w:val="fr-FR"/>
        </w:rPr>
        <w:tab/>
      </w:r>
      <w:r>
        <w:rPr>
          <w:noProof/>
        </w:rPr>
        <w:fldChar w:fldCharType="begin" w:fldLock="1"/>
      </w:r>
      <w:r w:rsidRPr="007A0A2E">
        <w:rPr>
          <w:noProof/>
          <w:lang w:val="fr-FR"/>
        </w:rPr>
        <w:instrText xml:space="preserve"> PAGEREF _Toc130202025 \h </w:instrText>
      </w:r>
      <w:r>
        <w:rPr>
          <w:noProof/>
        </w:rPr>
      </w:r>
      <w:r>
        <w:rPr>
          <w:noProof/>
        </w:rPr>
        <w:fldChar w:fldCharType="separate"/>
      </w:r>
      <w:r w:rsidRPr="007A0A2E">
        <w:rPr>
          <w:noProof/>
          <w:lang w:val="fr-FR"/>
        </w:rPr>
        <w:t>26</w:t>
      </w:r>
      <w:r>
        <w:rPr>
          <w:noProof/>
        </w:rPr>
        <w:fldChar w:fldCharType="end"/>
      </w:r>
    </w:p>
    <w:p w14:paraId="665891DE" w14:textId="3EDA05BB" w:rsidR="007A0A2E" w:rsidRPr="007A0A2E" w:rsidRDefault="007A0A2E" w:rsidP="007A0A2E">
      <w:pPr>
        <w:pStyle w:val="TOC8"/>
        <w:rPr>
          <w:rFonts w:asciiTheme="minorHAnsi" w:eastAsiaTheme="minorEastAsia" w:hAnsiTheme="minorHAnsi" w:cstheme="minorBidi"/>
          <w:b w:val="0"/>
          <w:noProof/>
          <w:szCs w:val="22"/>
          <w:lang w:val="fr-FR" w:eastAsia="en-GB"/>
        </w:rPr>
      </w:pPr>
      <w:r w:rsidRPr="007A0A2E">
        <w:rPr>
          <w:noProof/>
          <w:lang w:val="fr-FR"/>
        </w:rPr>
        <w:t>Annex A (informative): PlantUML source code for NRM class diagrams</w:t>
      </w:r>
      <w:r w:rsidRPr="007A0A2E">
        <w:rPr>
          <w:noProof/>
          <w:lang w:val="fr-FR"/>
        </w:rPr>
        <w:tab/>
      </w:r>
      <w:r>
        <w:rPr>
          <w:noProof/>
        </w:rPr>
        <w:fldChar w:fldCharType="begin" w:fldLock="1"/>
      </w:r>
      <w:r w:rsidRPr="007A0A2E">
        <w:rPr>
          <w:noProof/>
          <w:lang w:val="fr-FR"/>
        </w:rPr>
        <w:instrText xml:space="preserve"> PAGEREF _Toc130202026 \h </w:instrText>
      </w:r>
      <w:r>
        <w:rPr>
          <w:noProof/>
        </w:rPr>
      </w:r>
      <w:r>
        <w:rPr>
          <w:noProof/>
        </w:rPr>
        <w:fldChar w:fldCharType="separate"/>
      </w:r>
      <w:r w:rsidRPr="007A0A2E">
        <w:rPr>
          <w:noProof/>
          <w:lang w:val="fr-FR"/>
        </w:rPr>
        <w:t>27</w:t>
      </w:r>
      <w:r>
        <w:rPr>
          <w:noProof/>
        </w:rPr>
        <w:fldChar w:fldCharType="end"/>
      </w:r>
    </w:p>
    <w:p w14:paraId="6EE0EF60" w14:textId="2893715F" w:rsidR="007A0A2E" w:rsidRDefault="007A0A2E">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_Toc130202027 \h </w:instrText>
      </w:r>
      <w:r>
        <w:rPr>
          <w:noProof/>
        </w:rPr>
      </w:r>
      <w:r>
        <w:rPr>
          <w:noProof/>
        </w:rPr>
        <w:fldChar w:fldCharType="separate"/>
      </w:r>
      <w:r>
        <w:rPr>
          <w:noProof/>
        </w:rPr>
        <w:t>27</w:t>
      </w:r>
      <w:r>
        <w:rPr>
          <w:noProof/>
        </w:rPr>
        <w:fldChar w:fldCharType="end"/>
      </w:r>
    </w:p>
    <w:p w14:paraId="464C2E23" w14:textId="763872A2" w:rsidR="007A0A2E" w:rsidRDefault="007A0A2E">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_Toc130202028 \h </w:instrText>
      </w:r>
      <w:r>
        <w:rPr>
          <w:noProof/>
        </w:rPr>
      </w:r>
      <w:r>
        <w:rPr>
          <w:noProof/>
        </w:rPr>
        <w:fldChar w:fldCharType="separate"/>
      </w:r>
      <w:r>
        <w:rPr>
          <w:noProof/>
        </w:rPr>
        <w:t>27</w:t>
      </w:r>
      <w:r>
        <w:rPr>
          <w:noProof/>
        </w:rPr>
        <w:fldChar w:fldCharType="end"/>
      </w:r>
    </w:p>
    <w:p w14:paraId="7392BCB8" w14:textId="2D957C51" w:rsidR="007A0A2E" w:rsidRDefault="007A0A2E">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_Toc130202029 \h </w:instrText>
      </w:r>
      <w:r>
        <w:rPr>
          <w:noProof/>
        </w:rPr>
      </w:r>
      <w:r>
        <w:rPr>
          <w:noProof/>
        </w:rPr>
        <w:fldChar w:fldCharType="separate"/>
      </w:r>
      <w:r>
        <w:rPr>
          <w:noProof/>
        </w:rPr>
        <w:t>28</w:t>
      </w:r>
      <w:r>
        <w:rPr>
          <w:noProof/>
        </w:rPr>
        <w:fldChar w:fldCharType="end"/>
      </w:r>
    </w:p>
    <w:p w14:paraId="5F5ECE09" w14:textId="0AFA658F" w:rsidR="007A0A2E" w:rsidRDefault="007A0A2E" w:rsidP="007A0A2E">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_Toc130202030 \h </w:instrText>
      </w:r>
      <w:r>
        <w:rPr>
          <w:noProof/>
        </w:rPr>
      </w:r>
      <w:r>
        <w:rPr>
          <w:noProof/>
        </w:rPr>
        <w:fldChar w:fldCharType="separate"/>
      </w:r>
      <w:r>
        <w:rPr>
          <w:noProof/>
        </w:rPr>
        <w:t>29</w:t>
      </w:r>
      <w:r>
        <w:rPr>
          <w:noProof/>
        </w:rPr>
        <w:fldChar w:fldCharType="end"/>
      </w:r>
    </w:p>
    <w:p w14:paraId="53131E63" w14:textId="668887E5" w:rsidR="007A0A2E" w:rsidRDefault="007A0A2E">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_Toc130202031 \h </w:instrText>
      </w:r>
      <w:r>
        <w:rPr>
          <w:noProof/>
        </w:rPr>
      </w:r>
      <w:r>
        <w:rPr>
          <w:noProof/>
        </w:rPr>
        <w:fldChar w:fldCharType="separate"/>
      </w:r>
      <w:r>
        <w:rPr>
          <w:noProof/>
        </w:rPr>
        <w:t>29</w:t>
      </w:r>
      <w:r>
        <w:rPr>
          <w:noProof/>
        </w:rPr>
        <w:fldChar w:fldCharType="end"/>
      </w:r>
    </w:p>
    <w:p w14:paraId="1F81A41E" w14:textId="00A33851" w:rsidR="007A0A2E" w:rsidRDefault="007A0A2E">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_Toc130202032 \h </w:instrText>
      </w:r>
      <w:r>
        <w:rPr>
          <w:noProof/>
        </w:rPr>
      </w:r>
      <w:r>
        <w:rPr>
          <w:noProof/>
        </w:rPr>
        <w:fldChar w:fldCharType="separate"/>
      </w:r>
      <w:r>
        <w:rPr>
          <w:noProof/>
        </w:rPr>
        <w:t>29</w:t>
      </w:r>
      <w:r>
        <w:rPr>
          <w:noProof/>
        </w:rPr>
        <w:fldChar w:fldCharType="end"/>
      </w:r>
    </w:p>
    <w:p w14:paraId="4B81D8CE" w14:textId="08D56D69" w:rsidR="007A0A2E" w:rsidRDefault="007A0A2E">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044E68">
        <w:rPr>
          <w:rFonts w:ascii="Courier" w:eastAsia="MS Mincho" w:hAnsi="Courier"/>
          <w:noProof/>
        </w:rPr>
        <w:t>"TS28105_AiMlNrm.yaml"</w:t>
      </w:r>
      <w:r>
        <w:rPr>
          <w:noProof/>
        </w:rPr>
        <w:tab/>
      </w:r>
      <w:r>
        <w:rPr>
          <w:noProof/>
        </w:rPr>
        <w:fldChar w:fldCharType="begin" w:fldLock="1"/>
      </w:r>
      <w:r>
        <w:rPr>
          <w:noProof/>
        </w:rPr>
        <w:instrText xml:space="preserve"> PAGEREF _Toc130202033 \h </w:instrText>
      </w:r>
      <w:r>
        <w:rPr>
          <w:noProof/>
        </w:rPr>
      </w:r>
      <w:r>
        <w:rPr>
          <w:noProof/>
        </w:rPr>
        <w:fldChar w:fldCharType="separate"/>
      </w:r>
      <w:r>
        <w:rPr>
          <w:noProof/>
        </w:rPr>
        <w:t>29</w:t>
      </w:r>
      <w:r>
        <w:rPr>
          <w:noProof/>
        </w:rPr>
        <w:fldChar w:fldCharType="end"/>
      </w:r>
    </w:p>
    <w:p w14:paraId="4F6742BB" w14:textId="0F069D8F" w:rsidR="007A0A2E" w:rsidRDefault="007A0A2E" w:rsidP="007A0A2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_Toc130202034 \h </w:instrText>
      </w:r>
      <w:r>
        <w:rPr>
          <w:noProof/>
        </w:rPr>
      </w:r>
      <w:r>
        <w:rPr>
          <w:noProof/>
        </w:rPr>
        <w:fldChar w:fldCharType="separate"/>
      </w:r>
      <w:r>
        <w:rPr>
          <w:noProof/>
        </w:rPr>
        <w:t>34</w:t>
      </w:r>
      <w:r>
        <w:rPr>
          <w:noProof/>
        </w:rPr>
        <w:fldChar w:fldCharType="end"/>
      </w:r>
    </w:p>
    <w:p w14:paraId="639CC865" w14:textId="4777EF5A"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30201953"/>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30201954"/>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30201955"/>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30201956"/>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30201957"/>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8F4CB5B" w:rsidR="004144FF" w:rsidRPr="00F17505" w:rsidRDefault="004144FF" w:rsidP="001F6664">
      <w:r>
        <w:rPr>
          <w:b/>
          <w:bCs/>
        </w:rPr>
        <w:t>AI decision entity</w:t>
      </w:r>
      <w:r>
        <w:t>: an entity that applies a non-ML based logic for making decisions that can be managed as a single composite entity.</w:t>
      </w:r>
    </w:p>
    <w:p w14:paraId="784A720C" w14:textId="4521E69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2B047068" w14:textId="20272BC8" w:rsidR="004F5DBB" w:rsidRDefault="004F5DBB" w:rsidP="004F5DBB">
      <w:pPr>
        <w:pStyle w:val="NO"/>
      </w:pPr>
      <w:r>
        <w:t>NOTE 2: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19C75C4B" w:rsidR="001F6664" w:rsidRPr="00F17505" w:rsidRDefault="004F5DBB" w:rsidP="001F6664">
      <w:r>
        <w:rPr>
          <w:b/>
          <w:bCs/>
        </w:rPr>
        <w:t>AI/ML inference function</w:t>
      </w:r>
      <w:r>
        <w:t xml:space="preserve">: a function that employs an ML model </w:t>
      </w:r>
      <w:bookmarkStart w:id="37" w:name="_Hlk109991689"/>
      <w:r>
        <w:t xml:space="preserve">and/or AI decision entity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30201958"/>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30201959"/>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30201960"/>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30201961"/>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0AA05960" w14:textId="01A92606" w:rsidR="003470A6" w:rsidRPr="00F17505" w:rsidRDefault="003470A6" w:rsidP="003470A6">
      <w:pPr>
        <w:pStyle w:val="Heading1"/>
        <w:rPr>
          <w:rFonts w:cs="Arial"/>
          <w:szCs w:val="36"/>
        </w:rPr>
      </w:pPr>
      <w:bookmarkStart w:id="51" w:name="_Toc106015851"/>
      <w:bookmarkStart w:id="52" w:name="_Toc106098489"/>
      <w:bookmarkStart w:id="53" w:name="_Toc130201962"/>
      <w:r w:rsidRPr="00F17505">
        <w:rPr>
          <w:rFonts w:cs="Arial"/>
          <w:szCs w:val="36"/>
        </w:rPr>
        <w:t>5</w:t>
      </w:r>
      <w:r w:rsidR="007359B9" w:rsidRPr="00F17505">
        <w:rPr>
          <w:rFonts w:cs="Arial"/>
          <w:szCs w:val="36"/>
        </w:rPr>
        <w:tab/>
      </w:r>
      <w:r w:rsidRPr="00F17505">
        <w:t>AI/ML management</w:t>
      </w:r>
      <w:r w:rsidRPr="00F17505">
        <w:rPr>
          <w:rFonts w:cs="Arial"/>
          <w:szCs w:val="36"/>
        </w:rPr>
        <w:t xml:space="preserve"> functionality and service framework</w:t>
      </w:r>
      <w:bookmarkEnd w:id="51"/>
      <w:bookmarkEnd w:id="52"/>
      <w:bookmarkEnd w:id="53"/>
    </w:p>
    <w:p w14:paraId="6C4F8027" w14:textId="2ED92C7F" w:rsidR="00B050FF" w:rsidRPr="00F17505" w:rsidRDefault="00B050FF" w:rsidP="00B050FF">
      <w:pPr>
        <w:pStyle w:val="Heading2"/>
        <w:rPr>
          <w:rFonts w:cs="Arial"/>
          <w:szCs w:val="32"/>
        </w:rPr>
      </w:pPr>
      <w:bookmarkStart w:id="54" w:name="_Toc106015852"/>
      <w:bookmarkStart w:id="55" w:name="_Toc106098490"/>
      <w:bookmarkStart w:id="56" w:name="_Toc130201963"/>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40F44557" w14:textId="47224B65" w:rsidR="00B050FF" w:rsidRPr="00F17505" w:rsidRDefault="00B050FF" w:rsidP="00B050FF">
      <w:pPr>
        <w:rPr>
          <w:rFonts w:cs="Arial"/>
          <w:szCs w:val="32"/>
        </w:rPr>
      </w:pPr>
      <w:r w:rsidRPr="00F17505">
        <w:rPr>
          <w:rFonts w:cs="Arial"/>
          <w:szCs w:val="32"/>
        </w:rPr>
        <w:t>An ML training Function playing the role of ML training MnS producer, may consume various data for ML training purpose.</w:t>
      </w:r>
    </w:p>
    <w:p w14:paraId="63C31C0B" w14:textId="7D4CCAB7" w:rsidR="001D6A95" w:rsidRPr="00F17505" w:rsidRDefault="00B050FF" w:rsidP="008F60F1">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4F17C05D" w14:textId="0609D32F" w:rsidR="001D6A95" w:rsidRPr="00F17505" w:rsidRDefault="00692D4D" w:rsidP="009F6E19">
      <w:pPr>
        <w:pStyle w:val="TH"/>
      </w:pPr>
      <w:r>
        <w:rPr>
          <w:rFonts w:ascii="Times New Roman" w:eastAsiaTheme="minorEastAsia" w:hAnsi="Times New Roman"/>
        </w:rPr>
        <w:object w:dxaOrig="6000" w:dyaOrig="3135" w14:anchorId="6DAC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pt;height:156.35pt" o:ole="">
            <v:imagedata r:id="rId11" o:title=""/>
          </v:shape>
          <o:OLEObject Type="Embed" ProgID="Visio.Drawing.15" ShapeID="_x0000_i1025" DrawAspect="Content" ObjectID="_1741692755" r:id="rId12"/>
        </w:object>
      </w:r>
    </w:p>
    <w:p w14:paraId="5D3B9EFA" w14:textId="09B34679" w:rsidR="001D6A95" w:rsidRPr="00F17505" w:rsidRDefault="001D6A95" w:rsidP="009F6E19">
      <w:pPr>
        <w:pStyle w:val="TF"/>
      </w:pPr>
      <w:r w:rsidRPr="00F17505">
        <w:t>Figure 5.1-1: Functional overview and service framework for ML training</w:t>
      </w:r>
    </w:p>
    <w:p w14:paraId="2ABF0814" w14:textId="603D3313" w:rsidR="00B050FF" w:rsidRPr="00F17505" w:rsidRDefault="00B050FF" w:rsidP="00B050FF">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7DA5BE42" w14:textId="0E9F24D7" w:rsidR="00B050FF" w:rsidRPr="00F17505" w:rsidRDefault="00B050FF" w:rsidP="009F6E19">
      <w:pPr>
        <w:pStyle w:val="B1"/>
      </w:pPr>
      <w:r w:rsidRPr="00F17505">
        <w:t>-</w:t>
      </w:r>
      <w:r w:rsidRPr="00F17505">
        <w:tab/>
        <w:t>Performance Measurements</w:t>
      </w:r>
      <w:r w:rsidRPr="00F17505" w:rsidDel="00C477FE">
        <w:t xml:space="preserve"> </w:t>
      </w:r>
      <w:r w:rsidRPr="00F17505">
        <w:t xml:space="preserve">(PM) as per </w:t>
      </w:r>
      <w:r w:rsidR="008F60F1" w:rsidRPr="00F17505">
        <w:t xml:space="preserve">3GPP </w:t>
      </w:r>
      <w:r w:rsidRPr="00F17505">
        <w:t xml:space="preserve">TS 28.552 [4], </w:t>
      </w:r>
      <w:r w:rsidR="008F60F1" w:rsidRPr="00F17505">
        <w:t xml:space="preserve">3GPP </w:t>
      </w:r>
      <w:r w:rsidRPr="00F17505">
        <w:t xml:space="preserve">TS 32.425 [5] and Key Performance Indicators (KPIs) as per </w:t>
      </w:r>
      <w:r w:rsidR="008F60F1" w:rsidRPr="00F17505">
        <w:t xml:space="preserve">3GPP </w:t>
      </w:r>
      <w:r w:rsidRPr="00F17505">
        <w:t>TS 28.554 [6].</w:t>
      </w:r>
    </w:p>
    <w:p w14:paraId="5A80D666" w14:textId="67DEF604" w:rsidR="00B050FF" w:rsidRPr="00F17505" w:rsidRDefault="00B050FF" w:rsidP="009F6E19">
      <w:pPr>
        <w:pStyle w:val="B1"/>
      </w:pPr>
      <w:r w:rsidRPr="00F17505">
        <w:t>-</w:t>
      </w:r>
      <w:r w:rsidRPr="00F17505">
        <w:tab/>
        <w:t xml:space="preserve">Trace/MDT/RLF/RCEF data, as per </w:t>
      </w:r>
      <w:r w:rsidR="008F60F1" w:rsidRPr="00F17505">
        <w:t xml:space="preserve">3GPP </w:t>
      </w:r>
      <w:r w:rsidRPr="00F17505">
        <w:t xml:space="preserve">TS 32.422 [7] and </w:t>
      </w:r>
      <w:r w:rsidR="008F60F1" w:rsidRPr="00F17505">
        <w:t xml:space="preserve">3GPP </w:t>
      </w:r>
      <w:r w:rsidRPr="00F17505">
        <w:t>TS 32.423 [8].</w:t>
      </w:r>
    </w:p>
    <w:p w14:paraId="1BADDA9A" w14:textId="0FA78087" w:rsidR="00B050FF" w:rsidRPr="00F17505" w:rsidRDefault="00B050FF" w:rsidP="009F6E19">
      <w:pPr>
        <w:pStyle w:val="B1"/>
      </w:pPr>
      <w:r w:rsidRPr="00F17505">
        <w:t>-</w:t>
      </w:r>
      <w:r w:rsidRPr="00F17505">
        <w:tab/>
      </w:r>
      <w:r w:rsidRPr="00F17505">
        <w:rPr>
          <w:szCs w:val="18"/>
        </w:rPr>
        <w:t xml:space="preserve">QoE and service experience data as per </w:t>
      </w:r>
      <w:r w:rsidR="008F60F1" w:rsidRPr="00F17505">
        <w:t xml:space="preserve">3GPP </w:t>
      </w:r>
      <w:r w:rsidRPr="00F17505">
        <w:rPr>
          <w:szCs w:val="18"/>
        </w:rPr>
        <w:t xml:space="preserve">TS 28.405 [9] and </w:t>
      </w:r>
      <w:r w:rsidR="008F60F1" w:rsidRPr="00F17505">
        <w:t xml:space="preserve">3GPP </w:t>
      </w:r>
      <w:r w:rsidRPr="00F17505">
        <w:rPr>
          <w:szCs w:val="18"/>
        </w:rPr>
        <w:t>TS 28.406 [10].</w:t>
      </w:r>
    </w:p>
    <w:p w14:paraId="77A80DB9" w14:textId="04732CAD" w:rsidR="00B050FF" w:rsidRPr="00F17505" w:rsidRDefault="00B050FF" w:rsidP="009F6E19">
      <w:pPr>
        <w:pStyle w:val="B1"/>
        <w:rPr>
          <w:szCs w:val="18"/>
        </w:rPr>
      </w:pPr>
      <w:r w:rsidRPr="00F17505">
        <w:t>-</w:t>
      </w:r>
      <w:r w:rsidRPr="00F17505">
        <w:tab/>
      </w:r>
      <w:r w:rsidRPr="00F17505">
        <w:rPr>
          <w:szCs w:val="18"/>
        </w:rPr>
        <w:t xml:space="preserve">Analytics data offered by NWDAF as per </w:t>
      </w:r>
      <w:r w:rsidR="008F60F1" w:rsidRPr="00F17505">
        <w:t xml:space="preserve">3GPP </w:t>
      </w:r>
      <w:r w:rsidRPr="00F17505">
        <w:rPr>
          <w:szCs w:val="18"/>
        </w:rPr>
        <w:t>TS 23.288 [3].</w:t>
      </w:r>
    </w:p>
    <w:p w14:paraId="052372DD" w14:textId="137FAC1A" w:rsidR="00B050FF" w:rsidRPr="00F17505" w:rsidRDefault="00B050FF" w:rsidP="009F6E19">
      <w:pPr>
        <w:pStyle w:val="B1"/>
      </w:pPr>
      <w:r w:rsidRPr="00F17505">
        <w:t>-</w:t>
      </w:r>
      <w:r w:rsidRPr="00F17505">
        <w:tab/>
        <w:t xml:space="preserve">Alarm information and notifications as per </w:t>
      </w:r>
      <w:r w:rsidR="008F60F1" w:rsidRPr="00F17505">
        <w:t xml:space="preserve">3GPP </w:t>
      </w:r>
      <w:r w:rsidRPr="00F17505">
        <w:t>TS 28.532 [11].</w:t>
      </w:r>
    </w:p>
    <w:p w14:paraId="3BFA371E" w14:textId="77777777" w:rsidR="00B050FF" w:rsidRPr="00F17505" w:rsidRDefault="00B050FF" w:rsidP="009F6E19">
      <w:pPr>
        <w:pStyle w:val="B1"/>
      </w:pPr>
      <w:r w:rsidRPr="00F17505">
        <w:t>-</w:t>
      </w:r>
      <w:r w:rsidRPr="00F17505">
        <w:tab/>
        <w:t>CM information and notifications.</w:t>
      </w:r>
    </w:p>
    <w:p w14:paraId="09214189" w14:textId="33EF0F03" w:rsidR="00B050FF" w:rsidRPr="00F17505" w:rsidRDefault="00B050FF" w:rsidP="009F6E19">
      <w:pPr>
        <w:pStyle w:val="B1"/>
        <w:rPr>
          <w:szCs w:val="18"/>
        </w:rPr>
      </w:pPr>
      <w:r w:rsidRPr="00F17505">
        <w:t>-</w:t>
      </w:r>
      <w:r w:rsidRPr="00F17505">
        <w:tab/>
      </w:r>
      <w:r w:rsidRPr="00F17505">
        <w:rPr>
          <w:szCs w:val="18"/>
        </w:rPr>
        <w:t>MDA reports from MDA MnS producers</w:t>
      </w:r>
      <w:r w:rsidRPr="00F17505">
        <w:t xml:space="preserve"> as per </w:t>
      </w:r>
      <w:r w:rsidR="008F60F1" w:rsidRPr="00F17505">
        <w:t xml:space="preserve">3GPP </w:t>
      </w:r>
      <w:r w:rsidRPr="00F17505">
        <w:t>TS 28.104 [2].</w:t>
      </w:r>
    </w:p>
    <w:p w14:paraId="5BDBCAC2" w14:textId="77777777" w:rsidR="00B050FF" w:rsidRPr="00F17505" w:rsidRDefault="00B050FF" w:rsidP="009F6E19">
      <w:pPr>
        <w:pStyle w:val="B1"/>
        <w:rPr>
          <w:szCs w:val="18"/>
        </w:rPr>
      </w:pPr>
      <w:r w:rsidRPr="00F17505">
        <w:t>-</w:t>
      </w:r>
      <w:r w:rsidRPr="00F17505">
        <w:tab/>
      </w:r>
      <w:r w:rsidRPr="00F17505">
        <w:rPr>
          <w:szCs w:val="18"/>
        </w:rPr>
        <w:t>Management data from non-3GPP systems.</w:t>
      </w:r>
    </w:p>
    <w:p w14:paraId="66E0B10B" w14:textId="54D87777" w:rsidR="003470A6" w:rsidRPr="00F17505" w:rsidRDefault="00B050FF" w:rsidP="009F6E19">
      <w:pPr>
        <w:pStyle w:val="B1"/>
        <w:rPr>
          <w:rFonts w:eastAsia="Calibri"/>
          <w:szCs w:val="18"/>
        </w:rPr>
      </w:pPr>
      <w:r w:rsidRPr="00F17505">
        <w:t>-</w:t>
      </w:r>
      <w:r w:rsidRPr="00F17505">
        <w:rPr>
          <w:szCs w:val="18"/>
        </w:rPr>
        <w:tab/>
        <w:t>Other data that can be used for training.</w:t>
      </w:r>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30201964"/>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30201965"/>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3" w:name="_Toc106015855"/>
      <w:bookmarkStart w:id="64" w:name="_Toc106098493"/>
      <w:bookmarkStart w:id="65" w:name="_Toc130201966"/>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30201967"/>
      <w:r w:rsidRPr="00F17505">
        <w:t>6.2.1</w:t>
      </w:r>
      <w:r w:rsidRPr="00F17505">
        <w:tab/>
        <w:t>Description</w:t>
      </w:r>
      <w:bookmarkEnd w:id="66"/>
      <w:bookmarkEnd w:id="67"/>
      <w:bookmarkEnd w:id="68"/>
    </w:p>
    <w:p w14:paraId="4C779D03" w14:textId="24031FD9"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30201968"/>
      <w:r w:rsidRPr="00F17505">
        <w:t>6.2.2</w:t>
      </w:r>
      <w:r w:rsidRPr="00F17505">
        <w:tab/>
      </w:r>
      <w:r w:rsidRPr="00F17505">
        <w:rPr>
          <w:lang w:eastAsia="zh-CN"/>
        </w:rPr>
        <w:t>Use cases</w:t>
      </w:r>
      <w:bookmarkEnd w:id="70"/>
      <w:bookmarkEnd w:id="71"/>
      <w:bookmarkEnd w:id="72"/>
    </w:p>
    <w:p w14:paraId="75A769E5" w14:textId="0FBBE952" w:rsidR="00443AA8" w:rsidRPr="00F17505" w:rsidRDefault="00443AA8" w:rsidP="00443AA8">
      <w:pPr>
        <w:pStyle w:val="Heading4"/>
      </w:pPr>
      <w:bookmarkStart w:id="73" w:name="_Toc106015858"/>
      <w:bookmarkStart w:id="74" w:name="_Toc106098496"/>
      <w:bookmarkStart w:id="75" w:name="_Toc130201969"/>
      <w:r w:rsidRPr="00F17505">
        <w:t>6.2.2.1</w:t>
      </w:r>
      <w:r w:rsidRPr="00F17505">
        <w:tab/>
      </w:r>
      <w:r w:rsidRPr="00F17505">
        <w:rPr>
          <w:lang w:eastAsia="zh-CN"/>
        </w:rPr>
        <w:t>ML training requested by consumer</w:t>
      </w:r>
      <w:bookmarkEnd w:id="73"/>
      <w:bookmarkEnd w:id="74"/>
      <w:bookmarkEnd w:id="75"/>
    </w:p>
    <w:p w14:paraId="329664B6" w14:textId="3D2216B1" w:rsidR="00443AA8" w:rsidRPr="00F17505" w:rsidRDefault="00443AA8" w:rsidP="00443AA8">
      <w:r w:rsidRPr="00F17505">
        <w:t>The ML training capabilities are provided by an MLT MnS producer to one or more consumer(s).</w:t>
      </w:r>
    </w:p>
    <w:p w14:paraId="48D454D9" w14:textId="346B1C90" w:rsidR="00443AA8" w:rsidRPr="00F17505" w:rsidRDefault="00D3732E" w:rsidP="009F6E19">
      <w:pPr>
        <w:pStyle w:val="TH"/>
      </w:pPr>
      <w:r>
        <w:rPr>
          <w:rFonts w:ascii="Times New Roman" w:eastAsiaTheme="minorEastAsia" w:hAnsi="Times New Roman"/>
        </w:rPr>
        <w:object w:dxaOrig="7725" w:dyaOrig="2505" w14:anchorId="10AEB1CC">
          <v:shape id="_x0000_i1026" type="#_x0000_t75" style="width:386.95pt;height:124.55pt" o:ole="">
            <v:imagedata r:id="rId13" o:title=""/>
          </v:shape>
          <o:OLEObject Type="Embed" ProgID="Visio.Drawing.15" ShapeID="_x0000_i1026" DrawAspect="Content" ObjectID="_1741692756" r:id="rId14"/>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3C0DF0DC"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and</w:t>
      </w:r>
    </w:p>
    <w:p w14:paraId="29D4BE91" w14:textId="773195CF" w:rsidR="00CD7337" w:rsidRPr="00F17505" w:rsidRDefault="00CD7337" w:rsidP="009F6E19">
      <w:pPr>
        <w:pStyle w:val="B1"/>
      </w:pPr>
      <w:r w:rsidRPr="00F17505">
        <w:t>-</w:t>
      </w:r>
      <w:r w:rsidRPr="00F17505">
        <w:tab/>
        <w:t xml:space="preserve">provides the training results (including the location of the trained ML </w:t>
      </w:r>
      <w:r w:rsidR="00D3732E">
        <w:t>model or e</w:t>
      </w:r>
      <w:r w:rsidR="00D3732E" w:rsidRPr="00F17505">
        <w:t>ntity</w:t>
      </w:r>
      <w:r w:rsidRPr="00F17505">
        <w:t>, etc.) to the MLT MnS consumer(s).</w:t>
      </w:r>
    </w:p>
    <w:p w14:paraId="6E39785C" w14:textId="444D23EE" w:rsidR="00443AA8" w:rsidRPr="00F17505" w:rsidRDefault="00443AA8" w:rsidP="00443AA8">
      <w:pPr>
        <w:pStyle w:val="Heading4"/>
      </w:pPr>
      <w:bookmarkStart w:id="76" w:name="_Toc106015859"/>
      <w:bookmarkStart w:id="77" w:name="_Toc106098497"/>
      <w:bookmarkStart w:id="78" w:name="_Toc130201970"/>
      <w:r w:rsidRPr="00F17505">
        <w:t>6.2.2.2</w:t>
      </w:r>
      <w:r w:rsidRPr="00F17505">
        <w:tab/>
      </w:r>
      <w:r w:rsidRPr="00F17505">
        <w:rPr>
          <w:lang w:eastAsia="zh-CN"/>
        </w:rPr>
        <w:t>ML training initiated by producer</w:t>
      </w:r>
      <w:bookmarkEnd w:id="76"/>
      <w:bookmarkEnd w:id="77"/>
      <w:bookmarkEnd w:id="78"/>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0CC4437D"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and</w:t>
      </w:r>
    </w:p>
    <w:p w14:paraId="5A50BE65" w14:textId="09479E62" w:rsidR="00A57553" w:rsidRPr="00F17505" w:rsidRDefault="00443AA8" w:rsidP="009F6E19">
      <w:pPr>
        <w:pStyle w:val="B1"/>
      </w:pPr>
      <w:r w:rsidRPr="00F17505">
        <w:t>-</w:t>
      </w:r>
      <w:r w:rsidRPr="00F17505">
        <w:tab/>
      </w:r>
      <w:r w:rsidR="00CD7337" w:rsidRPr="00F17505">
        <w:t xml:space="preserve">provides the training results (including the location of the trained ML </w:t>
      </w:r>
      <w:r w:rsidR="00A54DA5">
        <w:t>e</w:t>
      </w:r>
      <w:r w:rsidR="00A54DA5" w:rsidRPr="00F17505">
        <w:t>ntity</w:t>
      </w:r>
      <w:r w:rsidR="00CD7337" w:rsidRPr="00F17505">
        <w:t>, etc</w:t>
      </w:r>
      <w:r w:rsidR="007F7761" w:rsidRPr="00F17505">
        <w:t>.</w:t>
      </w:r>
      <w:r w:rsidR="00CD7337" w:rsidRPr="00F17505">
        <w:t>) to the MLT MnS consumer(s) who have subscribed to receive the ML training results.</w:t>
      </w:r>
    </w:p>
    <w:p w14:paraId="1F0346E8" w14:textId="0490511B" w:rsidR="00E50E11" w:rsidRPr="00F17505" w:rsidRDefault="00E50E11" w:rsidP="00DB4F4F">
      <w:pPr>
        <w:pStyle w:val="Heading4"/>
      </w:pPr>
      <w:bookmarkStart w:id="79" w:name="_Toc106015860"/>
      <w:bookmarkStart w:id="80" w:name="_Toc106098498"/>
      <w:bookmarkStart w:id="81" w:name="_Toc130201971"/>
      <w:r w:rsidRPr="00F17505">
        <w:t>6.2.2.</w:t>
      </w:r>
      <w:r w:rsidR="0023706C" w:rsidRPr="00F17505">
        <w:t>3</w:t>
      </w:r>
      <w:r w:rsidRPr="00F17505">
        <w:tab/>
        <w:t xml:space="preserve">ML model and </w:t>
      </w:r>
      <w:r w:rsidR="00A54DA5">
        <w:t>and ML entity selection</w:t>
      </w:r>
      <w:bookmarkEnd w:id="79"/>
      <w:bookmarkEnd w:id="80"/>
      <w:bookmarkEnd w:id="81"/>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49902794"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2" w:name="_Toc106015861"/>
      <w:bookmarkStart w:id="83" w:name="_Toc106098499"/>
      <w:bookmarkStart w:id="84" w:name="_Toc130201972"/>
      <w:r w:rsidRPr="00F17505">
        <w:t>6.2.2.</w:t>
      </w:r>
      <w:r w:rsidR="0023706C" w:rsidRPr="00F17505">
        <w:t>4</w:t>
      </w:r>
      <w:r w:rsidRPr="00F17505">
        <w:tab/>
        <w:t xml:space="preserve">Managing ML </w:t>
      </w:r>
      <w:r w:rsidR="0075293E">
        <w:t>t</w:t>
      </w:r>
      <w:r w:rsidR="0075293E" w:rsidRPr="00F17505">
        <w:t xml:space="preserve">raining </w:t>
      </w:r>
      <w:bookmarkEnd w:id="82"/>
      <w:bookmarkEnd w:id="83"/>
      <w:r w:rsidR="0075293E">
        <w:t>p</w:t>
      </w:r>
      <w:r w:rsidR="0075293E" w:rsidRPr="00F17505">
        <w:t>rocesses</w:t>
      </w:r>
      <w:bookmarkEnd w:id="84"/>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62185DFE"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applied for such analytics and decision making, needs to be trained with the appropriate data. The training may be undertaken in managed function or in a management function.</w:t>
      </w:r>
    </w:p>
    <w:p w14:paraId="6ACFC77F" w14:textId="70F0A760"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5" w:name="_Toc106015862"/>
      <w:bookmarkStart w:id="86" w:name="_Toc106098500"/>
      <w:bookmarkStart w:id="87" w:name="_Toc130201973"/>
      <w:r w:rsidRPr="00F17505">
        <w:t>6.2.2.5</w:t>
      </w:r>
      <w:r w:rsidRPr="00F17505">
        <w:tab/>
        <w:t>Handling errors in data and ML decisions</w:t>
      </w:r>
      <w:bookmarkEnd w:id="85"/>
      <w:bookmarkEnd w:id="86"/>
      <w:bookmarkEnd w:id="87"/>
    </w:p>
    <w:p w14:paraId="490920D4" w14:textId="64B19083"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04030EC5"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0E1709D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can depend on a few precise inputs, and don</w:t>
      </w:r>
      <w:r w:rsidR="007359B9" w:rsidRPr="00F17505">
        <w:rPr>
          <w:color w:val="000000" w:themeColor="text1"/>
          <w:szCs w:val="22"/>
        </w:rPr>
        <w:t>'</w:t>
      </w:r>
      <w:r w:rsidRPr="00F17505">
        <w:rPr>
          <w:color w:val="000000" w:themeColor="text1"/>
          <w:szCs w:val="22"/>
        </w:rPr>
        <w:t xml:space="preserve">t 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8" w:name="_MON_1724240922"/>
    <w:bookmarkEnd w:id="88"/>
    <w:p w14:paraId="5A7BE3E2" w14:textId="3966BE7D" w:rsidR="008B3446" w:rsidRPr="00F17505" w:rsidRDefault="0097476C" w:rsidP="0097476C">
      <w:pPr>
        <w:pStyle w:val="TH"/>
      </w:pPr>
      <w:r>
        <w:object w:dxaOrig="9026" w:dyaOrig="2733" w14:anchorId="1E68AE6E">
          <v:shape id="_x0000_i1027" type="#_x0000_t75" style="width:451pt;height:136.5pt" o:ole="">
            <v:imagedata r:id="rId15" o:title=""/>
          </v:shape>
          <o:OLEObject Type="Embed" ProgID="Word.Document.8" ShapeID="_x0000_i1027" DrawAspect="Content" ObjectID="_1741692757"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62EDFE34"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89" w:name="_Toc106015863"/>
      <w:bookmarkStart w:id="90" w:name="_Toc106098501"/>
      <w:bookmarkStart w:id="91" w:name="_Toc130201974"/>
      <w:bookmarkStart w:id="92" w:name="MCCQCTEMPBM_00000143"/>
      <w:r w:rsidRPr="00F17505">
        <w:t>6.2.3</w:t>
      </w:r>
      <w:r w:rsidRPr="00F17505">
        <w:tab/>
      </w:r>
      <w:r w:rsidRPr="00F17505">
        <w:rPr>
          <w:lang w:eastAsia="zh-CN"/>
        </w:rPr>
        <w:t>Requirements</w:t>
      </w:r>
      <w:r w:rsidRPr="00F17505">
        <w:t xml:space="preserve"> for ML training</w:t>
      </w:r>
      <w:bookmarkEnd w:id="89"/>
      <w:bookmarkEnd w:id="90"/>
      <w:bookmarkEnd w:id="91"/>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750CBD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(including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location</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trained</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ntity</w:t>
            </w:r>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3" w:name="_Toc106015864"/>
      <w:bookmarkStart w:id="94" w:name="_Toc106098502"/>
      <w:bookmarkStart w:id="95" w:name="_Toc130201975"/>
      <w:r w:rsidRPr="00F17505">
        <w:t>7</w:t>
      </w:r>
      <w:r w:rsidRPr="00F17505">
        <w:tab/>
      </w:r>
      <w:r w:rsidRPr="00F17505">
        <w:rPr>
          <w:lang w:eastAsia="zh-CN"/>
        </w:rPr>
        <w:t>Information model definitions for AI/ML management</w:t>
      </w:r>
      <w:bookmarkEnd w:id="93"/>
      <w:bookmarkEnd w:id="94"/>
      <w:bookmarkEnd w:id="95"/>
    </w:p>
    <w:p w14:paraId="1F850609" w14:textId="1533BEE6" w:rsidR="00EF6247" w:rsidRPr="00F17505" w:rsidRDefault="00EF6247" w:rsidP="00EF6247">
      <w:pPr>
        <w:pStyle w:val="Heading2"/>
        <w:rPr>
          <w:i/>
          <w:iCs/>
        </w:rPr>
      </w:pPr>
      <w:bookmarkStart w:id="96" w:name="_Toc106098503"/>
      <w:bookmarkStart w:id="97" w:name="_Toc130201976"/>
      <w:bookmarkStart w:id="98" w:name="_Toc106015865"/>
      <w:r w:rsidRPr="00F17505">
        <w:t>7.1</w:t>
      </w:r>
      <w:r w:rsidRPr="00F17505">
        <w:tab/>
        <w:t>Imported and associated information entities</w:t>
      </w:r>
      <w:bookmarkEnd w:id="96"/>
      <w:bookmarkEnd w:id="97"/>
      <w:r w:rsidRPr="00F17505">
        <w:rPr>
          <w:i/>
          <w:iCs/>
        </w:rPr>
        <w:t xml:space="preserve"> </w:t>
      </w:r>
      <w:bookmarkEnd w:id="98"/>
    </w:p>
    <w:p w14:paraId="4D45471C" w14:textId="5EF245A5" w:rsidR="00EF6247" w:rsidRPr="00F17505" w:rsidRDefault="00EF6247" w:rsidP="00EF6247">
      <w:pPr>
        <w:pStyle w:val="Heading3"/>
      </w:pPr>
      <w:bookmarkStart w:id="99" w:name="_Toc106015866"/>
      <w:bookmarkStart w:id="100" w:name="_Toc106098504"/>
      <w:bookmarkStart w:id="101" w:name="_Toc130201977"/>
      <w:bookmarkStart w:id="102" w:name="MCCQCTEMPBM_00000144"/>
      <w:r w:rsidRPr="00F17505">
        <w:t>7.1.1</w:t>
      </w:r>
      <w:r w:rsidRPr="00F17505">
        <w:tab/>
        <w:t>Imported information entities and local labels</w:t>
      </w:r>
      <w:bookmarkEnd w:id="99"/>
      <w:bookmarkEnd w:id="100"/>
      <w:bookmarkEnd w:id="101"/>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3" w:name="MCCQCTEMPBM_00000034"/>
            <w:r w:rsidR="00CD7337" w:rsidRPr="00F17505">
              <w:rPr>
                <w:rFonts w:ascii="Courier New" w:hAnsi="Courier New" w:cs="Courier New"/>
                <w:lang w:eastAsia="zh-CN"/>
              </w:rPr>
              <w:t>Top</w:t>
            </w:r>
            <w:bookmarkEnd w:id="10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4" w:name="_Toc106015868"/>
      <w:bookmarkStart w:id="105" w:name="_Toc106098506"/>
      <w:bookmarkStart w:id="106" w:name="_Toc130201978"/>
      <w:r w:rsidRPr="00F17505">
        <w:t>7.2</w:t>
      </w:r>
      <w:r w:rsidRPr="00F17505">
        <w:tab/>
        <w:t>Class diagram</w:t>
      </w:r>
      <w:bookmarkEnd w:id="104"/>
      <w:bookmarkEnd w:id="105"/>
      <w:bookmarkEnd w:id="106"/>
    </w:p>
    <w:p w14:paraId="094962BC" w14:textId="785E47CE" w:rsidR="00EF6247" w:rsidRPr="00F17505" w:rsidRDefault="00EF6247" w:rsidP="00EF6247">
      <w:pPr>
        <w:pStyle w:val="Heading3"/>
      </w:pPr>
      <w:bookmarkStart w:id="107" w:name="_Toc106015869"/>
      <w:bookmarkStart w:id="108" w:name="_Toc106098507"/>
      <w:bookmarkStart w:id="109" w:name="_Toc130201979"/>
      <w:r w:rsidRPr="00F17505">
        <w:t>7.2.1</w:t>
      </w:r>
      <w:r w:rsidRPr="00F17505">
        <w:tab/>
        <w:t>Relationships</w:t>
      </w:r>
      <w:bookmarkEnd w:id="107"/>
      <w:bookmarkEnd w:id="108"/>
      <w:bookmarkEnd w:id="109"/>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0" w:name="_MON_1724244016"/>
    <w:bookmarkEnd w:id="110"/>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1pt;height:197.9pt" o:ole="">
            <v:imagedata r:id="rId17" o:title=""/>
          </v:shape>
          <o:OLEObject Type="Embed" ProgID="Word.Document.8" ShapeID="_x0000_i1028" DrawAspect="Content" ObjectID="_1741692758"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1" w:name="_Toc106015870"/>
      <w:bookmarkStart w:id="112" w:name="_Toc106098508"/>
      <w:bookmarkStart w:id="113" w:name="_Toc130201980"/>
      <w:r w:rsidRPr="00F17505">
        <w:t>7.2.2</w:t>
      </w:r>
      <w:r w:rsidRPr="00F17505">
        <w:tab/>
        <w:t>Inheritance</w:t>
      </w:r>
      <w:bookmarkEnd w:id="111"/>
      <w:bookmarkEnd w:id="112"/>
      <w:bookmarkEnd w:id="113"/>
    </w:p>
    <w:bookmarkStart w:id="114" w:name="_MON_1724244067"/>
    <w:bookmarkEnd w:id="114"/>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1pt;height:91.9pt" o:ole="">
            <v:imagedata r:id="rId19" o:title=""/>
          </v:shape>
          <o:OLEObject Type="Embed" ProgID="Word.Document.8" ShapeID="_x0000_i1029" DrawAspect="Content" ObjectID="_1741692759"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5" w:name="_Toc106015871"/>
      <w:bookmarkStart w:id="116" w:name="_Toc106098509"/>
      <w:bookmarkStart w:id="117" w:name="_Toc130201981"/>
      <w:r w:rsidRPr="00F17505">
        <w:t>7.3</w:t>
      </w:r>
      <w:r w:rsidRPr="00F17505">
        <w:tab/>
        <w:t>Class definitions</w:t>
      </w:r>
      <w:bookmarkEnd w:id="115"/>
      <w:bookmarkEnd w:id="116"/>
      <w:bookmarkEnd w:id="117"/>
    </w:p>
    <w:p w14:paraId="08BE5AE4" w14:textId="3FC7AEEC" w:rsidR="00EF6247" w:rsidRPr="00F17505" w:rsidRDefault="00EF6247" w:rsidP="00EF6247">
      <w:pPr>
        <w:pStyle w:val="Heading3"/>
      </w:pPr>
      <w:bookmarkStart w:id="118" w:name="_Toc106015872"/>
      <w:bookmarkStart w:id="119" w:name="_Toc106098510"/>
      <w:bookmarkStart w:id="120" w:name="_Toc130201982"/>
      <w:r w:rsidRPr="00F17505">
        <w:t>7.3.1</w:t>
      </w:r>
      <w:r w:rsidRPr="00F17505">
        <w:tab/>
      </w:r>
      <w:bookmarkStart w:id="121" w:name="MCCQCTEMPBM_00000035"/>
      <w:r w:rsidRPr="00F17505">
        <w:rPr>
          <w:rFonts w:ascii="Courier New" w:hAnsi="Courier New" w:cs="Courier New"/>
        </w:rPr>
        <w:t>MLTraining</w:t>
      </w:r>
      <w:r w:rsidR="00010D6F" w:rsidRPr="00F17505">
        <w:rPr>
          <w:rFonts w:ascii="Courier New" w:hAnsi="Courier New" w:cs="Courier New"/>
        </w:rPr>
        <w:t>Function</w:t>
      </w:r>
      <w:bookmarkEnd w:id="118"/>
      <w:bookmarkEnd w:id="119"/>
      <w:bookmarkEnd w:id="120"/>
      <w:bookmarkEnd w:id="121"/>
    </w:p>
    <w:p w14:paraId="09B19986" w14:textId="2C92BD44" w:rsidR="00EF6247" w:rsidRPr="00F17505" w:rsidRDefault="00EF6247" w:rsidP="00EF6247">
      <w:pPr>
        <w:pStyle w:val="Heading4"/>
      </w:pPr>
      <w:bookmarkStart w:id="122" w:name="_Toc106015873"/>
      <w:bookmarkStart w:id="123" w:name="_Toc106098511"/>
      <w:bookmarkStart w:id="124" w:name="_Toc130201983"/>
      <w:r w:rsidRPr="00F17505">
        <w:t>7.3.1.1</w:t>
      </w:r>
      <w:r w:rsidRPr="00F17505">
        <w:tab/>
        <w:t>Definition</w:t>
      </w:r>
      <w:bookmarkEnd w:id="122"/>
      <w:bookmarkEnd w:id="123"/>
      <w:bookmarkEnd w:id="124"/>
    </w:p>
    <w:p w14:paraId="7D5B6219" w14:textId="5981783D" w:rsidR="00EF6247" w:rsidRPr="00F17505" w:rsidRDefault="00EF6247" w:rsidP="00EF6247">
      <w:r w:rsidRPr="00F17505">
        <w:t xml:space="preserve">The IOC </w:t>
      </w:r>
      <w:bookmarkStart w:id="125" w:name="MCCQCTEMPBM_00000036"/>
      <w:r w:rsidRPr="00F17505">
        <w:rPr>
          <w:rFonts w:ascii="Courier New" w:hAnsi="Courier New" w:cs="Courier New"/>
        </w:rPr>
        <w:t>MLTraining</w:t>
      </w:r>
      <w:r w:rsidR="00010D6F" w:rsidRPr="00F17505">
        <w:rPr>
          <w:rFonts w:ascii="Courier New" w:hAnsi="Courier New" w:cs="Courier New"/>
        </w:rPr>
        <w:t>Function</w:t>
      </w:r>
      <w:bookmarkEnd w:id="125"/>
      <w:r w:rsidRPr="00F17505">
        <w:t xml:space="preserve"> represents the </w:t>
      </w:r>
      <w:r w:rsidR="009D66CC" w:rsidRPr="00F17505">
        <w:t xml:space="preserve">entity that undertakes ML training and is also the </w:t>
      </w:r>
      <w:r w:rsidRPr="00F17505">
        <w:t xml:space="preserve">container of the </w:t>
      </w:r>
      <w:bookmarkStart w:id="126" w:name="MCCQCTEMPBM_00000037"/>
      <w:r w:rsidRPr="00F17505">
        <w:rPr>
          <w:rFonts w:ascii="Courier New" w:hAnsi="Courier New" w:cs="Courier New"/>
        </w:rPr>
        <w:t xml:space="preserve">MLTrainingRequest </w:t>
      </w:r>
      <w:bookmarkEnd w:id="126"/>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7"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7"/>
      <w:r w:rsidRPr="00F17505">
        <w:rPr>
          <w:rFonts w:eastAsia="Courier New"/>
        </w:rPr>
        <w:t xml:space="preserve"> </w:t>
      </w:r>
      <w:r w:rsidRPr="00F17505">
        <w:rPr>
          <w:rFonts w:cs="Arial"/>
        </w:rPr>
        <w:t xml:space="preserve">supports training of one or more </w:t>
      </w:r>
      <w:bookmarkStart w:id="128" w:name="MCCQCTEMPBM_00000039"/>
      <w:r w:rsidRPr="00F17505">
        <w:rPr>
          <w:rFonts w:ascii="Courier New" w:hAnsi="Courier New" w:cs="Courier New"/>
          <w:lang w:eastAsia="zh-CN"/>
        </w:rPr>
        <w:t>MLEntity(s)</w:t>
      </w:r>
      <w:bookmarkEnd w:id="128"/>
      <w:r w:rsidRPr="00F17505">
        <w:t>.</w:t>
      </w:r>
    </w:p>
    <w:p w14:paraId="56B1D29E" w14:textId="12851828" w:rsidR="00111BF4" w:rsidRPr="00F17505" w:rsidRDefault="00EF6247" w:rsidP="003544D2">
      <w:pPr>
        <w:pStyle w:val="Heading4"/>
      </w:pPr>
      <w:bookmarkStart w:id="129" w:name="_Toc106015874"/>
      <w:bookmarkStart w:id="130" w:name="_Toc106098512"/>
      <w:bookmarkStart w:id="131" w:name="_Toc130201984"/>
      <w:bookmarkStart w:id="132" w:name="MCCQCTEMPBM_00000146"/>
      <w:r w:rsidRPr="00F17505">
        <w:t>7.3.1.2</w:t>
      </w:r>
      <w:r w:rsidRPr="00F17505">
        <w:tab/>
        <w:t>Attributes</w:t>
      </w:r>
      <w:bookmarkEnd w:id="129"/>
      <w:bookmarkEnd w:id="130"/>
      <w:bookmarkEnd w:id="131"/>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3" w:name="_Toc106015875"/>
      <w:bookmarkStart w:id="134" w:name="MCCQCTEMPBM_00000141"/>
    </w:p>
    <w:p w14:paraId="2B61FAC4" w14:textId="0E5BEEE5" w:rsidR="00EF6247" w:rsidRPr="00F17505" w:rsidRDefault="00EF6247" w:rsidP="00EF6247">
      <w:pPr>
        <w:pStyle w:val="Heading4"/>
      </w:pPr>
      <w:bookmarkStart w:id="135" w:name="_Toc106098513"/>
      <w:bookmarkStart w:id="136" w:name="_Toc130201985"/>
      <w:r w:rsidRPr="00F17505">
        <w:t>7.3.1.3</w:t>
      </w:r>
      <w:r w:rsidRPr="00F17505">
        <w:tab/>
        <w:t>Attribute constraints</w:t>
      </w:r>
      <w:bookmarkEnd w:id="133"/>
      <w:bookmarkEnd w:id="135"/>
      <w:bookmarkEnd w:id="136"/>
    </w:p>
    <w:bookmarkEnd w:id="134"/>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7" w:name="_Toc106015876"/>
      <w:bookmarkStart w:id="138" w:name="_Toc106098514"/>
      <w:bookmarkStart w:id="139" w:name="_Toc130201986"/>
      <w:r w:rsidRPr="00F17505">
        <w:t>7.3.1.4</w:t>
      </w:r>
      <w:r w:rsidRPr="00F17505">
        <w:tab/>
        <w:t>Notifications</w:t>
      </w:r>
      <w:bookmarkEnd w:id="137"/>
      <w:bookmarkEnd w:id="138"/>
      <w:bookmarkEnd w:id="139"/>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0" w:name="_Toc106015877"/>
      <w:bookmarkStart w:id="141" w:name="_Toc106098515"/>
      <w:bookmarkStart w:id="142" w:name="_Toc130201987"/>
      <w:r w:rsidRPr="00F17505">
        <w:t>7.3.2</w:t>
      </w:r>
      <w:r w:rsidRPr="00F17505">
        <w:tab/>
      </w:r>
      <w:bookmarkStart w:id="143" w:name="MCCQCTEMPBM_00000041"/>
      <w:r w:rsidRPr="00F17505">
        <w:rPr>
          <w:rFonts w:ascii="Courier New" w:hAnsi="Courier New" w:cs="Courier New"/>
        </w:rPr>
        <w:t>MLTrainingRequest</w:t>
      </w:r>
      <w:bookmarkEnd w:id="140"/>
      <w:bookmarkEnd w:id="141"/>
      <w:bookmarkEnd w:id="142"/>
      <w:bookmarkEnd w:id="143"/>
    </w:p>
    <w:p w14:paraId="6B3707FA" w14:textId="665D799B" w:rsidR="00EF6247" w:rsidRPr="00F17505" w:rsidRDefault="00EF6247" w:rsidP="00EF6247">
      <w:pPr>
        <w:pStyle w:val="Heading4"/>
      </w:pPr>
      <w:bookmarkStart w:id="144" w:name="_Toc106015878"/>
      <w:bookmarkStart w:id="145" w:name="_Toc106098516"/>
      <w:bookmarkStart w:id="146" w:name="_Toc130201988"/>
      <w:r w:rsidRPr="00F17505">
        <w:t>7.3.2.1</w:t>
      </w:r>
      <w:r w:rsidRPr="00F17505">
        <w:tab/>
        <w:t>Definition</w:t>
      </w:r>
      <w:bookmarkEnd w:id="144"/>
      <w:bookmarkEnd w:id="145"/>
      <w:bookmarkEnd w:id="146"/>
    </w:p>
    <w:p w14:paraId="707B285A" w14:textId="1995E541" w:rsidR="004E1C41" w:rsidRPr="00F17505" w:rsidRDefault="004E1C41" w:rsidP="004E1C41">
      <w:r w:rsidRPr="00F17505">
        <w:t xml:space="preserve">The IOC </w:t>
      </w:r>
      <w:bookmarkStart w:id="147" w:name="MCCQCTEMPBM_00000042"/>
      <w:r w:rsidRPr="00F17505">
        <w:rPr>
          <w:rFonts w:ascii="Courier New" w:hAnsi="Courier New" w:cs="Courier New"/>
        </w:rPr>
        <w:t>MLTrainingRequest</w:t>
      </w:r>
      <w:bookmarkEnd w:id="147"/>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8" w:name="MCCQCTEMPBM_00000043"/>
      <w:r w:rsidRPr="00F17505">
        <w:rPr>
          <w:rFonts w:ascii="Courier New" w:hAnsi="Courier New" w:cs="Courier New"/>
        </w:rPr>
        <w:t xml:space="preserve">MLTrainingRequest </w:t>
      </w:r>
      <w:bookmarkEnd w:id="148"/>
      <w:r w:rsidRPr="00F17505">
        <w:t xml:space="preserve">MOI is contained under one </w:t>
      </w:r>
      <w:bookmarkStart w:id="149" w:name="MCCQCTEMPBM_00000044"/>
      <w:r w:rsidRPr="00F17505">
        <w:rPr>
          <w:rFonts w:ascii="Courier New" w:hAnsi="Courier New" w:cs="Courier New"/>
        </w:rPr>
        <w:t>MLTrainingFunction</w:t>
      </w:r>
      <w:bookmarkEnd w:id="149"/>
      <w:r w:rsidRPr="00F17505">
        <w:t xml:space="preserve"> MOI. </w:t>
      </w:r>
      <w:r w:rsidRPr="00F17505">
        <w:rPr>
          <w:rFonts w:cs="Arial"/>
        </w:rPr>
        <w:t xml:space="preserve">Each </w:t>
      </w:r>
      <w:bookmarkStart w:id="150" w:name="MCCQCTEMPBM_00000045"/>
      <w:r w:rsidRPr="00F17505">
        <w:rPr>
          <w:rFonts w:ascii="Courier New" w:hAnsi="Courier New" w:cs="Courier New"/>
        </w:rPr>
        <w:t xml:space="preserve">MLTrainingRequest </w:t>
      </w:r>
      <w:bookmarkEnd w:id="150"/>
      <w:r w:rsidRPr="00F17505">
        <w:rPr>
          <w:rFonts w:cs="Arial"/>
        </w:rPr>
        <w:t xml:space="preserve">is associated to at least one </w:t>
      </w:r>
      <w:bookmarkStart w:id="151" w:name="MCCQCTEMPBM_00000046"/>
      <w:r w:rsidRPr="00F17505">
        <w:rPr>
          <w:rFonts w:ascii="Courier New" w:hAnsi="Courier New" w:cs="Courier New"/>
        </w:rPr>
        <w:t>MLEntity</w:t>
      </w:r>
      <w:r w:rsidRPr="00F17505">
        <w:rPr>
          <w:rFonts w:ascii="Courier New" w:hAnsi="Courier New" w:cs="Courier New"/>
          <w:lang w:eastAsia="zh-CN"/>
        </w:rPr>
        <w:t>.</w:t>
      </w:r>
      <w:bookmarkEnd w:id="151"/>
    </w:p>
    <w:p w14:paraId="73FB6522" w14:textId="18D55D68" w:rsidR="004E1C41" w:rsidRPr="00F17505" w:rsidRDefault="004E1C41" w:rsidP="007F7761">
      <w:pPr>
        <w:spacing w:line="264" w:lineRule="auto"/>
        <w:rPr>
          <w:rFonts w:cs="Arial"/>
        </w:rPr>
      </w:pPr>
      <w:r w:rsidRPr="00F17505">
        <w:rPr>
          <w:rFonts w:cs="Arial"/>
        </w:rPr>
        <w:t xml:space="preserve">The </w:t>
      </w:r>
      <w:bookmarkStart w:id="152" w:name="MCCQCTEMPBM_00000047"/>
      <w:r w:rsidRPr="00F17505">
        <w:rPr>
          <w:rFonts w:ascii="Courier New" w:hAnsi="Courier New" w:cs="Courier New"/>
        </w:rPr>
        <w:t xml:space="preserve">MLTrainingRequest </w:t>
      </w:r>
      <w:bookmarkEnd w:id="15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796684F1" w:rsidR="004E1C41" w:rsidRPr="00F17505" w:rsidRDefault="004E1C41" w:rsidP="007F7761">
      <w:pPr>
        <w:spacing w:line="264" w:lineRule="auto"/>
      </w:pPr>
      <w:r w:rsidRPr="00F17505">
        <w:t xml:space="preserve">Each </w:t>
      </w:r>
      <w:bookmarkStart w:id="153" w:name="MCCQCTEMPBM_00000048"/>
      <w:r w:rsidRPr="00F17505">
        <w:rPr>
          <w:rFonts w:ascii="Courier New" w:hAnsi="Courier New" w:cs="Courier New"/>
        </w:rPr>
        <w:t xml:space="preserve">MLTrainingRequest </w:t>
      </w:r>
      <w:bookmarkEnd w:id="153"/>
      <w:r w:rsidRPr="00F17505">
        <w:t xml:space="preserve">may indicate the expectedRunTimeContext that describes the specific conditions for which the </w:t>
      </w:r>
      <w:bookmarkStart w:id="154" w:name="MCCQCTEMPBM_00000049"/>
      <w:r w:rsidRPr="00F17505">
        <w:rPr>
          <w:rFonts w:ascii="Courier New" w:hAnsi="Courier New" w:cs="Courier New"/>
        </w:rPr>
        <w:t>MLEntity</w:t>
      </w:r>
      <w:bookmarkEnd w:id="154"/>
      <w:r w:rsidRPr="00F17505">
        <w:t xml:space="preserve"> should be trained for.</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5" w:name="MCCQCTEMPBM_00000050"/>
      <w:r w:rsidRPr="00F17505">
        <w:rPr>
          <w:rFonts w:ascii="Courier New" w:hAnsi="Courier New" w:cs="Courier New"/>
        </w:rPr>
        <w:t>MLEntity</w:t>
      </w:r>
      <w:bookmarkEnd w:id="155"/>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6" w:name="MCCQCTEMPBM_00000051"/>
      <w:r w:rsidRPr="00F17505">
        <w:rPr>
          <w:rFonts w:ascii="Courier New" w:hAnsi="Courier New" w:cs="Courier New"/>
        </w:rPr>
        <w:t xml:space="preserve">MLTrainingRequest </w:t>
      </w:r>
      <w:bookmarkEnd w:id="156"/>
      <w:r w:rsidRPr="00F17505">
        <w:rPr>
          <w:rFonts w:cs="Arial"/>
        </w:rPr>
        <w:t xml:space="preserve">may have a </w:t>
      </w:r>
      <w:bookmarkStart w:id="157" w:name="MCCQCTEMPBM_00000052"/>
      <w:r w:rsidRPr="00F17505">
        <w:rPr>
          <w:rFonts w:ascii="Courier New" w:hAnsi="Courier New" w:cs="Courier New"/>
          <w:lang w:eastAsia="zh-CN"/>
        </w:rPr>
        <w:t>requestStatus</w:t>
      </w:r>
      <w:bookmarkEnd w:id="157"/>
      <w:r w:rsidRPr="00F17505">
        <w:rPr>
          <w:rFonts w:cs="Arial"/>
        </w:rPr>
        <w:t xml:space="preserve"> field to represent the status of the specific </w:t>
      </w:r>
      <w:bookmarkStart w:id="158" w:name="MCCQCTEMPBM_00000053"/>
      <w:r w:rsidRPr="00F17505">
        <w:rPr>
          <w:rFonts w:ascii="Courier New" w:hAnsi="Courier New" w:cs="Courier New"/>
          <w:lang w:eastAsia="zh-CN"/>
        </w:rPr>
        <w:t>MLTrainingRequest</w:t>
      </w:r>
      <w:bookmarkEnd w:id="158"/>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59" w:name="MCCQCTEMPBM_00000054"/>
      <w:r w:rsidRPr="00F17505">
        <w:rPr>
          <w:rFonts w:ascii="Courier New" w:hAnsi="Courier New" w:cs="Courier New"/>
        </w:rPr>
        <w:t xml:space="preserve">MLTrainingProcess </w:t>
      </w:r>
      <w:bookmarkEnd w:id="159"/>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0" w:name="_Toc106015879"/>
      <w:bookmarkStart w:id="161" w:name="_Toc106098517"/>
      <w:bookmarkStart w:id="162" w:name="_Toc130201989"/>
      <w:bookmarkStart w:id="163" w:name="MCCQCTEMPBM_00000147"/>
      <w:r w:rsidRPr="00F17505">
        <w:t>7.3.2.2</w:t>
      </w:r>
      <w:r w:rsidRPr="00F17505">
        <w:tab/>
        <w:t>Attributes</w:t>
      </w:r>
      <w:bookmarkEnd w:id="160"/>
      <w:bookmarkEnd w:id="161"/>
      <w:bookmarkEnd w:id="162"/>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4" w:name="MCCQCTEMPBM_00000055"/>
            <w:r>
              <w:rPr>
                <w:rFonts w:ascii="Courier New" w:hAnsi="Courier New" w:cs="Courier New"/>
              </w:rPr>
              <w:t>m</w:t>
            </w:r>
            <w:r w:rsidR="00993CF2" w:rsidRPr="00F17505">
              <w:rPr>
                <w:rFonts w:ascii="Courier New" w:hAnsi="Courier New" w:cs="Courier New"/>
              </w:rPr>
              <w:t>LEntityId</w:t>
            </w:r>
            <w:bookmarkEnd w:id="164"/>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5"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6" w:name="_Toc106015880"/>
      <w:bookmarkStart w:id="167" w:name="MCCQCTEMPBM_00000142"/>
      <w:bookmarkStart w:id="168" w:name="MCCQCTEMPBM_00000148"/>
      <w:bookmarkEnd w:id="165"/>
    </w:p>
    <w:p w14:paraId="28719F4C" w14:textId="76D9FCD4" w:rsidR="00EF6247" w:rsidRPr="00F17505" w:rsidRDefault="00EF6247" w:rsidP="00EF6247">
      <w:pPr>
        <w:pStyle w:val="Heading4"/>
      </w:pPr>
      <w:bookmarkStart w:id="169" w:name="_Toc106098518"/>
      <w:bookmarkStart w:id="170" w:name="_Toc130201990"/>
      <w:r w:rsidRPr="00F17505">
        <w:t>7.3.2.3</w:t>
      </w:r>
      <w:r w:rsidRPr="00F17505">
        <w:tab/>
        <w:t>Attribute constraints</w:t>
      </w:r>
      <w:bookmarkEnd w:id="166"/>
      <w:bookmarkEnd w:id="169"/>
      <w:bookmarkEnd w:id="170"/>
    </w:p>
    <w:bookmarkEnd w:id="167"/>
    <w:bookmarkEnd w:id="168"/>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1" w:name="_Toc106015881"/>
      <w:bookmarkStart w:id="172" w:name="_Toc106098519"/>
      <w:bookmarkStart w:id="173" w:name="_Toc130201991"/>
      <w:r w:rsidRPr="00F17505">
        <w:t>7.3.2.4</w:t>
      </w:r>
      <w:r w:rsidRPr="00F17505">
        <w:tab/>
        <w:t>Notifications</w:t>
      </w:r>
      <w:bookmarkEnd w:id="171"/>
      <w:bookmarkEnd w:id="172"/>
      <w:bookmarkEnd w:id="173"/>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4" w:name="_Toc106015882"/>
      <w:bookmarkStart w:id="175" w:name="_Toc106098520"/>
      <w:bookmarkStart w:id="176" w:name="_Toc130201992"/>
      <w:r w:rsidRPr="00B83DEA">
        <w:t>7.3.</w:t>
      </w:r>
      <w:r w:rsidR="00B83DEA" w:rsidRPr="00B83DEA">
        <w:t>3</w:t>
      </w:r>
      <w:r w:rsidRPr="00B83DEA">
        <w:tab/>
      </w:r>
      <w:bookmarkStart w:id="177" w:name="MCCQCTEMPBM_00000056"/>
      <w:r w:rsidRPr="00B83DEA">
        <w:rPr>
          <w:rFonts w:ascii="Courier New" w:hAnsi="Courier New" w:cs="Courier New"/>
        </w:rPr>
        <w:t>MLTrainingReport</w:t>
      </w:r>
      <w:bookmarkEnd w:id="174"/>
      <w:bookmarkEnd w:id="175"/>
      <w:bookmarkEnd w:id="176"/>
      <w:bookmarkEnd w:id="177"/>
    </w:p>
    <w:p w14:paraId="0CAC0BC7" w14:textId="5697EB5F" w:rsidR="00EF6247" w:rsidRPr="00F17505" w:rsidRDefault="00EF6247" w:rsidP="00EF6247">
      <w:pPr>
        <w:pStyle w:val="Heading4"/>
      </w:pPr>
      <w:bookmarkStart w:id="178" w:name="_Toc106015883"/>
      <w:bookmarkStart w:id="179" w:name="_Toc106098521"/>
      <w:bookmarkStart w:id="180" w:name="_Toc130201993"/>
      <w:r w:rsidRPr="00F17505">
        <w:t>7.3.</w:t>
      </w:r>
      <w:r w:rsidR="00B83DEA">
        <w:t>3</w:t>
      </w:r>
      <w:r w:rsidRPr="00F17505">
        <w:t>.1</w:t>
      </w:r>
      <w:r w:rsidRPr="00F17505">
        <w:tab/>
        <w:t>Definition</w:t>
      </w:r>
      <w:bookmarkEnd w:id="178"/>
      <w:bookmarkEnd w:id="179"/>
      <w:bookmarkEnd w:id="180"/>
    </w:p>
    <w:p w14:paraId="2549F2DC" w14:textId="64402710" w:rsidR="004E1C41" w:rsidRPr="00F17505" w:rsidRDefault="004E1C41" w:rsidP="004E1C41">
      <w:r w:rsidRPr="00F17505">
        <w:t xml:space="preserve">The IOC </w:t>
      </w:r>
      <w:bookmarkStart w:id="181" w:name="MCCQCTEMPBM_00000057"/>
      <w:r w:rsidRPr="00F17505">
        <w:rPr>
          <w:rFonts w:ascii="Courier New" w:hAnsi="Courier New" w:cs="Courier New"/>
        </w:rPr>
        <w:t xml:space="preserve">MLTrainingReport </w:t>
      </w:r>
      <w:bookmarkEnd w:id="181"/>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2" w:name="MCCQCTEMPBM_00000058"/>
      <w:r w:rsidRPr="00F17505">
        <w:rPr>
          <w:rFonts w:ascii="Courier New" w:hAnsi="Courier New" w:cs="Courier New"/>
        </w:rPr>
        <w:t xml:space="preserve">MLTrainingReport </w:t>
      </w:r>
      <w:bookmarkEnd w:id="182"/>
      <w:r w:rsidRPr="00F17505">
        <w:t xml:space="preserve">MOI is contained under one </w:t>
      </w:r>
      <w:bookmarkStart w:id="183" w:name="MCCQCTEMPBM_00000059"/>
      <w:r w:rsidRPr="00F17505">
        <w:rPr>
          <w:rFonts w:ascii="Courier New" w:hAnsi="Courier New" w:cs="Courier New"/>
        </w:rPr>
        <w:t xml:space="preserve">MLTrainingFunction </w:t>
      </w:r>
      <w:bookmarkEnd w:id="183"/>
      <w:r w:rsidRPr="00F17505">
        <w:t>MOI.</w:t>
      </w:r>
    </w:p>
    <w:p w14:paraId="301AE8CC" w14:textId="3ACA1D2C" w:rsidR="00EF6247" w:rsidRPr="00F17505" w:rsidRDefault="00EF6247" w:rsidP="00EF6247">
      <w:pPr>
        <w:pStyle w:val="Heading4"/>
      </w:pPr>
      <w:bookmarkStart w:id="184" w:name="_Toc106015884"/>
      <w:bookmarkStart w:id="185" w:name="_Toc106098522"/>
      <w:bookmarkStart w:id="186" w:name="_Toc130201994"/>
      <w:bookmarkStart w:id="187" w:name="MCCQCTEMPBM_00000149"/>
      <w:r w:rsidRPr="00F17505">
        <w:t>7.3.</w:t>
      </w:r>
      <w:r w:rsidR="00B83DEA">
        <w:t>3</w:t>
      </w:r>
      <w:r w:rsidRPr="00F17505">
        <w:t>.2</w:t>
      </w:r>
      <w:r w:rsidRPr="00F17505">
        <w:tab/>
        <w:t>Attributes</w:t>
      </w:r>
      <w:bookmarkEnd w:id="184"/>
      <w:bookmarkEnd w:id="185"/>
      <w:bookmarkEnd w:id="186"/>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8" w:name="MCCQCTEMPBM_00000060"/>
            <w:r>
              <w:rPr>
                <w:rFonts w:ascii="Courier New" w:hAnsi="Courier New" w:cs="Courier New"/>
              </w:rPr>
              <w:t>m</w:t>
            </w:r>
            <w:r w:rsidR="00D23584" w:rsidRPr="00F17505">
              <w:rPr>
                <w:rFonts w:ascii="Courier New" w:hAnsi="Courier New" w:cs="Courier New"/>
              </w:rPr>
              <w:t>LEntityId</w:t>
            </w:r>
            <w:bookmarkEnd w:id="188"/>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9" w:name="_Toc106015885"/>
      <w:bookmarkStart w:id="190" w:name="_Toc106098523"/>
      <w:bookmarkStart w:id="191" w:name="_Toc130201995"/>
      <w:bookmarkStart w:id="192" w:name="MCCQCTEMPBM_00000150"/>
      <w:r w:rsidRPr="00F17505">
        <w:t>7.3.</w:t>
      </w:r>
      <w:r w:rsidR="00B83DEA">
        <w:t>3</w:t>
      </w:r>
      <w:r w:rsidRPr="00F17505">
        <w:t>.3</w:t>
      </w:r>
      <w:r w:rsidRPr="00F17505">
        <w:tab/>
        <w:t>Attribute constraints</w:t>
      </w:r>
      <w:bookmarkEnd w:id="189"/>
      <w:bookmarkEnd w:id="190"/>
      <w:bookmarkEnd w:id="191"/>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3" w:name="MCCQCTEMPBM_00000061"/>
            <w:r w:rsidRPr="00F17505">
              <w:rPr>
                <w:rFonts w:ascii="Courier New" w:hAnsi="Courier New" w:cs="Courier New"/>
              </w:rPr>
              <w:t>usedConsumerTrainingData</w:t>
            </w:r>
            <w:r w:rsidRPr="00F17505">
              <w:rPr>
                <w:rFonts w:cs="Arial"/>
              </w:rPr>
              <w:t xml:space="preserve"> Support Qualifier</w:t>
            </w:r>
            <w:bookmarkEnd w:id="193"/>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4" w:name="_Toc106015886"/>
      <w:bookmarkStart w:id="195" w:name="_Toc106098524"/>
      <w:bookmarkStart w:id="196" w:name="_Toc130201996"/>
      <w:r w:rsidRPr="00F17505">
        <w:t>7.3.</w:t>
      </w:r>
      <w:r w:rsidR="00B83DEA">
        <w:t>3</w:t>
      </w:r>
      <w:r w:rsidRPr="00F17505">
        <w:t>.4</w:t>
      </w:r>
      <w:r w:rsidRPr="00F17505">
        <w:tab/>
        <w:t>Notifications</w:t>
      </w:r>
      <w:bookmarkEnd w:id="194"/>
      <w:bookmarkEnd w:id="195"/>
      <w:bookmarkEnd w:id="196"/>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7" w:name="_Toc106015887"/>
      <w:bookmarkStart w:id="198" w:name="_Toc106098525"/>
      <w:bookmarkStart w:id="199" w:name="_Toc130201997"/>
      <w:r w:rsidRPr="00F17505">
        <w:t>7.3.</w:t>
      </w:r>
      <w:r w:rsidR="00B83DEA">
        <w:t>4</w:t>
      </w:r>
      <w:r w:rsidRPr="00F17505">
        <w:tab/>
      </w:r>
      <w:bookmarkStart w:id="200" w:name="MCCQCTEMPBM_00000062"/>
      <w:r w:rsidRPr="00F17505">
        <w:rPr>
          <w:rFonts w:ascii="Courier New" w:hAnsi="Courier New" w:cs="Courier New"/>
        </w:rPr>
        <w:t>MLTrainingProcess</w:t>
      </w:r>
      <w:bookmarkEnd w:id="197"/>
      <w:bookmarkEnd w:id="198"/>
      <w:bookmarkEnd w:id="199"/>
      <w:bookmarkEnd w:id="200"/>
    </w:p>
    <w:p w14:paraId="537AA85B" w14:textId="6FE61724" w:rsidR="00B571EA" w:rsidRPr="00F17505" w:rsidRDefault="00B571EA" w:rsidP="00B571EA">
      <w:pPr>
        <w:pStyle w:val="Heading4"/>
      </w:pPr>
      <w:bookmarkStart w:id="201" w:name="_Toc106015888"/>
      <w:bookmarkStart w:id="202" w:name="_Toc106098526"/>
      <w:bookmarkStart w:id="203" w:name="_Toc130201998"/>
      <w:r w:rsidRPr="00F17505">
        <w:t>7.3.</w:t>
      </w:r>
      <w:r w:rsidR="00B83DEA">
        <w:t>4</w:t>
      </w:r>
      <w:r w:rsidRPr="00F17505">
        <w:t>.1</w:t>
      </w:r>
      <w:r w:rsidRPr="00F17505">
        <w:tab/>
        <w:t>Definition</w:t>
      </w:r>
      <w:bookmarkEnd w:id="201"/>
      <w:bookmarkEnd w:id="202"/>
      <w:bookmarkEnd w:id="203"/>
    </w:p>
    <w:p w14:paraId="23997F6E" w14:textId="549CEB30" w:rsidR="00B571EA" w:rsidRPr="00F17505" w:rsidRDefault="00B571EA" w:rsidP="00B571EA">
      <w:r w:rsidRPr="00F17505">
        <w:t xml:space="preserve">The IOC </w:t>
      </w:r>
      <w:bookmarkStart w:id="204" w:name="MCCQCTEMPBM_00000063"/>
      <w:r w:rsidRPr="00F17505">
        <w:rPr>
          <w:rFonts w:ascii="Courier New" w:hAnsi="Courier New" w:cs="Courier New"/>
        </w:rPr>
        <w:t xml:space="preserve">MLTrainingProcess </w:t>
      </w:r>
      <w:bookmarkEnd w:id="204"/>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5" w:name="MCCQCTEMPBM_00000064"/>
      <w:r w:rsidRPr="00F17505">
        <w:rPr>
          <w:rFonts w:ascii="Courier New" w:hAnsi="Courier New" w:cs="Courier New"/>
        </w:rPr>
        <w:t xml:space="preserve">MLTrainingProcess </w:t>
      </w:r>
      <w:bookmarkEnd w:id="205"/>
      <w:r w:rsidRPr="00F17505">
        <w:t>MOI</w:t>
      </w:r>
      <w:bookmarkStart w:id="206" w:name="MCCQCTEMPBM_00000065"/>
      <w:r w:rsidRPr="00F17505">
        <w:rPr>
          <w:rFonts w:ascii="Courier New" w:hAnsi="Courier New" w:cs="Courier New"/>
        </w:rPr>
        <w:t xml:space="preserve"> </w:t>
      </w:r>
      <w:bookmarkEnd w:id="206"/>
      <w:r w:rsidRPr="00F17505">
        <w:t xml:space="preserve">may be instantiated for each </w:t>
      </w:r>
      <w:bookmarkStart w:id="207" w:name="MCCQCTEMPBM_00000066"/>
      <w:r w:rsidRPr="00F17505">
        <w:rPr>
          <w:rFonts w:ascii="Courier New" w:hAnsi="Courier New" w:cs="Courier New"/>
        </w:rPr>
        <w:t xml:space="preserve">MLTrainingRequest </w:t>
      </w:r>
      <w:bookmarkEnd w:id="207"/>
      <w:r w:rsidRPr="00F17505">
        <w:t xml:space="preserve">MOI or a set of </w:t>
      </w:r>
      <w:bookmarkStart w:id="208" w:name="MCCQCTEMPBM_00000067"/>
      <w:r w:rsidRPr="00F17505">
        <w:rPr>
          <w:rFonts w:ascii="Courier New" w:hAnsi="Courier New" w:cs="Courier New"/>
        </w:rPr>
        <w:t xml:space="preserve">MLTrainingRequest </w:t>
      </w:r>
      <w:bookmarkEnd w:id="208"/>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09" w:name="MCCQCTEMPBM_00000068"/>
      <w:r w:rsidRPr="00F17505">
        <w:rPr>
          <w:rFonts w:ascii="Courier New" w:hAnsi="Courier New" w:cs="Courier New"/>
          <w:lang w:eastAsia="zh-CN"/>
        </w:rPr>
        <w:t>MLEntity</w:t>
      </w:r>
      <w:bookmarkEnd w:id="209"/>
      <w:r w:rsidRPr="00F17505">
        <w:rPr>
          <w:rFonts w:cs="Arial"/>
        </w:rPr>
        <w:t xml:space="preserve"> under training, a </w:t>
      </w:r>
      <w:bookmarkStart w:id="210" w:name="MCCQCTEMPBM_00000069"/>
      <w:r w:rsidRPr="00F17505">
        <w:rPr>
          <w:rFonts w:ascii="Courier New" w:hAnsi="Courier New" w:cs="Courier New"/>
        </w:rPr>
        <w:t xml:space="preserve">MLTrainingProcess </w:t>
      </w:r>
      <w:bookmarkEnd w:id="210"/>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1" w:name="MCCQCTEMPBM_00000070"/>
      <w:r w:rsidRPr="00F17505">
        <w:rPr>
          <w:rFonts w:ascii="Courier New" w:hAnsi="Courier New" w:cs="Courier New"/>
        </w:rPr>
        <w:t xml:space="preserve">MLTrainingProcess </w:t>
      </w:r>
      <w:bookmarkEnd w:id="211"/>
      <w:r w:rsidRPr="00F17505">
        <w:t>is</w:t>
      </w:r>
      <w:bookmarkStart w:id="212" w:name="MCCQCTEMPBM_00000071"/>
      <w:r w:rsidRPr="00F17505">
        <w:rPr>
          <w:rFonts w:ascii="Courier New" w:hAnsi="Courier New" w:cs="Courier New"/>
        </w:rPr>
        <w:t xml:space="preserve"> </w:t>
      </w:r>
      <w:bookmarkEnd w:id="212"/>
      <w:r w:rsidRPr="00F17505">
        <w:rPr>
          <w:rFonts w:cs="Arial"/>
        </w:rPr>
        <w:t xml:space="preserve">associated with exactly one </w:t>
      </w:r>
      <w:bookmarkStart w:id="213" w:name="MCCQCTEMPBM_00000072"/>
      <w:r w:rsidRPr="00F17505">
        <w:rPr>
          <w:rFonts w:ascii="Courier New" w:hAnsi="Courier New" w:cs="Courier New"/>
          <w:lang w:eastAsia="zh-CN"/>
        </w:rPr>
        <w:t>MLEntity</w:t>
      </w:r>
      <w:bookmarkEnd w:id="213"/>
      <w:r w:rsidRPr="00F17505">
        <w:rPr>
          <w:rFonts w:cs="Arial"/>
        </w:rPr>
        <w:t>.</w:t>
      </w:r>
      <w:r w:rsidRPr="00F17505">
        <w:rPr>
          <w:rFonts w:eastAsia="Courier New"/>
          <w:i/>
          <w:iCs/>
        </w:rPr>
        <w:t xml:space="preserve"> </w:t>
      </w:r>
      <w:r w:rsidRPr="00F17505">
        <w:rPr>
          <w:rFonts w:eastAsia="Courier New"/>
        </w:rPr>
        <w:t xml:space="preserve">The </w:t>
      </w:r>
      <w:bookmarkStart w:id="214" w:name="MCCQCTEMPBM_00000073"/>
      <w:r w:rsidRPr="00F17505">
        <w:rPr>
          <w:rFonts w:ascii="Courier New" w:hAnsi="Courier New" w:cs="Courier New"/>
        </w:rPr>
        <w:t xml:space="preserve">MLTrainingProcess </w:t>
      </w:r>
      <w:bookmarkEnd w:id="214"/>
      <w:r w:rsidRPr="00F17505">
        <w:rPr>
          <w:rFonts w:cs="Arial"/>
        </w:rPr>
        <w:t xml:space="preserve">may be associated with one or more </w:t>
      </w:r>
      <w:bookmarkStart w:id="215" w:name="MCCQCTEMPBM_00000074"/>
      <w:r w:rsidRPr="00F17505">
        <w:rPr>
          <w:rFonts w:ascii="Courier New" w:hAnsi="Courier New" w:cs="Courier New"/>
          <w:lang w:eastAsia="zh-CN"/>
        </w:rPr>
        <w:t xml:space="preserve">MLTrainingRequest </w:t>
      </w:r>
      <w:bookmarkEnd w:id="215"/>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6" w:name="MCCQCTEMPBM_00000075"/>
      <w:r w:rsidRPr="00F17505">
        <w:rPr>
          <w:rFonts w:ascii="Courier New" w:hAnsi="Courier New" w:cs="Courier New"/>
        </w:rPr>
        <w:t>MLTrainingProcess</w:t>
      </w:r>
      <w:bookmarkEnd w:id="216"/>
      <w:r w:rsidRPr="00F17505">
        <w:t xml:space="preserve"> does not have to correspond to a specific </w:t>
      </w:r>
      <w:bookmarkStart w:id="217" w:name="MCCQCTEMPBM_00000076"/>
      <w:r w:rsidRPr="00F17505">
        <w:rPr>
          <w:rFonts w:ascii="Courier New" w:hAnsi="Courier New" w:cs="Courier New"/>
          <w:lang w:eastAsia="zh-CN"/>
        </w:rPr>
        <w:t>MLTrainingRequest</w:t>
      </w:r>
      <w:bookmarkEnd w:id="217"/>
      <w:r w:rsidRPr="00F17505">
        <w:t xml:space="preserve">, </w:t>
      </w:r>
      <w:r w:rsidR="005D2FBE" w:rsidRPr="00F17505">
        <w:t>i.e.</w:t>
      </w:r>
      <w:r w:rsidRPr="00F17505">
        <w:t xml:space="preserve"> a </w:t>
      </w:r>
      <w:bookmarkStart w:id="218" w:name="MCCQCTEMPBM_00000077"/>
      <w:r w:rsidRPr="00F17505">
        <w:rPr>
          <w:rFonts w:ascii="Courier New" w:hAnsi="Courier New" w:cs="Courier New"/>
          <w:lang w:eastAsia="zh-CN"/>
        </w:rPr>
        <w:t>MLTrainingRequest</w:t>
      </w:r>
      <w:bookmarkEnd w:id="218"/>
      <w:r w:rsidRPr="00F17505">
        <w:t xml:space="preserve"> does not have to be associated to a specific </w:t>
      </w:r>
      <w:bookmarkStart w:id="219" w:name="MCCQCTEMPBM_00000078"/>
      <w:r w:rsidRPr="00F17505">
        <w:rPr>
          <w:rFonts w:ascii="Courier New" w:hAnsi="Courier New" w:cs="Courier New"/>
        </w:rPr>
        <w:t>MLTrainingProcess</w:t>
      </w:r>
      <w:bookmarkEnd w:id="219"/>
      <w:r w:rsidRPr="00F17505">
        <w:t xml:space="preserve">. The </w:t>
      </w:r>
      <w:bookmarkStart w:id="220" w:name="MCCQCTEMPBM_00000079"/>
      <w:r w:rsidRPr="00F17505">
        <w:rPr>
          <w:rFonts w:ascii="Courier New" w:hAnsi="Courier New" w:cs="Courier New"/>
        </w:rPr>
        <w:t>MLTrainingProcess</w:t>
      </w:r>
      <w:bookmarkEnd w:id="220"/>
      <w:r w:rsidRPr="00F17505">
        <w:t xml:space="preserve"> may be managed separately from the </w:t>
      </w:r>
      <w:bookmarkStart w:id="221" w:name="MCCQCTEMPBM_00000080"/>
      <w:r w:rsidRPr="00F17505">
        <w:rPr>
          <w:rFonts w:ascii="Courier New" w:hAnsi="Courier New" w:cs="Courier New"/>
          <w:lang w:eastAsia="zh-CN"/>
        </w:rPr>
        <w:t xml:space="preserve">MLTrainingRequest </w:t>
      </w:r>
      <w:bookmarkEnd w:id="221"/>
      <w:r w:rsidRPr="00F17505">
        <w:rPr>
          <w:lang w:eastAsia="zh-CN"/>
        </w:rPr>
        <w:t>MOIs</w:t>
      </w:r>
      <w:r w:rsidRPr="00F17505">
        <w:t xml:space="preserve">, </w:t>
      </w:r>
      <w:r w:rsidR="00897063" w:rsidRPr="00F17505">
        <w:t>e.g.</w:t>
      </w:r>
      <w:r w:rsidRPr="00F17505">
        <w:t xml:space="preserve"> the </w:t>
      </w:r>
      <w:bookmarkStart w:id="222" w:name="MCCQCTEMPBM_00000081"/>
      <w:r w:rsidRPr="00F17505">
        <w:rPr>
          <w:rFonts w:ascii="Courier New" w:hAnsi="Courier New" w:cs="Courier New"/>
          <w:lang w:eastAsia="zh-CN"/>
        </w:rPr>
        <w:t xml:space="preserve">MLTrainingRequest </w:t>
      </w:r>
      <w:bookmarkEnd w:id="222"/>
      <w:r w:rsidRPr="00F17505">
        <w:rPr>
          <w:lang w:eastAsia="zh-CN"/>
        </w:rPr>
        <w:t>MOI</w:t>
      </w:r>
      <w:r w:rsidRPr="00F17505">
        <w:t xml:space="preserve"> may come from consumers which are network functions while the operator may wish to manage the </w:t>
      </w:r>
      <w:bookmarkStart w:id="223" w:name="MCCQCTEMPBM_00000082"/>
      <w:r w:rsidRPr="00F17505">
        <w:rPr>
          <w:rFonts w:ascii="Courier New" w:hAnsi="Courier New" w:cs="Courier New"/>
        </w:rPr>
        <w:t>MLTrainingProcess</w:t>
      </w:r>
      <w:bookmarkEnd w:id="223"/>
      <w:r w:rsidRPr="00F17505">
        <w:t xml:space="preserve"> that is instantiated following the requests. Thus, the </w:t>
      </w:r>
      <w:bookmarkStart w:id="224" w:name="MCCQCTEMPBM_00000083"/>
      <w:r w:rsidRPr="00F17505">
        <w:rPr>
          <w:rFonts w:ascii="Courier New" w:hAnsi="Courier New" w:cs="Courier New"/>
        </w:rPr>
        <w:t>MLTrainingProcess</w:t>
      </w:r>
      <w:bookmarkEnd w:id="224"/>
      <w:r w:rsidRPr="00F17505">
        <w:t xml:space="preserve"> may be associated to either one or more </w:t>
      </w:r>
      <w:bookmarkStart w:id="225" w:name="MCCQCTEMPBM_00000084"/>
      <w:r w:rsidRPr="00F17505">
        <w:rPr>
          <w:rFonts w:ascii="Courier New" w:hAnsi="Courier New" w:cs="Courier New"/>
          <w:lang w:eastAsia="zh-CN"/>
        </w:rPr>
        <w:t xml:space="preserve">MLTrainingRequest </w:t>
      </w:r>
      <w:bookmarkEnd w:id="225"/>
      <w:r w:rsidRPr="00F17505">
        <w:rPr>
          <w:lang w:eastAsia="zh-CN"/>
        </w:rPr>
        <w:t>MOI</w:t>
      </w:r>
      <w:r w:rsidRPr="00F17505">
        <w:t>.</w:t>
      </w:r>
    </w:p>
    <w:p w14:paraId="1C5F176F" w14:textId="3CA4B35F" w:rsidR="00B571EA" w:rsidRPr="00F17505" w:rsidRDefault="00B571EA" w:rsidP="009F6E19">
      <w:r w:rsidRPr="00F17505">
        <w:t xml:space="preserve">Each </w:t>
      </w:r>
      <w:bookmarkStart w:id="226" w:name="MCCQCTEMPBM_00000085"/>
      <w:r w:rsidRPr="00F17505">
        <w:rPr>
          <w:rFonts w:ascii="Courier New" w:hAnsi="Courier New" w:cs="Courier New"/>
        </w:rPr>
        <w:t xml:space="preserve">MLTrainingProcess </w:t>
      </w:r>
      <w:bookmarkEnd w:id="226"/>
      <w:r w:rsidRPr="00F17505">
        <w:t>instance</w:t>
      </w:r>
      <w:bookmarkStart w:id="227" w:name="MCCQCTEMPBM_00000086"/>
      <w:r w:rsidRPr="00F17505">
        <w:rPr>
          <w:rFonts w:ascii="Courier New" w:hAnsi="Courier New" w:cs="Courier New"/>
        </w:rPr>
        <w:t xml:space="preserve"> </w:t>
      </w:r>
      <w:bookmarkEnd w:id="227"/>
      <w:r w:rsidRPr="00F17505">
        <w:t xml:space="preserve">needs to be managed differently from the related </w:t>
      </w:r>
      <w:bookmarkStart w:id="228" w:name="MCCQCTEMPBM_00000087"/>
      <w:r w:rsidRPr="00F17505">
        <w:rPr>
          <w:rFonts w:ascii="Courier New" w:hAnsi="Courier New" w:cs="Courier New"/>
        </w:rPr>
        <w:t>MLEntity</w:t>
      </w:r>
      <w:bookmarkEnd w:id="228"/>
      <w:r w:rsidRPr="00F17505">
        <w:t xml:space="preserve">, although the </w:t>
      </w:r>
      <w:bookmarkStart w:id="229" w:name="MCCQCTEMPBM_00000088"/>
      <w:r w:rsidRPr="00F17505">
        <w:rPr>
          <w:rFonts w:ascii="Courier New" w:hAnsi="Courier New" w:cs="Courier New"/>
        </w:rPr>
        <w:t xml:space="preserve">MLTrainingProcess </w:t>
      </w:r>
      <w:bookmarkEnd w:id="229"/>
      <w:r w:rsidRPr="00F17505">
        <w:t xml:space="preserve">may be associated to only one </w:t>
      </w:r>
      <w:bookmarkStart w:id="230" w:name="MCCQCTEMPBM_00000089"/>
      <w:r w:rsidRPr="00F17505">
        <w:rPr>
          <w:rFonts w:ascii="Courier New" w:hAnsi="Courier New" w:cs="Courier New"/>
        </w:rPr>
        <w:t>MLEntity</w:t>
      </w:r>
      <w:bookmarkEnd w:id="230"/>
      <w:r w:rsidRPr="00F17505">
        <w:t xml:space="preserve">. For example, the </w:t>
      </w:r>
      <w:bookmarkStart w:id="231" w:name="MCCQCTEMPBM_00000090"/>
      <w:r w:rsidRPr="00F17505">
        <w:rPr>
          <w:rFonts w:ascii="Courier New" w:hAnsi="Courier New" w:cs="Courier New"/>
        </w:rPr>
        <w:t xml:space="preserve">MLTrainingProcess </w:t>
      </w:r>
      <w:bookmarkEnd w:id="231"/>
      <w:r w:rsidRPr="00F17505">
        <w:t xml:space="preserve">may be triggered to start with a specific version of the </w:t>
      </w:r>
      <w:bookmarkStart w:id="232" w:name="MCCQCTEMPBM_00000091"/>
      <w:r w:rsidRPr="00F17505">
        <w:rPr>
          <w:rFonts w:ascii="Courier New" w:hAnsi="Courier New" w:cs="Courier New"/>
          <w:lang w:eastAsia="zh-CN"/>
        </w:rPr>
        <w:t>MLEntity</w:t>
      </w:r>
      <w:bookmarkEnd w:id="232"/>
      <w:r w:rsidRPr="00F17505">
        <w:t xml:space="preserve"> and multiple </w:t>
      </w:r>
      <w:bookmarkStart w:id="233" w:name="MCCQCTEMPBM_00000092"/>
      <w:r w:rsidRPr="00F17505">
        <w:rPr>
          <w:rFonts w:ascii="Courier New" w:hAnsi="Courier New" w:cs="Courier New"/>
        </w:rPr>
        <w:t xml:space="preserve">MLTrainingProcess </w:t>
      </w:r>
      <w:bookmarkEnd w:id="233"/>
      <w:r w:rsidRPr="00F17505">
        <w:t>instances</w:t>
      </w:r>
      <w:bookmarkStart w:id="234" w:name="MCCQCTEMPBM_00000093"/>
      <w:r w:rsidRPr="00F17505">
        <w:rPr>
          <w:rFonts w:ascii="Courier New" w:hAnsi="Courier New" w:cs="Courier New"/>
        </w:rPr>
        <w:t xml:space="preserve"> </w:t>
      </w:r>
      <w:bookmarkEnd w:id="234"/>
      <w:r w:rsidRPr="00F17505">
        <w:t xml:space="preserve">may be triggered for different versions of the </w:t>
      </w:r>
      <w:bookmarkStart w:id="235" w:name="MCCQCTEMPBM_00000094"/>
      <w:r w:rsidRPr="00F17505">
        <w:rPr>
          <w:rFonts w:ascii="Courier New" w:hAnsi="Courier New" w:cs="Courier New"/>
        </w:rPr>
        <w:t>MLEntity</w:t>
      </w:r>
      <w:bookmarkEnd w:id="235"/>
      <w:r w:rsidRPr="00F17505">
        <w:t xml:space="preserve">. In either case the </w:t>
      </w:r>
      <w:bookmarkStart w:id="236"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6"/>
      <w:r w:rsidR="00316A7B" w:rsidRPr="00F17505">
        <w:t>instances</w:t>
      </w:r>
      <w:r w:rsidRPr="00F17505">
        <w:t xml:space="preserve"> are still associated with the same </w:t>
      </w:r>
      <w:bookmarkStart w:id="237" w:name="MCCQCTEMPBM_00000096"/>
      <w:r w:rsidRPr="00F17505">
        <w:rPr>
          <w:rFonts w:ascii="Courier New" w:hAnsi="Courier New" w:cs="Courier New"/>
        </w:rPr>
        <w:t>MLEntity</w:t>
      </w:r>
      <w:bookmarkEnd w:id="237"/>
      <w:r w:rsidRPr="00F17505">
        <w:t xml:space="preserve"> but are managed separately from the </w:t>
      </w:r>
      <w:bookmarkStart w:id="238" w:name="MCCQCTEMPBM_00000097"/>
      <w:r w:rsidRPr="00F17505">
        <w:rPr>
          <w:rFonts w:ascii="Courier New" w:hAnsi="Courier New" w:cs="Courier New"/>
        </w:rPr>
        <w:t>MLEntity</w:t>
      </w:r>
      <w:r w:rsidR="009F6E19" w:rsidRPr="00F17505">
        <w:rPr>
          <w:rFonts w:ascii="Courier New" w:hAnsi="Courier New" w:cs="Courier New"/>
        </w:rPr>
        <w:t>.</w:t>
      </w:r>
      <w:bookmarkEnd w:id="238"/>
    </w:p>
    <w:p w14:paraId="0712BEE4" w14:textId="4970515A" w:rsidR="00B571EA" w:rsidRPr="00F17505" w:rsidRDefault="00B571EA" w:rsidP="009F6E19">
      <w:r w:rsidRPr="00F17505">
        <w:t xml:space="preserve">Each </w:t>
      </w:r>
      <w:bookmarkStart w:id="239" w:name="MCCQCTEMPBM_00000098"/>
      <w:r w:rsidRPr="00F17505">
        <w:rPr>
          <w:rFonts w:ascii="Courier New" w:hAnsi="Courier New" w:cs="Courier New"/>
        </w:rPr>
        <w:t xml:space="preserve">MLTrainingProcess </w:t>
      </w:r>
      <w:bookmarkEnd w:id="239"/>
      <w:r w:rsidRPr="00F17505">
        <w:t xml:space="preserve">has a </w:t>
      </w:r>
      <w:bookmarkStart w:id="240" w:name="MCCQCTEMPBM_00000099"/>
      <w:r w:rsidRPr="00F17505">
        <w:rPr>
          <w:rFonts w:ascii="Courier New" w:hAnsi="Courier New" w:cs="Courier New"/>
        </w:rPr>
        <w:t>priority</w:t>
      </w:r>
      <w:bookmarkEnd w:id="240"/>
      <w:r w:rsidRPr="00F17505">
        <w:t xml:space="preserve"> that may be used to prioritize the execution of different </w:t>
      </w:r>
      <w:bookmarkStart w:id="241"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41"/>
      <w:r w:rsidR="00316A7B" w:rsidRPr="00F17505">
        <w:t>instances</w:t>
      </w:r>
      <w:r w:rsidRPr="00F17505">
        <w:t xml:space="preserve">. By default, the </w:t>
      </w:r>
      <w:bookmarkStart w:id="242" w:name="MCCQCTEMPBM_00000101"/>
      <w:r w:rsidRPr="00F17505">
        <w:rPr>
          <w:rFonts w:ascii="Courier New" w:hAnsi="Courier New" w:cs="Courier New"/>
        </w:rPr>
        <w:t>priority</w:t>
      </w:r>
      <w:bookmarkEnd w:id="242"/>
      <w:r w:rsidRPr="00F17505">
        <w:t xml:space="preserve"> of the </w:t>
      </w:r>
      <w:bookmarkStart w:id="243" w:name="MCCQCTEMPBM_00000102"/>
      <w:r w:rsidRPr="00F17505">
        <w:rPr>
          <w:rFonts w:ascii="Courier New" w:hAnsi="Courier New" w:cs="Courier New"/>
        </w:rPr>
        <w:t xml:space="preserve">MLTrainingProcess </w:t>
      </w:r>
      <w:bookmarkEnd w:id="243"/>
      <w:r w:rsidRPr="00F17505">
        <w:t xml:space="preserve">may be related in a 1:1 manner with the </w:t>
      </w:r>
      <w:bookmarkStart w:id="244" w:name="MCCQCTEMPBM_00000103"/>
      <w:r w:rsidRPr="00F17505">
        <w:rPr>
          <w:rFonts w:ascii="Courier New" w:hAnsi="Courier New" w:cs="Courier New"/>
        </w:rPr>
        <w:t>priority</w:t>
      </w:r>
      <w:bookmarkEnd w:id="244"/>
      <w:r w:rsidRPr="00F17505">
        <w:t xml:space="preserve"> of the </w:t>
      </w:r>
      <w:bookmarkStart w:id="245" w:name="MCCQCTEMPBM_00000104"/>
      <w:r w:rsidRPr="00F17505">
        <w:rPr>
          <w:rFonts w:ascii="Courier New" w:hAnsi="Courier New" w:cs="Courier New"/>
          <w:lang w:eastAsia="zh-CN"/>
        </w:rPr>
        <w:t>MLTrainingRequest</w:t>
      </w:r>
      <w:bookmarkEnd w:id="245"/>
      <w:r w:rsidRPr="00F17505">
        <w:t xml:space="preserve"> for which the </w:t>
      </w:r>
      <w:bookmarkStart w:id="246" w:name="MCCQCTEMPBM_00000105"/>
      <w:r w:rsidRPr="00F17505">
        <w:rPr>
          <w:rFonts w:ascii="Courier New" w:hAnsi="Courier New" w:cs="Courier New"/>
        </w:rPr>
        <w:t xml:space="preserve">MLTrainingProcess </w:t>
      </w:r>
      <w:bookmarkEnd w:id="246"/>
      <w:r w:rsidRPr="00F17505">
        <w:t>is instantiated.</w:t>
      </w:r>
    </w:p>
    <w:p w14:paraId="54ACBDCC" w14:textId="58EB377C" w:rsidR="00B571EA" w:rsidRPr="00F17505" w:rsidRDefault="00B571EA" w:rsidP="007F7761">
      <w:pPr>
        <w:rPr>
          <w:rFonts w:cs="Arial"/>
        </w:rPr>
      </w:pPr>
      <w:r w:rsidRPr="00F17505">
        <w:t xml:space="preserve">Each </w:t>
      </w:r>
      <w:bookmarkStart w:id="247" w:name="MCCQCTEMPBM_00000106"/>
      <w:r w:rsidRPr="00F17505">
        <w:rPr>
          <w:rFonts w:ascii="Courier New" w:hAnsi="Courier New" w:cs="Courier New"/>
        </w:rPr>
        <w:t xml:space="preserve">MLTrainingProcess </w:t>
      </w:r>
      <w:bookmarkEnd w:id="247"/>
      <w:r w:rsidRPr="00F17505">
        <w:t xml:space="preserve">may have one or more termination conditions used to define the points at which the </w:t>
      </w:r>
      <w:bookmarkStart w:id="248" w:name="MCCQCTEMPBM_00000107"/>
      <w:r w:rsidRPr="00F17505">
        <w:rPr>
          <w:rFonts w:ascii="Courier New" w:hAnsi="Courier New" w:cs="Courier New"/>
        </w:rPr>
        <w:t xml:space="preserve">MLTrainingProcess </w:t>
      </w:r>
      <w:bookmarkEnd w:id="248"/>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9" w:name="MCCQCTEMPBM_00000111"/>
      <w:r w:rsidRPr="00F17505">
        <w:rPr>
          <w:rFonts w:ascii="Courier New" w:hAnsi="Courier New" w:cs="Courier New"/>
        </w:rPr>
        <w:t>ProcessMonito</w:t>
      </w:r>
      <w:bookmarkEnd w:id="249"/>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0" w:name="MCCQCTEMPBM_00000112"/>
      <w:r w:rsidRPr="00F17505">
        <w:rPr>
          <w:rFonts w:ascii="Courier New" w:hAnsi="Courier New" w:cs="Courier New"/>
          <w:bCs/>
        </w:rPr>
        <w:t>timer</w:t>
      </w:r>
      <w:bookmarkEnd w:id="250"/>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1" w:name="MCCQCTEMPBM_00000113"/>
      <w:r w:rsidRPr="00F17505">
        <w:rPr>
          <w:rFonts w:ascii="Courier New" w:hAnsi="Courier New" w:cs="Courier New"/>
        </w:rPr>
        <w:t>progressStateInfo</w:t>
      </w:r>
      <w:bookmarkEnd w:id="251"/>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2" w:name="MCCQCTEMPBM_00000114"/>
      <w:r w:rsidRPr="00F17505">
        <w:rPr>
          <w:rFonts w:ascii="Courier New" w:hAnsi="Courier New" w:cs="Courier New"/>
        </w:rPr>
        <w:t>resultStateInfo</w:t>
      </w:r>
      <w:bookmarkEnd w:id="252"/>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3" w:name="MCCQCTEMPBM_00000115"/>
      <w:r w:rsidRPr="00F17505">
        <w:rPr>
          <w:rFonts w:ascii="Courier New" w:hAnsi="Courier New" w:cs="Courier New"/>
          <w:bCs/>
        </w:rPr>
        <w:t>status</w:t>
      </w:r>
      <w:bookmarkEnd w:id="253"/>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4" w:name="_Toc106098527"/>
      <w:bookmarkStart w:id="255" w:name="_Toc130201999"/>
      <w:bookmarkStart w:id="256" w:name="MCCQCTEMPBM_00000151"/>
      <w:r w:rsidRPr="00F17505">
        <w:t>7.3.</w:t>
      </w:r>
      <w:r w:rsidR="00B83DEA">
        <w:t>4</w:t>
      </w:r>
      <w:r w:rsidRPr="00F17505">
        <w:t>.2</w:t>
      </w:r>
      <w:r w:rsidR="007359B9" w:rsidRPr="00F17505">
        <w:tab/>
      </w:r>
      <w:r w:rsidRPr="00F17505">
        <w:t>Attributes</w:t>
      </w:r>
      <w:bookmarkEnd w:id="254"/>
      <w:bookmarkEnd w:id="255"/>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6"/>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7" w:name="_Toc106015889"/>
      <w:bookmarkStart w:id="258" w:name="_Toc106098528"/>
      <w:bookmarkStart w:id="259" w:name="_Toc130202000"/>
      <w:bookmarkStart w:id="260" w:name="MCCQCTEMPBM_00000152"/>
      <w:r w:rsidRPr="00F17505">
        <w:t>7.3.</w:t>
      </w:r>
      <w:r w:rsidR="00B83DEA">
        <w:t>4</w:t>
      </w:r>
      <w:r w:rsidRPr="00F17505">
        <w:t>.3</w:t>
      </w:r>
      <w:r w:rsidRPr="00F17505">
        <w:tab/>
        <w:t>Attribute constraints</w:t>
      </w:r>
      <w:bookmarkEnd w:id="257"/>
      <w:bookmarkEnd w:id="258"/>
      <w:bookmarkEnd w:id="259"/>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0"/>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1" w:name="MCCQCTEMPBM_00000117"/>
            <w:r w:rsidRPr="00F17505">
              <w:rPr>
                <w:rFonts w:ascii="Courier New" w:hAnsi="Courier New" w:cs="Courier New"/>
              </w:rPr>
              <w:t xml:space="preserve">trainingRequestRef </w:t>
            </w:r>
            <w:r w:rsidRPr="00F17505">
              <w:rPr>
                <w:rFonts w:cs="Arial"/>
              </w:rPr>
              <w:t>Support Qualifier</w:t>
            </w:r>
            <w:bookmarkEnd w:id="261"/>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2" w:name="_Toc106015890"/>
      <w:bookmarkStart w:id="263" w:name="_Toc106098529"/>
      <w:bookmarkStart w:id="264" w:name="_Toc130202001"/>
      <w:r w:rsidRPr="00F17505">
        <w:t>7.3.</w:t>
      </w:r>
      <w:r w:rsidR="00B83DEA">
        <w:t>4</w:t>
      </w:r>
      <w:r w:rsidRPr="00F17505">
        <w:t>.4</w:t>
      </w:r>
      <w:r w:rsidRPr="00F17505">
        <w:tab/>
        <w:t>Notifications</w:t>
      </w:r>
      <w:bookmarkEnd w:id="262"/>
      <w:bookmarkEnd w:id="263"/>
      <w:bookmarkEnd w:id="264"/>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5" w:name="_Toc106015891"/>
      <w:bookmarkStart w:id="266" w:name="_Toc106098530"/>
      <w:bookmarkStart w:id="267" w:name="_Toc130202002"/>
      <w:r w:rsidRPr="00F17505">
        <w:t>7.4</w:t>
      </w:r>
      <w:r w:rsidRPr="00F17505">
        <w:tab/>
        <w:t>Data type definitions</w:t>
      </w:r>
      <w:bookmarkEnd w:id="265"/>
      <w:bookmarkEnd w:id="266"/>
      <w:bookmarkEnd w:id="267"/>
    </w:p>
    <w:p w14:paraId="05759E09" w14:textId="77777777" w:rsidR="00D0628E" w:rsidRPr="00F17505" w:rsidRDefault="00D0628E" w:rsidP="00D0628E">
      <w:pPr>
        <w:pStyle w:val="Heading3"/>
      </w:pPr>
      <w:bookmarkStart w:id="268" w:name="_Toc106015892"/>
      <w:bookmarkStart w:id="269" w:name="_Toc106098531"/>
      <w:bookmarkStart w:id="270" w:name="_Toc130202003"/>
      <w:r w:rsidRPr="00F17505">
        <w:t>7.4.1</w:t>
      </w:r>
      <w:r w:rsidRPr="00F17505">
        <w:tab/>
      </w:r>
      <w:bookmarkStart w:id="271" w:name="MCCQCTEMPBM_00000118"/>
      <w:r w:rsidRPr="00F17505">
        <w:rPr>
          <w:rFonts w:ascii="Courier New" w:hAnsi="Courier New" w:cs="Courier New"/>
        </w:rPr>
        <w:t>ModelPerformance &lt;&lt;dataType&gt;&gt;</w:t>
      </w:r>
      <w:bookmarkEnd w:id="268"/>
      <w:bookmarkEnd w:id="269"/>
      <w:bookmarkEnd w:id="270"/>
      <w:bookmarkEnd w:id="271"/>
    </w:p>
    <w:p w14:paraId="0C3C60D7" w14:textId="77777777" w:rsidR="00D0628E" w:rsidRPr="00F17505" w:rsidRDefault="00D0628E" w:rsidP="00D0628E">
      <w:pPr>
        <w:pStyle w:val="Heading4"/>
      </w:pPr>
      <w:bookmarkStart w:id="272" w:name="_Toc106015893"/>
      <w:bookmarkStart w:id="273" w:name="_Toc106098532"/>
      <w:bookmarkStart w:id="274" w:name="_Toc130202004"/>
      <w:r w:rsidRPr="00F17505">
        <w:t>7.4.1.1</w:t>
      </w:r>
      <w:r w:rsidRPr="00F17505">
        <w:tab/>
        <w:t>Definition</w:t>
      </w:r>
      <w:bookmarkEnd w:id="272"/>
      <w:bookmarkEnd w:id="273"/>
      <w:bookmarkEnd w:id="274"/>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5" w:name="_Toc106015894"/>
      <w:bookmarkStart w:id="276" w:name="_Toc106098533"/>
      <w:bookmarkStart w:id="277" w:name="_Toc130202005"/>
      <w:bookmarkStart w:id="278" w:name="MCCQCTEMPBM_00000153"/>
      <w:r w:rsidRPr="00F17505">
        <w:t>7.4.1.2</w:t>
      </w:r>
      <w:r w:rsidRPr="00F17505">
        <w:tab/>
        <w:t>Attributes</w:t>
      </w:r>
      <w:bookmarkEnd w:id="275"/>
      <w:bookmarkEnd w:id="276"/>
      <w:bookmarkEnd w:id="277"/>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8"/>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9" w:name="MCCQCTEMPBM_00000119"/>
            <w:r w:rsidRPr="00F17505">
              <w:rPr>
                <w:rFonts w:ascii="Courier New" w:hAnsi="Courier New" w:cs="Courier New"/>
              </w:rPr>
              <w:t>inferenceOutputName</w:t>
            </w:r>
            <w:bookmarkEnd w:id="279"/>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0" w:name="_Toc106015895"/>
      <w:bookmarkStart w:id="281" w:name="_Toc106098534"/>
      <w:bookmarkStart w:id="282" w:name="_Toc130202006"/>
      <w:r w:rsidRPr="00F17505">
        <w:t>7.4.1.3</w:t>
      </w:r>
      <w:r w:rsidRPr="00F17505">
        <w:tab/>
        <w:t>Attribute constraints</w:t>
      </w:r>
      <w:bookmarkEnd w:id="280"/>
      <w:bookmarkEnd w:id="281"/>
      <w:bookmarkEnd w:id="282"/>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3" w:name="_Toc106015896"/>
      <w:bookmarkStart w:id="284" w:name="_Toc106098535"/>
      <w:bookmarkStart w:id="285" w:name="_Toc130202007"/>
      <w:r w:rsidRPr="00F17505">
        <w:t>7.4.1.4</w:t>
      </w:r>
      <w:r w:rsidRPr="00F17505">
        <w:tab/>
        <w:t>Notifications</w:t>
      </w:r>
      <w:bookmarkEnd w:id="283"/>
      <w:bookmarkEnd w:id="284"/>
      <w:bookmarkEnd w:id="285"/>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6" w:name="_Toc106015897"/>
      <w:bookmarkStart w:id="287" w:name="_Toc106098536"/>
      <w:bookmarkStart w:id="288" w:name="_Toc130202008"/>
      <w:r w:rsidRPr="00F17505">
        <w:t>7.4.2</w:t>
      </w:r>
      <w:r w:rsidRPr="00F17505">
        <w:tab/>
      </w:r>
      <w:bookmarkStart w:id="289" w:name="MCCQCTEMPBM_00000120"/>
      <w:r w:rsidRPr="00F17505">
        <w:rPr>
          <w:rFonts w:ascii="Courier New" w:hAnsi="Courier New" w:cs="Courier New"/>
        </w:rPr>
        <w:t>MLEntity &lt;&lt;dataType&gt;&gt;</w:t>
      </w:r>
      <w:bookmarkEnd w:id="286"/>
      <w:bookmarkEnd w:id="287"/>
      <w:bookmarkEnd w:id="288"/>
    </w:p>
    <w:p w14:paraId="672ADD34" w14:textId="77777777" w:rsidR="00D0628E" w:rsidRPr="00F17505" w:rsidRDefault="00D0628E" w:rsidP="00D0628E">
      <w:pPr>
        <w:pStyle w:val="Heading4"/>
        <w:rPr>
          <w:lang w:eastAsia="zh-CN"/>
        </w:rPr>
      </w:pPr>
      <w:bookmarkStart w:id="290" w:name="_Toc106015898"/>
      <w:bookmarkStart w:id="291" w:name="_Toc106098537"/>
      <w:bookmarkStart w:id="292" w:name="_Toc130202009"/>
      <w:bookmarkEnd w:id="289"/>
      <w:r w:rsidRPr="00F17505">
        <w:t>7.4.2</w:t>
      </w:r>
      <w:r w:rsidRPr="00F17505">
        <w:rPr>
          <w:lang w:eastAsia="zh-CN"/>
        </w:rPr>
        <w:t>.1</w:t>
      </w:r>
      <w:r w:rsidRPr="00F17505">
        <w:rPr>
          <w:lang w:eastAsia="zh-CN"/>
        </w:rPr>
        <w:tab/>
      </w:r>
      <w:r w:rsidRPr="00F17505">
        <w:t>Definition</w:t>
      </w:r>
      <w:bookmarkEnd w:id="290"/>
      <w:bookmarkEnd w:id="291"/>
      <w:bookmarkEnd w:id="292"/>
    </w:p>
    <w:p w14:paraId="383AF827" w14:textId="7DFF0BB7"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3" w:name="MCCQCTEMPBM_00000121"/>
      <w:r w:rsidRPr="00F17505">
        <w:rPr>
          <w:rFonts w:ascii="Courier New" w:hAnsi="Courier New" w:cs="Courier New"/>
          <w:lang w:eastAsia="zh-CN"/>
        </w:rPr>
        <w:t xml:space="preserve">MLEntity </w:t>
      </w:r>
      <w:bookmarkEnd w:id="293"/>
      <w:r w:rsidRPr="00F17505">
        <w:rPr>
          <w:rFonts w:cs="Arial"/>
        </w:rPr>
        <w:t xml:space="preserve">under training, one or more </w:t>
      </w:r>
      <w:bookmarkStart w:id="294" w:name="MCCQCTEMPBM_00000122"/>
      <w:r w:rsidRPr="00F17505">
        <w:rPr>
          <w:rFonts w:ascii="Courier New" w:hAnsi="Courier New" w:cs="Courier New"/>
        </w:rPr>
        <w:t>MLTraining</w:t>
      </w:r>
      <w:r w:rsidRPr="00F17505">
        <w:rPr>
          <w:rFonts w:ascii="Courier New" w:hAnsi="Courier New" w:cs="Courier New"/>
          <w:lang w:eastAsia="zh-CN"/>
        </w:rPr>
        <w:t>Process</w:t>
      </w:r>
      <w:bookmarkEnd w:id="294"/>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5" w:name="MCCQCTEMPBM_00000123"/>
      <w:r w:rsidRPr="00F17505">
        <w:rPr>
          <w:rFonts w:ascii="Courier New" w:hAnsi="Courier New" w:cs="Courier New"/>
          <w:lang w:eastAsia="zh-CN"/>
        </w:rPr>
        <w:t xml:space="preserve">MLEntity </w:t>
      </w:r>
      <w:bookmarkEnd w:id="295"/>
      <w:r w:rsidRPr="00F17505">
        <w:t xml:space="preserve">may contain 3 types of contexts - TrainingContext which is the context under which the </w:t>
      </w:r>
      <w:bookmarkStart w:id="296" w:name="MCCQCTEMPBM_00000124"/>
      <w:r w:rsidRPr="00F17505">
        <w:rPr>
          <w:rFonts w:ascii="Courier New" w:hAnsi="Courier New" w:cs="Courier New"/>
          <w:lang w:eastAsia="zh-CN"/>
        </w:rPr>
        <w:t xml:space="preserve">MLEntity </w:t>
      </w:r>
      <w:bookmarkEnd w:id="296"/>
      <w:r w:rsidRPr="00F17505">
        <w:t xml:space="preserve">has been trained, the ExpectedRunTimeContext which is the context where an </w:t>
      </w:r>
      <w:bookmarkStart w:id="297" w:name="MCCQCTEMPBM_00000125"/>
      <w:r w:rsidRPr="00F17505">
        <w:rPr>
          <w:rFonts w:ascii="Courier New" w:hAnsi="Courier New" w:cs="Courier New"/>
          <w:lang w:eastAsia="zh-CN"/>
        </w:rPr>
        <w:t xml:space="preserve">MLEntity </w:t>
      </w:r>
      <w:bookmarkEnd w:id="297"/>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8" w:name="_Toc106015899"/>
      <w:bookmarkStart w:id="299" w:name="_Toc106098538"/>
      <w:bookmarkStart w:id="300" w:name="_Toc130202010"/>
      <w:bookmarkStart w:id="301" w:name="MCCQCTEMPBM_00000154"/>
      <w:r w:rsidRPr="00F17505">
        <w:t>7.4.2.2</w:t>
      </w:r>
      <w:r w:rsidRPr="00F17505">
        <w:tab/>
        <w:t>Attributes</w:t>
      </w:r>
      <w:bookmarkEnd w:id="298"/>
      <w:bookmarkEnd w:id="299"/>
      <w:bookmarkEnd w:id="300"/>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1"/>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2" w:name="_Toc106015900"/>
      <w:bookmarkStart w:id="303" w:name="_Toc106098539"/>
      <w:bookmarkStart w:id="304" w:name="_Toc130202011"/>
      <w:r w:rsidRPr="00F17505">
        <w:t>7.4.3.3</w:t>
      </w:r>
      <w:r w:rsidRPr="00F17505">
        <w:tab/>
        <w:t>Attribute constraints</w:t>
      </w:r>
      <w:bookmarkEnd w:id="302"/>
      <w:bookmarkEnd w:id="303"/>
      <w:bookmarkEnd w:id="304"/>
    </w:p>
    <w:p w14:paraId="6C21E180" w14:textId="4059BA80" w:rsidR="00D0628E" w:rsidRPr="00F17505" w:rsidRDefault="006537B7" w:rsidP="00B83DEA">
      <w:pPr>
        <w:pStyle w:val="TH"/>
      </w:pPr>
      <w:bookmarkStart w:id="305"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5"/>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6" w:name="MCCQCTEMPBM_00000127"/>
            <w:r w:rsidRPr="00F17505">
              <w:rPr>
                <w:rFonts w:ascii="Courier New" w:hAnsi="Courier New" w:cs="Courier New"/>
              </w:rPr>
              <w:t>trainingContext</w:t>
            </w:r>
            <w:r w:rsidRPr="00F17505">
              <w:rPr>
                <w:rFonts w:cs="Arial"/>
              </w:rPr>
              <w:t xml:space="preserve"> Support Qualifier</w:t>
            </w:r>
            <w:bookmarkEnd w:id="306"/>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7" w:name="_Toc106015901"/>
      <w:bookmarkStart w:id="308" w:name="_Toc106098540"/>
      <w:bookmarkStart w:id="309" w:name="_Toc130202012"/>
      <w:r w:rsidRPr="00F17505">
        <w:t>7.4.3.4</w:t>
      </w:r>
      <w:r w:rsidRPr="00F17505">
        <w:tab/>
        <w:t>Notifications</w:t>
      </w:r>
      <w:bookmarkEnd w:id="307"/>
      <w:bookmarkEnd w:id="308"/>
      <w:bookmarkEnd w:id="309"/>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0" w:name="_Toc106015902"/>
      <w:bookmarkStart w:id="311" w:name="_Toc106098541"/>
      <w:bookmarkStart w:id="312" w:name="_Toc130202013"/>
      <w:r w:rsidRPr="00F17505">
        <w:t>7.4.3</w:t>
      </w:r>
      <w:r w:rsidRPr="00F17505">
        <w:tab/>
      </w:r>
      <w:bookmarkStart w:id="313" w:name="MCCQCTEMPBM_00000128"/>
      <w:r w:rsidRPr="00F17505">
        <w:rPr>
          <w:rFonts w:ascii="Courier New" w:hAnsi="Courier New" w:cs="Courier New"/>
        </w:rPr>
        <w:t>MLContext &lt;&lt;dataType&gt;&gt;</w:t>
      </w:r>
      <w:bookmarkEnd w:id="310"/>
      <w:bookmarkEnd w:id="311"/>
      <w:bookmarkEnd w:id="312"/>
      <w:bookmarkEnd w:id="313"/>
    </w:p>
    <w:p w14:paraId="433E2790" w14:textId="77777777" w:rsidR="00D0628E" w:rsidRPr="00F17505" w:rsidRDefault="00D0628E" w:rsidP="00D0628E">
      <w:pPr>
        <w:pStyle w:val="Heading4"/>
      </w:pPr>
      <w:bookmarkStart w:id="314" w:name="_Toc106015903"/>
      <w:bookmarkStart w:id="315" w:name="_Toc106098542"/>
      <w:bookmarkStart w:id="316" w:name="_Toc130202014"/>
      <w:r w:rsidRPr="00F17505">
        <w:t>7.4.3.1</w:t>
      </w:r>
      <w:r w:rsidRPr="00F17505">
        <w:tab/>
        <w:t>Definition</w:t>
      </w:r>
      <w:bookmarkEnd w:id="314"/>
      <w:bookmarkEnd w:id="315"/>
      <w:bookmarkEnd w:id="316"/>
    </w:p>
    <w:p w14:paraId="4280A165" w14:textId="44404567" w:rsidR="00D0628E" w:rsidRPr="00F17505" w:rsidRDefault="00D0628E" w:rsidP="00D0628E">
      <w:pPr>
        <w:rPr>
          <w:rFonts w:cs="Arial"/>
        </w:rPr>
      </w:pPr>
      <w:r w:rsidRPr="00F17505">
        <w:rPr>
          <w:rFonts w:cs="Arial"/>
          <w:lang w:eastAsia="zh-CN"/>
        </w:rPr>
        <w:t xml:space="preserve">The </w:t>
      </w:r>
      <w:bookmarkStart w:id="317" w:name="MCCQCTEMPBM_00000129"/>
      <w:r w:rsidRPr="00F17505">
        <w:rPr>
          <w:rFonts w:ascii="Courier New" w:hAnsi="Courier New" w:cs="Courier New"/>
        </w:rPr>
        <w:t>MLContext</w:t>
      </w:r>
      <w:bookmarkEnd w:id="317"/>
      <w:r w:rsidRPr="00F17505">
        <w:rPr>
          <w:rFonts w:cs="Arial"/>
          <w:lang w:eastAsia="zh-CN"/>
        </w:rPr>
        <w:t xml:space="preserve"> represents the status and conditions related to the </w:t>
      </w:r>
      <w:bookmarkStart w:id="318" w:name="MCCQCTEMPBM_00000130"/>
      <w:r w:rsidRPr="00F17505">
        <w:rPr>
          <w:rFonts w:ascii="Courier New" w:hAnsi="Courier New" w:cs="Courier New"/>
          <w:lang w:eastAsia="zh-CN"/>
        </w:rPr>
        <w:t>MLEntity</w:t>
      </w:r>
      <w:bookmarkEnd w:id="318"/>
      <w:r w:rsidRPr="00F17505">
        <w:rPr>
          <w:rFonts w:cs="Arial"/>
          <w:lang w:eastAsia="zh-CN"/>
        </w:rPr>
        <w:t xml:space="preserve">. Specially it may be one of three types of context - the </w:t>
      </w:r>
      <w:bookmarkStart w:id="319" w:name="MCCQCTEMPBM_00000131"/>
      <w:r w:rsidRPr="00F17505">
        <w:rPr>
          <w:rFonts w:ascii="Courier New" w:hAnsi="Courier New" w:cs="Courier New"/>
        </w:rPr>
        <w:t>ExpectedRunTimeContext</w:t>
      </w:r>
      <w:bookmarkEnd w:id="319"/>
      <w:r w:rsidRPr="00F17505">
        <w:rPr>
          <w:rFonts w:cs="Arial"/>
          <w:lang w:eastAsia="zh-CN"/>
        </w:rPr>
        <w:t xml:space="preserve">, the </w:t>
      </w:r>
      <w:bookmarkStart w:id="320" w:name="MCCQCTEMPBM_00000132"/>
      <w:r w:rsidRPr="00F17505">
        <w:rPr>
          <w:rFonts w:ascii="Courier New" w:hAnsi="Courier New" w:cs="Courier New"/>
        </w:rPr>
        <w:t>TrainingContext</w:t>
      </w:r>
      <w:bookmarkEnd w:id="320"/>
      <w:r w:rsidRPr="00F17505">
        <w:rPr>
          <w:rFonts w:cs="Arial"/>
        </w:rPr>
        <w:t xml:space="preserve"> and  the </w:t>
      </w:r>
      <w:bookmarkStart w:id="321" w:name="MCCQCTEMPBM_00000133"/>
      <w:r w:rsidRPr="00F17505">
        <w:rPr>
          <w:rFonts w:ascii="Courier New" w:hAnsi="Courier New" w:cs="Courier New"/>
        </w:rPr>
        <w:t>RunTimeContext</w:t>
      </w:r>
      <w:bookmarkEnd w:id="321"/>
      <w:r w:rsidRPr="00F17505">
        <w:rPr>
          <w:rFonts w:cs="Arial"/>
        </w:rPr>
        <w:t>.</w:t>
      </w:r>
    </w:p>
    <w:p w14:paraId="5BBC709D" w14:textId="2084CEA9" w:rsidR="00D0628E" w:rsidRPr="00F17505" w:rsidRDefault="00D0628E" w:rsidP="00D0628E">
      <w:pPr>
        <w:pStyle w:val="Heading4"/>
      </w:pPr>
      <w:bookmarkStart w:id="322" w:name="_Toc106015904"/>
      <w:bookmarkStart w:id="323" w:name="_Toc106098543"/>
      <w:bookmarkStart w:id="324" w:name="_Toc130202015"/>
      <w:bookmarkStart w:id="325" w:name="MCCQCTEMPBM_00000156"/>
      <w:r w:rsidRPr="00F17505">
        <w:t>7.4.3.2</w:t>
      </w:r>
      <w:r w:rsidRPr="00F17505">
        <w:tab/>
        <w:t>Attributes</w:t>
      </w:r>
      <w:bookmarkEnd w:id="322"/>
      <w:bookmarkEnd w:id="323"/>
      <w:bookmarkEnd w:id="324"/>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5"/>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6" w:name="MCCQCTEMPBM_00000134"/>
            <w:r w:rsidRPr="007C101F">
              <w:rPr>
                <w:rFonts w:ascii="Courier New" w:hAnsi="Courier New" w:cs="Courier New"/>
              </w:rPr>
              <w:t>inference</w:t>
            </w:r>
            <w:r w:rsidR="00D0628E" w:rsidRPr="00F17505">
              <w:rPr>
                <w:rFonts w:ascii="Courier New" w:hAnsi="Courier New" w:cs="Courier New"/>
              </w:rPr>
              <w:t>EntityRef</w:t>
            </w:r>
            <w:bookmarkEnd w:id="326"/>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7" w:name="_Toc106015905"/>
      <w:bookmarkStart w:id="328" w:name="_Toc106098544"/>
      <w:bookmarkStart w:id="329" w:name="_Toc130202016"/>
      <w:r w:rsidRPr="00F17505">
        <w:t>7.4.3.3</w:t>
      </w:r>
      <w:r w:rsidRPr="00F17505">
        <w:tab/>
        <w:t>Attribute constraints</w:t>
      </w:r>
      <w:bookmarkEnd w:id="327"/>
      <w:bookmarkEnd w:id="328"/>
      <w:bookmarkEnd w:id="329"/>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30" w:name="_Toc106015906"/>
      <w:bookmarkStart w:id="331" w:name="_Toc106098545"/>
      <w:bookmarkStart w:id="332" w:name="_Toc130202017"/>
      <w:r w:rsidRPr="00F17505">
        <w:t>7.4.</w:t>
      </w:r>
      <w:r w:rsidR="00330DF0" w:rsidRPr="00F17505">
        <w:t>3</w:t>
      </w:r>
      <w:r w:rsidRPr="00F17505">
        <w:t>.4</w:t>
      </w:r>
      <w:r w:rsidRPr="00F17505">
        <w:tab/>
        <w:t>Notifications</w:t>
      </w:r>
      <w:bookmarkEnd w:id="330"/>
      <w:bookmarkEnd w:id="331"/>
      <w:bookmarkEnd w:id="332"/>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3" w:name="_Toc106015907"/>
      <w:bookmarkStart w:id="334" w:name="_Toc106098546"/>
      <w:bookmarkStart w:id="335" w:name="_Toc130202018"/>
      <w:r w:rsidRPr="00F17505">
        <w:t>7.5</w:t>
      </w:r>
      <w:r w:rsidRPr="00F17505">
        <w:tab/>
        <w:t>Attribute definitions</w:t>
      </w:r>
      <w:bookmarkEnd w:id="333"/>
      <w:bookmarkEnd w:id="334"/>
      <w:bookmarkEnd w:id="335"/>
    </w:p>
    <w:p w14:paraId="29DD61BD" w14:textId="65A50604" w:rsidR="00944E51" w:rsidRPr="00F17505" w:rsidRDefault="00944E51" w:rsidP="00944E51">
      <w:pPr>
        <w:pStyle w:val="Heading3"/>
      </w:pPr>
      <w:bookmarkStart w:id="336" w:name="_Toc106015908"/>
      <w:bookmarkStart w:id="337" w:name="_Toc106098547"/>
      <w:bookmarkStart w:id="338" w:name="_Toc130202019"/>
      <w:bookmarkStart w:id="339" w:name="MCCQCTEMPBM_00000157"/>
      <w:r w:rsidRPr="00F17505">
        <w:t>7.5.1</w:t>
      </w:r>
      <w:r w:rsidRPr="00F17505">
        <w:tab/>
        <w:t>Attribute properties</w:t>
      </w:r>
      <w:bookmarkEnd w:id="336"/>
      <w:bookmarkEnd w:id="337"/>
      <w:bookmarkEnd w:id="338"/>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9"/>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34A60868"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67B8C21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7569CB">
              <w:t xml:space="preserve"> </w:t>
            </w:r>
            <w:r w:rsidR="007569CB" w:rsidRPr="007569CB">
              <w:rPr>
                <w:rFonts w:ascii="Arial" w:hAnsi="Arial" w:cs="Arial"/>
                <w:sz w:val="18"/>
                <w:szCs w:val="18"/>
              </w:rPr>
              <w:t>DN (see TS 32.156 [1</w:t>
            </w:r>
            <w:r w:rsidR="007569CB">
              <w:rPr>
                <w:rFonts w:ascii="Arial" w:hAnsi="Arial" w:cs="Arial"/>
                <w:sz w:val="18"/>
                <w:szCs w:val="18"/>
              </w:rPr>
              <w:t>3</w:t>
            </w:r>
            <w:r w:rsidR="007569CB" w:rsidRPr="007569CB">
              <w:rPr>
                <w:rFonts w:ascii="Arial" w:hAnsi="Arial" w:cs="Arial"/>
                <w:sz w:val="18"/>
                <w:szCs w:val="18"/>
              </w:rPr>
              <w:t>])</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2F5D162B"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FBE121B"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0" w:name="_Toc106015909"/>
      <w:bookmarkStart w:id="341" w:name="_Toc106098548"/>
      <w:bookmarkStart w:id="342" w:name="_Toc130202020"/>
      <w:bookmarkStart w:id="343" w:name="MCCQCTEMPBM_00000158"/>
      <w:r w:rsidRPr="00F17505">
        <w:t>7.5.2</w:t>
      </w:r>
      <w:r w:rsidRPr="00F17505">
        <w:tab/>
        <w:t>Constraints</w:t>
      </w:r>
      <w:bookmarkEnd w:id="340"/>
      <w:bookmarkEnd w:id="341"/>
      <w:bookmarkEnd w:id="342"/>
    </w:p>
    <w:bookmarkEnd w:id="343"/>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4" w:name="_Toc106015910"/>
      <w:bookmarkStart w:id="345" w:name="_Toc106098549"/>
      <w:bookmarkStart w:id="346" w:name="_Toc130202021"/>
      <w:r w:rsidRPr="00F17505">
        <w:t>7.6</w:t>
      </w:r>
      <w:r w:rsidRPr="00F17505">
        <w:tab/>
        <w:t>Common notifications</w:t>
      </w:r>
      <w:bookmarkEnd w:id="344"/>
      <w:bookmarkEnd w:id="345"/>
      <w:bookmarkEnd w:id="346"/>
    </w:p>
    <w:p w14:paraId="6FA8FAFF" w14:textId="6A25DFEA" w:rsidR="00944E51" w:rsidRPr="00F17505" w:rsidRDefault="00944E51" w:rsidP="00944E51">
      <w:pPr>
        <w:pStyle w:val="Heading3"/>
      </w:pPr>
      <w:bookmarkStart w:id="347" w:name="_Toc106015911"/>
      <w:bookmarkStart w:id="348" w:name="_Toc106098550"/>
      <w:bookmarkStart w:id="349" w:name="_Toc130202022"/>
      <w:r w:rsidRPr="00F17505">
        <w:t>7.6.1</w:t>
      </w:r>
      <w:r w:rsidRPr="00F17505">
        <w:tab/>
        <w:t>Configuration notifications</w:t>
      </w:r>
      <w:bookmarkEnd w:id="347"/>
      <w:bookmarkEnd w:id="348"/>
      <w:bookmarkEnd w:id="349"/>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0" w:name="MCCQCTEMPBM_00000136"/>
      <w:r w:rsidRPr="00F17505">
        <w:rPr>
          <w:rFonts w:ascii="Courier New" w:hAnsi="Courier New" w:cs="Courier New"/>
        </w:rPr>
        <w:t>objectClass/objectInstance</w:t>
      </w:r>
      <w:bookmarkEnd w:id="350"/>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1" w:name="MCCQCTEMPBM_00000137"/>
            <w:r w:rsidRPr="00F17505">
              <w:rPr>
                <w:rFonts w:ascii="Courier New" w:hAnsi="Courier New" w:cs="Courier New"/>
              </w:rPr>
              <w:t>notifyMOICreation</w:t>
            </w:r>
            <w:bookmarkEnd w:id="351"/>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2" w:name="_Toc106015912"/>
      <w:bookmarkStart w:id="353" w:name="_Toc106098551"/>
      <w:bookmarkStart w:id="354" w:name="_Toc130202023"/>
      <w:r w:rsidRPr="00F17505">
        <w:t>8</w:t>
      </w:r>
      <w:r w:rsidRPr="00F17505">
        <w:tab/>
      </w:r>
      <w:r w:rsidRPr="00F17505">
        <w:rPr>
          <w:lang w:eastAsia="zh-CN"/>
        </w:rPr>
        <w:t>Service components</w:t>
      </w:r>
      <w:bookmarkEnd w:id="352"/>
      <w:bookmarkEnd w:id="353"/>
      <w:bookmarkEnd w:id="354"/>
    </w:p>
    <w:p w14:paraId="7816F63A" w14:textId="13810510" w:rsidR="00EF6247" w:rsidRPr="00F17505" w:rsidRDefault="00EF6247" w:rsidP="00EF6247">
      <w:pPr>
        <w:pStyle w:val="Heading2"/>
        <w:rPr>
          <w:lang w:eastAsia="zh-CN"/>
        </w:rPr>
      </w:pPr>
      <w:bookmarkStart w:id="355" w:name="_Toc106015913"/>
      <w:bookmarkStart w:id="356" w:name="_Toc106098552"/>
      <w:bookmarkStart w:id="357" w:name="_Toc130202024"/>
      <w:r w:rsidRPr="00F17505">
        <w:t>8.1</w:t>
      </w:r>
      <w:r w:rsidRPr="00F17505">
        <w:tab/>
      </w:r>
      <w:r w:rsidRPr="00F17505">
        <w:rPr>
          <w:lang w:eastAsia="zh-CN"/>
        </w:rPr>
        <w:t>Service components for ML model training MnS</w:t>
      </w:r>
      <w:bookmarkEnd w:id="355"/>
      <w:bookmarkEnd w:id="356"/>
      <w:bookmarkEnd w:id="357"/>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8"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8"/>
          </w:p>
        </w:tc>
        <w:tc>
          <w:tcPr>
            <w:tcW w:w="3119" w:type="dxa"/>
            <w:shd w:val="clear" w:color="auto" w:fill="auto"/>
          </w:tcPr>
          <w:p w14:paraId="5A6ACD32" w14:textId="43F3999E" w:rsidR="00EF6247" w:rsidRPr="00F17505" w:rsidRDefault="00B23220" w:rsidP="002360F1">
            <w:pPr>
              <w:pStyle w:val="TAL"/>
              <w:rPr>
                <w:lang w:eastAsia="zh-CN"/>
              </w:rPr>
            </w:pPr>
            <w:bookmarkStart w:id="359"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9"/>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0" w:name="_Toc106015914"/>
      <w:bookmarkStart w:id="361" w:name="_Toc106098553"/>
      <w:bookmarkStart w:id="362" w:name="_Toc130202025"/>
      <w:r w:rsidRPr="00F17505">
        <w:t>9</w:t>
      </w:r>
      <w:r w:rsidRPr="00F17505">
        <w:tab/>
        <w:t>Solution Set (SS)</w:t>
      </w:r>
      <w:bookmarkEnd w:id="360"/>
      <w:bookmarkEnd w:id="361"/>
      <w:bookmarkEnd w:id="36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3" w:name="_Toc106015915"/>
      <w:r w:rsidRPr="00F17505">
        <w:br w:type="page"/>
      </w:r>
    </w:p>
    <w:p w14:paraId="2B8EAB27" w14:textId="5764309C" w:rsidR="00DA4B59" w:rsidRPr="00F17505" w:rsidRDefault="00DA4B59" w:rsidP="00DA4B59">
      <w:pPr>
        <w:pStyle w:val="Heading8"/>
      </w:pPr>
      <w:bookmarkStart w:id="364" w:name="_Toc106098554"/>
      <w:bookmarkStart w:id="365" w:name="_Toc130202026"/>
      <w:r w:rsidRPr="00F17505">
        <w:t>Annex A (informative):</w:t>
      </w:r>
      <w:r w:rsidRPr="00F17505">
        <w:br/>
        <w:t>PlantUML source code for NRM class diagrams</w:t>
      </w:r>
      <w:bookmarkEnd w:id="363"/>
      <w:bookmarkEnd w:id="364"/>
      <w:bookmarkEnd w:id="365"/>
    </w:p>
    <w:p w14:paraId="1B48CE03" w14:textId="550B2050" w:rsidR="00DA4B59" w:rsidRPr="00F17505" w:rsidRDefault="00DA4B59" w:rsidP="00DA4B59">
      <w:pPr>
        <w:pStyle w:val="Heading1"/>
      </w:pPr>
      <w:bookmarkStart w:id="366" w:name="_Toc106015916"/>
      <w:bookmarkStart w:id="367" w:name="_Toc106098555"/>
      <w:bookmarkStart w:id="368" w:name="_Toc130202027"/>
      <w:r w:rsidRPr="00F17505">
        <w:t>A.1</w:t>
      </w:r>
      <w:r w:rsidRPr="00F17505">
        <w:tab/>
        <w:t>General</w:t>
      </w:r>
      <w:bookmarkEnd w:id="366"/>
      <w:bookmarkEnd w:id="367"/>
      <w:bookmarkEnd w:id="368"/>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9" w:name="_Toc106015917"/>
      <w:bookmarkStart w:id="370" w:name="_Toc106098556"/>
      <w:bookmarkStart w:id="371" w:name="_Toc130202028"/>
      <w:r w:rsidRPr="00F17505">
        <w:t>A.2</w:t>
      </w:r>
      <w:r w:rsidRPr="00F17505">
        <w:tab/>
        <w:t>PlantUML code for Figure 7.2.1-1: NRM fragment for ML model training</w:t>
      </w:r>
      <w:bookmarkEnd w:id="369"/>
      <w:bookmarkEnd w:id="370"/>
      <w:bookmarkEnd w:id="371"/>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2" w:name="_Toc106015918"/>
      <w:bookmarkStart w:id="373" w:name="_Toc106098557"/>
      <w:bookmarkStart w:id="374" w:name="_Toc130202029"/>
      <w:r w:rsidRPr="00F17505">
        <w:t>A.3</w:t>
      </w:r>
      <w:r w:rsidRPr="00F17505">
        <w:tab/>
        <w:t>PlantUML code for Figure 7.2.2-1: Inheritance Hierarchy for ML model training related NRMs</w:t>
      </w:r>
      <w:bookmarkEnd w:id="372"/>
      <w:bookmarkEnd w:id="373"/>
      <w:bookmarkEnd w:id="374"/>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5" w:name="_Toc106015919"/>
      <w:r w:rsidRPr="00F17505">
        <w:br w:type="page"/>
      </w:r>
    </w:p>
    <w:p w14:paraId="04231D72" w14:textId="1170D0B8" w:rsidR="00107320" w:rsidRPr="00F17505" w:rsidRDefault="00107320" w:rsidP="00107320">
      <w:pPr>
        <w:pStyle w:val="Heading8"/>
      </w:pPr>
      <w:bookmarkStart w:id="376" w:name="_Toc106098558"/>
      <w:bookmarkStart w:id="377" w:name="_Toc130202030"/>
      <w:r w:rsidRPr="00F17505">
        <w:t>Annex B (normative):</w:t>
      </w:r>
      <w:r w:rsidRPr="00F17505">
        <w:br/>
        <w:t>OpenAPI definition of the AI/ML NRM</w:t>
      </w:r>
      <w:bookmarkEnd w:id="375"/>
      <w:bookmarkEnd w:id="376"/>
      <w:bookmarkEnd w:id="377"/>
    </w:p>
    <w:p w14:paraId="522D5C3B" w14:textId="45139DD4" w:rsidR="00107320" w:rsidRPr="00F17505" w:rsidRDefault="00107320" w:rsidP="00107320">
      <w:pPr>
        <w:pStyle w:val="Heading1"/>
      </w:pPr>
      <w:bookmarkStart w:id="378" w:name="_Toc106015920"/>
      <w:bookmarkStart w:id="379" w:name="_Toc106098559"/>
      <w:bookmarkStart w:id="380" w:name="_Toc130202031"/>
      <w:r w:rsidRPr="00F17505">
        <w:t>B.1</w:t>
      </w:r>
      <w:r w:rsidRPr="00F17505">
        <w:tab/>
        <w:t>General</w:t>
      </w:r>
      <w:bookmarkEnd w:id="378"/>
      <w:bookmarkEnd w:id="379"/>
      <w:bookmarkEnd w:id="380"/>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1" w:name="_Toc106015921"/>
      <w:bookmarkStart w:id="382" w:name="_Toc106098560"/>
      <w:bookmarkStart w:id="383" w:name="_Toc130202032"/>
      <w:r w:rsidRPr="00F17505">
        <w:t>B.2</w:t>
      </w:r>
      <w:r w:rsidRPr="00F17505">
        <w:tab/>
        <w:t>Solution Set (SS) definitions</w:t>
      </w:r>
      <w:bookmarkEnd w:id="381"/>
      <w:bookmarkEnd w:id="382"/>
      <w:bookmarkEnd w:id="383"/>
    </w:p>
    <w:p w14:paraId="4D8C462C" w14:textId="746FD731" w:rsidR="00107320" w:rsidRPr="00F17505" w:rsidRDefault="00107320" w:rsidP="00107320">
      <w:pPr>
        <w:pStyle w:val="Heading2"/>
        <w:rPr>
          <w:rFonts w:ascii="Courier" w:eastAsia="MS Mincho" w:hAnsi="Courier"/>
          <w:szCs w:val="16"/>
        </w:rPr>
      </w:pPr>
      <w:bookmarkStart w:id="384" w:name="_Toc106015922"/>
      <w:bookmarkStart w:id="385" w:name="_Toc106098561"/>
      <w:bookmarkStart w:id="386" w:name="_Toc13020203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4"/>
      <w:bookmarkEnd w:id="385"/>
      <w:bookmarkEnd w:id="386"/>
    </w:p>
    <w:p w14:paraId="250E02F9" w14:textId="77777777" w:rsidR="00A11857" w:rsidRDefault="00A11857" w:rsidP="00A11857">
      <w:pPr>
        <w:pStyle w:val="PL"/>
      </w:pPr>
      <w:r>
        <w:t>openapi: 3.0.1</w:t>
      </w:r>
    </w:p>
    <w:p w14:paraId="2594E0ED" w14:textId="77777777" w:rsidR="00A11857" w:rsidRDefault="00A11857" w:rsidP="00A11857">
      <w:pPr>
        <w:pStyle w:val="PL"/>
      </w:pPr>
      <w:r>
        <w:t>info:</w:t>
      </w:r>
    </w:p>
    <w:p w14:paraId="5B85AF19" w14:textId="77777777" w:rsidR="00A11857" w:rsidRDefault="00A11857" w:rsidP="00A11857">
      <w:pPr>
        <w:pStyle w:val="PL"/>
      </w:pPr>
      <w:r>
        <w:t xml:space="preserve">  title: AI/ML NRM</w:t>
      </w:r>
    </w:p>
    <w:p w14:paraId="329B4B78" w14:textId="77777777" w:rsidR="00A11857" w:rsidRDefault="00A11857" w:rsidP="00A11857">
      <w:pPr>
        <w:pStyle w:val="PL"/>
      </w:pPr>
      <w:r>
        <w:t xml:space="preserve">  version: 17.3.0</w:t>
      </w:r>
    </w:p>
    <w:p w14:paraId="0AAAF7F7" w14:textId="77777777" w:rsidR="00A11857" w:rsidRDefault="00A11857" w:rsidP="00A11857">
      <w:pPr>
        <w:pStyle w:val="PL"/>
      </w:pPr>
      <w:r>
        <w:t xml:space="preserve">  description: &gt;-</w:t>
      </w:r>
    </w:p>
    <w:p w14:paraId="5BF76923" w14:textId="77777777" w:rsidR="00A11857" w:rsidRDefault="00A11857" w:rsidP="00A11857">
      <w:pPr>
        <w:pStyle w:val="PL"/>
      </w:pPr>
      <w:r>
        <w:t xml:space="preserve">    OAS 3.0.1 specification of the AI/ML NRM</w:t>
      </w:r>
    </w:p>
    <w:p w14:paraId="3D895C93" w14:textId="77777777" w:rsidR="00A11857" w:rsidRDefault="00A11857" w:rsidP="00A11857">
      <w:pPr>
        <w:pStyle w:val="PL"/>
      </w:pPr>
      <w:r>
        <w:t xml:space="preserve">    © 2020, 3GPP Organizational Partners (ARIB, ATIS, CCSA, ETSI, TSDSI, TTA, TTC).</w:t>
      </w:r>
    </w:p>
    <w:p w14:paraId="59B14CB7" w14:textId="77777777" w:rsidR="00A11857" w:rsidRDefault="00A11857" w:rsidP="00A11857">
      <w:pPr>
        <w:pStyle w:val="PL"/>
      </w:pPr>
      <w:r>
        <w:t xml:space="preserve">    All rights reserved.</w:t>
      </w:r>
    </w:p>
    <w:p w14:paraId="01D8F61B" w14:textId="77777777" w:rsidR="00A11857" w:rsidRDefault="00A11857" w:rsidP="00A11857">
      <w:pPr>
        <w:pStyle w:val="PL"/>
      </w:pPr>
      <w:r>
        <w:t>externalDocs:</w:t>
      </w:r>
    </w:p>
    <w:p w14:paraId="7B661351" w14:textId="77777777" w:rsidR="00A11857" w:rsidRDefault="00A11857" w:rsidP="00A11857">
      <w:pPr>
        <w:pStyle w:val="PL"/>
      </w:pPr>
      <w:r>
        <w:t xml:space="preserve">  description: 3GPP TS 28.105; AI/ML Management</w:t>
      </w:r>
    </w:p>
    <w:p w14:paraId="15FFFC66" w14:textId="77777777" w:rsidR="00A11857" w:rsidRDefault="00A11857" w:rsidP="00A11857">
      <w:pPr>
        <w:pStyle w:val="PL"/>
      </w:pPr>
      <w:r>
        <w:t xml:space="preserve">  url: http://www.3gpp.org/ftp/Specs/archive/28_series/28.105/</w:t>
      </w:r>
    </w:p>
    <w:p w14:paraId="188283BD" w14:textId="77777777" w:rsidR="00A11857" w:rsidRDefault="00A11857" w:rsidP="00A11857">
      <w:pPr>
        <w:pStyle w:val="PL"/>
      </w:pPr>
      <w:r>
        <w:t>paths: {}</w:t>
      </w:r>
    </w:p>
    <w:p w14:paraId="6204A35A" w14:textId="77777777" w:rsidR="00A11857" w:rsidRDefault="00A11857" w:rsidP="00A11857">
      <w:pPr>
        <w:pStyle w:val="PL"/>
      </w:pPr>
      <w:r>
        <w:t>components:</w:t>
      </w:r>
    </w:p>
    <w:p w14:paraId="66FBAEA7" w14:textId="77777777" w:rsidR="00A11857" w:rsidRDefault="00A11857" w:rsidP="00A11857">
      <w:pPr>
        <w:pStyle w:val="PL"/>
      </w:pPr>
      <w:r>
        <w:t xml:space="preserve">  schemas:</w:t>
      </w:r>
    </w:p>
    <w:p w14:paraId="60681947" w14:textId="77777777" w:rsidR="00A11857" w:rsidRDefault="00A11857" w:rsidP="00A11857">
      <w:pPr>
        <w:pStyle w:val="PL"/>
      </w:pPr>
    </w:p>
    <w:p w14:paraId="149EA61E" w14:textId="77777777" w:rsidR="00A11857" w:rsidRDefault="00A11857" w:rsidP="00A11857">
      <w:pPr>
        <w:pStyle w:val="PL"/>
      </w:pPr>
      <w:r>
        <w:t>#-------- Definition of types-----------------------------------------------------</w:t>
      </w:r>
    </w:p>
    <w:p w14:paraId="255780E7" w14:textId="77777777" w:rsidR="00A11857" w:rsidRDefault="00A11857" w:rsidP="00A11857">
      <w:pPr>
        <w:pStyle w:val="PL"/>
      </w:pPr>
    </w:p>
    <w:p w14:paraId="28F8D3A5" w14:textId="77777777" w:rsidR="00A11857" w:rsidRDefault="00A11857" w:rsidP="00A11857">
      <w:pPr>
        <w:pStyle w:val="PL"/>
      </w:pPr>
      <w:r>
        <w:t xml:space="preserve">    MLEntityList:</w:t>
      </w:r>
    </w:p>
    <w:p w14:paraId="6CDC1D7B" w14:textId="77777777" w:rsidR="00A11857" w:rsidRDefault="00A11857" w:rsidP="00A11857">
      <w:pPr>
        <w:pStyle w:val="PL"/>
      </w:pPr>
      <w:r>
        <w:t xml:space="preserve">      type: array</w:t>
      </w:r>
    </w:p>
    <w:p w14:paraId="5363EEE5" w14:textId="77777777" w:rsidR="00A11857" w:rsidRDefault="00A11857" w:rsidP="00A11857">
      <w:pPr>
        <w:pStyle w:val="PL"/>
      </w:pPr>
      <w:r>
        <w:t xml:space="preserve">      items:</w:t>
      </w:r>
    </w:p>
    <w:p w14:paraId="3BD0A0BB" w14:textId="77777777" w:rsidR="00A11857" w:rsidRDefault="00A11857" w:rsidP="00A11857">
      <w:pPr>
        <w:pStyle w:val="PL"/>
      </w:pPr>
      <w:r>
        <w:t xml:space="preserve">        $ref: '#/components/schemas/MLEntity'</w:t>
      </w:r>
    </w:p>
    <w:p w14:paraId="4DB30218" w14:textId="77777777" w:rsidR="00A11857" w:rsidRDefault="00A11857" w:rsidP="00A11857">
      <w:pPr>
        <w:pStyle w:val="PL"/>
      </w:pPr>
    </w:p>
    <w:p w14:paraId="67643C97" w14:textId="77777777" w:rsidR="00A11857" w:rsidRDefault="00A11857" w:rsidP="00A11857">
      <w:pPr>
        <w:pStyle w:val="PL"/>
      </w:pPr>
      <w:r>
        <w:t xml:space="preserve">    MLEntity:</w:t>
      </w:r>
    </w:p>
    <w:p w14:paraId="0B755FF3" w14:textId="77777777" w:rsidR="00A11857" w:rsidRDefault="00A11857" w:rsidP="00A11857">
      <w:pPr>
        <w:pStyle w:val="PL"/>
      </w:pPr>
      <w:r>
        <w:t xml:space="preserve">      type: object</w:t>
      </w:r>
    </w:p>
    <w:p w14:paraId="30EEA0C1" w14:textId="77777777" w:rsidR="00A11857" w:rsidRDefault="00A11857" w:rsidP="00A11857">
      <w:pPr>
        <w:pStyle w:val="PL"/>
      </w:pPr>
      <w:r>
        <w:t xml:space="preserve">      properties:</w:t>
      </w:r>
    </w:p>
    <w:p w14:paraId="4D99DDC9" w14:textId="77777777" w:rsidR="00A11857" w:rsidRDefault="00A11857" w:rsidP="00A11857">
      <w:pPr>
        <w:pStyle w:val="PL"/>
      </w:pPr>
      <w:r>
        <w:t xml:space="preserve">        mLEntityId:</w:t>
      </w:r>
    </w:p>
    <w:p w14:paraId="22DE4169" w14:textId="77777777" w:rsidR="00A11857" w:rsidRDefault="00A11857" w:rsidP="00A11857">
      <w:pPr>
        <w:pStyle w:val="PL"/>
      </w:pPr>
      <w:r>
        <w:t xml:space="preserve">          type: string</w:t>
      </w:r>
    </w:p>
    <w:p w14:paraId="4380275F" w14:textId="77777777" w:rsidR="00A11857" w:rsidRDefault="00A11857" w:rsidP="00A11857">
      <w:pPr>
        <w:pStyle w:val="PL"/>
      </w:pPr>
      <w:r>
        <w:t xml:space="preserve">        inferenceType:</w:t>
      </w:r>
    </w:p>
    <w:p w14:paraId="26733344" w14:textId="77777777" w:rsidR="00A11857" w:rsidRDefault="00A11857" w:rsidP="00A11857">
      <w:pPr>
        <w:pStyle w:val="PL"/>
      </w:pPr>
      <w:r>
        <w:t xml:space="preserve">          type: string</w:t>
      </w:r>
    </w:p>
    <w:p w14:paraId="2C8283AF" w14:textId="77777777" w:rsidR="00A11857" w:rsidRDefault="00A11857" w:rsidP="00A11857">
      <w:pPr>
        <w:pStyle w:val="PL"/>
      </w:pPr>
      <w:r>
        <w:t xml:space="preserve">        mLEntityVersion:</w:t>
      </w:r>
    </w:p>
    <w:p w14:paraId="26028B18" w14:textId="77777777" w:rsidR="00A11857" w:rsidRDefault="00A11857" w:rsidP="00A11857">
      <w:pPr>
        <w:pStyle w:val="PL"/>
      </w:pPr>
      <w:r>
        <w:t xml:space="preserve">          type: string</w:t>
      </w:r>
    </w:p>
    <w:p w14:paraId="4A9EEC3D" w14:textId="77777777" w:rsidR="00A11857" w:rsidRDefault="00A11857" w:rsidP="00A11857">
      <w:pPr>
        <w:pStyle w:val="PL"/>
      </w:pPr>
      <w:r>
        <w:t xml:space="preserve">        expectedRunTimeContext:</w:t>
      </w:r>
    </w:p>
    <w:p w14:paraId="4DD9B5CD" w14:textId="77777777" w:rsidR="00A11857" w:rsidRDefault="00A11857" w:rsidP="00A11857">
      <w:pPr>
        <w:pStyle w:val="PL"/>
      </w:pPr>
      <w:r>
        <w:t xml:space="preserve">          $ref: '#/components/schemas/MLContext'</w:t>
      </w:r>
    </w:p>
    <w:p w14:paraId="34206AEA" w14:textId="77777777" w:rsidR="00A11857" w:rsidRDefault="00A11857" w:rsidP="00A11857">
      <w:pPr>
        <w:pStyle w:val="PL"/>
      </w:pPr>
      <w:r>
        <w:t xml:space="preserve">        trainingContext:</w:t>
      </w:r>
    </w:p>
    <w:p w14:paraId="5AB26CFF" w14:textId="77777777" w:rsidR="00A11857" w:rsidRDefault="00A11857" w:rsidP="00A11857">
      <w:pPr>
        <w:pStyle w:val="PL"/>
      </w:pPr>
      <w:r>
        <w:t xml:space="preserve">          $ref: '#/components/schemas/MLContext'</w:t>
      </w:r>
    </w:p>
    <w:p w14:paraId="0A0C5240" w14:textId="77777777" w:rsidR="00A11857" w:rsidRDefault="00A11857" w:rsidP="00A11857">
      <w:pPr>
        <w:pStyle w:val="PL"/>
      </w:pPr>
      <w:r>
        <w:t xml:space="preserve">        runTimeContext:</w:t>
      </w:r>
    </w:p>
    <w:p w14:paraId="15BC0C09" w14:textId="77777777" w:rsidR="00A11857" w:rsidRDefault="00A11857" w:rsidP="00A11857">
      <w:pPr>
        <w:pStyle w:val="PL"/>
      </w:pPr>
      <w:r>
        <w:t xml:space="preserve">          $ref: '#/components/schemas/MLContext'</w:t>
      </w:r>
    </w:p>
    <w:p w14:paraId="6A26843E" w14:textId="77777777" w:rsidR="00A11857" w:rsidRDefault="00A11857" w:rsidP="00A11857">
      <w:pPr>
        <w:pStyle w:val="PL"/>
      </w:pPr>
    </w:p>
    <w:p w14:paraId="62AC2998" w14:textId="77777777" w:rsidR="00A11857" w:rsidRDefault="00A11857" w:rsidP="00A11857">
      <w:pPr>
        <w:pStyle w:val="PL"/>
      </w:pPr>
      <w:r>
        <w:t xml:space="preserve">    MLContext:</w:t>
      </w:r>
    </w:p>
    <w:p w14:paraId="01C49BB7" w14:textId="77777777" w:rsidR="00A11857" w:rsidRDefault="00A11857" w:rsidP="00A11857">
      <w:pPr>
        <w:pStyle w:val="PL"/>
      </w:pPr>
      <w:r>
        <w:t xml:space="preserve">      type: object</w:t>
      </w:r>
    </w:p>
    <w:p w14:paraId="6E9679BE" w14:textId="77777777" w:rsidR="00A11857" w:rsidRDefault="00A11857" w:rsidP="00A11857">
      <w:pPr>
        <w:pStyle w:val="PL"/>
      </w:pPr>
      <w:r>
        <w:t xml:space="preserve">      properties:</w:t>
      </w:r>
    </w:p>
    <w:p w14:paraId="1DC96C0F" w14:textId="77777777" w:rsidR="00A11857" w:rsidRDefault="00A11857" w:rsidP="00A11857">
      <w:pPr>
        <w:pStyle w:val="PL"/>
      </w:pPr>
      <w:r>
        <w:t xml:space="preserve">        inferenceEntityRef:</w:t>
      </w:r>
    </w:p>
    <w:p w14:paraId="53433392" w14:textId="77777777" w:rsidR="00A11857" w:rsidRDefault="00A11857" w:rsidP="00A11857">
      <w:pPr>
        <w:pStyle w:val="PL"/>
      </w:pPr>
      <w:r>
        <w:t xml:space="preserve">          $ref: 'TS28623_ComDefs.yaml#/components/schemas/DnList'</w:t>
      </w:r>
    </w:p>
    <w:p w14:paraId="541E43C0" w14:textId="77777777" w:rsidR="00A11857" w:rsidRDefault="00A11857" w:rsidP="00A11857">
      <w:pPr>
        <w:pStyle w:val="PL"/>
      </w:pPr>
      <w:r>
        <w:t xml:space="preserve">        dataProviderRef:</w:t>
      </w:r>
    </w:p>
    <w:p w14:paraId="281A032E" w14:textId="77777777" w:rsidR="00A11857" w:rsidRDefault="00A11857" w:rsidP="00A11857">
      <w:pPr>
        <w:pStyle w:val="PL"/>
      </w:pPr>
      <w:r>
        <w:t xml:space="preserve">          $ref: 'TS28623_ComDefs.yaml#/components/schemas/DnList'</w:t>
      </w:r>
    </w:p>
    <w:p w14:paraId="08F8BACE" w14:textId="77777777" w:rsidR="00A11857" w:rsidRDefault="00A11857" w:rsidP="00A11857">
      <w:pPr>
        <w:pStyle w:val="PL"/>
      </w:pPr>
    </w:p>
    <w:p w14:paraId="49232210" w14:textId="77777777" w:rsidR="00A11857" w:rsidRDefault="00A11857" w:rsidP="00A11857">
      <w:pPr>
        <w:pStyle w:val="PL"/>
      </w:pPr>
      <w:r>
        <w:t xml:space="preserve">    RequestStatus:</w:t>
      </w:r>
    </w:p>
    <w:p w14:paraId="63DEA69D" w14:textId="77777777" w:rsidR="00A11857" w:rsidRDefault="00A11857" w:rsidP="00A11857">
      <w:pPr>
        <w:pStyle w:val="PL"/>
      </w:pPr>
      <w:r>
        <w:t xml:space="preserve">      type: string</w:t>
      </w:r>
    </w:p>
    <w:p w14:paraId="6FAAB6F7" w14:textId="77777777" w:rsidR="00A11857" w:rsidRDefault="00A11857" w:rsidP="00A11857">
      <w:pPr>
        <w:pStyle w:val="PL"/>
      </w:pPr>
      <w:r>
        <w:t xml:space="preserve">      enum:</w:t>
      </w:r>
    </w:p>
    <w:p w14:paraId="033A0B15" w14:textId="77777777" w:rsidR="00A11857" w:rsidRDefault="00A11857" w:rsidP="00A11857">
      <w:pPr>
        <w:pStyle w:val="PL"/>
      </w:pPr>
      <w:r>
        <w:t xml:space="preserve">        - NOT_STARTED</w:t>
      </w:r>
    </w:p>
    <w:p w14:paraId="64C7E717" w14:textId="77777777" w:rsidR="00A11857" w:rsidRDefault="00A11857" w:rsidP="00A11857">
      <w:pPr>
        <w:pStyle w:val="PL"/>
      </w:pPr>
      <w:r>
        <w:t xml:space="preserve">        - TRAINING_IN_PROGRESS</w:t>
      </w:r>
    </w:p>
    <w:p w14:paraId="63F93B9E" w14:textId="77777777" w:rsidR="00A11857" w:rsidRDefault="00A11857" w:rsidP="00A11857">
      <w:pPr>
        <w:pStyle w:val="PL"/>
      </w:pPr>
      <w:r>
        <w:t xml:space="preserve">        - SUSPENDED</w:t>
      </w:r>
    </w:p>
    <w:p w14:paraId="6B70FA35" w14:textId="77777777" w:rsidR="00A11857" w:rsidRDefault="00A11857" w:rsidP="00A11857">
      <w:pPr>
        <w:pStyle w:val="PL"/>
      </w:pPr>
      <w:r>
        <w:t xml:space="preserve">        - FINISHED</w:t>
      </w:r>
    </w:p>
    <w:p w14:paraId="683BACFA" w14:textId="77777777" w:rsidR="00A11857" w:rsidRDefault="00A11857" w:rsidP="00A11857">
      <w:pPr>
        <w:pStyle w:val="PL"/>
      </w:pPr>
      <w:r>
        <w:t xml:space="preserve">        - CANCELLED</w:t>
      </w:r>
    </w:p>
    <w:p w14:paraId="5467D80C" w14:textId="77777777" w:rsidR="00A11857" w:rsidRDefault="00A11857" w:rsidP="00A11857">
      <w:pPr>
        <w:pStyle w:val="PL"/>
      </w:pPr>
    </w:p>
    <w:p w14:paraId="2ED82D69" w14:textId="77777777" w:rsidR="00A11857" w:rsidRDefault="00A11857" w:rsidP="00A11857">
      <w:pPr>
        <w:pStyle w:val="PL"/>
      </w:pPr>
      <w:r>
        <w:t xml:space="preserve">    PerformanceRequirements:</w:t>
      </w:r>
    </w:p>
    <w:p w14:paraId="3652E1F2" w14:textId="77777777" w:rsidR="00A11857" w:rsidRDefault="00A11857" w:rsidP="00A11857">
      <w:pPr>
        <w:pStyle w:val="PL"/>
      </w:pPr>
      <w:r>
        <w:t xml:space="preserve">      type: array</w:t>
      </w:r>
    </w:p>
    <w:p w14:paraId="24B2E1B9" w14:textId="77777777" w:rsidR="00A11857" w:rsidRDefault="00A11857" w:rsidP="00A11857">
      <w:pPr>
        <w:pStyle w:val="PL"/>
      </w:pPr>
      <w:r>
        <w:t xml:space="preserve">      items:</w:t>
      </w:r>
    </w:p>
    <w:p w14:paraId="7D8A43C1" w14:textId="77777777" w:rsidR="00A11857" w:rsidRDefault="00A11857" w:rsidP="00A11857">
      <w:pPr>
        <w:pStyle w:val="PL"/>
      </w:pPr>
      <w:r>
        <w:t xml:space="preserve">        $ref: '#/components/schemas/ModelPerformance'</w:t>
      </w:r>
    </w:p>
    <w:p w14:paraId="3C56433E" w14:textId="77777777" w:rsidR="00A11857" w:rsidRDefault="00A11857" w:rsidP="00A11857">
      <w:pPr>
        <w:pStyle w:val="PL"/>
      </w:pPr>
    </w:p>
    <w:p w14:paraId="545E6C60" w14:textId="77777777" w:rsidR="00A11857" w:rsidRDefault="00A11857" w:rsidP="00A11857">
      <w:pPr>
        <w:pStyle w:val="PL"/>
      </w:pPr>
      <w:r>
        <w:t xml:space="preserve">    ModelPerformance:</w:t>
      </w:r>
    </w:p>
    <w:p w14:paraId="45708A52" w14:textId="77777777" w:rsidR="00A11857" w:rsidRDefault="00A11857" w:rsidP="00A11857">
      <w:pPr>
        <w:pStyle w:val="PL"/>
      </w:pPr>
      <w:r>
        <w:t xml:space="preserve">      type: object</w:t>
      </w:r>
    </w:p>
    <w:p w14:paraId="097757C4" w14:textId="77777777" w:rsidR="00A11857" w:rsidRDefault="00A11857" w:rsidP="00A11857">
      <w:pPr>
        <w:pStyle w:val="PL"/>
      </w:pPr>
      <w:r>
        <w:t xml:space="preserve">      properties:</w:t>
      </w:r>
    </w:p>
    <w:p w14:paraId="426EA3DD" w14:textId="77777777" w:rsidR="00A11857" w:rsidRDefault="00A11857" w:rsidP="00A11857">
      <w:pPr>
        <w:pStyle w:val="PL"/>
      </w:pPr>
      <w:r>
        <w:t xml:space="preserve">        inferenceOutputName:</w:t>
      </w:r>
    </w:p>
    <w:p w14:paraId="29912ED3" w14:textId="77777777" w:rsidR="00A11857" w:rsidRDefault="00A11857" w:rsidP="00A11857">
      <w:pPr>
        <w:pStyle w:val="PL"/>
      </w:pPr>
      <w:r>
        <w:t xml:space="preserve">          type: string</w:t>
      </w:r>
    </w:p>
    <w:p w14:paraId="41BE30D0" w14:textId="77777777" w:rsidR="00A11857" w:rsidRDefault="00A11857" w:rsidP="00A11857">
      <w:pPr>
        <w:pStyle w:val="PL"/>
      </w:pPr>
      <w:r>
        <w:t xml:space="preserve">        performanceMetric:</w:t>
      </w:r>
    </w:p>
    <w:p w14:paraId="38638570" w14:textId="77777777" w:rsidR="00A11857" w:rsidRDefault="00A11857" w:rsidP="00A11857">
      <w:pPr>
        <w:pStyle w:val="PL"/>
      </w:pPr>
      <w:r>
        <w:t xml:space="preserve">          type: string</w:t>
      </w:r>
    </w:p>
    <w:p w14:paraId="5D02E66A" w14:textId="77777777" w:rsidR="00A11857" w:rsidRDefault="00A11857" w:rsidP="00A11857">
      <w:pPr>
        <w:pStyle w:val="PL"/>
      </w:pPr>
      <w:r>
        <w:t xml:space="preserve">        performanceScore:</w:t>
      </w:r>
    </w:p>
    <w:p w14:paraId="534E4A59" w14:textId="77777777" w:rsidR="00A11857" w:rsidRDefault="00A11857" w:rsidP="00A11857">
      <w:pPr>
        <w:pStyle w:val="PL"/>
      </w:pPr>
      <w:r>
        <w:t xml:space="preserve">          type: number</w:t>
      </w:r>
    </w:p>
    <w:p w14:paraId="7D870A00" w14:textId="77777777" w:rsidR="00A11857" w:rsidRDefault="00A11857" w:rsidP="00A11857">
      <w:pPr>
        <w:pStyle w:val="PL"/>
      </w:pPr>
      <w:r>
        <w:t xml:space="preserve">          format: float</w:t>
      </w:r>
    </w:p>
    <w:p w14:paraId="4097A1C1" w14:textId="77777777" w:rsidR="00A11857" w:rsidRDefault="00A11857" w:rsidP="00A11857">
      <w:pPr>
        <w:pStyle w:val="PL"/>
      </w:pPr>
      <w:r>
        <w:t xml:space="preserve">        decisionConfidenceScore:</w:t>
      </w:r>
    </w:p>
    <w:p w14:paraId="1425376B" w14:textId="77777777" w:rsidR="00A11857" w:rsidRDefault="00A11857" w:rsidP="00A11857">
      <w:pPr>
        <w:pStyle w:val="PL"/>
      </w:pPr>
      <w:r>
        <w:t xml:space="preserve">          type: number</w:t>
      </w:r>
    </w:p>
    <w:p w14:paraId="72CBB03A" w14:textId="77777777" w:rsidR="00A11857" w:rsidRDefault="00A11857" w:rsidP="00A11857">
      <w:pPr>
        <w:pStyle w:val="PL"/>
      </w:pPr>
      <w:r>
        <w:t xml:space="preserve">          format: float          </w:t>
      </w:r>
    </w:p>
    <w:p w14:paraId="0B348F4B" w14:textId="77777777" w:rsidR="00A11857" w:rsidRDefault="00A11857" w:rsidP="00A11857">
      <w:pPr>
        <w:pStyle w:val="PL"/>
      </w:pPr>
    </w:p>
    <w:p w14:paraId="7A69EB36" w14:textId="77777777" w:rsidR="00A11857" w:rsidRDefault="00A11857" w:rsidP="00A11857">
      <w:pPr>
        <w:pStyle w:val="PL"/>
      </w:pPr>
      <w:r>
        <w:t xml:space="preserve">    TrainingProcessMonitor:</w:t>
      </w:r>
    </w:p>
    <w:p w14:paraId="4C7174F2" w14:textId="77777777" w:rsidR="00A11857" w:rsidRDefault="00A11857" w:rsidP="00A11857">
      <w:pPr>
        <w:pStyle w:val="PL"/>
      </w:pPr>
      <w:r>
        <w:t xml:space="preserve">      description: &gt;-</w:t>
      </w:r>
    </w:p>
    <w:p w14:paraId="37A04B58" w14:textId="77777777" w:rsidR="00A11857" w:rsidRDefault="00A11857" w:rsidP="00A11857">
      <w:pPr>
        <w:pStyle w:val="PL"/>
      </w:pPr>
      <w:r>
        <w:t xml:space="preserve">        This data type is the "ProcessMonitor" data type defined in “genericNrm.yaml” with specialisations for usage in the "MLTrainingProcess".</w:t>
      </w:r>
    </w:p>
    <w:p w14:paraId="1B774A3C" w14:textId="77777777" w:rsidR="00A11857" w:rsidRDefault="00A11857" w:rsidP="00A11857">
      <w:pPr>
        <w:pStyle w:val="PL"/>
      </w:pPr>
      <w:r>
        <w:t xml:space="preserve">      type: object</w:t>
      </w:r>
    </w:p>
    <w:p w14:paraId="4A679C6A" w14:textId="77777777" w:rsidR="00A11857" w:rsidRDefault="00A11857" w:rsidP="00A11857">
      <w:pPr>
        <w:pStyle w:val="PL"/>
      </w:pPr>
      <w:r>
        <w:t xml:space="preserve">      properties:</w:t>
      </w:r>
    </w:p>
    <w:p w14:paraId="03E86654" w14:textId="77777777" w:rsidR="00A11857" w:rsidRDefault="00A11857" w:rsidP="00A11857">
      <w:pPr>
        <w:pStyle w:val="PL"/>
      </w:pPr>
      <w:r>
        <w:t xml:space="preserve">        mLTrainingProcessId:</w:t>
      </w:r>
    </w:p>
    <w:p w14:paraId="05AA5380" w14:textId="77777777" w:rsidR="00A11857" w:rsidRDefault="00A11857" w:rsidP="00A11857">
      <w:pPr>
        <w:pStyle w:val="PL"/>
      </w:pPr>
      <w:r>
        <w:t xml:space="preserve">          type: string</w:t>
      </w:r>
    </w:p>
    <w:p w14:paraId="725204B4" w14:textId="77777777" w:rsidR="00A11857" w:rsidRDefault="00A11857" w:rsidP="00A11857">
      <w:pPr>
        <w:pStyle w:val="PL"/>
      </w:pPr>
      <w:r>
        <w:t xml:space="preserve">        status:</w:t>
      </w:r>
    </w:p>
    <w:p w14:paraId="4F8B57DD" w14:textId="77777777" w:rsidR="00A11857" w:rsidRDefault="00A11857" w:rsidP="00A11857">
      <w:pPr>
        <w:pStyle w:val="PL"/>
      </w:pPr>
      <w:r>
        <w:t xml:space="preserve">          type: string</w:t>
      </w:r>
    </w:p>
    <w:p w14:paraId="2FB69779" w14:textId="77777777" w:rsidR="00A11857" w:rsidRDefault="00A11857" w:rsidP="00A11857">
      <w:pPr>
        <w:pStyle w:val="PL"/>
      </w:pPr>
      <w:r>
        <w:t xml:space="preserve">          enum:</w:t>
      </w:r>
    </w:p>
    <w:p w14:paraId="0ADDBCCD" w14:textId="77777777" w:rsidR="00A11857" w:rsidRDefault="00A11857" w:rsidP="00A11857">
      <w:pPr>
        <w:pStyle w:val="PL"/>
      </w:pPr>
      <w:r>
        <w:t xml:space="preserve">            - RUNNING</w:t>
      </w:r>
    </w:p>
    <w:p w14:paraId="77A0AEA7" w14:textId="77777777" w:rsidR="00A11857" w:rsidRDefault="00A11857" w:rsidP="00A11857">
      <w:pPr>
        <w:pStyle w:val="PL"/>
      </w:pPr>
      <w:r>
        <w:t xml:space="preserve">            - CANCELLING</w:t>
      </w:r>
    </w:p>
    <w:p w14:paraId="6A5946FC" w14:textId="77777777" w:rsidR="00A11857" w:rsidRDefault="00A11857" w:rsidP="00A11857">
      <w:pPr>
        <w:pStyle w:val="PL"/>
      </w:pPr>
      <w:r>
        <w:t xml:space="preserve">            - CANCELLED</w:t>
      </w:r>
    </w:p>
    <w:p w14:paraId="7E05175F" w14:textId="77777777" w:rsidR="00A11857" w:rsidRDefault="00A11857" w:rsidP="00A11857">
      <w:pPr>
        <w:pStyle w:val="PL"/>
      </w:pPr>
      <w:r>
        <w:t xml:space="preserve">            - SUSPENDED</w:t>
      </w:r>
    </w:p>
    <w:p w14:paraId="245E91F2" w14:textId="77777777" w:rsidR="00A11857" w:rsidRDefault="00A11857" w:rsidP="00A11857">
      <w:pPr>
        <w:pStyle w:val="PL"/>
      </w:pPr>
      <w:r>
        <w:t xml:space="preserve">            - FINSHED</w:t>
      </w:r>
    </w:p>
    <w:p w14:paraId="5B11C342" w14:textId="77777777" w:rsidR="00A11857" w:rsidRDefault="00A11857" w:rsidP="00A11857">
      <w:pPr>
        <w:pStyle w:val="PL"/>
      </w:pPr>
      <w:r>
        <w:t xml:space="preserve">        progressPercentage:</w:t>
      </w:r>
    </w:p>
    <w:p w14:paraId="537CACB8" w14:textId="77777777" w:rsidR="00A11857" w:rsidRDefault="00A11857" w:rsidP="00A11857">
      <w:pPr>
        <w:pStyle w:val="PL"/>
      </w:pPr>
      <w:r>
        <w:t xml:space="preserve">          type: integer</w:t>
      </w:r>
    </w:p>
    <w:p w14:paraId="70FADE57" w14:textId="77777777" w:rsidR="00A11857" w:rsidRDefault="00A11857" w:rsidP="00A11857">
      <w:pPr>
        <w:pStyle w:val="PL"/>
      </w:pPr>
      <w:r>
        <w:t xml:space="preserve">          minimum: 0</w:t>
      </w:r>
    </w:p>
    <w:p w14:paraId="6330A517" w14:textId="77777777" w:rsidR="00A11857" w:rsidRDefault="00A11857" w:rsidP="00A11857">
      <w:pPr>
        <w:pStyle w:val="PL"/>
      </w:pPr>
      <w:r>
        <w:t xml:space="preserve">          maximum: 100</w:t>
      </w:r>
    </w:p>
    <w:p w14:paraId="5C3A5C5D" w14:textId="77777777" w:rsidR="00A11857" w:rsidRDefault="00A11857" w:rsidP="00A11857">
      <w:pPr>
        <w:pStyle w:val="PL"/>
      </w:pPr>
      <w:r>
        <w:t xml:space="preserve">        progressStateInfo:</w:t>
      </w:r>
    </w:p>
    <w:p w14:paraId="45F64309" w14:textId="77777777" w:rsidR="00A11857" w:rsidRDefault="00A11857" w:rsidP="00A11857">
      <w:pPr>
        <w:pStyle w:val="PL"/>
      </w:pPr>
      <w:r>
        <w:t xml:space="preserve">          type: string</w:t>
      </w:r>
    </w:p>
    <w:p w14:paraId="137695A7" w14:textId="77777777" w:rsidR="00A11857" w:rsidRDefault="00A11857" w:rsidP="00A11857">
      <w:pPr>
        <w:pStyle w:val="PL"/>
      </w:pPr>
      <w:r>
        <w:t xml:space="preserve">          enum:</w:t>
      </w:r>
    </w:p>
    <w:p w14:paraId="4757D1ED" w14:textId="77777777" w:rsidR="00A11857" w:rsidRDefault="00A11857" w:rsidP="00A11857">
      <w:pPr>
        <w:pStyle w:val="PL"/>
      </w:pPr>
      <w:r>
        <w:t xml:space="preserve">            - COLLECTING_DATA</w:t>
      </w:r>
    </w:p>
    <w:p w14:paraId="0F1D5C06" w14:textId="77777777" w:rsidR="00A11857" w:rsidRDefault="00A11857" w:rsidP="00A11857">
      <w:pPr>
        <w:pStyle w:val="PL"/>
      </w:pPr>
      <w:r>
        <w:t xml:space="preserve">            - PREPARING_TRAINING_DATA</w:t>
      </w:r>
    </w:p>
    <w:p w14:paraId="74600D5F" w14:textId="77777777" w:rsidR="00A11857" w:rsidRDefault="00A11857" w:rsidP="00A11857">
      <w:pPr>
        <w:pStyle w:val="PL"/>
      </w:pPr>
      <w:r>
        <w:t xml:space="preserve">            - TRAINING</w:t>
      </w:r>
    </w:p>
    <w:p w14:paraId="23EDE262" w14:textId="77777777" w:rsidR="00A11857" w:rsidRDefault="00A11857" w:rsidP="00A11857">
      <w:pPr>
        <w:pStyle w:val="PL"/>
      </w:pPr>
      <w:r>
        <w:t xml:space="preserve">        resultStateInfo:</w:t>
      </w:r>
    </w:p>
    <w:p w14:paraId="7812A097" w14:textId="77777777" w:rsidR="00A11857" w:rsidRDefault="00A11857" w:rsidP="00A11857">
      <w:pPr>
        <w:pStyle w:val="PL"/>
      </w:pPr>
      <w:r>
        <w:t xml:space="preserve">          type: string</w:t>
      </w:r>
    </w:p>
    <w:p w14:paraId="7DA7BCA2" w14:textId="77777777" w:rsidR="00A11857" w:rsidRDefault="00A11857" w:rsidP="00A11857">
      <w:pPr>
        <w:pStyle w:val="PL"/>
      </w:pPr>
    </w:p>
    <w:p w14:paraId="26FC95C1" w14:textId="77777777" w:rsidR="00A11857" w:rsidRDefault="00A11857" w:rsidP="00A11857">
      <w:pPr>
        <w:pStyle w:val="PL"/>
      </w:pPr>
      <w:r>
        <w:t>#-------- Definition of abstract IOCs --------------------------------------------</w:t>
      </w:r>
    </w:p>
    <w:p w14:paraId="4309CD2D" w14:textId="77777777" w:rsidR="00A11857" w:rsidRDefault="00A11857" w:rsidP="00A11857">
      <w:pPr>
        <w:pStyle w:val="PL"/>
      </w:pPr>
    </w:p>
    <w:p w14:paraId="6A111CCC" w14:textId="77777777" w:rsidR="00A11857" w:rsidRDefault="00A11857" w:rsidP="00A11857">
      <w:pPr>
        <w:pStyle w:val="PL"/>
      </w:pPr>
    </w:p>
    <w:p w14:paraId="2D8ABC11" w14:textId="77777777" w:rsidR="00A11857" w:rsidRDefault="00A11857" w:rsidP="00A11857">
      <w:pPr>
        <w:pStyle w:val="PL"/>
      </w:pPr>
    </w:p>
    <w:p w14:paraId="3E5D989D" w14:textId="77777777" w:rsidR="00A11857" w:rsidRDefault="00A11857" w:rsidP="00A11857">
      <w:pPr>
        <w:pStyle w:val="PL"/>
      </w:pPr>
      <w:r>
        <w:t>#-------- Definition of concrete IOCs --------------------------------------------</w:t>
      </w:r>
    </w:p>
    <w:p w14:paraId="27B4A0F8" w14:textId="77777777" w:rsidR="00A11857" w:rsidRDefault="00A11857" w:rsidP="00A11857">
      <w:pPr>
        <w:pStyle w:val="PL"/>
      </w:pPr>
    </w:p>
    <w:p w14:paraId="57900D14" w14:textId="77777777" w:rsidR="00A11857" w:rsidRDefault="00A11857" w:rsidP="00A11857">
      <w:pPr>
        <w:pStyle w:val="PL"/>
      </w:pPr>
      <w:r>
        <w:t xml:space="preserve">    SubNetwork-Single:</w:t>
      </w:r>
    </w:p>
    <w:p w14:paraId="4C52A0F1" w14:textId="77777777" w:rsidR="00A11857" w:rsidRDefault="00A11857" w:rsidP="00A11857">
      <w:pPr>
        <w:pStyle w:val="PL"/>
      </w:pPr>
      <w:r>
        <w:t xml:space="preserve">      allOf:</w:t>
      </w:r>
    </w:p>
    <w:p w14:paraId="18F50DE0" w14:textId="77777777" w:rsidR="00A11857" w:rsidRDefault="00A11857" w:rsidP="00A11857">
      <w:pPr>
        <w:pStyle w:val="PL"/>
      </w:pPr>
      <w:r>
        <w:t xml:space="preserve">        - $ref: 'TS28623_GenericNrm.yaml#/components/schemas/Top'</w:t>
      </w:r>
    </w:p>
    <w:p w14:paraId="0C22196E" w14:textId="77777777" w:rsidR="00A11857" w:rsidRDefault="00A11857" w:rsidP="00A11857">
      <w:pPr>
        <w:pStyle w:val="PL"/>
      </w:pPr>
      <w:r>
        <w:t xml:space="preserve">        - type: object</w:t>
      </w:r>
    </w:p>
    <w:p w14:paraId="13363647" w14:textId="77777777" w:rsidR="00A11857" w:rsidRDefault="00A11857" w:rsidP="00A11857">
      <w:pPr>
        <w:pStyle w:val="PL"/>
      </w:pPr>
      <w:r>
        <w:t xml:space="preserve">          properties:</w:t>
      </w:r>
    </w:p>
    <w:p w14:paraId="21CD06CE" w14:textId="77777777" w:rsidR="00A11857" w:rsidRDefault="00A11857" w:rsidP="00A11857">
      <w:pPr>
        <w:pStyle w:val="PL"/>
      </w:pPr>
      <w:r>
        <w:t xml:space="preserve">            attributes:</w:t>
      </w:r>
    </w:p>
    <w:p w14:paraId="518ACB7A" w14:textId="77777777" w:rsidR="00A11857" w:rsidRDefault="00A11857" w:rsidP="00A11857">
      <w:pPr>
        <w:pStyle w:val="PL"/>
      </w:pPr>
      <w:r>
        <w:t xml:space="preserve">              $ref: 'TS28623_GenericNrm.yaml#/components/schemas/SubNetwork-Attr'</w:t>
      </w:r>
    </w:p>
    <w:p w14:paraId="54ACDB77" w14:textId="77777777" w:rsidR="00A11857" w:rsidRDefault="00A11857" w:rsidP="00A11857">
      <w:pPr>
        <w:pStyle w:val="PL"/>
      </w:pPr>
      <w:r>
        <w:t xml:space="preserve">        - $ref: 'TS28623_GenericNrm.yaml#/components/schemas/SubNetwork-ncO'</w:t>
      </w:r>
    </w:p>
    <w:p w14:paraId="066C3D66" w14:textId="77777777" w:rsidR="00A11857" w:rsidRDefault="00A11857" w:rsidP="00A11857">
      <w:pPr>
        <w:pStyle w:val="PL"/>
      </w:pPr>
      <w:r>
        <w:t xml:space="preserve">        - type: object</w:t>
      </w:r>
    </w:p>
    <w:p w14:paraId="017C2B61" w14:textId="77777777" w:rsidR="00A11857" w:rsidRDefault="00A11857" w:rsidP="00A11857">
      <w:pPr>
        <w:pStyle w:val="PL"/>
      </w:pPr>
      <w:r>
        <w:t xml:space="preserve">          properties:</w:t>
      </w:r>
    </w:p>
    <w:p w14:paraId="1398D9FE" w14:textId="77777777" w:rsidR="00A11857" w:rsidRDefault="00A11857" w:rsidP="00A11857">
      <w:pPr>
        <w:pStyle w:val="PL"/>
      </w:pPr>
      <w:r>
        <w:t xml:space="preserve">            SubNetwork:</w:t>
      </w:r>
    </w:p>
    <w:p w14:paraId="69EFB020" w14:textId="77777777" w:rsidR="00A11857" w:rsidRDefault="00A11857" w:rsidP="00A11857">
      <w:pPr>
        <w:pStyle w:val="PL"/>
      </w:pPr>
      <w:r>
        <w:t xml:space="preserve">              $ref: '#/components/schemas/SubNetwork-Multiple'</w:t>
      </w:r>
    </w:p>
    <w:p w14:paraId="2B44B293" w14:textId="77777777" w:rsidR="00A11857" w:rsidRDefault="00A11857" w:rsidP="00A11857">
      <w:pPr>
        <w:pStyle w:val="PL"/>
      </w:pPr>
      <w:r>
        <w:t xml:space="preserve">            ManagedElement:</w:t>
      </w:r>
    </w:p>
    <w:p w14:paraId="058385A0" w14:textId="77777777" w:rsidR="00A11857" w:rsidRDefault="00A11857" w:rsidP="00A11857">
      <w:pPr>
        <w:pStyle w:val="PL"/>
      </w:pPr>
      <w:r>
        <w:t xml:space="preserve">              $ref: '#/components/schemas/ManagedElement-Multiple'</w:t>
      </w:r>
    </w:p>
    <w:p w14:paraId="21AA04E6" w14:textId="77777777" w:rsidR="00A11857" w:rsidRDefault="00A11857" w:rsidP="00A11857">
      <w:pPr>
        <w:pStyle w:val="PL"/>
      </w:pPr>
      <w:r>
        <w:t xml:space="preserve">            MLTrainingFunction:</w:t>
      </w:r>
    </w:p>
    <w:p w14:paraId="128AA0C2" w14:textId="77777777" w:rsidR="00A11857" w:rsidRDefault="00A11857" w:rsidP="00A11857">
      <w:pPr>
        <w:pStyle w:val="PL"/>
      </w:pPr>
      <w:r>
        <w:t xml:space="preserve">              $ref: '#/components/schemas/MLTrainingFunction-Multiple'</w:t>
      </w:r>
    </w:p>
    <w:p w14:paraId="6B45E49A" w14:textId="77777777" w:rsidR="00A11857" w:rsidRDefault="00A11857" w:rsidP="00A11857">
      <w:pPr>
        <w:pStyle w:val="PL"/>
      </w:pPr>
    </w:p>
    <w:p w14:paraId="735FD5A3" w14:textId="77777777" w:rsidR="00A11857" w:rsidRDefault="00A11857" w:rsidP="00A11857">
      <w:pPr>
        <w:pStyle w:val="PL"/>
      </w:pPr>
      <w:r>
        <w:t xml:space="preserve">    ManagedElement-Single:</w:t>
      </w:r>
    </w:p>
    <w:p w14:paraId="3E93CB6C" w14:textId="77777777" w:rsidR="00A11857" w:rsidRDefault="00A11857" w:rsidP="00A11857">
      <w:pPr>
        <w:pStyle w:val="PL"/>
      </w:pPr>
      <w:r>
        <w:t xml:space="preserve">      allOf:</w:t>
      </w:r>
    </w:p>
    <w:p w14:paraId="46EFB5CA" w14:textId="77777777" w:rsidR="00A11857" w:rsidRDefault="00A11857" w:rsidP="00A11857">
      <w:pPr>
        <w:pStyle w:val="PL"/>
      </w:pPr>
      <w:r>
        <w:t xml:space="preserve">        - $ref: 'TS28623_GenericNrm.yaml#/components/schemas/Top'</w:t>
      </w:r>
    </w:p>
    <w:p w14:paraId="751DF220" w14:textId="77777777" w:rsidR="00A11857" w:rsidRDefault="00A11857" w:rsidP="00A11857">
      <w:pPr>
        <w:pStyle w:val="PL"/>
      </w:pPr>
      <w:r>
        <w:t xml:space="preserve">        - type: object</w:t>
      </w:r>
    </w:p>
    <w:p w14:paraId="18DEBD79" w14:textId="77777777" w:rsidR="00A11857" w:rsidRDefault="00A11857" w:rsidP="00A11857">
      <w:pPr>
        <w:pStyle w:val="PL"/>
      </w:pPr>
      <w:r>
        <w:t xml:space="preserve">          properties:</w:t>
      </w:r>
    </w:p>
    <w:p w14:paraId="34178A92" w14:textId="77777777" w:rsidR="00A11857" w:rsidRDefault="00A11857" w:rsidP="00A11857">
      <w:pPr>
        <w:pStyle w:val="PL"/>
      </w:pPr>
      <w:r>
        <w:t xml:space="preserve">            attributes:</w:t>
      </w:r>
    </w:p>
    <w:p w14:paraId="062BE50D" w14:textId="77777777" w:rsidR="00A11857" w:rsidRDefault="00A11857" w:rsidP="00A11857">
      <w:pPr>
        <w:pStyle w:val="PL"/>
      </w:pPr>
      <w:r>
        <w:t xml:space="preserve">              $ref: 'TS28623_GenericNrm.yaml#/components/schemas/ManagedElement-Attr'</w:t>
      </w:r>
    </w:p>
    <w:p w14:paraId="5CFEC750" w14:textId="77777777" w:rsidR="00A11857" w:rsidRDefault="00A11857" w:rsidP="00A11857">
      <w:pPr>
        <w:pStyle w:val="PL"/>
      </w:pPr>
      <w:r>
        <w:t xml:space="preserve">        - $ref: 'TS28623_GenericNrm.yaml#/components/schemas/ManagedElement-ncO'</w:t>
      </w:r>
    </w:p>
    <w:p w14:paraId="35312C9E" w14:textId="77777777" w:rsidR="00A11857" w:rsidRDefault="00A11857" w:rsidP="00A11857">
      <w:pPr>
        <w:pStyle w:val="PL"/>
      </w:pPr>
      <w:r>
        <w:t xml:space="preserve">        - type: object</w:t>
      </w:r>
    </w:p>
    <w:p w14:paraId="3A897A19" w14:textId="77777777" w:rsidR="00A11857" w:rsidRDefault="00A11857" w:rsidP="00A11857">
      <w:pPr>
        <w:pStyle w:val="PL"/>
      </w:pPr>
      <w:r>
        <w:t xml:space="preserve">          properties:</w:t>
      </w:r>
    </w:p>
    <w:p w14:paraId="471DDC9C" w14:textId="77777777" w:rsidR="00A11857" w:rsidRDefault="00A11857" w:rsidP="00A11857">
      <w:pPr>
        <w:pStyle w:val="PL"/>
      </w:pPr>
      <w:r>
        <w:t xml:space="preserve">            MLTrainingFunction:</w:t>
      </w:r>
    </w:p>
    <w:p w14:paraId="5FA52A1B" w14:textId="77777777" w:rsidR="00A11857" w:rsidRDefault="00A11857" w:rsidP="00A11857">
      <w:pPr>
        <w:pStyle w:val="PL"/>
      </w:pPr>
      <w:r>
        <w:t xml:space="preserve">              $ref: '#/components/schemas/MLTrainingFunction-Multiple'</w:t>
      </w:r>
    </w:p>
    <w:p w14:paraId="5E4D3B0D" w14:textId="77777777" w:rsidR="00A11857" w:rsidRDefault="00A11857" w:rsidP="00A11857">
      <w:pPr>
        <w:pStyle w:val="PL"/>
      </w:pPr>
    </w:p>
    <w:p w14:paraId="53DF5B7B" w14:textId="77777777" w:rsidR="00A11857" w:rsidRDefault="00A11857" w:rsidP="00A11857">
      <w:pPr>
        <w:pStyle w:val="PL"/>
      </w:pPr>
      <w:r>
        <w:t xml:space="preserve">    MLTrainingFunction-Single:</w:t>
      </w:r>
    </w:p>
    <w:p w14:paraId="3AC55DE4" w14:textId="77777777" w:rsidR="00A11857" w:rsidRDefault="00A11857" w:rsidP="00A11857">
      <w:pPr>
        <w:pStyle w:val="PL"/>
      </w:pPr>
      <w:r>
        <w:t xml:space="preserve">      allOf:</w:t>
      </w:r>
    </w:p>
    <w:p w14:paraId="40AFD65C" w14:textId="77777777" w:rsidR="00A11857" w:rsidRDefault="00A11857" w:rsidP="00A11857">
      <w:pPr>
        <w:pStyle w:val="PL"/>
      </w:pPr>
      <w:r>
        <w:t xml:space="preserve">        - $ref: 'TS28623_GenericNrm.yaml#/components/schemas/Top'</w:t>
      </w:r>
    </w:p>
    <w:p w14:paraId="34BF5BCB" w14:textId="77777777" w:rsidR="00A11857" w:rsidRDefault="00A11857" w:rsidP="00A11857">
      <w:pPr>
        <w:pStyle w:val="PL"/>
      </w:pPr>
      <w:r>
        <w:t xml:space="preserve">        - type: object</w:t>
      </w:r>
    </w:p>
    <w:p w14:paraId="2C314274" w14:textId="77777777" w:rsidR="00A11857" w:rsidRDefault="00A11857" w:rsidP="00A11857">
      <w:pPr>
        <w:pStyle w:val="PL"/>
      </w:pPr>
      <w:r>
        <w:t xml:space="preserve">          properties:</w:t>
      </w:r>
    </w:p>
    <w:p w14:paraId="78CF2F75" w14:textId="77777777" w:rsidR="00A11857" w:rsidRDefault="00A11857" w:rsidP="00A11857">
      <w:pPr>
        <w:pStyle w:val="PL"/>
      </w:pPr>
      <w:r>
        <w:t xml:space="preserve">            attributes:</w:t>
      </w:r>
    </w:p>
    <w:p w14:paraId="3F5C9B1B" w14:textId="77777777" w:rsidR="00A11857" w:rsidRDefault="00A11857" w:rsidP="00A11857">
      <w:pPr>
        <w:pStyle w:val="PL"/>
      </w:pPr>
      <w:r>
        <w:t xml:space="preserve">              allOf:</w:t>
      </w:r>
    </w:p>
    <w:p w14:paraId="5EB74189" w14:textId="77777777" w:rsidR="00A11857" w:rsidRDefault="00A11857" w:rsidP="00A11857">
      <w:pPr>
        <w:pStyle w:val="PL"/>
      </w:pPr>
      <w:r>
        <w:t xml:space="preserve">                - $ref: 'TS28623_GenericNrm.yaml#/components/schemas/ManagedFunction-Attr'</w:t>
      </w:r>
    </w:p>
    <w:p w14:paraId="3759FFBC" w14:textId="77777777" w:rsidR="00A11857" w:rsidRDefault="00A11857" w:rsidP="00A11857">
      <w:pPr>
        <w:pStyle w:val="PL"/>
      </w:pPr>
      <w:r>
        <w:t xml:space="preserve">                - type: object</w:t>
      </w:r>
    </w:p>
    <w:p w14:paraId="12B49668" w14:textId="77777777" w:rsidR="00A11857" w:rsidRDefault="00A11857" w:rsidP="00A11857">
      <w:pPr>
        <w:pStyle w:val="PL"/>
      </w:pPr>
      <w:r>
        <w:t xml:space="preserve">                  properties:</w:t>
      </w:r>
    </w:p>
    <w:p w14:paraId="34FAD5B8" w14:textId="77777777" w:rsidR="00A11857" w:rsidRDefault="00A11857" w:rsidP="00A11857">
      <w:pPr>
        <w:pStyle w:val="PL"/>
      </w:pPr>
      <w:r>
        <w:t xml:space="preserve">                    mLEntityList:</w:t>
      </w:r>
    </w:p>
    <w:p w14:paraId="15E5C7B1" w14:textId="77777777" w:rsidR="00A11857" w:rsidRDefault="00A11857" w:rsidP="00A11857">
      <w:pPr>
        <w:pStyle w:val="PL"/>
      </w:pPr>
      <w:r>
        <w:t xml:space="preserve">                      $ref: '#/components/schemas/MLEntityList'</w:t>
      </w:r>
    </w:p>
    <w:p w14:paraId="2B2A8E98" w14:textId="77777777" w:rsidR="00A11857" w:rsidRDefault="00A11857" w:rsidP="00A11857">
      <w:pPr>
        <w:pStyle w:val="PL"/>
      </w:pPr>
      <w:r>
        <w:t xml:space="preserve">        - $ref: 'TS28623_GenericNrm.yaml#/components/schemas/ManagedFunction-ncO'</w:t>
      </w:r>
    </w:p>
    <w:p w14:paraId="1AAD2707" w14:textId="77777777" w:rsidR="00A11857" w:rsidRDefault="00A11857" w:rsidP="00A11857">
      <w:pPr>
        <w:pStyle w:val="PL"/>
      </w:pPr>
      <w:r>
        <w:t xml:space="preserve">        - type: object</w:t>
      </w:r>
    </w:p>
    <w:p w14:paraId="7FBEE7CB" w14:textId="77777777" w:rsidR="00A11857" w:rsidRDefault="00A11857" w:rsidP="00A11857">
      <w:pPr>
        <w:pStyle w:val="PL"/>
      </w:pPr>
      <w:r>
        <w:t xml:space="preserve">          properties:</w:t>
      </w:r>
    </w:p>
    <w:p w14:paraId="59CF560C" w14:textId="77777777" w:rsidR="00A11857" w:rsidRDefault="00A11857" w:rsidP="00A11857">
      <w:pPr>
        <w:pStyle w:val="PL"/>
      </w:pPr>
      <w:r>
        <w:t xml:space="preserve">            MLTrainingRequest:</w:t>
      </w:r>
    </w:p>
    <w:p w14:paraId="0224FB95" w14:textId="77777777" w:rsidR="00A11857" w:rsidRDefault="00A11857" w:rsidP="00A11857">
      <w:pPr>
        <w:pStyle w:val="PL"/>
      </w:pPr>
      <w:r>
        <w:t xml:space="preserve">              $ref: '#/components/schemas/MLTrainingRequest-Multiple'</w:t>
      </w:r>
    </w:p>
    <w:p w14:paraId="5FD421D9" w14:textId="77777777" w:rsidR="00A11857" w:rsidRDefault="00A11857" w:rsidP="00A11857">
      <w:pPr>
        <w:pStyle w:val="PL"/>
      </w:pPr>
      <w:r>
        <w:t xml:space="preserve">            MLTrainingProcess:</w:t>
      </w:r>
    </w:p>
    <w:p w14:paraId="68236DCE" w14:textId="77777777" w:rsidR="00A11857" w:rsidRDefault="00A11857" w:rsidP="00A11857">
      <w:pPr>
        <w:pStyle w:val="PL"/>
      </w:pPr>
      <w:r>
        <w:t xml:space="preserve">              $ref: '#/components/schemas/MLTrainingProcess-Multiple'</w:t>
      </w:r>
    </w:p>
    <w:p w14:paraId="32385EDD" w14:textId="77777777" w:rsidR="00A11857" w:rsidRDefault="00A11857" w:rsidP="00A11857">
      <w:pPr>
        <w:pStyle w:val="PL"/>
      </w:pPr>
      <w:r>
        <w:t xml:space="preserve">            MLTrainingReport:</w:t>
      </w:r>
    </w:p>
    <w:p w14:paraId="379C14C2" w14:textId="77777777" w:rsidR="00A11857" w:rsidRDefault="00A11857" w:rsidP="00A11857">
      <w:pPr>
        <w:pStyle w:val="PL"/>
      </w:pPr>
      <w:r>
        <w:t xml:space="preserve">              $ref: '#/components/schemas/MLTrainingReport-Multiple'</w:t>
      </w:r>
    </w:p>
    <w:p w14:paraId="79D53376" w14:textId="77777777" w:rsidR="00A11857" w:rsidRDefault="00A11857" w:rsidP="00A11857">
      <w:pPr>
        <w:pStyle w:val="PL"/>
      </w:pPr>
    </w:p>
    <w:p w14:paraId="03241FAC" w14:textId="77777777" w:rsidR="00A11857" w:rsidRDefault="00A11857" w:rsidP="00A11857">
      <w:pPr>
        <w:pStyle w:val="PL"/>
      </w:pPr>
      <w:r>
        <w:t xml:space="preserve">    MLTrainingRequest-Single:</w:t>
      </w:r>
    </w:p>
    <w:p w14:paraId="1BDFA8E2" w14:textId="77777777" w:rsidR="00A11857" w:rsidRDefault="00A11857" w:rsidP="00A11857">
      <w:pPr>
        <w:pStyle w:val="PL"/>
      </w:pPr>
      <w:r>
        <w:t xml:space="preserve">      allOf:</w:t>
      </w:r>
    </w:p>
    <w:p w14:paraId="6E5E9DB3" w14:textId="77777777" w:rsidR="00A11857" w:rsidRDefault="00A11857" w:rsidP="00A11857">
      <w:pPr>
        <w:pStyle w:val="PL"/>
      </w:pPr>
      <w:r>
        <w:t xml:space="preserve">        - $ref: 'TS28623_GenericNrm.yaml#/components/schemas/Top'</w:t>
      </w:r>
    </w:p>
    <w:p w14:paraId="3ED4C454" w14:textId="77777777" w:rsidR="00A11857" w:rsidRDefault="00A11857" w:rsidP="00A11857">
      <w:pPr>
        <w:pStyle w:val="PL"/>
      </w:pPr>
      <w:r>
        <w:t xml:space="preserve">        - type: object</w:t>
      </w:r>
    </w:p>
    <w:p w14:paraId="037C9E5D" w14:textId="77777777" w:rsidR="00A11857" w:rsidRDefault="00A11857" w:rsidP="00A11857">
      <w:pPr>
        <w:pStyle w:val="PL"/>
      </w:pPr>
      <w:r>
        <w:t xml:space="preserve">          properties:</w:t>
      </w:r>
    </w:p>
    <w:p w14:paraId="5ED41313" w14:textId="77777777" w:rsidR="00A11857" w:rsidRDefault="00A11857" w:rsidP="00A11857">
      <w:pPr>
        <w:pStyle w:val="PL"/>
      </w:pPr>
      <w:r>
        <w:t xml:space="preserve">            attributes:</w:t>
      </w:r>
    </w:p>
    <w:p w14:paraId="08ECB013" w14:textId="77777777" w:rsidR="00A11857" w:rsidRDefault="00A11857" w:rsidP="00A11857">
      <w:pPr>
        <w:pStyle w:val="PL"/>
      </w:pPr>
      <w:r>
        <w:t xml:space="preserve">              allOf:</w:t>
      </w:r>
    </w:p>
    <w:p w14:paraId="7B2B7927" w14:textId="77777777" w:rsidR="00A11857" w:rsidRDefault="00A11857" w:rsidP="00A11857">
      <w:pPr>
        <w:pStyle w:val="PL"/>
      </w:pPr>
      <w:r>
        <w:t xml:space="preserve">                - type: object</w:t>
      </w:r>
    </w:p>
    <w:p w14:paraId="4DD3CC78" w14:textId="77777777" w:rsidR="00A11857" w:rsidRDefault="00A11857" w:rsidP="00A11857">
      <w:pPr>
        <w:pStyle w:val="PL"/>
      </w:pPr>
      <w:r>
        <w:t xml:space="preserve">                  properties:</w:t>
      </w:r>
    </w:p>
    <w:p w14:paraId="515808CF" w14:textId="77777777" w:rsidR="00A11857" w:rsidRDefault="00A11857" w:rsidP="00A11857">
      <w:pPr>
        <w:pStyle w:val="PL"/>
      </w:pPr>
      <w:r>
        <w:t xml:space="preserve">                    mLEntityId:</w:t>
      </w:r>
    </w:p>
    <w:p w14:paraId="3956D8A6" w14:textId="77777777" w:rsidR="00A11857" w:rsidRDefault="00A11857" w:rsidP="00A11857">
      <w:pPr>
        <w:pStyle w:val="PL"/>
      </w:pPr>
      <w:r>
        <w:t xml:space="preserve">                      type: string</w:t>
      </w:r>
    </w:p>
    <w:p w14:paraId="53C21DEA" w14:textId="77777777" w:rsidR="00A11857" w:rsidRDefault="00A11857" w:rsidP="00A11857">
      <w:pPr>
        <w:pStyle w:val="PL"/>
      </w:pPr>
      <w:r>
        <w:t xml:space="preserve">                    candidateTrainingDataSource:</w:t>
      </w:r>
    </w:p>
    <w:p w14:paraId="59026A08" w14:textId="77777777" w:rsidR="00A11857" w:rsidRDefault="00A11857" w:rsidP="00A11857">
      <w:pPr>
        <w:pStyle w:val="PL"/>
      </w:pPr>
      <w:r>
        <w:t xml:space="preserve">                      type: array</w:t>
      </w:r>
    </w:p>
    <w:p w14:paraId="4CAA8E72" w14:textId="77777777" w:rsidR="00A11857" w:rsidRDefault="00A11857" w:rsidP="00A11857">
      <w:pPr>
        <w:pStyle w:val="PL"/>
      </w:pPr>
      <w:r>
        <w:t xml:space="preserve">                      items:</w:t>
      </w:r>
    </w:p>
    <w:p w14:paraId="46278793" w14:textId="77777777" w:rsidR="00A11857" w:rsidRDefault="00A11857" w:rsidP="00A11857">
      <w:pPr>
        <w:pStyle w:val="PL"/>
      </w:pPr>
      <w:r>
        <w:t xml:space="preserve">                        type: string</w:t>
      </w:r>
    </w:p>
    <w:p w14:paraId="7588FC46" w14:textId="77777777" w:rsidR="00A11857" w:rsidRDefault="00A11857" w:rsidP="00A11857">
      <w:pPr>
        <w:pStyle w:val="PL"/>
      </w:pPr>
      <w:r>
        <w:t xml:space="preserve">                    trainingDataQualityScore:</w:t>
      </w:r>
    </w:p>
    <w:p w14:paraId="2342FC86" w14:textId="77777777" w:rsidR="00A11857" w:rsidRDefault="00A11857" w:rsidP="00A11857">
      <w:pPr>
        <w:pStyle w:val="PL"/>
      </w:pPr>
      <w:r>
        <w:t xml:space="preserve">                      type: number</w:t>
      </w:r>
    </w:p>
    <w:p w14:paraId="5BDE5427" w14:textId="77777777" w:rsidR="00A11857" w:rsidRDefault="00A11857" w:rsidP="00A11857">
      <w:pPr>
        <w:pStyle w:val="PL"/>
      </w:pPr>
      <w:r>
        <w:t xml:space="preserve">                      format: float</w:t>
      </w:r>
    </w:p>
    <w:p w14:paraId="7B4F5433" w14:textId="77777777" w:rsidR="00A11857" w:rsidRDefault="00A11857" w:rsidP="00A11857">
      <w:pPr>
        <w:pStyle w:val="PL"/>
      </w:pPr>
      <w:r>
        <w:t xml:space="preserve">                    trainingRequestSource:</w:t>
      </w:r>
    </w:p>
    <w:p w14:paraId="2D5E2848" w14:textId="77777777" w:rsidR="00A11857" w:rsidRDefault="00A11857" w:rsidP="00A11857">
      <w:pPr>
        <w:pStyle w:val="PL"/>
      </w:pPr>
      <w:r>
        <w:t xml:space="preserve">                      $ref: 'TS28623_ComDefs.yaml#/components/schemas/Dn'</w:t>
      </w:r>
    </w:p>
    <w:p w14:paraId="103C2076" w14:textId="77777777" w:rsidR="00A11857" w:rsidRDefault="00A11857" w:rsidP="00A11857">
      <w:pPr>
        <w:pStyle w:val="PL"/>
      </w:pPr>
      <w:r>
        <w:t xml:space="preserve">                    requestStatus:</w:t>
      </w:r>
    </w:p>
    <w:p w14:paraId="6DB5FB39" w14:textId="77777777" w:rsidR="00A11857" w:rsidRDefault="00A11857" w:rsidP="00A11857">
      <w:pPr>
        <w:pStyle w:val="PL"/>
      </w:pPr>
      <w:r>
        <w:t xml:space="preserve">                      $ref: '#/components/schemas/RequestStatus'</w:t>
      </w:r>
    </w:p>
    <w:p w14:paraId="7973A7EC" w14:textId="77777777" w:rsidR="00A11857" w:rsidRDefault="00A11857" w:rsidP="00A11857">
      <w:pPr>
        <w:pStyle w:val="PL"/>
      </w:pPr>
      <w:r>
        <w:t xml:space="preserve">                    expectedRuntimeContext:</w:t>
      </w:r>
    </w:p>
    <w:p w14:paraId="64FE106D" w14:textId="77777777" w:rsidR="00A11857" w:rsidRDefault="00A11857" w:rsidP="00A11857">
      <w:pPr>
        <w:pStyle w:val="PL"/>
      </w:pPr>
      <w:r>
        <w:t xml:space="preserve">                      $ref: '#/components/schemas/MLContext'</w:t>
      </w:r>
    </w:p>
    <w:p w14:paraId="01C92401" w14:textId="77777777" w:rsidR="00A11857" w:rsidRDefault="00A11857" w:rsidP="00A11857">
      <w:pPr>
        <w:pStyle w:val="PL"/>
      </w:pPr>
      <w:r>
        <w:t xml:space="preserve">                    performanceRequirements:</w:t>
      </w:r>
    </w:p>
    <w:p w14:paraId="1C76FE40" w14:textId="77777777" w:rsidR="00A11857" w:rsidRDefault="00A11857" w:rsidP="00A11857">
      <w:pPr>
        <w:pStyle w:val="PL"/>
      </w:pPr>
      <w:r>
        <w:t xml:space="preserve">                      $ref: '#/components/schemas/PerformanceRequirements'</w:t>
      </w:r>
    </w:p>
    <w:p w14:paraId="1C04A676" w14:textId="77777777" w:rsidR="00A11857" w:rsidRDefault="00A11857" w:rsidP="00A11857">
      <w:pPr>
        <w:pStyle w:val="PL"/>
      </w:pPr>
      <w:r>
        <w:t xml:space="preserve">                    cancelRequest:</w:t>
      </w:r>
    </w:p>
    <w:p w14:paraId="7972B2BD" w14:textId="77777777" w:rsidR="00A11857" w:rsidRDefault="00A11857" w:rsidP="00A11857">
      <w:pPr>
        <w:pStyle w:val="PL"/>
      </w:pPr>
      <w:r>
        <w:t xml:space="preserve">                      type: boolean</w:t>
      </w:r>
    </w:p>
    <w:p w14:paraId="403FED81" w14:textId="77777777" w:rsidR="00A11857" w:rsidRDefault="00A11857" w:rsidP="00A11857">
      <w:pPr>
        <w:pStyle w:val="PL"/>
      </w:pPr>
      <w:r>
        <w:t xml:space="preserve">                    suspendRequest:</w:t>
      </w:r>
    </w:p>
    <w:p w14:paraId="6F87369E" w14:textId="77777777" w:rsidR="00A11857" w:rsidRDefault="00A11857" w:rsidP="00A11857">
      <w:pPr>
        <w:pStyle w:val="PL"/>
      </w:pPr>
      <w:r>
        <w:t xml:space="preserve">                      type: boolean</w:t>
      </w:r>
    </w:p>
    <w:p w14:paraId="3147338D" w14:textId="77777777" w:rsidR="00A11857" w:rsidRDefault="00A11857" w:rsidP="00A11857">
      <w:pPr>
        <w:pStyle w:val="PL"/>
      </w:pPr>
    </w:p>
    <w:p w14:paraId="13916E49" w14:textId="77777777" w:rsidR="00A11857" w:rsidRDefault="00A11857" w:rsidP="00A11857">
      <w:pPr>
        <w:pStyle w:val="PL"/>
      </w:pPr>
      <w:r>
        <w:t xml:space="preserve">    MLTrainingProcess-Single:</w:t>
      </w:r>
    </w:p>
    <w:p w14:paraId="4D4093A0" w14:textId="77777777" w:rsidR="00A11857" w:rsidRDefault="00A11857" w:rsidP="00A11857">
      <w:pPr>
        <w:pStyle w:val="PL"/>
      </w:pPr>
      <w:r>
        <w:t xml:space="preserve">      allOf:</w:t>
      </w:r>
    </w:p>
    <w:p w14:paraId="416C484D" w14:textId="77777777" w:rsidR="00A11857" w:rsidRDefault="00A11857" w:rsidP="00A11857">
      <w:pPr>
        <w:pStyle w:val="PL"/>
      </w:pPr>
      <w:r>
        <w:t xml:space="preserve">        - $ref: 'TS28623_GenericNrm.yaml#/components/schemas/Top'</w:t>
      </w:r>
    </w:p>
    <w:p w14:paraId="721E9061" w14:textId="77777777" w:rsidR="00A11857" w:rsidRDefault="00A11857" w:rsidP="00A11857">
      <w:pPr>
        <w:pStyle w:val="PL"/>
      </w:pPr>
      <w:r>
        <w:t xml:space="preserve">        - type: object</w:t>
      </w:r>
    </w:p>
    <w:p w14:paraId="1995D459" w14:textId="77777777" w:rsidR="00A11857" w:rsidRDefault="00A11857" w:rsidP="00A11857">
      <w:pPr>
        <w:pStyle w:val="PL"/>
      </w:pPr>
      <w:r>
        <w:t xml:space="preserve">          properties:</w:t>
      </w:r>
    </w:p>
    <w:p w14:paraId="24001E98" w14:textId="77777777" w:rsidR="00A11857" w:rsidRDefault="00A11857" w:rsidP="00A11857">
      <w:pPr>
        <w:pStyle w:val="PL"/>
      </w:pPr>
      <w:r>
        <w:t xml:space="preserve">            attributes:</w:t>
      </w:r>
    </w:p>
    <w:p w14:paraId="33A272E7" w14:textId="77777777" w:rsidR="00A11857" w:rsidRDefault="00A11857" w:rsidP="00A11857">
      <w:pPr>
        <w:pStyle w:val="PL"/>
      </w:pPr>
      <w:r>
        <w:t xml:space="preserve">              allOf:</w:t>
      </w:r>
    </w:p>
    <w:p w14:paraId="7A1EDEE8" w14:textId="77777777" w:rsidR="00A11857" w:rsidRDefault="00A11857" w:rsidP="00A11857">
      <w:pPr>
        <w:pStyle w:val="PL"/>
      </w:pPr>
      <w:r>
        <w:t xml:space="preserve">                - type: object</w:t>
      </w:r>
    </w:p>
    <w:p w14:paraId="0D5A6611" w14:textId="77777777" w:rsidR="00A11857" w:rsidRDefault="00A11857" w:rsidP="00A11857">
      <w:pPr>
        <w:pStyle w:val="PL"/>
      </w:pPr>
      <w:r>
        <w:t xml:space="preserve">                  properties:</w:t>
      </w:r>
    </w:p>
    <w:p w14:paraId="600A5059" w14:textId="77777777" w:rsidR="00A11857" w:rsidRDefault="00A11857" w:rsidP="00A11857">
      <w:pPr>
        <w:pStyle w:val="PL"/>
      </w:pPr>
      <w:r>
        <w:t xml:space="preserve">                    mLTrainingProcessId:</w:t>
      </w:r>
    </w:p>
    <w:p w14:paraId="06B94CB0" w14:textId="77777777" w:rsidR="00A11857" w:rsidRDefault="00A11857" w:rsidP="00A11857">
      <w:pPr>
        <w:pStyle w:val="PL"/>
      </w:pPr>
      <w:r>
        <w:t xml:space="preserve">                      type: string</w:t>
      </w:r>
    </w:p>
    <w:p w14:paraId="0DBFB410" w14:textId="77777777" w:rsidR="00A11857" w:rsidRDefault="00A11857" w:rsidP="00A11857">
      <w:pPr>
        <w:pStyle w:val="PL"/>
      </w:pPr>
      <w:r>
        <w:t xml:space="preserve">                    priority:</w:t>
      </w:r>
    </w:p>
    <w:p w14:paraId="0E6B7F2A" w14:textId="77777777" w:rsidR="00A11857" w:rsidRDefault="00A11857" w:rsidP="00A11857">
      <w:pPr>
        <w:pStyle w:val="PL"/>
      </w:pPr>
      <w:r>
        <w:t xml:space="preserve">                      type: integer</w:t>
      </w:r>
    </w:p>
    <w:p w14:paraId="4CFA2E52" w14:textId="77777777" w:rsidR="00A11857" w:rsidRDefault="00A11857" w:rsidP="00A11857">
      <w:pPr>
        <w:pStyle w:val="PL"/>
      </w:pPr>
      <w:r>
        <w:t xml:space="preserve">                    terminationConditions:</w:t>
      </w:r>
    </w:p>
    <w:p w14:paraId="34CFE53E" w14:textId="77777777" w:rsidR="00A11857" w:rsidRDefault="00A11857" w:rsidP="00A11857">
      <w:pPr>
        <w:pStyle w:val="PL"/>
      </w:pPr>
      <w:r>
        <w:t xml:space="preserve">                      type: string</w:t>
      </w:r>
    </w:p>
    <w:p w14:paraId="269A531E" w14:textId="77777777" w:rsidR="00A11857" w:rsidRDefault="00A11857" w:rsidP="00A11857">
      <w:pPr>
        <w:pStyle w:val="PL"/>
      </w:pPr>
      <w:r>
        <w:t xml:space="preserve">                    progressStatus:</w:t>
      </w:r>
    </w:p>
    <w:p w14:paraId="09736657" w14:textId="77777777" w:rsidR="00A11857" w:rsidRDefault="00A11857" w:rsidP="00A11857">
      <w:pPr>
        <w:pStyle w:val="PL"/>
      </w:pPr>
      <w:r>
        <w:t xml:space="preserve">                      $ref: '#/components/schemas/TrainingProcessMonitor'</w:t>
      </w:r>
    </w:p>
    <w:p w14:paraId="2B29D32D" w14:textId="77777777" w:rsidR="00A11857" w:rsidRDefault="00A11857" w:rsidP="00A11857">
      <w:pPr>
        <w:pStyle w:val="PL"/>
      </w:pPr>
      <w:r>
        <w:t xml:space="preserve">                    cancelProcess:</w:t>
      </w:r>
    </w:p>
    <w:p w14:paraId="7E972854" w14:textId="77777777" w:rsidR="00A11857" w:rsidRDefault="00A11857" w:rsidP="00A11857">
      <w:pPr>
        <w:pStyle w:val="PL"/>
      </w:pPr>
      <w:r>
        <w:t xml:space="preserve">                      type: boolean</w:t>
      </w:r>
    </w:p>
    <w:p w14:paraId="07F32D8F" w14:textId="77777777" w:rsidR="00A11857" w:rsidRDefault="00A11857" w:rsidP="00A11857">
      <w:pPr>
        <w:pStyle w:val="PL"/>
      </w:pPr>
      <w:r>
        <w:t xml:space="preserve">                    suspendProcess:</w:t>
      </w:r>
    </w:p>
    <w:p w14:paraId="172770FD" w14:textId="77777777" w:rsidR="00A11857" w:rsidRDefault="00A11857" w:rsidP="00A11857">
      <w:pPr>
        <w:pStyle w:val="PL"/>
      </w:pPr>
      <w:r>
        <w:t xml:space="preserve">                      type: boolean</w:t>
      </w:r>
    </w:p>
    <w:p w14:paraId="5F264990" w14:textId="77777777" w:rsidR="00A11857" w:rsidRDefault="00A11857" w:rsidP="00A11857">
      <w:pPr>
        <w:pStyle w:val="PL"/>
      </w:pPr>
      <w:r>
        <w:t xml:space="preserve">                    trainingRequestRef:</w:t>
      </w:r>
    </w:p>
    <w:p w14:paraId="5AE1073B" w14:textId="77777777" w:rsidR="00A11857" w:rsidRDefault="00A11857" w:rsidP="00A11857">
      <w:pPr>
        <w:pStyle w:val="PL"/>
      </w:pPr>
      <w:r>
        <w:t xml:space="preserve">                      $ref: 'TS28623_ComDefs.yaml#/components/schemas/DnList'</w:t>
      </w:r>
    </w:p>
    <w:p w14:paraId="05DF4E2F" w14:textId="77777777" w:rsidR="00A11857" w:rsidRDefault="00A11857" w:rsidP="00A11857">
      <w:pPr>
        <w:pStyle w:val="PL"/>
      </w:pPr>
      <w:r>
        <w:t xml:space="preserve">                    trainingReportRef:</w:t>
      </w:r>
    </w:p>
    <w:p w14:paraId="62C71C31" w14:textId="77777777" w:rsidR="00A11857" w:rsidRDefault="00A11857" w:rsidP="00A11857">
      <w:pPr>
        <w:pStyle w:val="PL"/>
      </w:pPr>
      <w:r>
        <w:t xml:space="preserve">                      $ref: 'TS28623_ComDefs.yaml#/components/schemas/Dn'</w:t>
      </w:r>
    </w:p>
    <w:p w14:paraId="0B9169B5" w14:textId="77777777" w:rsidR="00A11857" w:rsidRDefault="00A11857" w:rsidP="00A11857">
      <w:pPr>
        <w:pStyle w:val="PL"/>
      </w:pPr>
    </w:p>
    <w:p w14:paraId="6490F96D" w14:textId="77777777" w:rsidR="00A11857" w:rsidRDefault="00A11857" w:rsidP="00A11857">
      <w:pPr>
        <w:pStyle w:val="PL"/>
      </w:pPr>
    </w:p>
    <w:p w14:paraId="28BDBF0A" w14:textId="77777777" w:rsidR="00A11857" w:rsidRDefault="00A11857" w:rsidP="00A11857">
      <w:pPr>
        <w:pStyle w:val="PL"/>
      </w:pPr>
      <w:r>
        <w:t xml:space="preserve">    MLTrainingReport-Single:</w:t>
      </w:r>
    </w:p>
    <w:p w14:paraId="1256A074" w14:textId="77777777" w:rsidR="00A11857" w:rsidRDefault="00A11857" w:rsidP="00A11857">
      <w:pPr>
        <w:pStyle w:val="PL"/>
      </w:pPr>
      <w:r>
        <w:t xml:space="preserve">      allOf:</w:t>
      </w:r>
    </w:p>
    <w:p w14:paraId="20563000" w14:textId="77777777" w:rsidR="00A11857" w:rsidRDefault="00A11857" w:rsidP="00A11857">
      <w:pPr>
        <w:pStyle w:val="PL"/>
      </w:pPr>
      <w:r>
        <w:t xml:space="preserve">        - $ref: 'TS28623_GenericNrm.yaml#/components/schemas/Top'</w:t>
      </w:r>
    </w:p>
    <w:p w14:paraId="257C29C6" w14:textId="77777777" w:rsidR="00A11857" w:rsidRDefault="00A11857" w:rsidP="00A11857">
      <w:pPr>
        <w:pStyle w:val="PL"/>
      </w:pPr>
      <w:r>
        <w:t xml:space="preserve">        - type: object</w:t>
      </w:r>
    </w:p>
    <w:p w14:paraId="275B4621" w14:textId="77777777" w:rsidR="00A11857" w:rsidRDefault="00A11857" w:rsidP="00A11857">
      <w:pPr>
        <w:pStyle w:val="PL"/>
      </w:pPr>
      <w:r>
        <w:t xml:space="preserve">          properties:</w:t>
      </w:r>
    </w:p>
    <w:p w14:paraId="739E387A" w14:textId="77777777" w:rsidR="00A11857" w:rsidRDefault="00A11857" w:rsidP="00A11857">
      <w:pPr>
        <w:pStyle w:val="PL"/>
      </w:pPr>
      <w:r>
        <w:t xml:space="preserve">            attributes:</w:t>
      </w:r>
    </w:p>
    <w:p w14:paraId="17E98E05" w14:textId="77777777" w:rsidR="00A11857" w:rsidRDefault="00A11857" w:rsidP="00A11857">
      <w:pPr>
        <w:pStyle w:val="PL"/>
      </w:pPr>
      <w:r>
        <w:t xml:space="preserve">              allOf:</w:t>
      </w:r>
    </w:p>
    <w:p w14:paraId="75FA064B" w14:textId="77777777" w:rsidR="00A11857" w:rsidRDefault="00A11857" w:rsidP="00A11857">
      <w:pPr>
        <w:pStyle w:val="PL"/>
      </w:pPr>
      <w:r>
        <w:t xml:space="preserve">                - type: object</w:t>
      </w:r>
    </w:p>
    <w:p w14:paraId="13D05918" w14:textId="77777777" w:rsidR="00A11857" w:rsidRDefault="00A11857" w:rsidP="00A11857">
      <w:pPr>
        <w:pStyle w:val="PL"/>
      </w:pPr>
      <w:r>
        <w:t xml:space="preserve">                  properties:</w:t>
      </w:r>
    </w:p>
    <w:p w14:paraId="3AF6AC49" w14:textId="77777777" w:rsidR="00A11857" w:rsidRDefault="00A11857" w:rsidP="00A11857">
      <w:pPr>
        <w:pStyle w:val="PL"/>
      </w:pPr>
      <w:r>
        <w:t xml:space="preserve">                    mLEntityId:</w:t>
      </w:r>
    </w:p>
    <w:p w14:paraId="243C39B3" w14:textId="77777777" w:rsidR="00A11857" w:rsidRDefault="00A11857" w:rsidP="00A11857">
      <w:pPr>
        <w:pStyle w:val="PL"/>
      </w:pPr>
      <w:r>
        <w:t xml:space="preserve">                      type: string</w:t>
      </w:r>
    </w:p>
    <w:p w14:paraId="357E3EF3" w14:textId="77777777" w:rsidR="00A11857" w:rsidRDefault="00A11857" w:rsidP="00A11857">
      <w:pPr>
        <w:pStyle w:val="PL"/>
      </w:pPr>
      <w:r>
        <w:t xml:space="preserve">                    areConsumerTrainingDataUsed:</w:t>
      </w:r>
    </w:p>
    <w:p w14:paraId="4741CF96" w14:textId="77777777" w:rsidR="00A11857" w:rsidRDefault="00A11857" w:rsidP="00A11857">
      <w:pPr>
        <w:pStyle w:val="PL"/>
      </w:pPr>
      <w:r>
        <w:t xml:space="preserve">                      type: boolean</w:t>
      </w:r>
    </w:p>
    <w:p w14:paraId="42C58921" w14:textId="77777777" w:rsidR="00A11857" w:rsidRDefault="00A11857" w:rsidP="00A11857">
      <w:pPr>
        <w:pStyle w:val="PL"/>
      </w:pPr>
      <w:r>
        <w:t xml:space="preserve">                    usedConsumerTrainingData:</w:t>
      </w:r>
    </w:p>
    <w:p w14:paraId="2F2A9673" w14:textId="77777777" w:rsidR="00A11857" w:rsidRDefault="00A11857" w:rsidP="00A11857">
      <w:pPr>
        <w:pStyle w:val="PL"/>
      </w:pPr>
      <w:r>
        <w:t xml:space="preserve">                      type: array</w:t>
      </w:r>
    </w:p>
    <w:p w14:paraId="0FDA7CFE" w14:textId="77777777" w:rsidR="00A11857" w:rsidRDefault="00A11857" w:rsidP="00A11857">
      <w:pPr>
        <w:pStyle w:val="PL"/>
      </w:pPr>
      <w:r>
        <w:t xml:space="preserve">                      items:</w:t>
      </w:r>
    </w:p>
    <w:p w14:paraId="4BF9CD20" w14:textId="77777777" w:rsidR="00A11857" w:rsidRDefault="00A11857" w:rsidP="00A11857">
      <w:pPr>
        <w:pStyle w:val="PL"/>
      </w:pPr>
      <w:r>
        <w:t xml:space="preserve">                        type: string</w:t>
      </w:r>
    </w:p>
    <w:p w14:paraId="493F2EF3" w14:textId="77777777" w:rsidR="00A11857" w:rsidRDefault="00A11857" w:rsidP="00A11857">
      <w:pPr>
        <w:pStyle w:val="PL"/>
      </w:pPr>
      <w:r>
        <w:t xml:space="preserve">                    confidenceIndication:</w:t>
      </w:r>
    </w:p>
    <w:p w14:paraId="17F8F074" w14:textId="77777777" w:rsidR="00A11857" w:rsidRDefault="00A11857" w:rsidP="00A11857">
      <w:pPr>
        <w:pStyle w:val="PL"/>
      </w:pPr>
      <w:r>
        <w:t xml:space="preserve">                      type: integer</w:t>
      </w:r>
    </w:p>
    <w:p w14:paraId="442D5341" w14:textId="77777777" w:rsidR="00A11857" w:rsidRDefault="00A11857" w:rsidP="00A11857">
      <w:pPr>
        <w:pStyle w:val="PL"/>
      </w:pPr>
      <w:r>
        <w:t xml:space="preserve">                    modelPerformanceTraining:</w:t>
      </w:r>
    </w:p>
    <w:p w14:paraId="19DFB889" w14:textId="77777777" w:rsidR="00A11857" w:rsidRDefault="00A11857" w:rsidP="00A11857">
      <w:pPr>
        <w:pStyle w:val="PL"/>
      </w:pPr>
      <w:r>
        <w:t xml:space="preserve">                      type: array</w:t>
      </w:r>
    </w:p>
    <w:p w14:paraId="36B72408" w14:textId="77777777" w:rsidR="00A11857" w:rsidRDefault="00A11857" w:rsidP="00A11857">
      <w:pPr>
        <w:pStyle w:val="PL"/>
      </w:pPr>
      <w:r>
        <w:t xml:space="preserve">                      items:</w:t>
      </w:r>
    </w:p>
    <w:p w14:paraId="2AEE0C97" w14:textId="77777777" w:rsidR="00A11857" w:rsidRDefault="00A11857" w:rsidP="00A11857">
      <w:pPr>
        <w:pStyle w:val="PL"/>
      </w:pPr>
      <w:r>
        <w:t xml:space="preserve">                        $ref: '#/components/schemas/ModelPerformance'</w:t>
      </w:r>
    </w:p>
    <w:p w14:paraId="0965D3DA" w14:textId="77777777" w:rsidR="00A11857" w:rsidRDefault="00A11857" w:rsidP="00A11857">
      <w:pPr>
        <w:pStyle w:val="PL"/>
      </w:pPr>
      <w:r>
        <w:t xml:space="preserve">                    areNewTrainingDataUsed:</w:t>
      </w:r>
    </w:p>
    <w:p w14:paraId="227D0141" w14:textId="77777777" w:rsidR="00A11857" w:rsidRDefault="00A11857" w:rsidP="00A11857">
      <w:pPr>
        <w:pStyle w:val="PL"/>
      </w:pPr>
      <w:r>
        <w:t xml:space="preserve">                      type: boolean</w:t>
      </w:r>
    </w:p>
    <w:p w14:paraId="30A5D0CA" w14:textId="77777777" w:rsidR="00A11857" w:rsidRDefault="00A11857" w:rsidP="00A11857">
      <w:pPr>
        <w:pStyle w:val="PL"/>
      </w:pPr>
      <w:r>
        <w:t xml:space="preserve">                    trainingRequestRef:</w:t>
      </w:r>
    </w:p>
    <w:p w14:paraId="6447955F" w14:textId="77777777" w:rsidR="00A11857" w:rsidRDefault="00A11857" w:rsidP="00A11857">
      <w:pPr>
        <w:pStyle w:val="PL"/>
      </w:pPr>
      <w:r>
        <w:t xml:space="preserve">                      $ref: 'TS28623_ComDefs.yaml#/components/schemas/DnList'</w:t>
      </w:r>
    </w:p>
    <w:p w14:paraId="293A3BFF" w14:textId="77777777" w:rsidR="00A11857" w:rsidRDefault="00A11857" w:rsidP="00A11857">
      <w:pPr>
        <w:pStyle w:val="PL"/>
      </w:pPr>
      <w:r>
        <w:t xml:space="preserve">                    trainingProcessRef:</w:t>
      </w:r>
    </w:p>
    <w:p w14:paraId="3A1C815A" w14:textId="77777777" w:rsidR="00A11857" w:rsidRDefault="00A11857" w:rsidP="00A11857">
      <w:pPr>
        <w:pStyle w:val="PL"/>
      </w:pPr>
      <w:r>
        <w:t xml:space="preserve">                      $ref: 'TS28623_ComDefs.yaml#/components/schemas/Dn'</w:t>
      </w:r>
    </w:p>
    <w:p w14:paraId="729B19C2" w14:textId="77777777" w:rsidR="00A11857" w:rsidRDefault="00A11857" w:rsidP="00A11857">
      <w:pPr>
        <w:pStyle w:val="PL"/>
      </w:pPr>
      <w:r>
        <w:t xml:space="preserve">                    trainingReportRef:</w:t>
      </w:r>
    </w:p>
    <w:p w14:paraId="43380CEE" w14:textId="77777777" w:rsidR="00A11857" w:rsidRDefault="00A11857" w:rsidP="00A11857">
      <w:pPr>
        <w:pStyle w:val="PL"/>
      </w:pPr>
      <w:r>
        <w:t xml:space="preserve">                      $ref: 'TS28623_ComDefs.yaml#/components/schemas/Dn'</w:t>
      </w:r>
    </w:p>
    <w:p w14:paraId="5854DE33" w14:textId="77777777" w:rsidR="00A11857" w:rsidRDefault="00A11857" w:rsidP="00A11857">
      <w:pPr>
        <w:pStyle w:val="PL"/>
      </w:pPr>
      <w:r>
        <w:t xml:space="preserve">                    lastTrainingRef:</w:t>
      </w:r>
    </w:p>
    <w:p w14:paraId="4ADD3F44" w14:textId="77777777" w:rsidR="00A11857" w:rsidRDefault="00A11857" w:rsidP="00A11857">
      <w:pPr>
        <w:pStyle w:val="PL"/>
      </w:pPr>
      <w:r>
        <w:t xml:space="preserve">                      $ref: 'TS28623_ComDefs.yaml#/components/schemas/Dn'</w:t>
      </w:r>
    </w:p>
    <w:p w14:paraId="24D0ED65" w14:textId="77777777" w:rsidR="00A11857" w:rsidRDefault="00A11857" w:rsidP="00A11857">
      <w:pPr>
        <w:pStyle w:val="PL"/>
      </w:pPr>
    </w:p>
    <w:p w14:paraId="7E2FFF6C" w14:textId="77777777" w:rsidR="00A11857" w:rsidRDefault="00A11857" w:rsidP="00A11857">
      <w:pPr>
        <w:pStyle w:val="PL"/>
      </w:pPr>
      <w:r>
        <w:t>#-------- Definition of JSON arrays for name-contained IOCs ----------------------</w:t>
      </w:r>
    </w:p>
    <w:p w14:paraId="1266DA3B" w14:textId="77777777" w:rsidR="00A11857" w:rsidRDefault="00A11857" w:rsidP="00A11857">
      <w:pPr>
        <w:pStyle w:val="PL"/>
      </w:pPr>
    </w:p>
    <w:p w14:paraId="0ECED6FD" w14:textId="77777777" w:rsidR="00A11857" w:rsidRDefault="00A11857" w:rsidP="00A11857">
      <w:pPr>
        <w:pStyle w:val="PL"/>
      </w:pPr>
      <w:r>
        <w:t xml:space="preserve">    SubNetwork-Multiple:</w:t>
      </w:r>
    </w:p>
    <w:p w14:paraId="301A5B50" w14:textId="77777777" w:rsidR="00A11857" w:rsidRDefault="00A11857" w:rsidP="00A11857">
      <w:pPr>
        <w:pStyle w:val="PL"/>
      </w:pPr>
      <w:r>
        <w:t xml:space="preserve">      type: array</w:t>
      </w:r>
    </w:p>
    <w:p w14:paraId="7E2DD6C3" w14:textId="77777777" w:rsidR="00A11857" w:rsidRDefault="00A11857" w:rsidP="00A11857">
      <w:pPr>
        <w:pStyle w:val="PL"/>
      </w:pPr>
      <w:r>
        <w:t xml:space="preserve">      items:</w:t>
      </w:r>
    </w:p>
    <w:p w14:paraId="3F94FAB7" w14:textId="77777777" w:rsidR="00A11857" w:rsidRDefault="00A11857" w:rsidP="00A11857">
      <w:pPr>
        <w:pStyle w:val="PL"/>
      </w:pPr>
      <w:r>
        <w:t xml:space="preserve">        $ref: '#/components/schemas/SubNetwork-Single'</w:t>
      </w:r>
    </w:p>
    <w:p w14:paraId="51630C55" w14:textId="77777777" w:rsidR="00A11857" w:rsidRDefault="00A11857" w:rsidP="00A11857">
      <w:pPr>
        <w:pStyle w:val="PL"/>
      </w:pPr>
      <w:r>
        <w:t xml:space="preserve">    ManagedElement-Multiple:</w:t>
      </w:r>
    </w:p>
    <w:p w14:paraId="5FDCE827" w14:textId="77777777" w:rsidR="00A11857" w:rsidRDefault="00A11857" w:rsidP="00A11857">
      <w:pPr>
        <w:pStyle w:val="PL"/>
      </w:pPr>
      <w:r>
        <w:t xml:space="preserve">      type: array</w:t>
      </w:r>
    </w:p>
    <w:p w14:paraId="38C300C0" w14:textId="77777777" w:rsidR="00A11857" w:rsidRDefault="00A11857" w:rsidP="00A11857">
      <w:pPr>
        <w:pStyle w:val="PL"/>
      </w:pPr>
      <w:r>
        <w:t xml:space="preserve">      items:</w:t>
      </w:r>
    </w:p>
    <w:p w14:paraId="2C00A4C3" w14:textId="77777777" w:rsidR="00A11857" w:rsidRDefault="00A11857" w:rsidP="00A11857">
      <w:pPr>
        <w:pStyle w:val="PL"/>
      </w:pPr>
      <w:r>
        <w:t xml:space="preserve">        $ref: '#/components/schemas/ManagedElement-Single'</w:t>
      </w:r>
    </w:p>
    <w:p w14:paraId="2FBD8C9B" w14:textId="77777777" w:rsidR="00A11857" w:rsidRDefault="00A11857" w:rsidP="00A11857">
      <w:pPr>
        <w:pStyle w:val="PL"/>
      </w:pPr>
      <w:r>
        <w:t xml:space="preserve">    MLTrainingFunction-Multiple:</w:t>
      </w:r>
    </w:p>
    <w:p w14:paraId="15C7DFE4" w14:textId="77777777" w:rsidR="00A11857" w:rsidRDefault="00A11857" w:rsidP="00A11857">
      <w:pPr>
        <w:pStyle w:val="PL"/>
      </w:pPr>
      <w:r>
        <w:t xml:space="preserve">      type: array</w:t>
      </w:r>
    </w:p>
    <w:p w14:paraId="2FE4EF8B" w14:textId="77777777" w:rsidR="00A11857" w:rsidRDefault="00A11857" w:rsidP="00A11857">
      <w:pPr>
        <w:pStyle w:val="PL"/>
      </w:pPr>
      <w:r>
        <w:t xml:space="preserve">      items:</w:t>
      </w:r>
    </w:p>
    <w:p w14:paraId="7CC6666F" w14:textId="77777777" w:rsidR="00A11857" w:rsidRDefault="00A11857" w:rsidP="00A11857">
      <w:pPr>
        <w:pStyle w:val="PL"/>
      </w:pPr>
      <w:r>
        <w:t xml:space="preserve">        $ref: '#/components/schemas/MLTrainingFunction-Single'</w:t>
      </w:r>
    </w:p>
    <w:p w14:paraId="6254A057" w14:textId="77777777" w:rsidR="00A11857" w:rsidRDefault="00A11857" w:rsidP="00A11857">
      <w:pPr>
        <w:pStyle w:val="PL"/>
      </w:pPr>
      <w:r>
        <w:t xml:space="preserve">    MLTrainingRequest-Multiple:</w:t>
      </w:r>
    </w:p>
    <w:p w14:paraId="639818B9" w14:textId="77777777" w:rsidR="00A11857" w:rsidRDefault="00A11857" w:rsidP="00A11857">
      <w:pPr>
        <w:pStyle w:val="PL"/>
      </w:pPr>
      <w:r>
        <w:t xml:space="preserve">      type: array</w:t>
      </w:r>
    </w:p>
    <w:p w14:paraId="5CF9595B" w14:textId="77777777" w:rsidR="00A11857" w:rsidRDefault="00A11857" w:rsidP="00A11857">
      <w:pPr>
        <w:pStyle w:val="PL"/>
      </w:pPr>
      <w:r>
        <w:t xml:space="preserve">      items:</w:t>
      </w:r>
    </w:p>
    <w:p w14:paraId="64E5E454" w14:textId="77777777" w:rsidR="00A11857" w:rsidRDefault="00A11857" w:rsidP="00A11857">
      <w:pPr>
        <w:pStyle w:val="PL"/>
      </w:pPr>
      <w:r>
        <w:t xml:space="preserve">        $ref: '#/components/schemas/MLTrainingRequest-Single'</w:t>
      </w:r>
    </w:p>
    <w:p w14:paraId="62755669" w14:textId="77777777" w:rsidR="00A11857" w:rsidRDefault="00A11857" w:rsidP="00A11857">
      <w:pPr>
        <w:pStyle w:val="PL"/>
      </w:pPr>
      <w:r>
        <w:t xml:space="preserve">    MLTrainingProcess-Multiple:</w:t>
      </w:r>
    </w:p>
    <w:p w14:paraId="4A80E990" w14:textId="77777777" w:rsidR="00A11857" w:rsidRDefault="00A11857" w:rsidP="00A11857">
      <w:pPr>
        <w:pStyle w:val="PL"/>
      </w:pPr>
      <w:r>
        <w:t xml:space="preserve">      type: array</w:t>
      </w:r>
    </w:p>
    <w:p w14:paraId="4E8D16F9" w14:textId="77777777" w:rsidR="00A11857" w:rsidRDefault="00A11857" w:rsidP="00A11857">
      <w:pPr>
        <w:pStyle w:val="PL"/>
      </w:pPr>
      <w:r>
        <w:t xml:space="preserve">      items:</w:t>
      </w:r>
    </w:p>
    <w:p w14:paraId="15B72A3F" w14:textId="77777777" w:rsidR="00A11857" w:rsidRDefault="00A11857" w:rsidP="00A11857">
      <w:pPr>
        <w:pStyle w:val="PL"/>
      </w:pPr>
      <w:r>
        <w:t xml:space="preserve">        $ref: '#/components/schemas/MLTrainingProcess-Single'</w:t>
      </w:r>
    </w:p>
    <w:p w14:paraId="2EDC79EC" w14:textId="77777777" w:rsidR="00A11857" w:rsidRDefault="00A11857" w:rsidP="00A11857">
      <w:pPr>
        <w:pStyle w:val="PL"/>
      </w:pPr>
      <w:r>
        <w:t xml:space="preserve">    MLTrainingReport-Multiple:</w:t>
      </w:r>
    </w:p>
    <w:p w14:paraId="5B3E0DB4" w14:textId="77777777" w:rsidR="00A11857" w:rsidRDefault="00A11857" w:rsidP="00A11857">
      <w:pPr>
        <w:pStyle w:val="PL"/>
      </w:pPr>
      <w:r>
        <w:t xml:space="preserve">      type: array</w:t>
      </w:r>
    </w:p>
    <w:p w14:paraId="76A08A5A" w14:textId="77777777" w:rsidR="00A11857" w:rsidRDefault="00A11857" w:rsidP="00A11857">
      <w:pPr>
        <w:pStyle w:val="PL"/>
      </w:pPr>
      <w:r>
        <w:t xml:space="preserve">      items:</w:t>
      </w:r>
    </w:p>
    <w:p w14:paraId="07E8A858" w14:textId="77777777" w:rsidR="00A11857" w:rsidRDefault="00A11857" w:rsidP="00A11857">
      <w:pPr>
        <w:pStyle w:val="PL"/>
      </w:pPr>
      <w:r>
        <w:t xml:space="preserve">        $ref: '#/components/schemas/MLTrainingReport-Single'</w:t>
      </w:r>
    </w:p>
    <w:p w14:paraId="038EDF03" w14:textId="77777777" w:rsidR="00A11857" w:rsidRDefault="00A11857" w:rsidP="00A11857">
      <w:pPr>
        <w:pStyle w:val="PL"/>
      </w:pPr>
    </w:p>
    <w:p w14:paraId="1B0E1B8E" w14:textId="77777777" w:rsidR="00A11857" w:rsidRDefault="00A11857" w:rsidP="00A11857">
      <w:pPr>
        <w:pStyle w:val="PL"/>
      </w:pPr>
    </w:p>
    <w:p w14:paraId="0743E989" w14:textId="77777777" w:rsidR="00A11857" w:rsidRDefault="00A11857" w:rsidP="00A11857">
      <w:pPr>
        <w:pStyle w:val="PL"/>
      </w:pPr>
      <w:r>
        <w:t>#-------- Definitions in TS 28.104 for TS 28.532 ---------------------------------</w:t>
      </w:r>
    </w:p>
    <w:p w14:paraId="5362E32B" w14:textId="77777777" w:rsidR="00A11857" w:rsidRDefault="00A11857" w:rsidP="00A11857">
      <w:pPr>
        <w:pStyle w:val="PL"/>
      </w:pPr>
    </w:p>
    <w:p w14:paraId="13B1BD85" w14:textId="77777777" w:rsidR="00A11857" w:rsidRDefault="00A11857" w:rsidP="00A11857">
      <w:pPr>
        <w:pStyle w:val="PL"/>
      </w:pPr>
      <w:r>
        <w:t xml:space="preserve">    resources-AiMlNrm:</w:t>
      </w:r>
    </w:p>
    <w:p w14:paraId="24C04314" w14:textId="77777777" w:rsidR="00A11857" w:rsidRDefault="00A11857" w:rsidP="00A11857">
      <w:pPr>
        <w:pStyle w:val="PL"/>
      </w:pPr>
      <w:r>
        <w:t xml:space="preserve">      oneOf:</w:t>
      </w:r>
    </w:p>
    <w:p w14:paraId="7EDA0CBC" w14:textId="77777777" w:rsidR="00A11857" w:rsidRDefault="00A11857" w:rsidP="00A11857">
      <w:pPr>
        <w:pStyle w:val="PL"/>
      </w:pPr>
      <w:r>
        <w:t xml:space="preserve">        - $ref: '#/components/schemas/SubNetwork-Single'</w:t>
      </w:r>
    </w:p>
    <w:p w14:paraId="0E278A87" w14:textId="77777777" w:rsidR="00A11857" w:rsidRDefault="00A11857" w:rsidP="00A11857">
      <w:pPr>
        <w:pStyle w:val="PL"/>
      </w:pPr>
      <w:r>
        <w:t xml:space="preserve">        - $ref: '#/components/schemas/ManagedElement-Single'</w:t>
      </w:r>
    </w:p>
    <w:p w14:paraId="1DFA04D5" w14:textId="77777777" w:rsidR="00A11857" w:rsidRDefault="00A11857" w:rsidP="00A11857">
      <w:pPr>
        <w:pStyle w:val="PL"/>
      </w:pPr>
    </w:p>
    <w:p w14:paraId="1B98242A" w14:textId="77777777" w:rsidR="00A11857" w:rsidRDefault="00A11857" w:rsidP="00A11857">
      <w:pPr>
        <w:pStyle w:val="PL"/>
      </w:pPr>
      <w:r>
        <w:t xml:space="preserve">        - $ref: '#/components/schemas/MLTrainingFunction-Single'</w:t>
      </w:r>
    </w:p>
    <w:p w14:paraId="36B02F5B" w14:textId="77777777" w:rsidR="00A11857" w:rsidRDefault="00A11857" w:rsidP="00A11857">
      <w:pPr>
        <w:pStyle w:val="PL"/>
      </w:pPr>
      <w:r>
        <w:t xml:space="preserve">        - $ref: '#/components/schemas/MLTrainingRequest-Single'</w:t>
      </w:r>
    </w:p>
    <w:p w14:paraId="20159692" w14:textId="77777777" w:rsidR="00A11857" w:rsidRDefault="00A11857" w:rsidP="00A11857">
      <w:pPr>
        <w:pStyle w:val="PL"/>
      </w:pPr>
      <w:r>
        <w:t xml:space="preserve">        - $ref: '#/components/schemas/MLTrainingProcess-Single'</w:t>
      </w:r>
    </w:p>
    <w:p w14:paraId="773E10B7" w14:textId="77777777" w:rsidR="00A11857" w:rsidRDefault="00A11857" w:rsidP="00A11857">
      <w:pPr>
        <w:pStyle w:val="PL"/>
      </w:pPr>
      <w:r>
        <w:t xml:space="preserve">        - $ref: '#/components/schemas/MLTrainingReport-Single'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87" w:name="_Toc106015923"/>
      <w:r w:rsidRPr="00F17505">
        <w:br w:type="page"/>
      </w:r>
    </w:p>
    <w:p w14:paraId="4EC74744" w14:textId="3F6F75F6" w:rsidR="00080512" w:rsidRPr="00F17505" w:rsidRDefault="00080512" w:rsidP="008D2EBE">
      <w:pPr>
        <w:pStyle w:val="Heading8"/>
      </w:pPr>
      <w:bookmarkStart w:id="388" w:name="_Toc106098562"/>
      <w:bookmarkStart w:id="389" w:name="_Toc130202034"/>
      <w:r w:rsidRPr="00F17505">
        <w:t xml:space="preserve">Annex </w:t>
      </w:r>
      <w:r w:rsidR="00A07EB1" w:rsidRPr="00F17505">
        <w:t>C</w:t>
      </w:r>
      <w:r w:rsidRPr="00F17505">
        <w:t xml:space="preserve"> (informative):</w:t>
      </w:r>
      <w:r w:rsidRPr="00F17505">
        <w:br/>
        <w:t>Change history</w:t>
      </w:r>
      <w:bookmarkEnd w:id="387"/>
      <w:bookmarkEnd w:id="388"/>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0" w:name="historyclause"/>
            <w:bookmarkEnd w:id="390"/>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F11E6" w14:textId="77777777" w:rsidR="00374463" w:rsidRDefault="00374463">
      <w:r>
        <w:separator/>
      </w:r>
    </w:p>
  </w:endnote>
  <w:endnote w:type="continuationSeparator" w:id="0">
    <w:p w14:paraId="15896DE1" w14:textId="77777777" w:rsidR="00374463" w:rsidRDefault="0037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0528" w14:textId="77777777" w:rsidR="00374463" w:rsidRDefault="00374463">
      <w:r>
        <w:separator/>
      </w:r>
    </w:p>
  </w:footnote>
  <w:footnote w:type="continuationSeparator" w:id="0">
    <w:p w14:paraId="0ACD14ED" w14:textId="77777777" w:rsidR="00374463" w:rsidRDefault="0037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0338E5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C64">
      <w:rPr>
        <w:rFonts w:ascii="Arial" w:hAnsi="Arial" w:cs="Arial"/>
        <w:b/>
        <w:noProof/>
        <w:sz w:val="18"/>
        <w:szCs w:val="18"/>
      </w:rPr>
      <w:t>3GPP TS 28.105 V17.23.0 (20222023-1203)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271CE"/>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16BF"/>
    <w:rsid w:val="001A4C42"/>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10418</Words>
  <Characters>59387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32.158_CR0098_(Rel-17)_TEI16, REST_SS</cp:lastModifiedBy>
  <cp:revision>2</cp:revision>
  <cp:lastPrinted>2019-02-25T14:05:00Z</cp:lastPrinted>
  <dcterms:created xsi:type="dcterms:W3CDTF">2023-03-30T12:45:00Z</dcterms:created>
  <dcterms:modified xsi:type="dcterms:W3CDTF">2023-03-30T12:45:00Z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